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7920"/>
      </w:tblGrid>
      <w:tr w:rsidR="00897A8D" w:rsidRPr="00934DBD" w14:paraId="6643F109" w14:textId="77777777" w:rsidTr="00504DFC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BB32C20" w14:textId="77777777" w:rsidR="00897A8D" w:rsidRPr="00934DBD" w:rsidRDefault="00232839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412E50" w:rsidRPr="00934DBD">
              <w:rPr>
                <w:rFonts w:asciiTheme="majorBidi" w:hAnsiTheme="majorBidi" w:cstheme="majorBidi"/>
                <w:cs/>
              </w:rPr>
              <w:br w:type="page"/>
            </w:r>
            <w:r w:rsidR="00412E50" w:rsidRPr="00934DBD">
              <w:rPr>
                <w:rFonts w:asciiTheme="majorBidi" w:hAnsiTheme="majorBidi" w:cstheme="majorBidi"/>
              </w:rPr>
              <w:br w:type="page"/>
            </w:r>
            <w:r w:rsidR="00897A8D" w:rsidRPr="00934DBD"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3B08750" w14:textId="77777777" w:rsidR="00897A8D" w:rsidRPr="00934DBD" w:rsidRDefault="00897A8D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668CE" w:rsidRPr="00934DBD" w14:paraId="7D996611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782D277" w14:textId="77777777" w:rsidR="00B668CE" w:rsidRPr="00934DBD" w:rsidRDefault="00B668CE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16"/>
                <w:szCs w:val="16"/>
              </w:rPr>
            </w:pPr>
          </w:p>
        </w:tc>
        <w:tc>
          <w:tcPr>
            <w:tcW w:w="7920" w:type="dxa"/>
          </w:tcPr>
          <w:p w14:paraId="50D10428" w14:textId="77777777" w:rsidR="00B668CE" w:rsidRPr="00934DBD" w:rsidRDefault="00B668CE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F7546" w:rsidRPr="00934DBD" w14:paraId="5F6546E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0ED9DD4" w14:textId="25F92302" w:rsidR="008F7546" w:rsidRPr="00934DBD" w:rsidRDefault="002606E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36CC8709" w14:textId="77777777" w:rsidR="008F7546" w:rsidRPr="00934DBD" w:rsidRDefault="008F7546" w:rsidP="000429AC">
            <w:pPr>
              <w:pStyle w:val="nineptbodytextbullet"/>
              <w:tabs>
                <w:tab w:val="clear" w:pos="284"/>
                <w:tab w:val="left" w:pos="2746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lang w:bidi="th-TH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ข้อมูลทั่วไป</w:t>
            </w:r>
            <w:r w:rsidR="00392797" w:rsidRPr="00934DBD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ab/>
            </w:r>
          </w:p>
        </w:tc>
      </w:tr>
      <w:tr w:rsidR="008F7546" w:rsidRPr="00934DBD" w14:paraId="36B74325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B5CE62D" w14:textId="49D0E7AB" w:rsidR="008F7546" w:rsidRPr="00934DBD" w:rsidRDefault="002606E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45F72E47" w14:textId="77777777" w:rsidR="008F7546" w:rsidRPr="00934DBD" w:rsidRDefault="008F7546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5819FB" w:rsidRPr="00934DBD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B96119" w:rsidRPr="00934DBD" w14:paraId="5952A7BC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2F97A4C1" w14:textId="771CE9A8" w:rsidR="00B96119" w:rsidRPr="00934DBD" w:rsidRDefault="002606E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6798506F" w14:textId="77777777" w:rsidR="00B96119" w:rsidRPr="00934DBD" w:rsidRDefault="00B96119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B23964" w:rsidRPr="00934DBD" w14:paraId="35267E5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1D85466" w14:textId="1E639575" w:rsidR="00B23964" w:rsidRPr="00934DBD" w:rsidRDefault="005B21ED" w:rsidP="00B2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232A9F1A" w14:textId="146F0715" w:rsidR="00B23964" w:rsidRPr="00934DBD" w:rsidRDefault="00B23964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 xml:space="preserve">ผลกระทบจากการแพร่ระบาดของโรคติดเชื้อโคโรนา </w:t>
            </w:r>
            <w:r w:rsidR="002606E5" w:rsidRPr="00934DBD">
              <w:rPr>
                <w:rFonts w:asciiTheme="majorBidi" w:eastAsia="Tahoma" w:hAnsiTheme="majorBidi" w:cstheme="majorBidi"/>
                <w:sz w:val="30"/>
                <w:szCs w:val="30"/>
                <w:lang w:val="en-US" w:bidi="th-TH"/>
              </w:rPr>
              <w:t>2019</w:t>
            </w:r>
            <w:r w:rsidRPr="00934DBD">
              <w:rPr>
                <w:rFonts w:asciiTheme="majorBidi" w:eastAsia="Tahoma" w:hAnsiTheme="majorBidi" w:cstheme="majorBidi"/>
                <w:sz w:val="30"/>
                <w:szCs w:val="30"/>
                <w:lang w:bidi="th-TH"/>
              </w:rPr>
              <w:t xml:space="preserve"> (COVID-</w:t>
            </w:r>
            <w:r w:rsidR="002606E5" w:rsidRPr="00934DBD">
              <w:rPr>
                <w:rFonts w:asciiTheme="majorBidi" w:eastAsia="Tahoma" w:hAnsiTheme="majorBidi" w:cstheme="majorBidi"/>
                <w:sz w:val="30"/>
                <w:szCs w:val="30"/>
                <w:lang w:val="en-US" w:bidi="th-TH"/>
              </w:rPr>
              <w:t>19</w:t>
            </w:r>
            <w:r w:rsidRPr="00934DBD">
              <w:rPr>
                <w:rFonts w:asciiTheme="majorBidi" w:eastAsia="Tahoma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E57FB8" w:rsidRPr="00934DBD" w14:paraId="66C976A7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E18942E" w14:textId="59D9C087" w:rsidR="00E57FB8" w:rsidRPr="00934DBD" w:rsidRDefault="00E57FB8" w:rsidP="00B2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3FF9A205" w14:textId="140A3B56" w:rsidR="00E57FB8" w:rsidRPr="00934DBD" w:rsidRDefault="00E57FB8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การซื้อบริษัทย่อย</w:t>
            </w:r>
          </w:p>
        </w:tc>
      </w:tr>
      <w:tr w:rsidR="00B23964" w:rsidRPr="00934DBD" w14:paraId="4E9C130A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2F9C956" w14:textId="0F4F0A02" w:rsidR="00B23964" w:rsidRPr="00934DBD" w:rsidRDefault="00E57FB8" w:rsidP="00B2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53ADD39D" w14:textId="77777777" w:rsidR="00B23964" w:rsidRPr="00934DBD" w:rsidRDefault="00B23964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รายการกับบุคคลหรือกิจการที่เกี่ยวข้องกัน</w:t>
            </w:r>
          </w:p>
        </w:tc>
      </w:tr>
      <w:tr w:rsidR="00B23964" w:rsidRPr="00934DBD" w14:paraId="2E6B113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4933AC7" w14:textId="34B3FA3E" w:rsidR="00B23964" w:rsidRPr="00934DBD" w:rsidRDefault="00E57FB8" w:rsidP="00B2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2F42BD75" w14:textId="23F18DE5" w:rsidR="00B23964" w:rsidRPr="00934DBD" w:rsidRDefault="00B23964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B23964" w:rsidRPr="00934DBD" w14:paraId="59E9A422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C7F368D" w14:textId="7F48A305" w:rsidR="00B23964" w:rsidRPr="00934DBD" w:rsidRDefault="00E57FB8" w:rsidP="00B2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175CB071" w14:textId="04DD4923" w:rsidR="00B23964" w:rsidRPr="00934DBD" w:rsidRDefault="00B23964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cs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เงินลงทุนในบริษัทร่วม</w:t>
            </w:r>
          </w:p>
        </w:tc>
      </w:tr>
      <w:tr w:rsidR="00B23964" w:rsidRPr="00934DBD" w14:paraId="32892FE3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34A9852" w14:textId="24396B9A" w:rsidR="00B23964" w:rsidRPr="00934DBD" w:rsidRDefault="00E57FB8" w:rsidP="00B2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0FC2782E" w14:textId="384B6702" w:rsidR="00B23964" w:rsidRPr="00934DBD" w:rsidRDefault="00B23964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เงินลงทุนในการร่วมค้า</w:t>
            </w:r>
          </w:p>
        </w:tc>
      </w:tr>
      <w:tr w:rsidR="00B23964" w:rsidRPr="00934DBD" w14:paraId="6ADF6BB9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3FEF3A0" w14:textId="7E65646C" w:rsidR="00B23964" w:rsidRPr="00934DBD" w:rsidRDefault="00E57FB8" w:rsidP="00B2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7920" w:type="dxa"/>
          </w:tcPr>
          <w:p w14:paraId="76D52AFF" w14:textId="3FBB8068" w:rsidR="00B23964" w:rsidRPr="00934DBD" w:rsidRDefault="00B23964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cs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607EA5" w:rsidRPr="00934DBD" w14:paraId="6EFF9C2F" w14:textId="77777777" w:rsidTr="00C17E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8349869" w14:textId="7AFC55A4" w:rsidR="00607EA5" w:rsidRPr="00934DBD" w:rsidRDefault="002606E5" w:rsidP="0060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 w:rsidR="00E57FB8" w:rsidRPr="00934DBD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34C7C5E4" w14:textId="73269FFB" w:rsidR="00607EA5" w:rsidRPr="00934DBD" w:rsidRDefault="00607EA5" w:rsidP="00607EA5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cs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สัญญาเช่า</w:t>
            </w:r>
          </w:p>
        </w:tc>
      </w:tr>
      <w:tr w:rsidR="00B23964" w:rsidRPr="00934DBD" w14:paraId="615D1C4A" w14:textId="77777777" w:rsidTr="000F5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CBDEB00" w14:textId="52EFFE0D" w:rsidR="00B23964" w:rsidRPr="00934DBD" w:rsidRDefault="002606E5" w:rsidP="00B239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 w:rsidR="00E57FB8" w:rsidRPr="00934DBD">
              <w:rPr>
                <w:rFonts w:asciiTheme="majorBidi" w:eastAsia="Tahoma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20" w:type="dxa"/>
            <w:hideMark/>
          </w:tcPr>
          <w:p w14:paraId="6CED297A" w14:textId="5DC6A08D" w:rsidR="00B23964" w:rsidRPr="00934DBD" w:rsidRDefault="00607EA5" w:rsidP="00B23964">
            <w:pPr>
              <w:pStyle w:val="nineptbodytextbullet"/>
              <w:tabs>
                <w:tab w:val="clear" w:pos="284"/>
                <w:tab w:val="left" w:pos="720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lang w:bidi="th-TH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607EA5" w:rsidRPr="00934DBD" w14:paraId="2CFBE17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F17A78A" w14:textId="74D26109" w:rsidR="00607EA5" w:rsidRPr="00934DBD" w:rsidRDefault="002606E5" w:rsidP="0060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 w:rsidR="00E57FB8" w:rsidRPr="00934DBD">
              <w:rPr>
                <w:rFonts w:asciiTheme="majorBidi" w:eastAsia="Tahoma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29834BB3" w14:textId="50492AA2" w:rsidR="00607EA5" w:rsidRPr="00934DBD" w:rsidRDefault="00607EA5" w:rsidP="00607EA5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หุ้นทุนซื้อคืน</w:t>
            </w:r>
          </w:p>
        </w:tc>
      </w:tr>
      <w:tr w:rsidR="00607EA5" w:rsidRPr="00934DBD" w14:paraId="0CE8BAC1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604E74C" w14:textId="7A4DD203" w:rsidR="00607EA5" w:rsidRPr="00934DBD" w:rsidRDefault="002606E5" w:rsidP="0060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 w:rsidR="00E57FB8" w:rsidRPr="00934DBD">
              <w:rPr>
                <w:rFonts w:asciiTheme="majorBidi" w:eastAsia="Tahoma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152A2561" w14:textId="1106C482" w:rsidR="00607EA5" w:rsidRPr="00934DBD" w:rsidRDefault="00607EA5" w:rsidP="00607EA5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cs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หุ้นกู้ด้อยสิทธิที่มีลักษณะคล้ายทุน</w:t>
            </w:r>
          </w:p>
        </w:tc>
      </w:tr>
      <w:tr w:rsidR="00607EA5" w:rsidRPr="00934DBD" w14:paraId="5E231B7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75140A6" w14:textId="18F9C382" w:rsidR="00607EA5" w:rsidRPr="00934DBD" w:rsidRDefault="002606E5" w:rsidP="0060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 w:rsidR="00E57FB8" w:rsidRPr="00934DBD">
              <w:rPr>
                <w:rFonts w:asciiTheme="majorBidi" w:eastAsia="Tahoma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632A0588" w14:textId="0A10609F" w:rsidR="00607EA5" w:rsidRPr="00934DBD" w:rsidRDefault="00607EA5" w:rsidP="00607EA5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607EA5" w:rsidRPr="00934DBD" w14:paraId="724FBCC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DAFEBA4" w14:textId="3C4D2A16" w:rsidR="00607EA5" w:rsidRPr="00934DBD" w:rsidRDefault="002606E5" w:rsidP="0060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 w:rsidR="00E57FB8" w:rsidRPr="00934DBD">
              <w:rPr>
                <w:rFonts w:asciiTheme="majorBidi" w:eastAsia="Tahoma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60F0007E" w14:textId="6C5226DE" w:rsidR="00607EA5" w:rsidRPr="00934DBD" w:rsidRDefault="00607EA5" w:rsidP="00607EA5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8B33A4" w:rsidRPr="00934DBD" w14:paraId="0576878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CBF3BDB" w14:textId="7C73844C" w:rsidR="008B33A4" w:rsidRPr="00934DBD" w:rsidRDefault="002606E5" w:rsidP="0060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 w:rsidR="00E57FB8" w:rsidRPr="00934DBD">
              <w:rPr>
                <w:rFonts w:asciiTheme="majorBidi" w:eastAsia="Tahoma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6F680AE3" w14:textId="3E0C30DC" w:rsidR="008B33A4" w:rsidRPr="00934DBD" w:rsidRDefault="008B33A4" w:rsidP="00607EA5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เงินปันผลจ่าย</w:t>
            </w:r>
          </w:p>
        </w:tc>
      </w:tr>
      <w:tr w:rsidR="008B33A4" w:rsidRPr="00934DBD" w14:paraId="37DE49FE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3E1244F" w14:textId="0C28A097" w:rsidR="008B33A4" w:rsidRPr="00934DBD" w:rsidRDefault="002606E5" w:rsidP="008B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 w:rsidR="00E57FB8" w:rsidRPr="00934DBD">
              <w:rPr>
                <w:rFonts w:asciiTheme="majorBidi" w:eastAsia="Tahoma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6F3AA524" w14:textId="316A2219" w:rsidR="008B33A4" w:rsidRPr="00934DBD" w:rsidRDefault="008B33A4" w:rsidP="008B33A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8B33A4" w:rsidRPr="00934DBD" w14:paraId="6FA833A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5C96F1C" w14:textId="1FB1AF73" w:rsidR="008B33A4" w:rsidRPr="00934DBD" w:rsidRDefault="002606E5" w:rsidP="008B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 w:rsidR="00E57FB8" w:rsidRPr="00934DBD">
              <w:rPr>
                <w:rFonts w:asciiTheme="majorBidi" w:eastAsia="Tahoma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7BB87D34" w14:textId="370F0AC3" w:rsidR="008B33A4" w:rsidRPr="00934DBD" w:rsidRDefault="008B33A4" w:rsidP="008B33A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B33A4" w:rsidRPr="00934DBD" w14:paraId="5770689D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22D20F3E" w14:textId="71535973" w:rsidR="008B33A4" w:rsidRPr="00934DBD" w:rsidRDefault="00E57FB8" w:rsidP="008B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7920" w:type="dxa"/>
          </w:tcPr>
          <w:p w14:paraId="6F9F9051" w14:textId="4998DEC2" w:rsidR="008B33A4" w:rsidRPr="00934DBD" w:rsidRDefault="008B33A4" w:rsidP="008B33A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cs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การค้ำประกัน</w:t>
            </w:r>
          </w:p>
        </w:tc>
      </w:tr>
      <w:tr w:rsidR="008B33A4" w:rsidRPr="00934DBD" w14:paraId="5A9637F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E6A2C2D" w14:textId="5861299B" w:rsidR="008B33A4" w:rsidRPr="00934DBD" w:rsidRDefault="002606E5" w:rsidP="008B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</w:rPr>
              <w:t>2</w:t>
            </w:r>
            <w:r w:rsidR="00E57FB8" w:rsidRPr="00934DBD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1A2D655C" w14:textId="1199DF4C" w:rsidR="008B33A4" w:rsidRPr="00934DBD" w:rsidRDefault="008B33A4" w:rsidP="008B33A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เรื่องอื่น</w:t>
            </w:r>
          </w:p>
        </w:tc>
      </w:tr>
      <w:tr w:rsidR="00380594" w:rsidRPr="00934DBD" w14:paraId="7CB2C557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27E36374" w14:textId="0C432F7C" w:rsidR="00380594" w:rsidRPr="00934DBD" w:rsidRDefault="00380594" w:rsidP="0038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</w:rPr>
              <w:t>2</w:t>
            </w:r>
            <w:r w:rsidR="00E57FB8" w:rsidRPr="00934DBD">
              <w:rPr>
                <w:rFonts w:asciiTheme="majorBidi" w:eastAsia="Tahoma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596B1934" w14:textId="54A713F2" w:rsidR="00380594" w:rsidRPr="00934DBD" w:rsidRDefault="00380594" w:rsidP="0038059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934DBD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  <w:tr w:rsidR="00380594" w:rsidRPr="00934DBD" w14:paraId="1722F868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9580CEB" w14:textId="77777777" w:rsidR="00380594" w:rsidRPr="00934DBD" w:rsidRDefault="00380594" w:rsidP="0038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1F46067" w14:textId="77777777" w:rsidR="00380594" w:rsidRPr="00934DBD" w:rsidRDefault="00380594" w:rsidP="0038059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80594" w:rsidRPr="00934DBD" w14:paraId="7894CDFB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3A06EF9" w14:textId="77777777" w:rsidR="00380594" w:rsidRPr="00934DBD" w:rsidRDefault="00380594" w:rsidP="0038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CE11FC" w14:textId="77777777" w:rsidR="00380594" w:rsidRPr="00934DBD" w:rsidRDefault="00380594" w:rsidP="0038059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380594" w:rsidRPr="00934DBD" w14:paraId="01205116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FAF036D" w14:textId="77777777" w:rsidR="00380594" w:rsidRPr="00934DBD" w:rsidRDefault="00380594" w:rsidP="0038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8236681" w14:textId="77777777" w:rsidR="00380594" w:rsidRPr="00934DBD" w:rsidRDefault="00380594" w:rsidP="0038059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80594" w:rsidRPr="00934DBD" w14:paraId="72F2B79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FD373F6" w14:textId="77777777" w:rsidR="00380594" w:rsidRPr="00934DBD" w:rsidRDefault="00380594" w:rsidP="0038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E147C55" w14:textId="77777777" w:rsidR="00380594" w:rsidRPr="00934DBD" w:rsidRDefault="00380594" w:rsidP="0038059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80594" w:rsidRPr="00934DBD" w14:paraId="566D456B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47B3A95" w14:textId="77777777" w:rsidR="00380594" w:rsidRPr="00934DBD" w:rsidRDefault="00380594" w:rsidP="0038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66834EA7" w14:textId="77777777" w:rsidR="00380594" w:rsidRPr="00934DBD" w:rsidRDefault="00380594" w:rsidP="0038059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390CF12A" w14:textId="77777777" w:rsidR="005819FB" w:rsidRPr="00934DBD" w:rsidRDefault="005819FB" w:rsidP="000429AC">
      <w:pPr>
        <w:rPr>
          <w:rFonts w:asciiTheme="majorBidi" w:hAnsiTheme="majorBidi" w:cstheme="majorBidi"/>
        </w:rPr>
      </w:pPr>
    </w:p>
    <w:p w14:paraId="6D74038C" w14:textId="27935BB7" w:rsidR="00FA7C85" w:rsidRPr="00934DBD" w:rsidRDefault="00DC5E95" w:rsidP="000429AC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  <w:tab w:val="left" w:pos="2880"/>
        </w:tabs>
        <w:spacing w:line="240" w:lineRule="auto"/>
        <w:ind w:left="313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</w:rPr>
        <w:tab/>
      </w:r>
      <w:r w:rsidRPr="00934DBD">
        <w:rPr>
          <w:rFonts w:asciiTheme="majorBidi" w:hAnsiTheme="majorBidi" w:cstheme="majorBidi"/>
          <w:sz w:val="30"/>
          <w:szCs w:val="30"/>
        </w:rPr>
        <w:tab/>
      </w:r>
      <w:r w:rsidRPr="00934DBD">
        <w:rPr>
          <w:rFonts w:asciiTheme="majorBidi" w:hAnsiTheme="majorBidi" w:cstheme="majorBidi"/>
          <w:sz w:val="30"/>
          <w:szCs w:val="30"/>
        </w:rPr>
        <w:tab/>
      </w:r>
      <w:r w:rsidRPr="00934DBD">
        <w:rPr>
          <w:rFonts w:asciiTheme="majorBidi" w:hAnsiTheme="majorBidi" w:cstheme="majorBidi"/>
          <w:sz w:val="30"/>
          <w:szCs w:val="30"/>
        </w:rPr>
        <w:tab/>
      </w:r>
    </w:p>
    <w:p w14:paraId="16B8FE6F" w14:textId="4C3BF6C9" w:rsidR="00C142F6" w:rsidRPr="00934DBD" w:rsidRDefault="008E7EC1" w:rsidP="000429AC">
      <w:pPr>
        <w:tabs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6"/>
          <w:szCs w:val="6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br w:type="page"/>
      </w:r>
      <w:r w:rsidR="00C142F6" w:rsidRPr="00934DB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25155" w:rsidRPr="00934DBD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C142F6" w:rsidRPr="00934DBD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205A371" w14:textId="77777777" w:rsidR="00E6383B" w:rsidRPr="00934DBD" w:rsidRDefault="00E6383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5C0BF4" w14:textId="2F6FD226" w:rsidR="00C142F6" w:rsidRPr="00934DBD" w:rsidRDefault="006B70D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>กรรมการบริหารได้</w:t>
      </w:r>
      <w:r w:rsidR="00F9303B" w:rsidRPr="00934DBD">
        <w:rPr>
          <w:rFonts w:asciiTheme="majorBidi" w:hAnsiTheme="majorBidi" w:cstheme="majorBidi"/>
          <w:sz w:val="30"/>
          <w:szCs w:val="30"/>
          <w:cs/>
        </w:rPr>
        <w:t>อนุมัติให้ออกงบการเงิน</w:t>
      </w:r>
      <w:r w:rsidR="00B7747C" w:rsidRPr="00934DBD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934DBD">
        <w:rPr>
          <w:rFonts w:asciiTheme="majorBidi" w:hAnsiTheme="majorBidi" w:cstheme="majorBidi"/>
          <w:sz w:val="30"/>
          <w:szCs w:val="30"/>
          <w:cs/>
        </w:rPr>
        <w:t>นี้</w:t>
      </w:r>
      <w:r w:rsidR="00C142F6" w:rsidRPr="00934DBD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7F20CE"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A6126" w:rsidRPr="00934DBD">
        <w:rPr>
          <w:rFonts w:asciiTheme="majorBidi" w:hAnsiTheme="majorBidi" w:cstheme="majorBidi"/>
          <w:sz w:val="30"/>
          <w:szCs w:val="30"/>
        </w:rPr>
        <w:t xml:space="preserve">12 </w:t>
      </w:r>
      <w:r w:rsidR="00EA6126" w:rsidRPr="00934DBD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EA6126" w:rsidRPr="00934DBD">
        <w:rPr>
          <w:rFonts w:asciiTheme="majorBidi" w:hAnsiTheme="majorBidi" w:cstheme="majorBidi"/>
          <w:sz w:val="30"/>
          <w:szCs w:val="30"/>
        </w:rPr>
        <w:t>2563</w:t>
      </w:r>
    </w:p>
    <w:p w14:paraId="0F436AAF" w14:textId="77777777" w:rsidR="00C142F6" w:rsidRPr="00934DBD" w:rsidRDefault="00C142F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860634A" w14:textId="7165B848" w:rsidR="00C142F6" w:rsidRPr="00934DBD" w:rsidRDefault="002606E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34DBD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C142F6" w:rsidRPr="00934DBD">
        <w:rPr>
          <w:rFonts w:asciiTheme="majorBidi" w:hAnsiTheme="majorBidi" w:cstheme="majorBidi"/>
          <w:b/>
          <w:bCs/>
          <w:sz w:val="30"/>
          <w:szCs w:val="30"/>
        </w:rPr>
        <w:tab/>
      </w:r>
      <w:r w:rsidR="00C142F6" w:rsidRPr="00934DBD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14CDCBB4" w14:textId="77777777" w:rsidR="00E6383B" w:rsidRPr="00934DBD" w:rsidRDefault="00E6383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0C663F" w14:textId="77777777" w:rsidR="00C142F6" w:rsidRPr="00934DBD" w:rsidRDefault="00C142F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 xml:space="preserve">บริษัท เจริญโภคภัณฑ์อาหาร จำกัด (มหาชน) </w:t>
      </w:r>
      <w:r w:rsidRPr="00934DBD">
        <w:rPr>
          <w:rFonts w:asciiTheme="majorBidi" w:hAnsiTheme="majorBidi" w:cstheme="majorBidi"/>
          <w:sz w:val="30"/>
          <w:szCs w:val="30"/>
        </w:rPr>
        <w:t>“</w:t>
      </w:r>
      <w:r w:rsidRPr="00934DB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934DBD">
        <w:rPr>
          <w:rFonts w:asciiTheme="majorBidi" w:hAnsiTheme="majorBidi" w:cstheme="majorBidi"/>
          <w:sz w:val="30"/>
          <w:szCs w:val="30"/>
        </w:rPr>
        <w:t>”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 เป็นนิติ</w:t>
      </w:r>
      <w:r w:rsidR="0058497F" w:rsidRPr="00934DBD">
        <w:rPr>
          <w:rFonts w:asciiTheme="majorBidi" w:hAnsiTheme="majorBidi" w:cstheme="majorBidi"/>
          <w:sz w:val="30"/>
          <w:szCs w:val="30"/>
          <w:cs/>
        </w:rPr>
        <w:t>บุคคลที่จัดตั้งขึ้นในประเทศไทย</w:t>
      </w:r>
    </w:p>
    <w:p w14:paraId="14BB5F06" w14:textId="77777777" w:rsidR="00C142F6" w:rsidRPr="00934DBD" w:rsidRDefault="00C142F6" w:rsidP="000429AC">
      <w:pPr>
        <w:pStyle w:val="acctmergecolhdg"/>
        <w:spacing w:line="240" w:lineRule="auto"/>
        <w:ind w:left="540"/>
        <w:jc w:val="both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73391E60" w14:textId="3449771E" w:rsidR="00C142F6" w:rsidRPr="00934DBD" w:rsidRDefault="00C82D3F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 </w:t>
      </w:r>
      <w:r w:rsidRPr="00934DBD">
        <w:rPr>
          <w:rFonts w:asciiTheme="majorBidi" w:hAnsiTheme="majorBidi" w:cstheme="majorBidi"/>
          <w:sz w:val="30"/>
          <w:szCs w:val="30"/>
        </w:rPr>
        <w:t>(</w:t>
      </w:r>
      <w:r w:rsidRPr="00934DBD">
        <w:rPr>
          <w:rFonts w:asciiTheme="majorBidi" w:hAnsiTheme="majorBidi" w:cstheme="majorBidi"/>
          <w:sz w:val="30"/>
          <w:szCs w:val="30"/>
          <w:cs/>
        </w:rPr>
        <w:t>รวมกันเรียกว่า</w:t>
      </w:r>
      <w:r w:rsidRPr="00934DBD">
        <w:rPr>
          <w:rFonts w:asciiTheme="majorBidi" w:hAnsiTheme="majorBidi" w:cstheme="majorBidi"/>
          <w:sz w:val="30"/>
          <w:szCs w:val="30"/>
        </w:rPr>
        <w:t xml:space="preserve"> “</w:t>
      </w:r>
      <w:r w:rsidR="00C142F6" w:rsidRPr="00934DB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34DBD">
        <w:rPr>
          <w:rFonts w:asciiTheme="majorBidi" w:hAnsiTheme="majorBidi" w:cstheme="majorBidi"/>
          <w:sz w:val="30"/>
          <w:szCs w:val="30"/>
        </w:rPr>
        <w:t xml:space="preserve">”) </w:t>
      </w:r>
      <w:r w:rsidR="00C142F6" w:rsidRPr="00934DBD">
        <w:rPr>
          <w:rFonts w:asciiTheme="majorBidi" w:hAnsiTheme="majorBidi" w:cstheme="majorBidi"/>
          <w:sz w:val="30"/>
          <w:szCs w:val="30"/>
          <w:cs/>
        </w:rPr>
        <w:t>ดำเนินธุรกิจหลักด้าน</w:t>
      </w:r>
      <w:r w:rsidR="005C5F1B" w:rsidRPr="00934DBD">
        <w:rPr>
          <w:rFonts w:asciiTheme="majorBidi" w:hAnsiTheme="majorBidi" w:cstheme="majorBidi"/>
          <w:sz w:val="30"/>
          <w:szCs w:val="30"/>
          <w:cs/>
        </w:rPr>
        <w:t>การ</w:t>
      </w:r>
      <w:r w:rsidR="00C142F6" w:rsidRPr="00934DBD">
        <w:rPr>
          <w:rFonts w:asciiTheme="majorBidi" w:hAnsiTheme="majorBidi" w:cstheme="majorBidi"/>
          <w:sz w:val="30"/>
          <w:szCs w:val="30"/>
          <w:cs/>
        </w:rPr>
        <w:t>เกษตรอุตสาหกรรมและอาหาร</w:t>
      </w:r>
      <w:r w:rsidR="00514965" w:rsidRPr="00934DBD">
        <w:rPr>
          <w:rFonts w:asciiTheme="majorBidi" w:hAnsiTheme="majorBidi" w:cstheme="majorBidi"/>
          <w:sz w:val="30"/>
          <w:szCs w:val="30"/>
        </w:rPr>
        <w:t xml:space="preserve">    </w:t>
      </w:r>
      <w:r w:rsidR="00C142F6" w:rsidRPr="00934DBD">
        <w:rPr>
          <w:rFonts w:asciiTheme="majorBidi" w:hAnsiTheme="majorBidi" w:cstheme="majorBidi"/>
          <w:sz w:val="30"/>
          <w:szCs w:val="30"/>
          <w:cs/>
        </w:rPr>
        <w:t xml:space="preserve">ครบวงจร โดยมีที่ตั้งของธุรกิจครอบคลุมทั้งภายในประเทศและต่างประเทศ ซึ่งแบ่งเป็น </w:t>
      </w:r>
      <w:r w:rsidR="002606E5" w:rsidRPr="00934DBD">
        <w:rPr>
          <w:rFonts w:asciiTheme="majorBidi" w:hAnsiTheme="majorBidi" w:cstheme="majorBidi"/>
          <w:sz w:val="30"/>
          <w:szCs w:val="30"/>
        </w:rPr>
        <w:t>2</w:t>
      </w:r>
      <w:r w:rsidR="00C142F6" w:rsidRPr="00934DBD">
        <w:rPr>
          <w:rFonts w:asciiTheme="majorBidi" w:hAnsiTheme="majorBidi" w:cstheme="majorBidi"/>
          <w:sz w:val="30"/>
          <w:szCs w:val="30"/>
          <w:cs/>
        </w:rPr>
        <w:t xml:space="preserve"> ส่วนงานหลักดังนี้   </w:t>
      </w:r>
    </w:p>
    <w:p w14:paraId="714F47BA" w14:textId="77777777" w:rsidR="00C142F6" w:rsidRPr="00934DBD" w:rsidRDefault="00C142F6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97F9858" w14:textId="64D7F083" w:rsidR="00C142F6" w:rsidRPr="00934DBD" w:rsidRDefault="002606E5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ind w:firstLine="547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</w:rPr>
        <w:t>1</w:t>
      </w:r>
      <w:r w:rsidR="00C142F6" w:rsidRPr="00934DBD">
        <w:rPr>
          <w:rFonts w:asciiTheme="majorBidi" w:hAnsiTheme="majorBidi" w:cstheme="majorBidi"/>
          <w:sz w:val="30"/>
          <w:szCs w:val="30"/>
        </w:rPr>
        <w:t xml:space="preserve">) </w:t>
      </w:r>
      <w:r w:rsidR="00C142F6"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142F6" w:rsidRPr="00934DBD">
        <w:rPr>
          <w:rFonts w:asciiTheme="majorBidi" w:hAnsiTheme="majorBidi" w:cstheme="majorBidi"/>
          <w:sz w:val="30"/>
          <w:szCs w:val="30"/>
        </w:rPr>
        <w:tab/>
      </w:r>
      <w:r w:rsidR="00C142F6" w:rsidRPr="00934DBD">
        <w:rPr>
          <w:rFonts w:asciiTheme="majorBidi" w:hAnsiTheme="majorBidi" w:cstheme="majorBidi"/>
          <w:sz w:val="30"/>
          <w:szCs w:val="30"/>
          <w:cs/>
        </w:rPr>
        <w:t xml:space="preserve">ส่วนงานธุรกิจสัตว์บก ครอบคลุมสินค้าประเภทไก่ เป็ด และสุกร </w:t>
      </w:r>
    </w:p>
    <w:p w14:paraId="7F041F7D" w14:textId="164094A5" w:rsidR="00C142F6" w:rsidRPr="00934DBD" w:rsidRDefault="002606E5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</w:rPr>
        <w:t>2</w:t>
      </w:r>
      <w:r w:rsidR="00C142F6" w:rsidRPr="00934DBD">
        <w:rPr>
          <w:rFonts w:asciiTheme="majorBidi" w:hAnsiTheme="majorBidi" w:cstheme="majorBidi"/>
          <w:sz w:val="30"/>
          <w:szCs w:val="30"/>
        </w:rPr>
        <w:t xml:space="preserve">) </w:t>
      </w:r>
      <w:r w:rsidR="00C142F6"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142F6" w:rsidRPr="00934DBD">
        <w:rPr>
          <w:rFonts w:asciiTheme="majorBidi" w:hAnsiTheme="majorBidi" w:cstheme="majorBidi"/>
          <w:sz w:val="30"/>
          <w:szCs w:val="30"/>
        </w:rPr>
        <w:tab/>
      </w:r>
      <w:r w:rsidR="00B607CA" w:rsidRPr="00934DBD">
        <w:rPr>
          <w:rFonts w:asciiTheme="majorBidi" w:hAnsiTheme="majorBidi" w:cstheme="majorBidi"/>
          <w:sz w:val="30"/>
          <w:szCs w:val="30"/>
          <w:cs/>
        </w:rPr>
        <w:t xml:space="preserve">ส่วนงานธุรกิจสัตว์น้ำ </w:t>
      </w:r>
      <w:r w:rsidR="00C142F6" w:rsidRPr="00934DBD">
        <w:rPr>
          <w:rFonts w:asciiTheme="majorBidi" w:hAnsiTheme="majorBidi" w:cstheme="majorBidi"/>
          <w:sz w:val="30"/>
          <w:szCs w:val="30"/>
          <w:cs/>
        </w:rPr>
        <w:t>ครอบคลุมสินค้าประเภท</w:t>
      </w:r>
      <w:smartTag w:uri="urn:schemas-microsoft-com:office:smarttags" w:element="PersonName">
        <w:r w:rsidR="00C142F6" w:rsidRPr="00934DBD">
          <w:rPr>
            <w:rFonts w:asciiTheme="majorBidi" w:hAnsiTheme="majorBidi" w:cstheme="majorBidi"/>
            <w:sz w:val="30"/>
            <w:szCs w:val="30"/>
            <w:cs/>
          </w:rPr>
          <w:t>กุ้ง</w:t>
        </w:r>
      </w:smartTag>
      <w:r w:rsidR="00C142F6" w:rsidRPr="00934DBD">
        <w:rPr>
          <w:rFonts w:asciiTheme="majorBidi" w:hAnsiTheme="majorBidi" w:cstheme="majorBidi"/>
          <w:sz w:val="30"/>
          <w:szCs w:val="30"/>
          <w:cs/>
        </w:rPr>
        <w:t xml:space="preserve">และปลา  </w:t>
      </w:r>
    </w:p>
    <w:p w14:paraId="5C38EF1A" w14:textId="77777777" w:rsidR="00C142F6" w:rsidRPr="00934DBD" w:rsidRDefault="00C142F6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39997B" w14:textId="3499B854" w:rsidR="000D6971" w:rsidRPr="00934DBD" w:rsidRDefault="000D6971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>การ</w:t>
      </w:r>
      <w:r w:rsidR="00B1217F" w:rsidRPr="00934DBD">
        <w:rPr>
          <w:rFonts w:asciiTheme="majorBidi" w:hAnsiTheme="majorBidi" w:cstheme="majorBidi"/>
          <w:sz w:val="30"/>
          <w:szCs w:val="30"/>
          <w:cs/>
        </w:rPr>
        <w:t xml:space="preserve">ดำเนินธุรกิจของกลุ่มบริษัททั้ง </w:t>
      </w:r>
      <w:r w:rsidR="002606E5" w:rsidRPr="00934DBD">
        <w:rPr>
          <w:rFonts w:asciiTheme="majorBidi" w:hAnsiTheme="majorBidi" w:cstheme="majorBidi"/>
          <w:sz w:val="30"/>
          <w:szCs w:val="30"/>
        </w:rPr>
        <w:t>2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ส่วนงานหลักดังกล่าวมีลักษณะครบวงจร  เริ่มตั้งแต่การจัดหาวัตถุดิบเพื่อใช้ในการผลิตอาหารสัตว์  การดำเนินธุรกิจผลิตอาหารสัตว์  การเพาะพันธุ์สัตว์  การเลี้ยงสัตว์เพื่อการค้า การแปรรูปเนื้อสัตว์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การผลิตผลิตภัณฑ์อาหารสำเร็จรูปพร้อมรับประทาน </w:t>
      </w:r>
      <w:r w:rsidR="00AB4CD3" w:rsidRPr="00934DBD">
        <w:rPr>
          <w:rFonts w:asciiTheme="majorBidi" w:hAnsiTheme="majorBidi" w:cstheme="majorBidi"/>
          <w:sz w:val="30"/>
          <w:szCs w:val="30"/>
          <w:cs/>
        </w:rPr>
        <w:t xml:space="preserve">รวมถึงธุรกิจร้านค้าปลีกและร้านอาหาร </w:t>
      </w:r>
      <w:r w:rsidRPr="00934DBD">
        <w:rPr>
          <w:rFonts w:asciiTheme="majorBidi" w:hAnsiTheme="majorBidi" w:cstheme="majorBidi"/>
          <w:sz w:val="30"/>
          <w:szCs w:val="30"/>
          <w:cs/>
        </w:rPr>
        <w:t>ซึ่ง</w:t>
      </w:r>
      <w:r w:rsidR="00972C22" w:rsidRPr="00934DBD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934DBD">
        <w:rPr>
          <w:rFonts w:asciiTheme="majorBidi" w:hAnsiTheme="majorBidi" w:cstheme="majorBidi"/>
          <w:sz w:val="30"/>
          <w:szCs w:val="30"/>
          <w:cs/>
        </w:rPr>
        <w:t>ผลิตภัณฑ์หลักของกลุ่มบริษัทจำแนกได้เป็น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2606E5" w:rsidRPr="00934DBD">
        <w:rPr>
          <w:rFonts w:asciiTheme="majorBidi" w:hAnsiTheme="majorBidi" w:cstheme="majorBidi"/>
          <w:sz w:val="30"/>
          <w:szCs w:val="30"/>
        </w:rPr>
        <w:t>3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ประเภทหลักดังนี้   </w:t>
      </w:r>
    </w:p>
    <w:p w14:paraId="2FC1BFC7" w14:textId="77777777" w:rsidR="00C142F6" w:rsidRPr="00934DBD" w:rsidRDefault="00C142F6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 xml:space="preserve">   </w:t>
      </w:r>
    </w:p>
    <w:p w14:paraId="36E702B2" w14:textId="73A4F896" w:rsidR="00C142F6" w:rsidRPr="00934DBD" w:rsidRDefault="002606E5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</w:rPr>
        <w:t>1</w:t>
      </w:r>
      <w:r w:rsidR="00C142F6" w:rsidRPr="00934DBD">
        <w:rPr>
          <w:rFonts w:asciiTheme="majorBidi" w:hAnsiTheme="majorBidi" w:cstheme="majorBidi"/>
          <w:sz w:val="30"/>
          <w:szCs w:val="30"/>
        </w:rPr>
        <w:t xml:space="preserve">)  </w:t>
      </w:r>
      <w:r w:rsidR="007266DA" w:rsidRPr="00934DBD">
        <w:rPr>
          <w:rFonts w:asciiTheme="majorBidi" w:hAnsiTheme="majorBidi" w:cstheme="majorBidi"/>
          <w:sz w:val="30"/>
          <w:szCs w:val="30"/>
          <w:cs/>
        </w:rPr>
        <w:tab/>
      </w:r>
      <w:r w:rsidR="00C142F6" w:rsidRPr="00934DBD">
        <w:rPr>
          <w:rFonts w:asciiTheme="majorBidi" w:hAnsiTheme="majorBidi" w:cstheme="majorBidi"/>
          <w:sz w:val="30"/>
          <w:szCs w:val="30"/>
          <w:cs/>
        </w:rPr>
        <w:t>อาหารสัตว์</w:t>
      </w:r>
    </w:p>
    <w:p w14:paraId="575F327E" w14:textId="585CC3FE" w:rsidR="00C142F6" w:rsidRPr="00934DBD" w:rsidRDefault="002606E5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</w:rPr>
        <w:t>2</w:t>
      </w:r>
      <w:r w:rsidR="00C142F6" w:rsidRPr="00934DBD">
        <w:rPr>
          <w:rFonts w:asciiTheme="majorBidi" w:hAnsiTheme="majorBidi" w:cstheme="majorBidi"/>
          <w:sz w:val="30"/>
          <w:szCs w:val="30"/>
        </w:rPr>
        <w:t xml:space="preserve">)  </w:t>
      </w:r>
      <w:r w:rsidR="007266DA" w:rsidRPr="00934DBD">
        <w:rPr>
          <w:rFonts w:asciiTheme="majorBidi" w:hAnsiTheme="majorBidi" w:cstheme="majorBidi"/>
          <w:sz w:val="30"/>
          <w:szCs w:val="30"/>
          <w:cs/>
        </w:rPr>
        <w:tab/>
      </w:r>
      <w:r w:rsidR="00EB6AEC" w:rsidRPr="00934DBD">
        <w:rPr>
          <w:rFonts w:asciiTheme="majorBidi" w:hAnsiTheme="majorBidi" w:cstheme="majorBidi"/>
          <w:sz w:val="30"/>
          <w:szCs w:val="30"/>
          <w:cs/>
        </w:rPr>
        <w:t>ผลิตภัณฑ์จากฟาร์ม</w:t>
      </w:r>
      <w:r w:rsidR="00481DCA" w:rsidRPr="00934DBD">
        <w:rPr>
          <w:rFonts w:asciiTheme="majorBidi" w:hAnsiTheme="majorBidi" w:cstheme="majorBidi"/>
          <w:sz w:val="30"/>
          <w:szCs w:val="30"/>
          <w:cs/>
        </w:rPr>
        <w:t>เลี้ยง</w:t>
      </w:r>
      <w:r w:rsidR="00C142F6" w:rsidRPr="00934DBD">
        <w:rPr>
          <w:rFonts w:asciiTheme="majorBidi" w:hAnsiTheme="majorBidi" w:cstheme="majorBidi"/>
          <w:sz w:val="30"/>
          <w:szCs w:val="30"/>
          <w:cs/>
        </w:rPr>
        <w:t>สัตว์</w:t>
      </w:r>
      <w:r w:rsidR="00992CBF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992CBF" w:rsidRPr="00934DBD">
        <w:rPr>
          <w:rFonts w:asciiTheme="majorBidi" w:hAnsiTheme="majorBidi" w:cstheme="majorBidi"/>
          <w:sz w:val="30"/>
          <w:szCs w:val="30"/>
          <w:cs/>
        </w:rPr>
        <w:t>เช่น พันธุ์สัตว์ สัตว์มีชีวิต เนื้อสัตว์ เป็นต้น</w:t>
      </w:r>
      <w:r w:rsidR="00C142F6" w:rsidRPr="00934DBD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7A20DEB7" w14:textId="4B61FE27" w:rsidR="00C142F6" w:rsidRPr="00934DBD" w:rsidRDefault="002606E5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</w:rPr>
        <w:t>3</w:t>
      </w:r>
      <w:r w:rsidR="00C142F6" w:rsidRPr="00934DBD">
        <w:rPr>
          <w:rFonts w:asciiTheme="majorBidi" w:hAnsiTheme="majorBidi" w:cstheme="majorBidi"/>
          <w:sz w:val="30"/>
          <w:szCs w:val="30"/>
        </w:rPr>
        <w:t xml:space="preserve">) </w:t>
      </w:r>
      <w:r w:rsidR="00C142F6"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266DA" w:rsidRPr="00934DBD">
        <w:rPr>
          <w:rFonts w:asciiTheme="majorBidi" w:hAnsiTheme="majorBidi" w:cstheme="majorBidi"/>
          <w:sz w:val="30"/>
          <w:szCs w:val="30"/>
          <w:cs/>
        </w:rPr>
        <w:tab/>
      </w:r>
      <w:r w:rsidR="00992CBF" w:rsidRPr="00934DBD">
        <w:rPr>
          <w:rFonts w:asciiTheme="majorBidi" w:hAnsiTheme="majorBidi" w:cstheme="majorBidi"/>
          <w:sz w:val="30"/>
          <w:szCs w:val="30"/>
          <w:cs/>
        </w:rPr>
        <w:t>อาหารแปรรูปและ</w:t>
      </w:r>
      <w:r w:rsidR="00EB6AEC" w:rsidRPr="00934DBD">
        <w:rPr>
          <w:rFonts w:asciiTheme="majorBidi" w:hAnsiTheme="majorBidi" w:cstheme="majorBidi"/>
          <w:sz w:val="30"/>
          <w:szCs w:val="30"/>
          <w:cs/>
        </w:rPr>
        <w:t>อาหารสำเร็จรูป</w:t>
      </w:r>
    </w:p>
    <w:p w14:paraId="5A0D159B" w14:textId="77777777" w:rsidR="00EA3FD8" w:rsidRPr="00934DBD" w:rsidRDefault="00EA3FD8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02B05A" w14:textId="77777777" w:rsidR="00FA7C85" w:rsidRPr="00934DBD" w:rsidRDefault="00FA7C85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344CC1" w14:textId="77777777" w:rsidR="00FA7C85" w:rsidRPr="00934DBD" w:rsidRDefault="00FA7C85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715CB5" w14:textId="77777777" w:rsidR="00FA7C85" w:rsidRPr="00934DBD" w:rsidRDefault="00FA7C85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FE685F" w14:textId="77777777" w:rsidR="00FA7C85" w:rsidRPr="00934DBD" w:rsidRDefault="00FA7C85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F6A51C" w14:textId="107B5332" w:rsidR="00761B6A" w:rsidRPr="00934DBD" w:rsidRDefault="00FD5627" w:rsidP="00456C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br w:type="page"/>
      </w:r>
      <w:r w:rsidR="00F80439" w:rsidRPr="00934DBD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รายละเอียดของบริษัทย่อย ณ วันที่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30</w:t>
      </w:r>
      <w:r w:rsidR="000F760C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A23A7D" w:rsidRPr="00934DB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2606E5" w:rsidRPr="00934DBD">
        <w:rPr>
          <w:rFonts w:asciiTheme="majorBidi" w:hAnsiTheme="majorBidi" w:cstheme="majorBidi"/>
          <w:sz w:val="30"/>
          <w:szCs w:val="30"/>
        </w:rPr>
        <w:t>2563</w:t>
      </w:r>
      <w:r w:rsidR="00294485" w:rsidRPr="00934DB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2606E5" w:rsidRPr="00934DBD">
        <w:rPr>
          <w:rFonts w:asciiTheme="majorBidi" w:hAnsiTheme="majorBidi" w:cstheme="majorBidi"/>
          <w:sz w:val="30"/>
          <w:szCs w:val="30"/>
        </w:rPr>
        <w:t>31</w:t>
      </w:r>
      <w:r w:rsidR="0070197C" w:rsidRPr="00934DB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606E5" w:rsidRPr="00934DBD">
        <w:rPr>
          <w:rFonts w:asciiTheme="majorBidi" w:hAnsiTheme="majorBidi" w:cstheme="majorBidi"/>
          <w:sz w:val="30"/>
          <w:szCs w:val="30"/>
        </w:rPr>
        <w:t>2562</w:t>
      </w:r>
      <w:r w:rsidR="00F80439"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25155" w:rsidRPr="00934DBD">
        <w:rPr>
          <w:rFonts w:asciiTheme="majorBidi" w:hAnsiTheme="majorBidi" w:cstheme="majorBidi"/>
          <w:sz w:val="30"/>
          <w:szCs w:val="30"/>
          <w:cs/>
        </w:rPr>
        <w:t>เฉพาะที่มีการเปลี่ยนแปลง</w:t>
      </w:r>
      <w:r w:rsidR="00FC5735" w:rsidRPr="00934DBD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0F760C" w:rsidRPr="00934DBD">
        <w:rPr>
          <w:rFonts w:asciiTheme="majorBidi" w:hAnsiTheme="majorBidi" w:cstheme="majorBidi"/>
          <w:sz w:val="30"/>
          <w:szCs w:val="30"/>
          <w:cs/>
        </w:rPr>
        <w:br/>
      </w:r>
      <w:r w:rsidR="00FC5735" w:rsidRPr="00934DBD">
        <w:rPr>
          <w:rFonts w:asciiTheme="majorBidi" w:hAnsiTheme="majorBidi" w:cstheme="majorBidi"/>
          <w:sz w:val="30"/>
          <w:szCs w:val="30"/>
          <w:cs/>
        </w:rPr>
        <w:t>งว</w:t>
      </w:r>
      <w:r w:rsidR="000F760C" w:rsidRPr="00934DBD">
        <w:rPr>
          <w:rFonts w:asciiTheme="majorBidi" w:hAnsiTheme="majorBidi" w:cstheme="majorBidi"/>
          <w:sz w:val="30"/>
          <w:szCs w:val="30"/>
          <w:cs/>
        </w:rPr>
        <w:t>ด</w:t>
      </w:r>
      <w:r w:rsidR="00A23A7D" w:rsidRPr="00934DBD">
        <w:rPr>
          <w:rFonts w:asciiTheme="majorBidi" w:hAnsiTheme="majorBidi" w:cstheme="majorBidi"/>
          <w:sz w:val="30"/>
          <w:szCs w:val="30"/>
          <w:cs/>
        </w:rPr>
        <w:t>เก้า</w:t>
      </w:r>
      <w:r w:rsidR="001F5CD1" w:rsidRPr="00934DBD">
        <w:rPr>
          <w:rFonts w:asciiTheme="majorBidi" w:hAnsiTheme="majorBidi" w:cstheme="majorBidi"/>
          <w:sz w:val="30"/>
          <w:szCs w:val="30"/>
          <w:cs/>
        </w:rPr>
        <w:t>เดือน</w:t>
      </w:r>
      <w:r w:rsidR="00725155" w:rsidRPr="00934DB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30</w:t>
      </w:r>
      <w:r w:rsidR="006530C0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A23A7D" w:rsidRPr="00934DB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2606E5" w:rsidRPr="00934DBD">
        <w:rPr>
          <w:rFonts w:asciiTheme="majorBidi" w:hAnsiTheme="majorBidi" w:cstheme="majorBidi"/>
          <w:sz w:val="30"/>
          <w:szCs w:val="30"/>
        </w:rPr>
        <w:t>2563</w:t>
      </w:r>
      <w:r w:rsidR="00B74489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725155" w:rsidRPr="00934DB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028D72D" w14:textId="77777777" w:rsidR="00E72710" w:rsidRPr="00934DBD" w:rsidRDefault="00E72710" w:rsidP="00E727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33" w:type="dxa"/>
        <w:jc w:val="center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2343"/>
        <w:gridCol w:w="239"/>
        <w:gridCol w:w="1129"/>
        <w:gridCol w:w="236"/>
        <w:gridCol w:w="901"/>
        <w:gridCol w:w="236"/>
        <w:gridCol w:w="859"/>
      </w:tblGrid>
      <w:tr w:rsidR="00E85DF1" w:rsidRPr="00934DBD" w14:paraId="64BDD34F" w14:textId="77777777" w:rsidTr="00E64D39">
        <w:trPr>
          <w:trHeight w:val="20"/>
          <w:jc w:val="center"/>
        </w:trPr>
        <w:tc>
          <w:tcPr>
            <w:tcW w:w="3420" w:type="dxa"/>
          </w:tcPr>
          <w:p w14:paraId="30279DC7" w14:textId="77777777" w:rsidR="00E85DF1" w:rsidRPr="00934DBD" w:rsidRDefault="00E85DF1" w:rsidP="00C273B1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DCA89E" w14:textId="77777777" w:rsidR="00E85DF1" w:rsidRPr="00934DBD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3" w:type="dxa"/>
          </w:tcPr>
          <w:p w14:paraId="7E3DA09E" w14:textId="77777777" w:rsidR="00E85DF1" w:rsidRPr="00934DBD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1D47CAE8" w14:textId="77777777" w:rsidR="00E85DF1" w:rsidRPr="00934DBD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hideMark/>
          </w:tcPr>
          <w:p w14:paraId="663FE359" w14:textId="77777777" w:rsidR="00E85DF1" w:rsidRPr="00934DBD" w:rsidRDefault="00E85DF1" w:rsidP="00E2006A">
            <w:pPr>
              <w:tabs>
                <w:tab w:val="clear" w:pos="907"/>
                <w:tab w:val="left" w:pos="540"/>
                <w:tab w:val="left" w:pos="950"/>
              </w:tabs>
              <w:spacing w:line="350" w:lineRule="exact"/>
              <w:ind w:left="-127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3C01A898" w14:textId="77777777" w:rsidR="00E85DF1" w:rsidRPr="00934DBD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</w:tcPr>
          <w:p w14:paraId="26ADB233" w14:textId="77777777" w:rsidR="00E85DF1" w:rsidRPr="00934DBD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gridSpan w:val="2"/>
          </w:tcPr>
          <w:p w14:paraId="709A2657" w14:textId="77777777" w:rsidR="00E85DF1" w:rsidRPr="00934DBD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5DF1" w:rsidRPr="00934DBD" w14:paraId="26EEDDD5" w14:textId="77777777" w:rsidTr="00E64D39">
        <w:trPr>
          <w:trHeight w:val="20"/>
          <w:jc w:val="center"/>
        </w:trPr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6079B4" w14:textId="77777777" w:rsidR="00E85DF1" w:rsidRPr="00934DBD" w:rsidRDefault="00E85DF1" w:rsidP="00E2006A">
            <w:pPr>
              <w:spacing w:line="350" w:lineRule="exact"/>
              <w:ind w:left="-112" w:right="-45" w:firstLine="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70" w:type="dxa"/>
          </w:tcPr>
          <w:p w14:paraId="4D29DFD5" w14:textId="77777777" w:rsidR="00E85DF1" w:rsidRPr="00934DBD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7CC85E" w14:textId="77777777" w:rsidR="00E85DF1" w:rsidRPr="00934DBD" w:rsidRDefault="00E85DF1" w:rsidP="00E2006A">
            <w:pPr>
              <w:tabs>
                <w:tab w:val="left" w:pos="540"/>
              </w:tabs>
              <w:spacing w:line="350" w:lineRule="exact"/>
              <w:ind w:left="-98" w:right="-45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39" w:type="dxa"/>
          </w:tcPr>
          <w:p w14:paraId="001F9DC3" w14:textId="77777777" w:rsidR="00E85DF1" w:rsidRPr="00934DBD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F3EC9F" w14:textId="77777777" w:rsidR="00E85DF1" w:rsidRPr="00934DBD" w:rsidRDefault="00E85DF1" w:rsidP="00E2006A">
            <w:pPr>
              <w:tabs>
                <w:tab w:val="clear" w:pos="907"/>
                <w:tab w:val="left" w:pos="540"/>
                <w:tab w:val="left" w:pos="950"/>
              </w:tabs>
              <w:spacing w:line="350" w:lineRule="exact"/>
              <w:ind w:left="-127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43C9851A" w14:textId="77777777" w:rsidR="00E85DF1" w:rsidRPr="00934DBD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04098B" w14:textId="590BDC73" w:rsidR="00E85DF1" w:rsidRPr="00934DBD" w:rsidRDefault="00E85DF1" w:rsidP="00E2006A">
            <w:pPr>
              <w:tabs>
                <w:tab w:val="left" w:pos="540"/>
              </w:tabs>
              <w:spacing w:line="35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กลุ่มบริษัทถือหุ้นร้อ</w:t>
            </w:r>
            <w:r w:rsidR="00E2006A" w:rsidRPr="00934D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</w:t>
            </w: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ละ</w:t>
            </w:r>
          </w:p>
        </w:tc>
      </w:tr>
      <w:tr w:rsidR="00E85DF1" w:rsidRPr="00934DBD" w14:paraId="268002B5" w14:textId="77777777" w:rsidTr="00E64D39">
        <w:trPr>
          <w:trHeight w:val="20"/>
          <w:jc w:val="center"/>
        </w:trPr>
        <w:tc>
          <w:tcPr>
            <w:tcW w:w="3420" w:type="dxa"/>
          </w:tcPr>
          <w:p w14:paraId="34C10108" w14:textId="77777777" w:rsidR="00E85DF1" w:rsidRPr="00934DBD" w:rsidRDefault="00E85DF1" w:rsidP="00C273B1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5162C6" w14:textId="77777777" w:rsidR="00E85DF1" w:rsidRPr="00934DBD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3" w:type="dxa"/>
          </w:tcPr>
          <w:p w14:paraId="2C474216" w14:textId="77777777" w:rsidR="00E85DF1" w:rsidRPr="00934DBD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44BF1F15" w14:textId="77777777" w:rsidR="00E85DF1" w:rsidRPr="00934DBD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</w:tcPr>
          <w:p w14:paraId="73184157" w14:textId="77777777" w:rsidR="00E85DF1" w:rsidRPr="00934DBD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48FA936" w14:textId="77777777" w:rsidR="00E85DF1" w:rsidRPr="00934DBD" w:rsidRDefault="00E85DF1" w:rsidP="00C273B1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right w:val="nil"/>
            </w:tcBorders>
          </w:tcPr>
          <w:p w14:paraId="02B0ADAD" w14:textId="60E76BE3" w:rsidR="007B1F03" w:rsidRPr="00934DBD" w:rsidRDefault="002606E5" w:rsidP="005D408D">
            <w:pPr>
              <w:tabs>
                <w:tab w:val="clear" w:pos="227"/>
                <w:tab w:val="left" w:pos="0"/>
              </w:tabs>
              <w:spacing w:line="350" w:lineRule="exact"/>
              <w:ind w:right="-135" w:hanging="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  <w:p w14:paraId="165B20CF" w14:textId="126F59F8" w:rsidR="00E85DF1" w:rsidRPr="00934DBD" w:rsidRDefault="00A23A7D" w:rsidP="005D408D">
            <w:pPr>
              <w:tabs>
                <w:tab w:val="clear" w:pos="227"/>
                <w:tab w:val="left" w:pos="0"/>
              </w:tabs>
              <w:spacing w:line="350" w:lineRule="exact"/>
              <w:ind w:right="-135" w:hanging="1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10674C6" w14:textId="77777777" w:rsidR="00E85DF1" w:rsidRPr="00934DBD" w:rsidRDefault="00E85DF1" w:rsidP="007B1F03">
            <w:pPr>
              <w:spacing w:line="350" w:lineRule="exact"/>
              <w:ind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right w:val="nil"/>
            </w:tcBorders>
          </w:tcPr>
          <w:p w14:paraId="5CD06082" w14:textId="77777777" w:rsidR="007B1F03" w:rsidRPr="00934DBD" w:rsidRDefault="002606E5" w:rsidP="002A012D">
            <w:pPr>
              <w:tabs>
                <w:tab w:val="clear" w:pos="227"/>
                <w:tab w:val="clear" w:pos="680"/>
                <w:tab w:val="left" w:pos="0"/>
                <w:tab w:val="left" w:pos="694"/>
              </w:tabs>
              <w:spacing w:line="350" w:lineRule="exact"/>
              <w:ind w:right="-135" w:hanging="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85DF1"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2FBAA606" w14:textId="52B3F525" w:rsidR="00E85DF1" w:rsidRPr="00934DBD" w:rsidRDefault="00E85DF1" w:rsidP="002A012D">
            <w:pPr>
              <w:tabs>
                <w:tab w:val="clear" w:pos="227"/>
                <w:tab w:val="clear" w:pos="680"/>
                <w:tab w:val="left" w:pos="0"/>
                <w:tab w:val="left" w:pos="694"/>
              </w:tabs>
              <w:spacing w:line="350" w:lineRule="exact"/>
              <w:ind w:right="-135" w:hanging="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85DF1" w:rsidRPr="00934DBD" w14:paraId="7B2649F5" w14:textId="77777777" w:rsidTr="00E64D39">
        <w:trPr>
          <w:trHeight w:val="362"/>
          <w:jc w:val="center"/>
        </w:trPr>
        <w:tc>
          <w:tcPr>
            <w:tcW w:w="3420" w:type="dxa"/>
          </w:tcPr>
          <w:p w14:paraId="17F49B05" w14:textId="77777777" w:rsidR="00E85DF1" w:rsidRPr="00934DBD" w:rsidRDefault="00E85DF1" w:rsidP="00C273B1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EBCA50" w14:textId="77777777" w:rsidR="00E85DF1" w:rsidRPr="00934DBD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3" w:type="dxa"/>
          </w:tcPr>
          <w:p w14:paraId="79BD1B14" w14:textId="77777777" w:rsidR="00E85DF1" w:rsidRPr="00934DBD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66C4BB0F" w14:textId="77777777" w:rsidR="00E85DF1" w:rsidRPr="00934DBD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</w:tcPr>
          <w:p w14:paraId="244924C3" w14:textId="77777777" w:rsidR="00E85DF1" w:rsidRPr="00934DBD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5141F6A" w14:textId="77777777" w:rsidR="00E85DF1" w:rsidRPr="00934DBD" w:rsidRDefault="00E85DF1" w:rsidP="00C273B1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</w:tcPr>
          <w:p w14:paraId="1005DF6E" w14:textId="70F5A78D" w:rsidR="00E85DF1" w:rsidRPr="00934DBD" w:rsidRDefault="002606E5" w:rsidP="005D408D">
            <w:pPr>
              <w:tabs>
                <w:tab w:val="clear" w:pos="227"/>
                <w:tab w:val="left" w:pos="0"/>
              </w:tabs>
              <w:spacing w:line="350" w:lineRule="exact"/>
              <w:ind w:right="-135" w:hanging="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4C594219" w14:textId="77777777" w:rsidR="00E85DF1" w:rsidRPr="00934DBD" w:rsidRDefault="00E85DF1" w:rsidP="007B1F03">
            <w:pPr>
              <w:spacing w:line="350" w:lineRule="exact"/>
              <w:ind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  <w:tcBorders>
              <w:left w:val="nil"/>
              <w:bottom w:val="single" w:sz="4" w:space="0" w:color="auto"/>
              <w:right w:val="nil"/>
            </w:tcBorders>
          </w:tcPr>
          <w:p w14:paraId="17498955" w14:textId="28FF781C" w:rsidR="00E85DF1" w:rsidRPr="00934DBD" w:rsidRDefault="002606E5" w:rsidP="002A012D">
            <w:pPr>
              <w:tabs>
                <w:tab w:val="clear" w:pos="227"/>
                <w:tab w:val="clear" w:pos="680"/>
                <w:tab w:val="left" w:pos="0"/>
                <w:tab w:val="left" w:pos="694"/>
              </w:tabs>
              <w:spacing w:line="350" w:lineRule="exact"/>
              <w:ind w:right="-135" w:hanging="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9543D7" w:rsidRPr="00934DBD" w14:paraId="4D215996" w14:textId="77777777" w:rsidTr="00E64D39">
        <w:trPr>
          <w:trHeight w:hRule="exact" w:val="183"/>
          <w:jc w:val="center"/>
        </w:trPr>
        <w:tc>
          <w:tcPr>
            <w:tcW w:w="3420" w:type="dxa"/>
          </w:tcPr>
          <w:p w14:paraId="1F1DB57C" w14:textId="77777777" w:rsidR="009543D7" w:rsidRPr="00934DBD" w:rsidRDefault="009543D7" w:rsidP="00C273B1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C82206" w14:textId="77777777" w:rsidR="009543D7" w:rsidRPr="00934DBD" w:rsidRDefault="009543D7" w:rsidP="00C273B1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3" w:type="dxa"/>
          </w:tcPr>
          <w:p w14:paraId="05CE2111" w14:textId="77777777" w:rsidR="009543D7" w:rsidRPr="00934DBD" w:rsidRDefault="009543D7" w:rsidP="00C273B1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4FD73755" w14:textId="77777777" w:rsidR="009543D7" w:rsidRPr="00934DBD" w:rsidRDefault="009543D7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</w:tcPr>
          <w:p w14:paraId="0E728D86" w14:textId="77777777" w:rsidR="009543D7" w:rsidRPr="00934DBD" w:rsidRDefault="009543D7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BAC18C2" w14:textId="77777777" w:rsidR="009543D7" w:rsidRPr="00934DBD" w:rsidRDefault="009543D7" w:rsidP="00C273B1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743EA476" w14:textId="77777777" w:rsidR="009543D7" w:rsidRPr="00934DBD" w:rsidRDefault="009543D7" w:rsidP="007B1F03">
            <w:pPr>
              <w:spacing w:line="350" w:lineRule="exact"/>
              <w:ind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3848D7" w14:textId="77777777" w:rsidR="009543D7" w:rsidRPr="00934DBD" w:rsidRDefault="009543D7" w:rsidP="007B1F03">
            <w:pPr>
              <w:spacing w:line="350" w:lineRule="exact"/>
              <w:ind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644F3140" w14:textId="77777777" w:rsidR="009543D7" w:rsidRPr="00934DBD" w:rsidRDefault="009543D7" w:rsidP="007B1F03">
            <w:pPr>
              <w:tabs>
                <w:tab w:val="clear" w:pos="227"/>
                <w:tab w:val="clear" w:pos="680"/>
                <w:tab w:val="left" w:pos="0"/>
                <w:tab w:val="left" w:pos="694"/>
              </w:tabs>
              <w:spacing w:line="350" w:lineRule="exact"/>
              <w:ind w:right="-135" w:hanging="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5DF1" w:rsidRPr="00934DBD" w14:paraId="20C3BF63" w14:textId="77777777" w:rsidTr="00E64D39">
        <w:trPr>
          <w:jc w:val="center"/>
        </w:trPr>
        <w:tc>
          <w:tcPr>
            <w:tcW w:w="3420" w:type="dxa"/>
          </w:tcPr>
          <w:p w14:paraId="06F0322B" w14:textId="35D48DCA" w:rsidR="00E85DF1" w:rsidRPr="00934DBD" w:rsidRDefault="00E85DF1" w:rsidP="006C3674">
            <w:pPr>
              <w:spacing w:line="350" w:lineRule="exact"/>
              <w:ind w:left="-106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</w:t>
            </w:r>
            <w:r w:rsidR="00C202A5" w:rsidRPr="00934DB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ตรง</w:t>
            </w:r>
            <w:r w:rsidR="004873B6" w:rsidRPr="00934DB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ที่จัดตั้งขึ้นใหม่</w:t>
            </w:r>
          </w:p>
        </w:tc>
        <w:tc>
          <w:tcPr>
            <w:tcW w:w="270" w:type="dxa"/>
          </w:tcPr>
          <w:p w14:paraId="47C16055" w14:textId="77777777" w:rsidR="00E85DF1" w:rsidRPr="00934DBD" w:rsidRDefault="00E85DF1" w:rsidP="00C273B1">
            <w:pPr>
              <w:spacing w:line="350" w:lineRule="exact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3" w:type="dxa"/>
          </w:tcPr>
          <w:p w14:paraId="60996602" w14:textId="77777777" w:rsidR="00E85DF1" w:rsidRPr="00934DBD" w:rsidRDefault="00E85DF1" w:rsidP="00C273B1">
            <w:pPr>
              <w:spacing w:line="350" w:lineRule="exact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77EB3F5A" w14:textId="77777777" w:rsidR="00E85DF1" w:rsidRPr="00934DBD" w:rsidRDefault="00E85DF1" w:rsidP="00C273B1">
            <w:pPr>
              <w:spacing w:line="350" w:lineRule="exact"/>
              <w:ind w:right="-19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16EA5DBA" w14:textId="77777777" w:rsidR="00E85DF1" w:rsidRPr="00934DBD" w:rsidRDefault="00E85DF1" w:rsidP="00C273B1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1A7021" w14:textId="77777777" w:rsidR="00E85DF1" w:rsidRPr="00934DBD" w:rsidRDefault="00E85DF1" w:rsidP="00C273B1">
            <w:pPr>
              <w:tabs>
                <w:tab w:val="decimal" w:pos="481"/>
              </w:tabs>
              <w:spacing w:line="350" w:lineRule="exact"/>
              <w:ind w:right="-19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694C675F" w14:textId="77777777" w:rsidR="00E85DF1" w:rsidRPr="00934DBD" w:rsidRDefault="00E85DF1" w:rsidP="00C27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14:paraId="332688FF" w14:textId="77777777" w:rsidR="00E85DF1" w:rsidRPr="00934DBD" w:rsidRDefault="00E85DF1" w:rsidP="00C273B1">
            <w:pPr>
              <w:tabs>
                <w:tab w:val="decimal" w:pos="481"/>
              </w:tabs>
              <w:spacing w:line="350" w:lineRule="exact"/>
              <w:ind w:right="-19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</w:tcPr>
          <w:p w14:paraId="68625E2C" w14:textId="77777777" w:rsidR="00E85DF1" w:rsidRPr="00934DBD" w:rsidRDefault="00E85DF1" w:rsidP="00C27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E2006A" w:rsidRPr="00934DBD" w14:paraId="6D94DF8F" w14:textId="77777777" w:rsidTr="00E64D39">
        <w:trPr>
          <w:trHeight w:hRule="exact" w:val="144"/>
          <w:jc w:val="center"/>
        </w:trPr>
        <w:tc>
          <w:tcPr>
            <w:tcW w:w="3420" w:type="dxa"/>
          </w:tcPr>
          <w:p w14:paraId="0E229B1E" w14:textId="77777777" w:rsidR="00E2006A" w:rsidRPr="00934DBD" w:rsidRDefault="00E2006A" w:rsidP="00C273B1">
            <w:pPr>
              <w:tabs>
                <w:tab w:val="left" w:pos="165"/>
              </w:tabs>
              <w:spacing w:line="350" w:lineRule="exact"/>
              <w:ind w:right="-198" w:hanging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0A5899D" w14:textId="77777777" w:rsidR="00E2006A" w:rsidRPr="00934DBD" w:rsidRDefault="00E2006A" w:rsidP="00C273B1">
            <w:pPr>
              <w:spacing w:line="350" w:lineRule="exact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3" w:type="dxa"/>
          </w:tcPr>
          <w:p w14:paraId="499D4352" w14:textId="77777777" w:rsidR="00E2006A" w:rsidRPr="00934DBD" w:rsidRDefault="00E2006A" w:rsidP="00C273B1">
            <w:pPr>
              <w:spacing w:line="350" w:lineRule="exact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312C8139" w14:textId="77777777" w:rsidR="00E2006A" w:rsidRPr="00934DBD" w:rsidRDefault="00E2006A" w:rsidP="00C273B1">
            <w:pPr>
              <w:spacing w:line="350" w:lineRule="exact"/>
              <w:ind w:right="-19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136638C8" w14:textId="77777777" w:rsidR="00E2006A" w:rsidRPr="00934DBD" w:rsidRDefault="00E2006A" w:rsidP="00C273B1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9D18A9" w14:textId="77777777" w:rsidR="00E2006A" w:rsidRPr="00934DBD" w:rsidRDefault="00E2006A" w:rsidP="00C273B1">
            <w:pPr>
              <w:tabs>
                <w:tab w:val="decimal" w:pos="481"/>
              </w:tabs>
              <w:spacing w:line="350" w:lineRule="exact"/>
              <w:ind w:right="-19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4CC7FA96" w14:textId="77777777" w:rsidR="00E2006A" w:rsidRPr="00934DBD" w:rsidRDefault="00E2006A" w:rsidP="00C27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14:paraId="2EE53B9D" w14:textId="77777777" w:rsidR="00E2006A" w:rsidRPr="00934DBD" w:rsidRDefault="00E2006A" w:rsidP="00C273B1">
            <w:pPr>
              <w:tabs>
                <w:tab w:val="decimal" w:pos="481"/>
              </w:tabs>
              <w:spacing w:line="350" w:lineRule="exact"/>
              <w:ind w:right="-19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</w:tcPr>
          <w:p w14:paraId="2B2CB7D3" w14:textId="77777777" w:rsidR="00E2006A" w:rsidRPr="00934DBD" w:rsidRDefault="00E2006A" w:rsidP="00C27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4873B6" w:rsidRPr="00934DBD" w14:paraId="4D75BCD3" w14:textId="77777777" w:rsidTr="00E64D39">
        <w:trPr>
          <w:trHeight w:val="254"/>
          <w:jc w:val="center"/>
        </w:trPr>
        <w:tc>
          <w:tcPr>
            <w:tcW w:w="3420" w:type="dxa"/>
            <w:shd w:val="clear" w:color="auto" w:fill="auto"/>
            <w:vAlign w:val="center"/>
          </w:tcPr>
          <w:p w14:paraId="1092070B" w14:textId="0A3197D4" w:rsidR="004873B6" w:rsidRPr="00934DBD" w:rsidRDefault="00653A41" w:rsidP="00857E3C">
            <w:pPr>
              <w:tabs>
                <w:tab w:val="clear" w:pos="227"/>
              </w:tabs>
              <w:spacing w:line="350" w:lineRule="exact"/>
              <w:ind w:left="-110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873B6"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) CP Foods </w:t>
            </w:r>
            <w:r w:rsidR="00F4018E" w:rsidRPr="00934DBD">
              <w:rPr>
                <w:rFonts w:asciiTheme="majorBidi" w:hAnsiTheme="majorBidi" w:cstheme="majorBidi"/>
                <w:sz w:val="28"/>
                <w:szCs w:val="28"/>
              </w:rPr>
              <w:t>Capital Limited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24EED0" w14:textId="77777777" w:rsidR="004873B6" w:rsidRPr="00934DBD" w:rsidRDefault="004873B6" w:rsidP="004873B6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  <w:shd w:val="clear" w:color="auto" w:fill="auto"/>
          </w:tcPr>
          <w:p w14:paraId="1CEA75C9" w14:textId="56E36F7C" w:rsidR="004873B6" w:rsidRPr="00934DBD" w:rsidRDefault="00F4018E" w:rsidP="00857E3C">
            <w:pPr>
              <w:spacing w:line="350" w:lineRule="exact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กิจการลงทุน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9B559C9" w14:textId="77777777" w:rsidR="004873B6" w:rsidRPr="00934DBD" w:rsidRDefault="004873B6" w:rsidP="004873B6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6D4275F1" w14:textId="1A3CE45D" w:rsidR="004873B6" w:rsidRPr="00934DBD" w:rsidRDefault="00F4018E" w:rsidP="004873B6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บริติช เวอร์จิน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9B39D68" w14:textId="77777777" w:rsidR="004873B6" w:rsidRPr="00934DBD" w:rsidRDefault="004873B6" w:rsidP="004873B6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AAA6630" w14:textId="3AB51B9C" w:rsidR="004873B6" w:rsidRPr="00934DBD" w:rsidRDefault="00A87D28" w:rsidP="0085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1F1D40" w14:textId="77777777" w:rsidR="004873B6" w:rsidRPr="00934DBD" w:rsidRDefault="004873B6" w:rsidP="004873B6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12B1E39D" w14:textId="5B48E9C5" w:rsidR="004873B6" w:rsidRPr="00934DBD" w:rsidRDefault="004873B6" w:rsidP="00FE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31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857E3C" w:rsidRPr="00934DBD" w14:paraId="583DEDF9" w14:textId="77777777" w:rsidTr="00E64D39">
        <w:trPr>
          <w:trHeight w:val="254"/>
          <w:jc w:val="center"/>
        </w:trPr>
        <w:tc>
          <w:tcPr>
            <w:tcW w:w="3420" w:type="dxa"/>
            <w:shd w:val="clear" w:color="auto" w:fill="auto"/>
            <w:vAlign w:val="center"/>
          </w:tcPr>
          <w:p w14:paraId="3E9BF175" w14:textId="77777777" w:rsidR="00857E3C" w:rsidRPr="00934DBD" w:rsidRDefault="00857E3C" w:rsidP="00857E3C">
            <w:pPr>
              <w:tabs>
                <w:tab w:val="clear" w:pos="227"/>
              </w:tabs>
              <w:spacing w:line="350" w:lineRule="exact"/>
              <w:ind w:left="-110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F8AF87B" w14:textId="77777777" w:rsidR="00857E3C" w:rsidRPr="00934DBD" w:rsidRDefault="00857E3C" w:rsidP="004873B6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  <w:shd w:val="clear" w:color="auto" w:fill="auto"/>
          </w:tcPr>
          <w:p w14:paraId="116B84DE" w14:textId="77777777" w:rsidR="00857E3C" w:rsidRPr="00934DBD" w:rsidRDefault="00857E3C" w:rsidP="00857E3C">
            <w:pPr>
              <w:spacing w:line="350" w:lineRule="exact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4D4E7A0" w14:textId="77777777" w:rsidR="00857E3C" w:rsidRPr="00934DBD" w:rsidRDefault="00857E3C" w:rsidP="004873B6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56C6E10E" w14:textId="52C58B25" w:rsidR="00857E3C" w:rsidRPr="00934DBD" w:rsidRDefault="00857E3C" w:rsidP="004873B6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ไอส์แลนด์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B4C090" w14:textId="77777777" w:rsidR="00857E3C" w:rsidRPr="00934DBD" w:rsidRDefault="00857E3C" w:rsidP="004873B6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F4C0C0E" w14:textId="77777777" w:rsidR="00857E3C" w:rsidRPr="00934DBD" w:rsidRDefault="00857E3C" w:rsidP="004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777AAF" w14:textId="77777777" w:rsidR="00857E3C" w:rsidRPr="00934DBD" w:rsidRDefault="00857E3C" w:rsidP="004873B6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39AA6052" w14:textId="77777777" w:rsidR="00857E3C" w:rsidRPr="00934DBD" w:rsidRDefault="00857E3C" w:rsidP="00FE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31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C202A5" w:rsidRPr="00934DBD" w14:paraId="1242BCED" w14:textId="77777777" w:rsidTr="00E64D39">
        <w:trPr>
          <w:trHeight w:hRule="exact" w:val="191"/>
          <w:jc w:val="center"/>
        </w:trPr>
        <w:tc>
          <w:tcPr>
            <w:tcW w:w="3420" w:type="dxa"/>
            <w:shd w:val="clear" w:color="auto" w:fill="auto"/>
            <w:vAlign w:val="center"/>
          </w:tcPr>
          <w:p w14:paraId="02ABCF5C" w14:textId="77777777" w:rsidR="00C202A5" w:rsidRPr="00934DBD" w:rsidRDefault="00C202A5" w:rsidP="004873B6">
            <w:pPr>
              <w:tabs>
                <w:tab w:val="clear" w:pos="227"/>
              </w:tabs>
              <w:spacing w:line="350" w:lineRule="exact"/>
              <w:ind w:left="-110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43EA7F5" w14:textId="77777777" w:rsidR="00C202A5" w:rsidRPr="00934DBD" w:rsidRDefault="00C202A5" w:rsidP="004873B6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  <w:shd w:val="clear" w:color="auto" w:fill="auto"/>
          </w:tcPr>
          <w:p w14:paraId="42BE29F0" w14:textId="77777777" w:rsidR="00C202A5" w:rsidRPr="00934DBD" w:rsidRDefault="00C202A5" w:rsidP="00F4018E">
            <w:pPr>
              <w:spacing w:line="350" w:lineRule="exact"/>
              <w:ind w:right="-13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45BB50E" w14:textId="77777777" w:rsidR="00C202A5" w:rsidRPr="00934DBD" w:rsidRDefault="00C202A5" w:rsidP="004873B6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1D3D9DE6" w14:textId="77777777" w:rsidR="00C202A5" w:rsidRPr="00934DBD" w:rsidRDefault="00C202A5" w:rsidP="004873B6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FDF42CA" w14:textId="77777777" w:rsidR="00C202A5" w:rsidRPr="00934DBD" w:rsidRDefault="00C202A5" w:rsidP="004873B6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3122F1B" w14:textId="77777777" w:rsidR="00C202A5" w:rsidRPr="00934DBD" w:rsidRDefault="00C202A5" w:rsidP="004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A5CB9E" w14:textId="77777777" w:rsidR="00C202A5" w:rsidRPr="00934DBD" w:rsidRDefault="00C202A5" w:rsidP="004873B6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628137B3" w14:textId="77777777" w:rsidR="00C202A5" w:rsidRPr="00934DBD" w:rsidRDefault="00C202A5" w:rsidP="00FE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31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C202A5" w:rsidRPr="00934DBD" w14:paraId="10E86109" w14:textId="77777777" w:rsidTr="00E64D39">
        <w:trPr>
          <w:trHeight w:val="254"/>
          <w:jc w:val="center"/>
        </w:trPr>
        <w:tc>
          <w:tcPr>
            <w:tcW w:w="3420" w:type="dxa"/>
            <w:shd w:val="clear" w:color="auto" w:fill="auto"/>
            <w:vAlign w:val="center"/>
          </w:tcPr>
          <w:p w14:paraId="1157F835" w14:textId="15559886" w:rsidR="00C202A5" w:rsidRPr="00934DBD" w:rsidRDefault="00C202A5" w:rsidP="006C3674">
            <w:pPr>
              <w:tabs>
                <w:tab w:val="clear" w:pos="227"/>
              </w:tabs>
              <w:spacing w:line="350" w:lineRule="exact"/>
              <w:ind w:left="-106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บริษัทย่อยทางอ้อมที่จัดตั้งขึ้นใหม่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D9BE3A" w14:textId="77777777" w:rsidR="00C202A5" w:rsidRPr="00934DBD" w:rsidRDefault="00C202A5" w:rsidP="004873B6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  <w:shd w:val="clear" w:color="auto" w:fill="auto"/>
          </w:tcPr>
          <w:p w14:paraId="1A63A106" w14:textId="77777777" w:rsidR="00C202A5" w:rsidRPr="00934DBD" w:rsidRDefault="00C202A5" w:rsidP="00F4018E">
            <w:pPr>
              <w:spacing w:line="350" w:lineRule="exact"/>
              <w:ind w:right="-13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B2510A8" w14:textId="77777777" w:rsidR="00C202A5" w:rsidRPr="00934DBD" w:rsidRDefault="00C202A5" w:rsidP="004873B6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57FD070C" w14:textId="77777777" w:rsidR="00C202A5" w:rsidRPr="00934DBD" w:rsidRDefault="00C202A5" w:rsidP="004873B6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10447AE" w14:textId="77777777" w:rsidR="00C202A5" w:rsidRPr="00934DBD" w:rsidRDefault="00C202A5" w:rsidP="004873B6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C3E9C67" w14:textId="77777777" w:rsidR="00C202A5" w:rsidRPr="00934DBD" w:rsidRDefault="00C202A5" w:rsidP="004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02EC1E" w14:textId="77777777" w:rsidR="00C202A5" w:rsidRPr="00934DBD" w:rsidRDefault="00C202A5" w:rsidP="004873B6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1029066E" w14:textId="77777777" w:rsidR="00C202A5" w:rsidRPr="00934DBD" w:rsidRDefault="00C202A5" w:rsidP="00FE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31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1636CF" w:rsidRPr="00934DBD" w14:paraId="0DE9FAE6" w14:textId="77777777" w:rsidTr="00E64D39">
        <w:trPr>
          <w:trHeight w:hRule="exact" w:val="144"/>
          <w:jc w:val="center"/>
        </w:trPr>
        <w:tc>
          <w:tcPr>
            <w:tcW w:w="3420" w:type="dxa"/>
            <w:shd w:val="clear" w:color="auto" w:fill="auto"/>
            <w:vAlign w:val="center"/>
          </w:tcPr>
          <w:p w14:paraId="114078A3" w14:textId="77777777" w:rsidR="001636CF" w:rsidRPr="00934DBD" w:rsidRDefault="001636CF" w:rsidP="004873B6">
            <w:pPr>
              <w:tabs>
                <w:tab w:val="clear" w:pos="227"/>
              </w:tabs>
              <w:spacing w:line="350" w:lineRule="exact"/>
              <w:ind w:left="-110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160C4FA" w14:textId="77777777" w:rsidR="001636CF" w:rsidRPr="00934DBD" w:rsidRDefault="001636CF" w:rsidP="004873B6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  <w:shd w:val="clear" w:color="auto" w:fill="auto"/>
          </w:tcPr>
          <w:p w14:paraId="28719AC4" w14:textId="77777777" w:rsidR="001636CF" w:rsidRPr="00934DBD" w:rsidRDefault="001636CF" w:rsidP="00F4018E">
            <w:pPr>
              <w:spacing w:line="350" w:lineRule="exact"/>
              <w:ind w:right="-13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94B1311" w14:textId="77777777" w:rsidR="001636CF" w:rsidRPr="00934DBD" w:rsidRDefault="001636CF" w:rsidP="004873B6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4027400D" w14:textId="77777777" w:rsidR="001636CF" w:rsidRPr="00934DBD" w:rsidRDefault="001636CF" w:rsidP="004873B6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CD11A80" w14:textId="77777777" w:rsidR="001636CF" w:rsidRPr="00934DBD" w:rsidRDefault="001636CF" w:rsidP="004873B6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CF269EE" w14:textId="77777777" w:rsidR="001636CF" w:rsidRPr="00934DBD" w:rsidRDefault="001636CF" w:rsidP="004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D6A99A" w14:textId="77777777" w:rsidR="001636CF" w:rsidRPr="00934DBD" w:rsidRDefault="001636CF" w:rsidP="004873B6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58354020" w14:textId="77777777" w:rsidR="001636CF" w:rsidRPr="00934DBD" w:rsidRDefault="001636CF" w:rsidP="00FE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31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653A41" w:rsidRPr="00934DBD" w14:paraId="674B7363" w14:textId="77777777" w:rsidTr="00E64D39">
        <w:trPr>
          <w:trHeight w:val="254"/>
          <w:jc w:val="center"/>
        </w:trPr>
        <w:tc>
          <w:tcPr>
            <w:tcW w:w="3420" w:type="dxa"/>
            <w:shd w:val="clear" w:color="auto" w:fill="auto"/>
          </w:tcPr>
          <w:p w14:paraId="66581080" w14:textId="7A086000" w:rsidR="00653A41" w:rsidRPr="00934DBD" w:rsidRDefault="00653A41" w:rsidP="00653A41">
            <w:pPr>
              <w:tabs>
                <w:tab w:val="clear" w:pos="227"/>
              </w:tabs>
              <w:spacing w:line="350" w:lineRule="exact"/>
              <w:ind w:left="-110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1) C.P. Aquaculture (Jiangsu) Co., Ltd</w:t>
            </w:r>
            <w:r w:rsidR="00D671B4" w:rsidRPr="00934DB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34DBD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5B7DEE71" w14:textId="77777777" w:rsidR="00653A41" w:rsidRPr="00934DBD" w:rsidRDefault="00653A41" w:rsidP="00653A41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  <w:shd w:val="clear" w:color="auto" w:fill="auto"/>
          </w:tcPr>
          <w:p w14:paraId="09314D21" w14:textId="39457861" w:rsidR="00653A41" w:rsidRPr="00934DBD" w:rsidRDefault="00822710" w:rsidP="00653A41">
            <w:pPr>
              <w:spacing w:line="350" w:lineRule="exact"/>
              <w:ind w:right="-13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ผลิตและจำหน่ายอาหารสัตว์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368A9EE" w14:textId="77777777" w:rsidR="00653A41" w:rsidRPr="00934DBD" w:rsidRDefault="00653A41" w:rsidP="00653A41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214BD91E" w14:textId="7B2078E6" w:rsidR="00653A41" w:rsidRPr="00934DBD" w:rsidRDefault="00653A41" w:rsidP="00653A41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จีน</w:t>
            </w:r>
          </w:p>
        </w:tc>
        <w:tc>
          <w:tcPr>
            <w:tcW w:w="236" w:type="dxa"/>
            <w:shd w:val="clear" w:color="auto" w:fill="auto"/>
          </w:tcPr>
          <w:p w14:paraId="75D51C93" w14:textId="77777777" w:rsidR="00653A41" w:rsidRPr="00934DBD" w:rsidRDefault="00653A41" w:rsidP="00653A4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</w:tcPr>
          <w:p w14:paraId="0BB63AF3" w14:textId="27CAFB27" w:rsidR="00653A41" w:rsidRPr="00934DBD" w:rsidRDefault="00653A41" w:rsidP="006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52.24</w:t>
            </w:r>
          </w:p>
        </w:tc>
        <w:tc>
          <w:tcPr>
            <w:tcW w:w="236" w:type="dxa"/>
            <w:shd w:val="clear" w:color="auto" w:fill="auto"/>
          </w:tcPr>
          <w:p w14:paraId="69004661" w14:textId="77777777" w:rsidR="00653A41" w:rsidRPr="00934DBD" w:rsidRDefault="00653A41" w:rsidP="00653A4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shd w:val="clear" w:color="auto" w:fill="auto"/>
          </w:tcPr>
          <w:p w14:paraId="4A98E9BA" w14:textId="3111DAB7" w:rsidR="00653A41" w:rsidRPr="00934DBD" w:rsidRDefault="00653A41" w:rsidP="00FE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31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653A41" w:rsidRPr="00934DBD" w14:paraId="07AC4B0B" w14:textId="77777777" w:rsidTr="00E64D39">
        <w:trPr>
          <w:trHeight w:val="254"/>
          <w:jc w:val="center"/>
        </w:trPr>
        <w:tc>
          <w:tcPr>
            <w:tcW w:w="3420" w:type="dxa"/>
            <w:shd w:val="clear" w:color="auto" w:fill="auto"/>
          </w:tcPr>
          <w:p w14:paraId="719C3D1B" w14:textId="7A2B8B38" w:rsidR="00653A41" w:rsidRPr="00934DBD" w:rsidRDefault="00653A41" w:rsidP="00653A41">
            <w:pPr>
              <w:tabs>
                <w:tab w:val="clear" w:pos="227"/>
              </w:tabs>
              <w:spacing w:line="350" w:lineRule="exact"/>
              <w:ind w:left="-110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2) Chia Tai Feed (</w:t>
            </w:r>
            <w:proofErr w:type="spellStart"/>
            <w:r w:rsidRPr="00934DBD">
              <w:rPr>
                <w:rFonts w:asciiTheme="majorBidi" w:hAnsiTheme="majorBidi" w:cstheme="majorBidi"/>
                <w:sz w:val="28"/>
                <w:szCs w:val="28"/>
              </w:rPr>
              <w:t>Suqian</w:t>
            </w:r>
            <w:proofErr w:type="spellEnd"/>
            <w:r w:rsidRPr="00934DBD">
              <w:rPr>
                <w:rFonts w:asciiTheme="majorBidi" w:hAnsiTheme="majorBidi" w:cstheme="majorBidi"/>
                <w:sz w:val="28"/>
                <w:szCs w:val="28"/>
              </w:rPr>
              <w:t>) Co., Ltd.</w:t>
            </w:r>
            <w:r w:rsidRPr="00934DBD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 xml:space="preserve"> (1)</w:t>
            </w:r>
          </w:p>
        </w:tc>
        <w:tc>
          <w:tcPr>
            <w:tcW w:w="270" w:type="dxa"/>
            <w:shd w:val="clear" w:color="auto" w:fill="auto"/>
          </w:tcPr>
          <w:p w14:paraId="11E129C6" w14:textId="77777777" w:rsidR="00653A41" w:rsidRPr="00934DBD" w:rsidRDefault="00653A41" w:rsidP="00653A41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  <w:shd w:val="clear" w:color="auto" w:fill="auto"/>
          </w:tcPr>
          <w:p w14:paraId="060C593D" w14:textId="3927F83B" w:rsidR="00653A41" w:rsidRPr="00934DBD" w:rsidRDefault="00822710" w:rsidP="00653A41">
            <w:pPr>
              <w:spacing w:line="350" w:lineRule="exact"/>
              <w:ind w:right="-13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ผลิตและจำหน่ายอาหารสัตว์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2C83781" w14:textId="77777777" w:rsidR="00653A41" w:rsidRPr="00934DBD" w:rsidRDefault="00653A41" w:rsidP="00653A41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76060822" w14:textId="7388E352" w:rsidR="00653A41" w:rsidRPr="00934DBD" w:rsidRDefault="00653A41" w:rsidP="00653A41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จีน</w:t>
            </w:r>
          </w:p>
        </w:tc>
        <w:tc>
          <w:tcPr>
            <w:tcW w:w="236" w:type="dxa"/>
            <w:shd w:val="clear" w:color="auto" w:fill="auto"/>
          </w:tcPr>
          <w:p w14:paraId="6072EA00" w14:textId="77777777" w:rsidR="00653A41" w:rsidRPr="00934DBD" w:rsidRDefault="00653A41" w:rsidP="00653A4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</w:tcPr>
          <w:p w14:paraId="3387E056" w14:textId="6585A3EB" w:rsidR="00653A41" w:rsidRPr="00934DBD" w:rsidRDefault="00653A41" w:rsidP="006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52.24</w:t>
            </w:r>
          </w:p>
        </w:tc>
        <w:tc>
          <w:tcPr>
            <w:tcW w:w="236" w:type="dxa"/>
            <w:shd w:val="clear" w:color="auto" w:fill="auto"/>
          </w:tcPr>
          <w:p w14:paraId="7EB61104" w14:textId="77777777" w:rsidR="00653A41" w:rsidRPr="00934DBD" w:rsidRDefault="00653A41" w:rsidP="00653A4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shd w:val="clear" w:color="auto" w:fill="auto"/>
          </w:tcPr>
          <w:p w14:paraId="29B7B520" w14:textId="52EE5433" w:rsidR="00653A41" w:rsidRPr="00934DBD" w:rsidRDefault="00653A41" w:rsidP="00FE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31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653A41" w:rsidRPr="00934DBD" w14:paraId="4D22D895" w14:textId="77777777" w:rsidTr="00E64D39">
        <w:trPr>
          <w:trHeight w:val="254"/>
          <w:jc w:val="center"/>
        </w:trPr>
        <w:tc>
          <w:tcPr>
            <w:tcW w:w="3420" w:type="dxa"/>
            <w:shd w:val="clear" w:color="auto" w:fill="auto"/>
            <w:vAlign w:val="center"/>
          </w:tcPr>
          <w:p w14:paraId="7E1FDD2B" w14:textId="7EEEE40C" w:rsidR="00653A41" w:rsidRPr="00934DBD" w:rsidRDefault="00653A41" w:rsidP="00653A41">
            <w:pPr>
              <w:tabs>
                <w:tab w:val="clear" w:pos="227"/>
              </w:tabs>
              <w:spacing w:line="350" w:lineRule="exact"/>
              <w:ind w:left="-110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3) CP Foods Trading LLC </w:t>
            </w:r>
            <w:r w:rsidRPr="00934DBD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(2)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74B26F" w14:textId="77777777" w:rsidR="00653A41" w:rsidRPr="00934DBD" w:rsidRDefault="00653A41" w:rsidP="00653A41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  <w:shd w:val="clear" w:color="auto" w:fill="auto"/>
          </w:tcPr>
          <w:p w14:paraId="42EE10E2" w14:textId="3C0C1C1A" w:rsidR="00653A41" w:rsidRPr="00934DBD" w:rsidRDefault="00653A41" w:rsidP="00653A41">
            <w:pPr>
              <w:spacing w:line="350" w:lineRule="exact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ผู้นำเข้าและส่งออกสินค้า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20A8FA9" w14:textId="77777777" w:rsidR="00653A41" w:rsidRPr="00934DBD" w:rsidRDefault="00653A41" w:rsidP="00653A41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2A360CE7" w14:textId="379EEB36" w:rsidR="00653A41" w:rsidRPr="00934DBD" w:rsidRDefault="00653A41" w:rsidP="00653A41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รัสเซีย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99D0D5" w14:textId="77777777" w:rsidR="00653A41" w:rsidRPr="00934DBD" w:rsidRDefault="00653A41" w:rsidP="00653A4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5ED7032" w14:textId="0911CBF9" w:rsidR="00653A41" w:rsidRPr="00934DBD" w:rsidRDefault="00653A41" w:rsidP="006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F5E88A" w14:textId="77777777" w:rsidR="00653A41" w:rsidRPr="00934DBD" w:rsidRDefault="00653A41" w:rsidP="00653A4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74E69659" w14:textId="66B24152" w:rsidR="00653A41" w:rsidRPr="00934DBD" w:rsidRDefault="00653A41" w:rsidP="00FE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31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653A41" w:rsidRPr="00934DBD" w14:paraId="0DF645A1" w14:textId="77777777" w:rsidTr="00E64D39">
        <w:trPr>
          <w:trHeight w:val="254"/>
          <w:jc w:val="center"/>
        </w:trPr>
        <w:tc>
          <w:tcPr>
            <w:tcW w:w="3420" w:type="dxa"/>
            <w:shd w:val="clear" w:color="auto" w:fill="auto"/>
            <w:vAlign w:val="center"/>
          </w:tcPr>
          <w:p w14:paraId="41FBA956" w14:textId="77777777" w:rsidR="00653A41" w:rsidRPr="00934DBD" w:rsidRDefault="00653A41" w:rsidP="00653A41">
            <w:pPr>
              <w:tabs>
                <w:tab w:val="clear" w:pos="227"/>
              </w:tabs>
              <w:spacing w:line="350" w:lineRule="exact"/>
              <w:ind w:left="-110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E9C1664" w14:textId="77777777" w:rsidR="00653A41" w:rsidRPr="00934DBD" w:rsidRDefault="00653A41" w:rsidP="00653A41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  <w:shd w:val="clear" w:color="auto" w:fill="auto"/>
          </w:tcPr>
          <w:p w14:paraId="7513FC7A" w14:textId="08D3E10E" w:rsidR="00653A41" w:rsidRPr="00934DBD" w:rsidRDefault="00653A41" w:rsidP="00B01656">
            <w:pPr>
              <w:tabs>
                <w:tab w:val="clear" w:pos="227"/>
                <w:tab w:val="left" w:pos="74"/>
              </w:tabs>
              <w:spacing w:line="350" w:lineRule="exact"/>
              <w:ind w:left="74" w:right="-135" w:firstLine="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ประเภทเนื้อสัตว์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AC9C1CB" w14:textId="77777777" w:rsidR="00653A41" w:rsidRPr="00934DBD" w:rsidRDefault="00653A41" w:rsidP="00653A41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491C4AC2" w14:textId="77777777" w:rsidR="00653A41" w:rsidRPr="00934DBD" w:rsidRDefault="00653A41" w:rsidP="00653A41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D6CCF4A" w14:textId="77777777" w:rsidR="00653A41" w:rsidRPr="00934DBD" w:rsidRDefault="00653A41" w:rsidP="00653A4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259296B" w14:textId="77777777" w:rsidR="00653A41" w:rsidRPr="00934DBD" w:rsidRDefault="00653A41" w:rsidP="006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96B80D" w14:textId="77777777" w:rsidR="00653A41" w:rsidRPr="00934DBD" w:rsidRDefault="00653A41" w:rsidP="00653A4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2E1F9DD2" w14:textId="77777777" w:rsidR="00653A41" w:rsidRPr="00934DBD" w:rsidRDefault="00653A41" w:rsidP="00FE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31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653A41" w:rsidRPr="00934DBD" w14:paraId="0379F280" w14:textId="77777777" w:rsidTr="00E64D39">
        <w:trPr>
          <w:jc w:val="center"/>
        </w:trPr>
        <w:tc>
          <w:tcPr>
            <w:tcW w:w="3420" w:type="dxa"/>
          </w:tcPr>
          <w:p w14:paraId="38D9CCBC" w14:textId="44033967" w:rsidR="00653A41" w:rsidRPr="00934DBD" w:rsidRDefault="00653A41" w:rsidP="00653A41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4) </w:t>
            </w:r>
            <w:proofErr w:type="spellStart"/>
            <w:r w:rsidRPr="00934DBD">
              <w:rPr>
                <w:rFonts w:asciiTheme="majorBidi" w:hAnsiTheme="majorBidi" w:cstheme="majorBidi"/>
                <w:sz w:val="28"/>
                <w:szCs w:val="28"/>
              </w:rPr>
              <w:t>Dongying</w:t>
            </w:r>
            <w:proofErr w:type="spellEnd"/>
            <w:r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 Chia Tai Aqua Co., Ltd. </w:t>
            </w:r>
            <w:r w:rsidRPr="00934DBD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(1)</w:t>
            </w:r>
          </w:p>
        </w:tc>
        <w:tc>
          <w:tcPr>
            <w:tcW w:w="270" w:type="dxa"/>
          </w:tcPr>
          <w:p w14:paraId="16901939" w14:textId="77777777" w:rsidR="00653A41" w:rsidRPr="00934DBD" w:rsidRDefault="00653A41" w:rsidP="00653A41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  <w:shd w:val="clear" w:color="auto" w:fill="auto"/>
          </w:tcPr>
          <w:p w14:paraId="312459C7" w14:textId="02BB1F6E" w:rsidR="00653A41" w:rsidRPr="00934DBD" w:rsidRDefault="00653A41" w:rsidP="00653A41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ผลิตและจำหน่ายอาหารสัตว์</w:t>
            </w:r>
          </w:p>
        </w:tc>
        <w:tc>
          <w:tcPr>
            <w:tcW w:w="239" w:type="dxa"/>
            <w:vAlign w:val="center"/>
          </w:tcPr>
          <w:p w14:paraId="5A94F85D" w14:textId="77777777" w:rsidR="00653A41" w:rsidRPr="00934DBD" w:rsidRDefault="00653A41" w:rsidP="00653A41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</w:tcPr>
          <w:p w14:paraId="2008F628" w14:textId="3436E32C" w:rsidR="00653A41" w:rsidRPr="00934DBD" w:rsidRDefault="00653A41" w:rsidP="00653A41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จีน</w:t>
            </w:r>
          </w:p>
        </w:tc>
        <w:tc>
          <w:tcPr>
            <w:tcW w:w="236" w:type="dxa"/>
          </w:tcPr>
          <w:p w14:paraId="12D8255D" w14:textId="77777777" w:rsidR="00653A41" w:rsidRPr="00934DBD" w:rsidRDefault="00653A41" w:rsidP="00653A4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091E298B" w14:textId="6970A908" w:rsidR="00653A41" w:rsidRPr="00934DBD" w:rsidRDefault="00653A41" w:rsidP="006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52.24</w:t>
            </w:r>
          </w:p>
        </w:tc>
        <w:tc>
          <w:tcPr>
            <w:tcW w:w="236" w:type="dxa"/>
            <w:vAlign w:val="bottom"/>
          </w:tcPr>
          <w:p w14:paraId="652C7B48" w14:textId="77777777" w:rsidR="00653A41" w:rsidRPr="00934DBD" w:rsidRDefault="00653A41" w:rsidP="00653A4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7682656D" w14:textId="322B20EF" w:rsidR="00653A41" w:rsidRPr="00934DBD" w:rsidRDefault="00653A41" w:rsidP="00FE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31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653A41" w:rsidRPr="00934DBD" w14:paraId="15C37388" w14:textId="77777777" w:rsidTr="00E64D39">
        <w:trPr>
          <w:jc w:val="center"/>
        </w:trPr>
        <w:tc>
          <w:tcPr>
            <w:tcW w:w="3420" w:type="dxa"/>
          </w:tcPr>
          <w:p w14:paraId="67128C97" w14:textId="630A2B0C" w:rsidR="00653A41" w:rsidRPr="00934DBD" w:rsidRDefault="00653A41" w:rsidP="00653A41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5) RBPI Elite Seeds LLC </w:t>
            </w:r>
            <w:r w:rsidRPr="00934DBD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(3)</w:t>
            </w:r>
          </w:p>
        </w:tc>
        <w:tc>
          <w:tcPr>
            <w:tcW w:w="270" w:type="dxa"/>
          </w:tcPr>
          <w:p w14:paraId="4DA87A96" w14:textId="77777777" w:rsidR="00653A41" w:rsidRPr="00934DBD" w:rsidRDefault="00653A41" w:rsidP="00653A41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  <w:shd w:val="clear" w:color="auto" w:fill="auto"/>
          </w:tcPr>
          <w:p w14:paraId="53739E63" w14:textId="5379E1AB" w:rsidR="00653A41" w:rsidRPr="00934DBD" w:rsidRDefault="00653A41" w:rsidP="00653A41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ผลิตเมล็ดพันธุ์พืช</w:t>
            </w:r>
          </w:p>
        </w:tc>
        <w:tc>
          <w:tcPr>
            <w:tcW w:w="239" w:type="dxa"/>
            <w:vAlign w:val="center"/>
          </w:tcPr>
          <w:p w14:paraId="15902A43" w14:textId="77777777" w:rsidR="00653A41" w:rsidRPr="00934DBD" w:rsidRDefault="00653A41" w:rsidP="00653A41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</w:tcPr>
          <w:p w14:paraId="56B20E33" w14:textId="7DFC960E" w:rsidR="00653A41" w:rsidRPr="00934DBD" w:rsidRDefault="00653A41" w:rsidP="00653A41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รัสเซีย</w:t>
            </w:r>
          </w:p>
        </w:tc>
        <w:tc>
          <w:tcPr>
            <w:tcW w:w="236" w:type="dxa"/>
          </w:tcPr>
          <w:p w14:paraId="07D7ADC5" w14:textId="77777777" w:rsidR="00653A41" w:rsidRPr="00934DBD" w:rsidRDefault="00653A41" w:rsidP="00653A4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78321FFA" w14:textId="78893639" w:rsidR="00653A41" w:rsidRPr="00934DBD" w:rsidRDefault="00653A41" w:rsidP="006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75.82</w:t>
            </w:r>
          </w:p>
        </w:tc>
        <w:tc>
          <w:tcPr>
            <w:tcW w:w="236" w:type="dxa"/>
            <w:vAlign w:val="bottom"/>
          </w:tcPr>
          <w:p w14:paraId="3601A99D" w14:textId="77777777" w:rsidR="00653A41" w:rsidRPr="00934DBD" w:rsidRDefault="00653A41" w:rsidP="00653A4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78D4C62C" w14:textId="65A99BE1" w:rsidR="00653A41" w:rsidRPr="00934DBD" w:rsidRDefault="00653A41" w:rsidP="00FE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31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653A41" w:rsidRPr="00934DBD" w14:paraId="7C8A5F09" w14:textId="77777777" w:rsidTr="00E64D39">
        <w:trPr>
          <w:jc w:val="center"/>
        </w:trPr>
        <w:tc>
          <w:tcPr>
            <w:tcW w:w="3420" w:type="dxa"/>
          </w:tcPr>
          <w:p w14:paraId="58593C57" w14:textId="7A8E101A" w:rsidR="00653A41" w:rsidRPr="00934DBD" w:rsidRDefault="00653A41" w:rsidP="00653A41">
            <w:pPr>
              <w:tabs>
                <w:tab w:val="left" w:pos="162"/>
              </w:tabs>
              <w:spacing w:line="350" w:lineRule="exact"/>
              <w:ind w:left="160" w:right="-198" w:hanging="2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6) </w:t>
            </w:r>
            <w:proofErr w:type="spellStart"/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Yipeng</w:t>
            </w:r>
            <w:proofErr w:type="spellEnd"/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, LLC </w:t>
            </w:r>
            <w:r w:rsidRPr="00934DBD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(4)</w:t>
            </w:r>
          </w:p>
        </w:tc>
        <w:tc>
          <w:tcPr>
            <w:tcW w:w="270" w:type="dxa"/>
          </w:tcPr>
          <w:p w14:paraId="726CBCEE" w14:textId="77777777" w:rsidR="00653A41" w:rsidRPr="00934DBD" w:rsidRDefault="00653A41" w:rsidP="00653A41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</w:tcPr>
          <w:p w14:paraId="5098E2CE" w14:textId="23D5DEAC" w:rsidR="00653A41" w:rsidRPr="00934DBD" w:rsidRDefault="00653A41" w:rsidP="00653A41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ร้านอาหาร</w:t>
            </w:r>
          </w:p>
        </w:tc>
        <w:tc>
          <w:tcPr>
            <w:tcW w:w="239" w:type="dxa"/>
          </w:tcPr>
          <w:p w14:paraId="1441EBDB" w14:textId="77777777" w:rsidR="00653A41" w:rsidRPr="00934DBD" w:rsidRDefault="00653A41" w:rsidP="00653A41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</w:tcPr>
          <w:p w14:paraId="4001DD11" w14:textId="77777777" w:rsidR="00653A41" w:rsidRPr="00934DBD" w:rsidRDefault="00653A41" w:rsidP="00653A41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236" w:type="dxa"/>
          </w:tcPr>
          <w:p w14:paraId="228AAAF9" w14:textId="77777777" w:rsidR="00653A41" w:rsidRPr="00934DBD" w:rsidRDefault="00653A41" w:rsidP="00653A4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3CCDC51C" w14:textId="3ECEB87A" w:rsidR="00653A41" w:rsidRPr="00934DBD" w:rsidRDefault="00653A41" w:rsidP="006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99.99</w:t>
            </w:r>
          </w:p>
        </w:tc>
        <w:tc>
          <w:tcPr>
            <w:tcW w:w="236" w:type="dxa"/>
            <w:vAlign w:val="bottom"/>
          </w:tcPr>
          <w:p w14:paraId="3D0F94EB" w14:textId="77777777" w:rsidR="00653A41" w:rsidRPr="00934DBD" w:rsidRDefault="00653A41" w:rsidP="00653A4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19D0DBBB" w14:textId="77777777" w:rsidR="00653A41" w:rsidRPr="00934DBD" w:rsidRDefault="00653A41" w:rsidP="00FE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31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653A41" w:rsidRPr="00934DBD" w14:paraId="0D1BD02A" w14:textId="77777777" w:rsidTr="00E64D39">
        <w:trPr>
          <w:trHeight w:hRule="exact" w:val="173"/>
          <w:jc w:val="center"/>
        </w:trPr>
        <w:tc>
          <w:tcPr>
            <w:tcW w:w="3420" w:type="dxa"/>
          </w:tcPr>
          <w:p w14:paraId="7858BB30" w14:textId="77777777" w:rsidR="00653A41" w:rsidRPr="00934DBD" w:rsidRDefault="00653A41" w:rsidP="00653A41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122475" w14:textId="77777777" w:rsidR="00653A41" w:rsidRPr="00934DBD" w:rsidRDefault="00653A41" w:rsidP="00653A41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</w:tcPr>
          <w:p w14:paraId="760D9ECD" w14:textId="77777777" w:rsidR="00653A41" w:rsidRPr="00934DBD" w:rsidRDefault="00653A41" w:rsidP="00653A41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9" w:type="dxa"/>
            <w:vAlign w:val="center"/>
          </w:tcPr>
          <w:p w14:paraId="039219E2" w14:textId="77777777" w:rsidR="00653A41" w:rsidRPr="00934DBD" w:rsidRDefault="00653A41" w:rsidP="00653A41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</w:tcPr>
          <w:p w14:paraId="16F7ACE0" w14:textId="77777777" w:rsidR="00653A41" w:rsidRPr="00934DBD" w:rsidRDefault="00653A41" w:rsidP="00653A41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6AFC293" w14:textId="77777777" w:rsidR="00653A41" w:rsidRPr="00934DBD" w:rsidRDefault="00653A41" w:rsidP="00653A4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0FC859E5" w14:textId="77777777" w:rsidR="00653A41" w:rsidRPr="00934DBD" w:rsidRDefault="00653A41" w:rsidP="006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142D6D87" w14:textId="77777777" w:rsidR="00653A41" w:rsidRPr="00934DBD" w:rsidRDefault="00653A41" w:rsidP="00653A4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2DCF8486" w14:textId="77777777" w:rsidR="00653A41" w:rsidRPr="00934DBD" w:rsidRDefault="00653A41" w:rsidP="00FE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01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E64D39" w:rsidRPr="00934DBD" w14:paraId="302719D5" w14:textId="77777777" w:rsidTr="00E64D39">
        <w:trPr>
          <w:trHeight w:val="173"/>
          <w:jc w:val="center"/>
        </w:trPr>
        <w:tc>
          <w:tcPr>
            <w:tcW w:w="3420" w:type="dxa"/>
          </w:tcPr>
          <w:p w14:paraId="49DA00D4" w14:textId="3EAAFA3F" w:rsidR="00E64D39" w:rsidRPr="00934DBD" w:rsidRDefault="00E64D39" w:rsidP="00E64D39">
            <w:pPr>
              <w:tabs>
                <w:tab w:val="clear" w:pos="227"/>
              </w:tabs>
              <w:spacing w:line="350" w:lineRule="exact"/>
              <w:ind w:left="-106" w:right="-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บริษัทย่อยทางอ้อมจากการซื้อหุ้น</w:t>
            </w:r>
          </w:p>
        </w:tc>
        <w:tc>
          <w:tcPr>
            <w:tcW w:w="270" w:type="dxa"/>
          </w:tcPr>
          <w:p w14:paraId="4B5EAA18" w14:textId="77777777" w:rsidR="00E64D39" w:rsidRPr="00934DBD" w:rsidRDefault="00E64D39" w:rsidP="00653A41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</w:tcPr>
          <w:p w14:paraId="09B035D6" w14:textId="77777777" w:rsidR="00E64D39" w:rsidRPr="00934DBD" w:rsidRDefault="00E64D39" w:rsidP="00653A41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9" w:type="dxa"/>
            <w:vAlign w:val="center"/>
          </w:tcPr>
          <w:p w14:paraId="480E016C" w14:textId="77777777" w:rsidR="00E64D39" w:rsidRPr="00934DBD" w:rsidRDefault="00E64D39" w:rsidP="00653A41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</w:tcPr>
          <w:p w14:paraId="5C596C4B" w14:textId="77777777" w:rsidR="00E64D39" w:rsidRPr="00934DBD" w:rsidRDefault="00E64D39" w:rsidP="00653A41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D9C4DD6" w14:textId="77777777" w:rsidR="00E64D39" w:rsidRPr="00934DBD" w:rsidRDefault="00E64D39" w:rsidP="00653A4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20630DB8" w14:textId="77777777" w:rsidR="00E64D39" w:rsidRPr="00934DBD" w:rsidRDefault="00E64D39" w:rsidP="006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131212CE" w14:textId="77777777" w:rsidR="00E64D39" w:rsidRPr="00934DBD" w:rsidRDefault="00E64D39" w:rsidP="00653A4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37681CD6" w14:textId="77777777" w:rsidR="00E64D39" w:rsidRPr="00934DBD" w:rsidRDefault="00E64D39" w:rsidP="00FE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01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E64D39" w:rsidRPr="00934DBD" w14:paraId="4739488E" w14:textId="77777777" w:rsidTr="00E64D39">
        <w:trPr>
          <w:trHeight w:hRule="exact" w:val="144"/>
          <w:jc w:val="center"/>
        </w:trPr>
        <w:tc>
          <w:tcPr>
            <w:tcW w:w="3420" w:type="dxa"/>
          </w:tcPr>
          <w:p w14:paraId="05140716" w14:textId="77777777" w:rsidR="00E64D39" w:rsidRPr="00934DBD" w:rsidRDefault="00E64D39" w:rsidP="00E64D39">
            <w:pPr>
              <w:tabs>
                <w:tab w:val="clear" w:pos="227"/>
              </w:tabs>
              <w:spacing w:line="350" w:lineRule="exact"/>
              <w:ind w:left="-106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607FE7" w14:textId="77777777" w:rsidR="00E64D39" w:rsidRPr="00934DBD" w:rsidRDefault="00E64D39" w:rsidP="00653A41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</w:tcPr>
          <w:p w14:paraId="4D17A180" w14:textId="77777777" w:rsidR="00E64D39" w:rsidRPr="00934DBD" w:rsidRDefault="00E64D39" w:rsidP="00653A41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9" w:type="dxa"/>
            <w:vAlign w:val="center"/>
          </w:tcPr>
          <w:p w14:paraId="1E9B8A96" w14:textId="77777777" w:rsidR="00E64D39" w:rsidRPr="00934DBD" w:rsidRDefault="00E64D39" w:rsidP="00653A41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</w:tcPr>
          <w:p w14:paraId="50206339" w14:textId="77777777" w:rsidR="00E64D39" w:rsidRPr="00934DBD" w:rsidRDefault="00E64D39" w:rsidP="00653A41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58B6D88" w14:textId="77777777" w:rsidR="00E64D39" w:rsidRPr="00934DBD" w:rsidRDefault="00E64D39" w:rsidP="00653A4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50F5BC7E" w14:textId="77777777" w:rsidR="00E64D39" w:rsidRPr="00934DBD" w:rsidRDefault="00E64D39" w:rsidP="006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7E4D0F8D" w14:textId="77777777" w:rsidR="00E64D39" w:rsidRPr="00934DBD" w:rsidRDefault="00E64D39" w:rsidP="00653A4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6D5A95FF" w14:textId="77777777" w:rsidR="00E64D39" w:rsidRPr="00934DBD" w:rsidRDefault="00E64D39" w:rsidP="00FE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01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E64D39" w:rsidRPr="00934DBD" w14:paraId="7BE71044" w14:textId="77777777" w:rsidTr="0035408E">
        <w:trPr>
          <w:trHeight w:val="173"/>
          <w:jc w:val="center"/>
        </w:trPr>
        <w:tc>
          <w:tcPr>
            <w:tcW w:w="3420" w:type="dxa"/>
          </w:tcPr>
          <w:p w14:paraId="241DA9F4" w14:textId="5C4C5404" w:rsidR="00E64D39" w:rsidRPr="00934DBD" w:rsidRDefault="00E64D39" w:rsidP="00E64D39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1) </w:t>
            </w: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ดัคกาลบี้ กรุ๊ป จำกัด </w:t>
            </w:r>
            <w:r w:rsidRPr="00934DBD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(5)</w:t>
            </w:r>
          </w:p>
        </w:tc>
        <w:tc>
          <w:tcPr>
            <w:tcW w:w="270" w:type="dxa"/>
          </w:tcPr>
          <w:p w14:paraId="210DBE9F" w14:textId="77777777" w:rsidR="00E64D39" w:rsidRPr="00934DBD" w:rsidRDefault="00E64D39" w:rsidP="00E64D39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</w:tcPr>
          <w:p w14:paraId="2756B075" w14:textId="774012F0" w:rsidR="00E64D39" w:rsidRPr="00934DBD" w:rsidRDefault="00E64D39" w:rsidP="00E64D39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ร้านอาหาร</w:t>
            </w:r>
          </w:p>
        </w:tc>
        <w:tc>
          <w:tcPr>
            <w:tcW w:w="239" w:type="dxa"/>
          </w:tcPr>
          <w:p w14:paraId="43BC320D" w14:textId="77777777" w:rsidR="00E64D39" w:rsidRPr="00934DBD" w:rsidRDefault="00E64D39" w:rsidP="00E64D39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</w:tcPr>
          <w:p w14:paraId="25D8E362" w14:textId="70237A32" w:rsidR="00E64D39" w:rsidRPr="00934DBD" w:rsidRDefault="00E64D39" w:rsidP="00E64D39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36" w:type="dxa"/>
          </w:tcPr>
          <w:p w14:paraId="0C97E518" w14:textId="77777777" w:rsidR="00E64D39" w:rsidRPr="00934DBD" w:rsidRDefault="00E64D39" w:rsidP="00E64D39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3A3C8FED" w14:textId="1C13B77E" w:rsidR="00E64D39" w:rsidRPr="00934DBD" w:rsidRDefault="00E64D39" w:rsidP="00E64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59.99</w:t>
            </w:r>
          </w:p>
        </w:tc>
        <w:tc>
          <w:tcPr>
            <w:tcW w:w="236" w:type="dxa"/>
            <w:vAlign w:val="bottom"/>
          </w:tcPr>
          <w:p w14:paraId="406A5881" w14:textId="77777777" w:rsidR="00E64D39" w:rsidRPr="00934DBD" w:rsidRDefault="00E64D39" w:rsidP="00E64D39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4AD22BCC" w14:textId="3B7322D5" w:rsidR="00E64D39" w:rsidRPr="00934DBD" w:rsidRDefault="00E64D39" w:rsidP="00E64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01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41.35</w:t>
            </w:r>
          </w:p>
        </w:tc>
      </w:tr>
      <w:tr w:rsidR="00A66BE8" w:rsidRPr="00934DBD" w14:paraId="4F31CA66" w14:textId="77777777" w:rsidTr="0035408E">
        <w:trPr>
          <w:trHeight w:val="173"/>
          <w:jc w:val="center"/>
        </w:trPr>
        <w:tc>
          <w:tcPr>
            <w:tcW w:w="3420" w:type="dxa"/>
          </w:tcPr>
          <w:p w14:paraId="25319A57" w14:textId="5BE0D4FC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2) Charoen Pokphand Holdings (Malaysia) </w:t>
            </w:r>
          </w:p>
        </w:tc>
        <w:tc>
          <w:tcPr>
            <w:tcW w:w="270" w:type="dxa"/>
          </w:tcPr>
          <w:p w14:paraId="7AFAB931" w14:textId="77777777" w:rsidR="00A66BE8" w:rsidRPr="00934DBD" w:rsidRDefault="00A66BE8" w:rsidP="00A66BE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</w:tcPr>
          <w:p w14:paraId="7F9F98D7" w14:textId="54D68EBC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กิจการลงทุนในธุรกิจ</w:t>
            </w:r>
          </w:p>
        </w:tc>
        <w:tc>
          <w:tcPr>
            <w:tcW w:w="239" w:type="dxa"/>
          </w:tcPr>
          <w:p w14:paraId="28B75CAE" w14:textId="77777777" w:rsidR="00A66BE8" w:rsidRPr="00934DBD" w:rsidRDefault="00A66BE8" w:rsidP="00A66BE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</w:tcPr>
          <w:p w14:paraId="1D6B3A55" w14:textId="28892C82" w:rsidR="00A66BE8" w:rsidRPr="00934DBD" w:rsidRDefault="00A66BE8" w:rsidP="00A66BE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236" w:type="dxa"/>
          </w:tcPr>
          <w:p w14:paraId="35A98E6B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44C979E9" w14:textId="317D3E7C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100.00</w:t>
            </w:r>
          </w:p>
        </w:tc>
        <w:tc>
          <w:tcPr>
            <w:tcW w:w="236" w:type="dxa"/>
            <w:vAlign w:val="bottom"/>
          </w:tcPr>
          <w:p w14:paraId="0056ADB9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18535007" w14:textId="2CD2EAEC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01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49.75</w:t>
            </w:r>
          </w:p>
        </w:tc>
      </w:tr>
      <w:tr w:rsidR="00A66BE8" w:rsidRPr="00934DBD" w14:paraId="23169E1F" w14:textId="77777777" w:rsidTr="0035408E">
        <w:trPr>
          <w:trHeight w:val="173"/>
          <w:jc w:val="center"/>
        </w:trPr>
        <w:tc>
          <w:tcPr>
            <w:tcW w:w="3420" w:type="dxa"/>
          </w:tcPr>
          <w:p w14:paraId="7C6CEA08" w14:textId="54BC564F" w:rsidR="00A66BE8" w:rsidRPr="00934DBD" w:rsidRDefault="00A66BE8" w:rsidP="00A66BE8">
            <w:pPr>
              <w:tabs>
                <w:tab w:val="clear" w:pos="227"/>
              </w:tabs>
              <w:spacing w:line="350" w:lineRule="exact"/>
              <w:ind w:left="24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934DBD">
              <w:rPr>
                <w:rFonts w:asciiTheme="majorBidi" w:hAnsiTheme="majorBidi" w:cstheme="majorBidi"/>
                <w:sz w:val="28"/>
                <w:szCs w:val="28"/>
              </w:rPr>
              <w:t>Sdn</w:t>
            </w:r>
            <w:proofErr w:type="spellEnd"/>
            <w:r w:rsidRPr="00934DBD">
              <w:rPr>
                <w:rFonts w:asciiTheme="majorBidi" w:hAnsiTheme="majorBidi" w:cstheme="majorBidi"/>
                <w:sz w:val="28"/>
                <w:szCs w:val="28"/>
              </w:rPr>
              <w:t>. Bhd.</w:t>
            </w:r>
            <w:r w:rsidRPr="00934DB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5E5209" w:rsidRPr="00934DB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6</w:t>
            </w:r>
            <w:r w:rsidRPr="00934DB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795B3E66" w14:textId="77777777" w:rsidR="00A66BE8" w:rsidRPr="00934DBD" w:rsidRDefault="00A66BE8" w:rsidP="00A66BE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</w:tcPr>
          <w:p w14:paraId="3C75B4E2" w14:textId="462E93AB" w:rsidR="00A66BE8" w:rsidRPr="00934DBD" w:rsidRDefault="002D634B" w:rsidP="00A66BE8">
            <w:pPr>
              <w:tabs>
                <w:tab w:val="clear" w:pos="227"/>
                <w:tab w:val="left" w:pos="246"/>
              </w:tabs>
              <w:spacing w:line="350" w:lineRule="exact"/>
              <w:ind w:left="75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ไก่</w:t>
            </w:r>
            <w:r w:rsidR="00A66BE8" w:rsidRPr="00934D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ครบวงจร</w:t>
            </w:r>
          </w:p>
        </w:tc>
        <w:tc>
          <w:tcPr>
            <w:tcW w:w="239" w:type="dxa"/>
          </w:tcPr>
          <w:p w14:paraId="0AA91640" w14:textId="77777777" w:rsidR="00A66BE8" w:rsidRPr="00934DBD" w:rsidRDefault="00A66BE8" w:rsidP="00A66BE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</w:tcPr>
          <w:p w14:paraId="13C7480E" w14:textId="77777777" w:rsidR="00A66BE8" w:rsidRPr="00934DBD" w:rsidRDefault="00A66BE8" w:rsidP="00A66BE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F23FA68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024A3FE7" w14:textId="77777777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75822568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1CE1F23C" w14:textId="77777777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01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A66BE8" w:rsidRPr="00934DBD" w14:paraId="0EA528DD" w14:textId="77777777" w:rsidTr="0035408E">
        <w:trPr>
          <w:trHeight w:val="173"/>
          <w:jc w:val="center"/>
        </w:trPr>
        <w:tc>
          <w:tcPr>
            <w:tcW w:w="3420" w:type="dxa"/>
          </w:tcPr>
          <w:p w14:paraId="4D00A4A5" w14:textId="78FAC679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left="24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2.1) Avian Farm (Malaysia) </w:t>
            </w:r>
            <w:proofErr w:type="spellStart"/>
            <w:r w:rsidRPr="00934DBD">
              <w:rPr>
                <w:rFonts w:asciiTheme="majorBidi" w:hAnsiTheme="majorBidi" w:cstheme="majorBidi"/>
                <w:sz w:val="28"/>
                <w:szCs w:val="28"/>
              </w:rPr>
              <w:t>Sdn</w:t>
            </w:r>
            <w:proofErr w:type="spellEnd"/>
            <w:r w:rsidRPr="00934DBD">
              <w:rPr>
                <w:rFonts w:asciiTheme="majorBidi" w:hAnsiTheme="majorBidi" w:cstheme="majorBidi"/>
                <w:sz w:val="28"/>
                <w:szCs w:val="28"/>
              </w:rPr>
              <w:t>. Bhd.</w:t>
            </w:r>
          </w:p>
        </w:tc>
        <w:tc>
          <w:tcPr>
            <w:tcW w:w="270" w:type="dxa"/>
          </w:tcPr>
          <w:p w14:paraId="2CB933C5" w14:textId="77777777" w:rsidR="00A66BE8" w:rsidRPr="00934DBD" w:rsidRDefault="00A66BE8" w:rsidP="00A66BE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</w:tcPr>
          <w:p w14:paraId="5803E0A3" w14:textId="2A222403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เลี้ยงสัตว์</w:t>
            </w:r>
          </w:p>
        </w:tc>
        <w:tc>
          <w:tcPr>
            <w:tcW w:w="239" w:type="dxa"/>
          </w:tcPr>
          <w:p w14:paraId="27CD9F6A" w14:textId="77777777" w:rsidR="00A66BE8" w:rsidRPr="00934DBD" w:rsidRDefault="00A66BE8" w:rsidP="00A66BE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</w:tcPr>
          <w:p w14:paraId="166962F4" w14:textId="7ACC3F22" w:rsidR="00A66BE8" w:rsidRPr="00934DBD" w:rsidRDefault="00A66BE8" w:rsidP="00A66BE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236" w:type="dxa"/>
          </w:tcPr>
          <w:p w14:paraId="6405DC04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4FD67A31" w14:textId="089EF676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100.00</w:t>
            </w:r>
          </w:p>
        </w:tc>
        <w:tc>
          <w:tcPr>
            <w:tcW w:w="236" w:type="dxa"/>
            <w:vAlign w:val="bottom"/>
          </w:tcPr>
          <w:p w14:paraId="721A837D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7E333C81" w14:textId="5561D120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01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49.75</w:t>
            </w:r>
          </w:p>
        </w:tc>
      </w:tr>
      <w:tr w:rsidR="00A66BE8" w:rsidRPr="00934DBD" w14:paraId="6ED3DD2B" w14:textId="77777777" w:rsidTr="0035408E">
        <w:trPr>
          <w:trHeight w:val="173"/>
          <w:jc w:val="center"/>
        </w:trPr>
        <w:tc>
          <w:tcPr>
            <w:tcW w:w="3420" w:type="dxa"/>
          </w:tcPr>
          <w:p w14:paraId="236C473B" w14:textId="4AFEF8B1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left="24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2.2) Charoen Pokphand </w:t>
            </w:r>
            <w:proofErr w:type="spellStart"/>
            <w:r w:rsidRPr="00934DBD">
              <w:rPr>
                <w:rFonts w:asciiTheme="majorBidi" w:hAnsiTheme="majorBidi" w:cstheme="majorBidi"/>
                <w:sz w:val="28"/>
                <w:szCs w:val="28"/>
              </w:rPr>
              <w:t>Feedmills</w:t>
            </w:r>
            <w:proofErr w:type="spellEnd"/>
            <w:r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BF56A4B" w14:textId="77777777" w:rsidR="00A66BE8" w:rsidRPr="00934DBD" w:rsidRDefault="00A66BE8" w:rsidP="00A66BE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</w:tcPr>
          <w:p w14:paraId="60FB7A23" w14:textId="2BC2AA73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ผลิตและจำหน่ายเนื้อสัตว์</w:t>
            </w:r>
          </w:p>
        </w:tc>
        <w:tc>
          <w:tcPr>
            <w:tcW w:w="239" w:type="dxa"/>
          </w:tcPr>
          <w:p w14:paraId="2A898814" w14:textId="77777777" w:rsidR="00A66BE8" w:rsidRPr="00934DBD" w:rsidRDefault="00A66BE8" w:rsidP="00A66BE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</w:tcPr>
          <w:p w14:paraId="7936284D" w14:textId="6611D07F" w:rsidR="00A66BE8" w:rsidRPr="00934DBD" w:rsidRDefault="00A66BE8" w:rsidP="00A66BE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236" w:type="dxa"/>
          </w:tcPr>
          <w:p w14:paraId="2DB5054A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1498B057" w14:textId="5478865B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100.00</w:t>
            </w:r>
          </w:p>
        </w:tc>
        <w:tc>
          <w:tcPr>
            <w:tcW w:w="236" w:type="dxa"/>
            <w:vAlign w:val="bottom"/>
          </w:tcPr>
          <w:p w14:paraId="40B1C5E2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7F01457E" w14:textId="2EC73251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01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49.75</w:t>
            </w:r>
          </w:p>
        </w:tc>
      </w:tr>
      <w:tr w:rsidR="00A66BE8" w:rsidRPr="00934DBD" w14:paraId="1DC950FB" w14:textId="77777777" w:rsidTr="0035408E">
        <w:trPr>
          <w:trHeight w:val="173"/>
          <w:jc w:val="center"/>
        </w:trPr>
        <w:tc>
          <w:tcPr>
            <w:tcW w:w="3420" w:type="dxa"/>
          </w:tcPr>
          <w:p w14:paraId="46BB0F78" w14:textId="77747417" w:rsidR="00A66BE8" w:rsidRPr="00934DBD" w:rsidRDefault="00A66BE8" w:rsidP="00126DA9">
            <w:pPr>
              <w:tabs>
                <w:tab w:val="clear" w:pos="680"/>
                <w:tab w:val="left" w:pos="162"/>
              </w:tabs>
              <w:spacing w:line="350" w:lineRule="exact"/>
              <w:ind w:left="698" w:right="-19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spellStart"/>
            <w:r w:rsidRPr="00934DBD">
              <w:rPr>
                <w:rFonts w:asciiTheme="majorBidi" w:hAnsiTheme="majorBidi" w:cstheme="majorBidi"/>
                <w:sz w:val="28"/>
                <w:szCs w:val="28"/>
              </w:rPr>
              <w:t>B’worth</w:t>
            </w:r>
            <w:proofErr w:type="spellEnd"/>
            <w:r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proofErr w:type="spellStart"/>
            <w:r w:rsidRPr="00934DBD">
              <w:rPr>
                <w:rFonts w:asciiTheme="majorBidi" w:hAnsiTheme="majorBidi" w:cstheme="majorBidi"/>
                <w:sz w:val="28"/>
                <w:szCs w:val="28"/>
              </w:rPr>
              <w:t>Sdn</w:t>
            </w:r>
            <w:proofErr w:type="spellEnd"/>
            <w:r w:rsidRPr="00934DBD">
              <w:rPr>
                <w:rFonts w:asciiTheme="majorBidi" w:hAnsiTheme="majorBidi" w:cstheme="majorBidi"/>
                <w:sz w:val="28"/>
                <w:szCs w:val="28"/>
              </w:rPr>
              <w:t>. Bhd.</w:t>
            </w:r>
          </w:p>
        </w:tc>
        <w:tc>
          <w:tcPr>
            <w:tcW w:w="270" w:type="dxa"/>
          </w:tcPr>
          <w:p w14:paraId="114D4A62" w14:textId="77777777" w:rsidR="00A66BE8" w:rsidRPr="00934DBD" w:rsidRDefault="00A66BE8" w:rsidP="00A66BE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</w:tcPr>
          <w:p w14:paraId="5D2B58A2" w14:textId="55A49244" w:rsidR="00A66BE8" w:rsidRPr="00934DBD" w:rsidRDefault="00A66BE8" w:rsidP="005E5209">
            <w:pPr>
              <w:tabs>
                <w:tab w:val="left" w:pos="162"/>
              </w:tabs>
              <w:spacing w:line="350" w:lineRule="exact"/>
              <w:ind w:left="75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แปรรูป และเลี้ยงสัตว์</w:t>
            </w:r>
          </w:p>
        </w:tc>
        <w:tc>
          <w:tcPr>
            <w:tcW w:w="239" w:type="dxa"/>
          </w:tcPr>
          <w:p w14:paraId="62F4202E" w14:textId="77777777" w:rsidR="00A66BE8" w:rsidRPr="00934DBD" w:rsidRDefault="00A66BE8" w:rsidP="00A66BE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</w:tcPr>
          <w:p w14:paraId="4A83830A" w14:textId="77777777" w:rsidR="00A66BE8" w:rsidRPr="00934DBD" w:rsidRDefault="00A66BE8" w:rsidP="00A66BE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246F9EA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67EE5355" w14:textId="77777777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3CFFCF1A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3CB8EF83" w14:textId="77777777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01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A66BE8" w:rsidRPr="00934DBD" w14:paraId="16B1C9FF" w14:textId="77777777" w:rsidTr="0035408E">
        <w:trPr>
          <w:trHeight w:val="173"/>
          <w:jc w:val="center"/>
        </w:trPr>
        <w:tc>
          <w:tcPr>
            <w:tcW w:w="3420" w:type="dxa"/>
          </w:tcPr>
          <w:p w14:paraId="5F1CD96F" w14:textId="1AA50900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left="24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2.3) Charoen Pokphand </w:t>
            </w:r>
            <w:proofErr w:type="spellStart"/>
            <w:r w:rsidRPr="00934DBD">
              <w:rPr>
                <w:rFonts w:asciiTheme="majorBidi" w:hAnsiTheme="majorBidi" w:cstheme="majorBidi"/>
                <w:sz w:val="28"/>
                <w:szCs w:val="28"/>
              </w:rPr>
              <w:t>Feedmills</w:t>
            </w:r>
            <w:proofErr w:type="spellEnd"/>
            <w:r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 (M) </w:t>
            </w:r>
          </w:p>
        </w:tc>
        <w:tc>
          <w:tcPr>
            <w:tcW w:w="270" w:type="dxa"/>
          </w:tcPr>
          <w:p w14:paraId="70CE6C96" w14:textId="77777777" w:rsidR="00A66BE8" w:rsidRPr="00934DBD" w:rsidRDefault="00A66BE8" w:rsidP="00A66BE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</w:tcPr>
          <w:p w14:paraId="3A289A99" w14:textId="63242800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ผลิตและจำหน่ายเนื้อสัตว์</w:t>
            </w:r>
          </w:p>
        </w:tc>
        <w:tc>
          <w:tcPr>
            <w:tcW w:w="239" w:type="dxa"/>
          </w:tcPr>
          <w:p w14:paraId="42BFACD5" w14:textId="77777777" w:rsidR="00A66BE8" w:rsidRPr="00934DBD" w:rsidRDefault="00A66BE8" w:rsidP="00A66BE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</w:tcPr>
          <w:p w14:paraId="4E564BA2" w14:textId="7D1F73AB" w:rsidR="00A66BE8" w:rsidRPr="00934DBD" w:rsidRDefault="00A66BE8" w:rsidP="00A66BE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236" w:type="dxa"/>
          </w:tcPr>
          <w:p w14:paraId="5FA0610A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26B798A6" w14:textId="3AA56800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100.00</w:t>
            </w:r>
          </w:p>
        </w:tc>
        <w:tc>
          <w:tcPr>
            <w:tcW w:w="236" w:type="dxa"/>
            <w:vAlign w:val="bottom"/>
          </w:tcPr>
          <w:p w14:paraId="6C67CDE0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655205B4" w14:textId="76938BA8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01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49.75</w:t>
            </w:r>
          </w:p>
        </w:tc>
      </w:tr>
      <w:tr w:rsidR="00A66BE8" w:rsidRPr="00934DBD" w14:paraId="49E98020" w14:textId="77777777" w:rsidTr="0035408E">
        <w:trPr>
          <w:trHeight w:val="173"/>
          <w:jc w:val="center"/>
        </w:trPr>
        <w:tc>
          <w:tcPr>
            <w:tcW w:w="3420" w:type="dxa"/>
          </w:tcPr>
          <w:p w14:paraId="3AFE08FF" w14:textId="2D388737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left="69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934DBD">
              <w:rPr>
                <w:rFonts w:asciiTheme="majorBidi" w:hAnsiTheme="majorBidi" w:cstheme="majorBidi"/>
                <w:sz w:val="28"/>
                <w:szCs w:val="28"/>
              </w:rPr>
              <w:t>Sdn</w:t>
            </w:r>
            <w:proofErr w:type="spellEnd"/>
            <w:r w:rsidRPr="00934DBD">
              <w:rPr>
                <w:rFonts w:asciiTheme="majorBidi" w:hAnsiTheme="majorBidi" w:cstheme="majorBidi"/>
                <w:sz w:val="28"/>
                <w:szCs w:val="28"/>
              </w:rPr>
              <w:t>. Bhd.</w:t>
            </w:r>
          </w:p>
        </w:tc>
        <w:tc>
          <w:tcPr>
            <w:tcW w:w="270" w:type="dxa"/>
          </w:tcPr>
          <w:p w14:paraId="3EABFF4B" w14:textId="77777777" w:rsidR="00A66BE8" w:rsidRPr="00934DBD" w:rsidRDefault="00A66BE8" w:rsidP="00A66BE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</w:tcPr>
          <w:p w14:paraId="676DC639" w14:textId="5F38EA32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right="-198" w:firstLine="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แปรรูป และเลี้ยงสัตว์</w:t>
            </w:r>
          </w:p>
        </w:tc>
        <w:tc>
          <w:tcPr>
            <w:tcW w:w="239" w:type="dxa"/>
          </w:tcPr>
          <w:p w14:paraId="795A5AB6" w14:textId="77777777" w:rsidR="00A66BE8" w:rsidRPr="00934DBD" w:rsidRDefault="00A66BE8" w:rsidP="00A66BE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</w:tcPr>
          <w:p w14:paraId="1A56E870" w14:textId="77777777" w:rsidR="00A66BE8" w:rsidRPr="00934DBD" w:rsidRDefault="00A66BE8" w:rsidP="00A66BE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1FCEF5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46533E4F" w14:textId="77777777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028A241C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0897FD9F" w14:textId="77777777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01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A66BE8" w:rsidRPr="00934DBD" w14:paraId="379CC9C9" w14:textId="77777777" w:rsidTr="0035408E">
        <w:trPr>
          <w:trHeight w:val="173"/>
          <w:jc w:val="center"/>
        </w:trPr>
        <w:tc>
          <w:tcPr>
            <w:tcW w:w="3420" w:type="dxa"/>
          </w:tcPr>
          <w:p w14:paraId="7D7D382B" w14:textId="0BAD535A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left="248" w:right="-198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2.4) Charoen Pokphand Jaya Farm (M) </w:t>
            </w:r>
          </w:p>
        </w:tc>
        <w:tc>
          <w:tcPr>
            <w:tcW w:w="270" w:type="dxa"/>
          </w:tcPr>
          <w:p w14:paraId="47E0CE3E" w14:textId="77777777" w:rsidR="00A66BE8" w:rsidRPr="00934DBD" w:rsidRDefault="00A66BE8" w:rsidP="00A66BE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</w:tcPr>
          <w:p w14:paraId="16550DD9" w14:textId="257D7567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ผลิตและจำหน่ายเนื้อสัตว์</w:t>
            </w:r>
          </w:p>
        </w:tc>
        <w:tc>
          <w:tcPr>
            <w:tcW w:w="239" w:type="dxa"/>
          </w:tcPr>
          <w:p w14:paraId="5800F1D5" w14:textId="77777777" w:rsidR="00A66BE8" w:rsidRPr="00934DBD" w:rsidRDefault="00A66BE8" w:rsidP="00A66BE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</w:tcPr>
          <w:p w14:paraId="374A5477" w14:textId="590DC34A" w:rsidR="00A66BE8" w:rsidRPr="00934DBD" w:rsidRDefault="00A66BE8" w:rsidP="00A66BE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236" w:type="dxa"/>
          </w:tcPr>
          <w:p w14:paraId="39973C23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79EADB8F" w14:textId="0009C3AE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100.00</w:t>
            </w:r>
          </w:p>
        </w:tc>
        <w:tc>
          <w:tcPr>
            <w:tcW w:w="236" w:type="dxa"/>
            <w:vAlign w:val="bottom"/>
          </w:tcPr>
          <w:p w14:paraId="41F5FCC7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14EF33A4" w14:textId="11A49CDE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01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49.75</w:t>
            </w:r>
          </w:p>
        </w:tc>
      </w:tr>
      <w:tr w:rsidR="00A66BE8" w:rsidRPr="00934DBD" w14:paraId="4AACECB9" w14:textId="77777777" w:rsidTr="0035408E">
        <w:trPr>
          <w:trHeight w:val="173"/>
          <w:jc w:val="center"/>
        </w:trPr>
        <w:tc>
          <w:tcPr>
            <w:tcW w:w="3420" w:type="dxa"/>
          </w:tcPr>
          <w:p w14:paraId="21C126EB" w14:textId="293349C8" w:rsidR="00A66BE8" w:rsidRPr="00934DBD" w:rsidRDefault="00A66BE8" w:rsidP="00A66BE8">
            <w:pPr>
              <w:tabs>
                <w:tab w:val="clear" w:pos="227"/>
                <w:tab w:val="clear" w:pos="680"/>
                <w:tab w:val="left" w:pos="162"/>
                <w:tab w:val="left" w:pos="698"/>
              </w:tabs>
              <w:spacing w:line="350" w:lineRule="exact"/>
              <w:ind w:left="69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934DBD">
              <w:rPr>
                <w:rFonts w:asciiTheme="majorBidi" w:hAnsiTheme="majorBidi" w:cstheme="majorBidi"/>
                <w:sz w:val="28"/>
                <w:szCs w:val="28"/>
              </w:rPr>
              <w:t>Sdn</w:t>
            </w:r>
            <w:proofErr w:type="spellEnd"/>
            <w:r w:rsidRPr="00934DBD">
              <w:rPr>
                <w:rFonts w:asciiTheme="majorBidi" w:hAnsiTheme="majorBidi" w:cstheme="majorBidi"/>
                <w:sz w:val="28"/>
                <w:szCs w:val="28"/>
              </w:rPr>
              <w:t>. Bhd.</w:t>
            </w:r>
          </w:p>
        </w:tc>
        <w:tc>
          <w:tcPr>
            <w:tcW w:w="270" w:type="dxa"/>
          </w:tcPr>
          <w:p w14:paraId="09FEBED8" w14:textId="77777777" w:rsidR="00A66BE8" w:rsidRPr="00934DBD" w:rsidRDefault="00A66BE8" w:rsidP="00A66BE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</w:tcPr>
          <w:p w14:paraId="0CEC2429" w14:textId="11C8CCEC" w:rsidR="00A66BE8" w:rsidRPr="00934DBD" w:rsidRDefault="00A66BE8" w:rsidP="00A66BE8">
            <w:pPr>
              <w:tabs>
                <w:tab w:val="clear" w:pos="227"/>
                <w:tab w:val="left" w:pos="162"/>
              </w:tabs>
              <w:spacing w:line="350" w:lineRule="exact"/>
              <w:ind w:left="6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แปรรูป และเลี้ยงสัตว์</w:t>
            </w:r>
          </w:p>
        </w:tc>
        <w:tc>
          <w:tcPr>
            <w:tcW w:w="239" w:type="dxa"/>
          </w:tcPr>
          <w:p w14:paraId="5A33FB81" w14:textId="77777777" w:rsidR="00A66BE8" w:rsidRPr="00934DBD" w:rsidRDefault="00A66BE8" w:rsidP="00A66BE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</w:tcPr>
          <w:p w14:paraId="17447010" w14:textId="77777777" w:rsidR="00A66BE8" w:rsidRPr="00934DBD" w:rsidRDefault="00A66BE8" w:rsidP="00A66BE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78BD461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0A5F5A6B" w14:textId="77777777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071C71CC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6946580D" w14:textId="77777777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01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A66BE8" w:rsidRPr="00934DBD" w14:paraId="0E282990" w14:textId="77777777" w:rsidTr="0035408E">
        <w:trPr>
          <w:trHeight w:val="173"/>
          <w:jc w:val="center"/>
        </w:trPr>
        <w:tc>
          <w:tcPr>
            <w:tcW w:w="3420" w:type="dxa"/>
          </w:tcPr>
          <w:p w14:paraId="25FB34D8" w14:textId="1DDD63E0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left="24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2.5) </w:t>
            </w:r>
            <w:proofErr w:type="spellStart"/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Linggi</w:t>
            </w:r>
            <w:proofErr w:type="spellEnd"/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Poultry Farm (M) </w:t>
            </w:r>
            <w:proofErr w:type="spellStart"/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Sdn</w:t>
            </w:r>
            <w:proofErr w:type="spellEnd"/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 Bhd.</w:t>
            </w:r>
          </w:p>
        </w:tc>
        <w:tc>
          <w:tcPr>
            <w:tcW w:w="270" w:type="dxa"/>
          </w:tcPr>
          <w:p w14:paraId="31270C20" w14:textId="77777777" w:rsidR="00A66BE8" w:rsidRPr="00934DBD" w:rsidRDefault="00A66BE8" w:rsidP="00A66BE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</w:tcPr>
          <w:p w14:paraId="4208F04E" w14:textId="4AC1A74F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39" w:type="dxa"/>
          </w:tcPr>
          <w:p w14:paraId="6BF7C184" w14:textId="77777777" w:rsidR="00A66BE8" w:rsidRPr="00934DBD" w:rsidRDefault="00A66BE8" w:rsidP="00A66BE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</w:tcPr>
          <w:p w14:paraId="1AC7D559" w14:textId="023C6788" w:rsidR="00A66BE8" w:rsidRPr="00934DBD" w:rsidRDefault="00A66BE8" w:rsidP="00A66BE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236" w:type="dxa"/>
          </w:tcPr>
          <w:p w14:paraId="7F507C7D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4DC4BA5A" w14:textId="625C7A1C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100.00</w:t>
            </w:r>
          </w:p>
        </w:tc>
        <w:tc>
          <w:tcPr>
            <w:tcW w:w="236" w:type="dxa"/>
            <w:vAlign w:val="bottom"/>
          </w:tcPr>
          <w:p w14:paraId="0F2DDAC0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6D2DB93C" w14:textId="10C57CBD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01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49.75</w:t>
            </w:r>
          </w:p>
        </w:tc>
      </w:tr>
      <w:tr w:rsidR="00A66BE8" w:rsidRPr="00934DBD" w14:paraId="2C20DCB3" w14:textId="77777777" w:rsidTr="00E64D39">
        <w:trPr>
          <w:trHeight w:val="475"/>
          <w:jc w:val="center"/>
        </w:trPr>
        <w:tc>
          <w:tcPr>
            <w:tcW w:w="3420" w:type="dxa"/>
          </w:tcPr>
          <w:p w14:paraId="7DFA5A77" w14:textId="7914F3F4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left="69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6D74B4" w14:textId="77777777" w:rsidR="00A66BE8" w:rsidRPr="00934DBD" w:rsidRDefault="00A66BE8" w:rsidP="00A66BE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</w:tcPr>
          <w:p w14:paraId="6A22DF66" w14:textId="77777777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9" w:type="dxa"/>
            <w:vAlign w:val="center"/>
          </w:tcPr>
          <w:p w14:paraId="56E14D3B" w14:textId="77777777" w:rsidR="00A66BE8" w:rsidRPr="00934DBD" w:rsidRDefault="00A66BE8" w:rsidP="00A66BE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</w:tcPr>
          <w:p w14:paraId="1C5CAFF8" w14:textId="77777777" w:rsidR="00A66BE8" w:rsidRPr="00934DBD" w:rsidRDefault="00A66BE8" w:rsidP="00A66BE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AD78746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296D5B87" w14:textId="77777777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635D0E60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03FD6BE5" w14:textId="77777777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01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A66BE8" w:rsidRPr="00934DBD" w14:paraId="12959557" w14:textId="77777777" w:rsidTr="0035408E">
        <w:trPr>
          <w:trHeight w:val="20"/>
          <w:jc w:val="center"/>
        </w:trPr>
        <w:tc>
          <w:tcPr>
            <w:tcW w:w="3420" w:type="dxa"/>
          </w:tcPr>
          <w:p w14:paraId="057ECD95" w14:textId="77777777" w:rsidR="00A66BE8" w:rsidRPr="00934DBD" w:rsidRDefault="00A66BE8" w:rsidP="00A66BE8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A17CB5" w14:textId="77777777" w:rsidR="00A66BE8" w:rsidRPr="00934DBD" w:rsidRDefault="00A66BE8" w:rsidP="00A66BE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3" w:type="dxa"/>
          </w:tcPr>
          <w:p w14:paraId="0A3A12B6" w14:textId="77777777" w:rsidR="00A66BE8" w:rsidRPr="00934DBD" w:rsidRDefault="00A66BE8" w:rsidP="00A66BE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70EC7368" w14:textId="77777777" w:rsidR="00A66BE8" w:rsidRPr="00934DBD" w:rsidRDefault="00A66BE8" w:rsidP="00A66BE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hideMark/>
          </w:tcPr>
          <w:p w14:paraId="3A144BD3" w14:textId="77777777" w:rsidR="00A66BE8" w:rsidRPr="00934DBD" w:rsidRDefault="00A66BE8" w:rsidP="00A66BE8">
            <w:pPr>
              <w:tabs>
                <w:tab w:val="clear" w:pos="907"/>
                <w:tab w:val="left" w:pos="540"/>
                <w:tab w:val="left" w:pos="950"/>
              </w:tabs>
              <w:spacing w:line="350" w:lineRule="exact"/>
              <w:ind w:left="-127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37ADBEFC" w14:textId="77777777" w:rsidR="00A66BE8" w:rsidRPr="00934DBD" w:rsidRDefault="00A66BE8" w:rsidP="00A66BE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</w:tcPr>
          <w:p w14:paraId="1F84A184" w14:textId="77777777" w:rsidR="00A66BE8" w:rsidRPr="00934DBD" w:rsidRDefault="00A66BE8" w:rsidP="00A66BE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gridSpan w:val="2"/>
          </w:tcPr>
          <w:p w14:paraId="3E3501DF" w14:textId="77777777" w:rsidR="00A66BE8" w:rsidRPr="00934DBD" w:rsidRDefault="00A66BE8" w:rsidP="00A66BE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66BE8" w:rsidRPr="00934DBD" w14:paraId="2B866DA9" w14:textId="77777777" w:rsidTr="0035408E">
        <w:trPr>
          <w:trHeight w:val="20"/>
          <w:jc w:val="center"/>
        </w:trPr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8EEF78" w14:textId="77777777" w:rsidR="00A66BE8" w:rsidRPr="00934DBD" w:rsidRDefault="00A66BE8" w:rsidP="007A6948">
            <w:pPr>
              <w:tabs>
                <w:tab w:val="clear" w:pos="454"/>
                <w:tab w:val="left" w:pos="270"/>
              </w:tabs>
              <w:spacing w:line="350" w:lineRule="exact"/>
              <w:ind w:left="-112" w:right="-45" w:firstLine="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70" w:type="dxa"/>
          </w:tcPr>
          <w:p w14:paraId="79857F4B" w14:textId="77777777" w:rsidR="00A66BE8" w:rsidRPr="00934DBD" w:rsidRDefault="00A66BE8" w:rsidP="00A66BE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716300" w14:textId="77777777" w:rsidR="00A66BE8" w:rsidRPr="00934DBD" w:rsidRDefault="00A66BE8" w:rsidP="00A66BE8">
            <w:pPr>
              <w:tabs>
                <w:tab w:val="left" w:pos="540"/>
              </w:tabs>
              <w:spacing w:line="350" w:lineRule="exact"/>
              <w:ind w:left="-98" w:right="-45" w:firstLine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39" w:type="dxa"/>
          </w:tcPr>
          <w:p w14:paraId="45EFA921" w14:textId="77777777" w:rsidR="00A66BE8" w:rsidRPr="00934DBD" w:rsidRDefault="00A66BE8" w:rsidP="00A66BE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381E53" w14:textId="77777777" w:rsidR="00A66BE8" w:rsidRPr="00934DBD" w:rsidRDefault="00A66BE8" w:rsidP="00A66BE8">
            <w:pPr>
              <w:tabs>
                <w:tab w:val="clear" w:pos="907"/>
                <w:tab w:val="left" w:pos="540"/>
                <w:tab w:val="left" w:pos="950"/>
              </w:tabs>
              <w:spacing w:line="350" w:lineRule="exact"/>
              <w:ind w:left="-127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01F006A3" w14:textId="77777777" w:rsidR="00A66BE8" w:rsidRPr="00934DBD" w:rsidRDefault="00A66BE8" w:rsidP="00A66BE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3B3C55" w14:textId="77777777" w:rsidR="00A66BE8" w:rsidRPr="00934DBD" w:rsidRDefault="00A66BE8" w:rsidP="00A66BE8">
            <w:pPr>
              <w:tabs>
                <w:tab w:val="left" w:pos="540"/>
              </w:tabs>
              <w:spacing w:line="35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กลุ่มบริษัทถือหุ้นร้อยละ</w:t>
            </w:r>
          </w:p>
        </w:tc>
      </w:tr>
      <w:tr w:rsidR="00A66BE8" w:rsidRPr="00934DBD" w14:paraId="1203EECC" w14:textId="77777777" w:rsidTr="0035408E">
        <w:trPr>
          <w:trHeight w:val="20"/>
          <w:jc w:val="center"/>
        </w:trPr>
        <w:tc>
          <w:tcPr>
            <w:tcW w:w="3420" w:type="dxa"/>
          </w:tcPr>
          <w:p w14:paraId="5F29C2A3" w14:textId="77777777" w:rsidR="00A66BE8" w:rsidRPr="00934DBD" w:rsidRDefault="00A66BE8" w:rsidP="00A66BE8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1CC3AD" w14:textId="77777777" w:rsidR="00A66BE8" w:rsidRPr="00934DBD" w:rsidRDefault="00A66BE8" w:rsidP="00A66BE8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3" w:type="dxa"/>
          </w:tcPr>
          <w:p w14:paraId="4A8BA33B" w14:textId="77777777" w:rsidR="00A66BE8" w:rsidRPr="00934DBD" w:rsidRDefault="00A66BE8" w:rsidP="00A66BE8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6A01F109" w14:textId="77777777" w:rsidR="00A66BE8" w:rsidRPr="00934DBD" w:rsidRDefault="00A66BE8" w:rsidP="00A66BE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</w:tcPr>
          <w:p w14:paraId="6788E7F8" w14:textId="77777777" w:rsidR="00A66BE8" w:rsidRPr="00934DBD" w:rsidRDefault="00A66BE8" w:rsidP="00A66BE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A37FF0C" w14:textId="77777777" w:rsidR="00A66BE8" w:rsidRPr="00934DBD" w:rsidRDefault="00A66BE8" w:rsidP="00A66BE8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right w:val="nil"/>
            </w:tcBorders>
          </w:tcPr>
          <w:p w14:paraId="21401CB1" w14:textId="77777777" w:rsidR="00A66BE8" w:rsidRPr="00934DBD" w:rsidRDefault="00A66BE8" w:rsidP="00A66BE8">
            <w:pPr>
              <w:tabs>
                <w:tab w:val="clear" w:pos="227"/>
                <w:tab w:val="left" w:pos="0"/>
              </w:tabs>
              <w:spacing w:line="350" w:lineRule="exact"/>
              <w:ind w:right="-135" w:hanging="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  <w:p w14:paraId="33998805" w14:textId="77777777" w:rsidR="00A66BE8" w:rsidRPr="00934DBD" w:rsidRDefault="00A66BE8" w:rsidP="00A66BE8">
            <w:pPr>
              <w:tabs>
                <w:tab w:val="clear" w:pos="227"/>
                <w:tab w:val="left" w:pos="0"/>
              </w:tabs>
              <w:spacing w:line="350" w:lineRule="exact"/>
              <w:ind w:right="-135" w:hanging="1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403F9DD" w14:textId="77777777" w:rsidR="00A66BE8" w:rsidRPr="00934DBD" w:rsidRDefault="00A66BE8" w:rsidP="00A66BE8">
            <w:pPr>
              <w:spacing w:line="350" w:lineRule="exact"/>
              <w:ind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right w:val="nil"/>
            </w:tcBorders>
          </w:tcPr>
          <w:p w14:paraId="47956927" w14:textId="77777777" w:rsidR="00A66BE8" w:rsidRPr="00934DBD" w:rsidRDefault="00A66BE8" w:rsidP="00A66BE8">
            <w:pPr>
              <w:tabs>
                <w:tab w:val="clear" w:pos="227"/>
                <w:tab w:val="clear" w:pos="680"/>
                <w:tab w:val="left" w:pos="0"/>
                <w:tab w:val="left" w:pos="694"/>
              </w:tabs>
              <w:spacing w:line="350" w:lineRule="exact"/>
              <w:ind w:right="-135" w:hanging="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49EFDD27" w14:textId="77777777" w:rsidR="00A66BE8" w:rsidRPr="00934DBD" w:rsidRDefault="00A66BE8" w:rsidP="00A66BE8">
            <w:pPr>
              <w:tabs>
                <w:tab w:val="clear" w:pos="227"/>
                <w:tab w:val="clear" w:pos="680"/>
                <w:tab w:val="left" w:pos="0"/>
                <w:tab w:val="left" w:pos="694"/>
              </w:tabs>
              <w:spacing w:line="350" w:lineRule="exact"/>
              <w:ind w:right="-135" w:hanging="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A66BE8" w:rsidRPr="00934DBD" w14:paraId="0F9F1911" w14:textId="77777777" w:rsidTr="0035408E">
        <w:trPr>
          <w:trHeight w:val="362"/>
          <w:jc w:val="center"/>
        </w:trPr>
        <w:tc>
          <w:tcPr>
            <w:tcW w:w="3420" w:type="dxa"/>
          </w:tcPr>
          <w:p w14:paraId="3BECC27B" w14:textId="77777777" w:rsidR="00A66BE8" w:rsidRPr="00934DBD" w:rsidRDefault="00A66BE8" w:rsidP="00A66BE8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EDAF45" w14:textId="77777777" w:rsidR="00A66BE8" w:rsidRPr="00934DBD" w:rsidRDefault="00A66BE8" w:rsidP="00A66BE8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3" w:type="dxa"/>
          </w:tcPr>
          <w:p w14:paraId="2D69A197" w14:textId="77777777" w:rsidR="00A66BE8" w:rsidRPr="00934DBD" w:rsidRDefault="00A66BE8" w:rsidP="00A66BE8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4868E82F" w14:textId="77777777" w:rsidR="00A66BE8" w:rsidRPr="00934DBD" w:rsidRDefault="00A66BE8" w:rsidP="00A66BE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</w:tcPr>
          <w:p w14:paraId="7BA0341A" w14:textId="77777777" w:rsidR="00A66BE8" w:rsidRPr="00934DBD" w:rsidRDefault="00A66BE8" w:rsidP="00A66BE8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BFBD244" w14:textId="77777777" w:rsidR="00A66BE8" w:rsidRPr="00934DBD" w:rsidRDefault="00A66BE8" w:rsidP="00A66BE8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</w:tcPr>
          <w:p w14:paraId="16BE4842" w14:textId="77777777" w:rsidR="00A66BE8" w:rsidRPr="00934DBD" w:rsidRDefault="00A66BE8" w:rsidP="00A66BE8">
            <w:pPr>
              <w:tabs>
                <w:tab w:val="clear" w:pos="227"/>
                <w:tab w:val="left" w:pos="0"/>
              </w:tabs>
              <w:spacing w:line="350" w:lineRule="exact"/>
              <w:ind w:right="-135" w:hanging="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1CE6BF61" w14:textId="77777777" w:rsidR="00A66BE8" w:rsidRPr="00934DBD" w:rsidRDefault="00A66BE8" w:rsidP="00A66BE8">
            <w:pPr>
              <w:spacing w:line="350" w:lineRule="exact"/>
              <w:ind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  <w:tcBorders>
              <w:left w:val="nil"/>
              <w:bottom w:val="single" w:sz="4" w:space="0" w:color="auto"/>
              <w:right w:val="nil"/>
            </w:tcBorders>
          </w:tcPr>
          <w:p w14:paraId="5B48B6F1" w14:textId="77777777" w:rsidR="00A66BE8" w:rsidRPr="00934DBD" w:rsidRDefault="00A66BE8" w:rsidP="00A66BE8">
            <w:pPr>
              <w:tabs>
                <w:tab w:val="clear" w:pos="227"/>
                <w:tab w:val="clear" w:pos="680"/>
                <w:tab w:val="left" w:pos="0"/>
                <w:tab w:val="left" w:pos="694"/>
              </w:tabs>
              <w:spacing w:line="350" w:lineRule="exact"/>
              <w:ind w:right="-135" w:hanging="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A66BE8" w:rsidRPr="00934DBD" w14:paraId="61025900" w14:textId="77777777" w:rsidTr="00E64D39">
        <w:trPr>
          <w:trHeight w:hRule="exact" w:val="144"/>
          <w:jc w:val="center"/>
        </w:trPr>
        <w:tc>
          <w:tcPr>
            <w:tcW w:w="3690" w:type="dxa"/>
            <w:gridSpan w:val="2"/>
            <w:vAlign w:val="bottom"/>
          </w:tcPr>
          <w:p w14:paraId="7FDC60E0" w14:textId="77777777" w:rsidR="00A66BE8" w:rsidRPr="00934DBD" w:rsidRDefault="00A66BE8" w:rsidP="00A66BE8">
            <w:pPr>
              <w:ind w:left="-108"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43" w:type="dxa"/>
            <w:vAlign w:val="center"/>
          </w:tcPr>
          <w:p w14:paraId="447D5B06" w14:textId="77777777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9" w:type="dxa"/>
            <w:vAlign w:val="center"/>
          </w:tcPr>
          <w:p w14:paraId="1819D384" w14:textId="77777777" w:rsidR="00A66BE8" w:rsidRPr="00934DBD" w:rsidRDefault="00A66BE8" w:rsidP="00A66BE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vAlign w:val="center"/>
          </w:tcPr>
          <w:p w14:paraId="31D43CBB" w14:textId="77777777" w:rsidR="00A66BE8" w:rsidRPr="00934DBD" w:rsidRDefault="00A66BE8" w:rsidP="00A66BE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62A9A3E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1B6BFADE" w14:textId="77777777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1883CEEC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13A5F706" w14:textId="77777777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A66BE8" w:rsidRPr="00934DBD" w14:paraId="7634FA37" w14:textId="77777777" w:rsidTr="00E64D39">
        <w:trPr>
          <w:jc w:val="center"/>
        </w:trPr>
        <w:tc>
          <w:tcPr>
            <w:tcW w:w="3420" w:type="dxa"/>
          </w:tcPr>
          <w:p w14:paraId="303B97FA" w14:textId="77D9F7B0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บริษัทย่อยทางอ้อมจากการซื้อหุ้น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(ต่อ)</w:t>
            </w:r>
          </w:p>
        </w:tc>
        <w:tc>
          <w:tcPr>
            <w:tcW w:w="270" w:type="dxa"/>
          </w:tcPr>
          <w:p w14:paraId="79420D63" w14:textId="77777777" w:rsidR="00A66BE8" w:rsidRPr="00934DBD" w:rsidRDefault="00A66BE8" w:rsidP="00A66BE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</w:tcPr>
          <w:p w14:paraId="76087850" w14:textId="4CC224A4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3DFC7DE3" w14:textId="77777777" w:rsidR="00A66BE8" w:rsidRPr="00934DBD" w:rsidRDefault="00A66BE8" w:rsidP="00A66BE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</w:tcPr>
          <w:p w14:paraId="1A764BCD" w14:textId="6D681387" w:rsidR="00A66BE8" w:rsidRPr="00934DBD" w:rsidRDefault="00A66BE8" w:rsidP="00A66BE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746C540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0109F08F" w14:textId="07C6B706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755E5C49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40076185" w14:textId="3AA5DAC6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3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7E104D" w:rsidRPr="00934DBD" w14:paraId="6DF24678" w14:textId="77777777" w:rsidTr="007E104D">
        <w:trPr>
          <w:trHeight w:hRule="exact" w:val="144"/>
          <w:jc w:val="center"/>
        </w:trPr>
        <w:tc>
          <w:tcPr>
            <w:tcW w:w="3420" w:type="dxa"/>
          </w:tcPr>
          <w:p w14:paraId="02881177" w14:textId="77777777" w:rsidR="007E104D" w:rsidRPr="00934DBD" w:rsidRDefault="007E104D" w:rsidP="00A66BE8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912C6CA" w14:textId="77777777" w:rsidR="007E104D" w:rsidRPr="00934DBD" w:rsidRDefault="007E104D" w:rsidP="00A66BE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</w:tcPr>
          <w:p w14:paraId="206114F2" w14:textId="77777777" w:rsidR="007E104D" w:rsidRPr="00934DBD" w:rsidRDefault="007E104D" w:rsidP="00A66BE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476D3F10" w14:textId="77777777" w:rsidR="007E104D" w:rsidRPr="00934DBD" w:rsidRDefault="007E104D" w:rsidP="00A66BE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</w:tcPr>
          <w:p w14:paraId="451916AA" w14:textId="77777777" w:rsidR="007E104D" w:rsidRPr="00934DBD" w:rsidRDefault="007E104D" w:rsidP="00A66BE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E874708" w14:textId="77777777" w:rsidR="007E104D" w:rsidRPr="00934DBD" w:rsidRDefault="007E104D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56BCDE7D" w14:textId="77777777" w:rsidR="007E104D" w:rsidRPr="00934DBD" w:rsidRDefault="007E104D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6B0407F" w14:textId="77777777" w:rsidR="007E104D" w:rsidRPr="00934DBD" w:rsidRDefault="007E104D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52A70EDE" w14:textId="77777777" w:rsidR="007E104D" w:rsidRPr="00934DBD" w:rsidRDefault="007E104D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3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A66BE8" w:rsidRPr="00934DBD" w14:paraId="33DACA24" w14:textId="77777777" w:rsidTr="00E64D39">
        <w:trPr>
          <w:jc w:val="center"/>
        </w:trPr>
        <w:tc>
          <w:tcPr>
            <w:tcW w:w="3420" w:type="dxa"/>
          </w:tcPr>
          <w:p w14:paraId="4ED94FA2" w14:textId="79BBEA11" w:rsidR="00A66BE8" w:rsidRPr="00934DBD" w:rsidRDefault="001C4EE4" w:rsidP="001C4EE4">
            <w:pPr>
              <w:tabs>
                <w:tab w:val="left" w:pos="162"/>
              </w:tabs>
              <w:spacing w:line="350" w:lineRule="exact"/>
              <w:ind w:left="248" w:right="-198"/>
              <w:jc w:val="thaiDistribute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2.6</w:t>
            </w:r>
            <w:r w:rsidR="00A66BE8"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PK </w:t>
            </w:r>
            <w:proofErr w:type="spellStart"/>
            <w:r w:rsidR="00A66BE8"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Agro</w:t>
            </w:r>
            <w:proofErr w:type="spellEnd"/>
            <w:r w:rsidR="00A66BE8"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-Industry Products (M) </w:t>
            </w:r>
          </w:p>
        </w:tc>
        <w:tc>
          <w:tcPr>
            <w:tcW w:w="270" w:type="dxa"/>
          </w:tcPr>
          <w:p w14:paraId="01D0E5E7" w14:textId="77777777" w:rsidR="00A66BE8" w:rsidRPr="00934DBD" w:rsidRDefault="00A66BE8" w:rsidP="00A66BE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  <w:shd w:val="clear" w:color="auto" w:fill="auto"/>
          </w:tcPr>
          <w:p w14:paraId="46107F8C" w14:textId="17B2D102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ผลิตและจำหน่ายอาหารสัตว์</w:t>
            </w:r>
          </w:p>
        </w:tc>
        <w:tc>
          <w:tcPr>
            <w:tcW w:w="239" w:type="dxa"/>
          </w:tcPr>
          <w:p w14:paraId="01F9F349" w14:textId="77777777" w:rsidR="00A66BE8" w:rsidRPr="00934DBD" w:rsidRDefault="00A66BE8" w:rsidP="00A66BE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</w:tcPr>
          <w:p w14:paraId="6CF6DE54" w14:textId="4208FBAA" w:rsidR="00A66BE8" w:rsidRPr="00934DBD" w:rsidRDefault="00A66BE8" w:rsidP="00A66BE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236" w:type="dxa"/>
          </w:tcPr>
          <w:p w14:paraId="55BC402A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31F68192" w14:textId="6DAB7C9A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100.00</w:t>
            </w:r>
          </w:p>
        </w:tc>
        <w:tc>
          <w:tcPr>
            <w:tcW w:w="236" w:type="dxa"/>
            <w:vAlign w:val="bottom"/>
          </w:tcPr>
          <w:p w14:paraId="58D5909C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141990F5" w14:textId="66D80399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3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49.75</w:t>
            </w:r>
          </w:p>
        </w:tc>
      </w:tr>
      <w:tr w:rsidR="00A66BE8" w:rsidRPr="00934DBD" w14:paraId="0EFA3E61" w14:textId="77777777" w:rsidTr="00E64D39">
        <w:trPr>
          <w:jc w:val="center"/>
        </w:trPr>
        <w:tc>
          <w:tcPr>
            <w:tcW w:w="3420" w:type="dxa"/>
          </w:tcPr>
          <w:p w14:paraId="114417A5" w14:textId="20B39A2D" w:rsidR="00A66BE8" w:rsidRPr="00934DBD" w:rsidRDefault="00A66BE8" w:rsidP="001C4EE4">
            <w:pPr>
              <w:tabs>
                <w:tab w:val="clear" w:pos="227"/>
                <w:tab w:val="clear" w:pos="680"/>
                <w:tab w:val="left" w:pos="162"/>
                <w:tab w:val="left" w:pos="698"/>
              </w:tabs>
              <w:spacing w:line="350" w:lineRule="exact"/>
              <w:ind w:left="69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934DBD">
              <w:rPr>
                <w:rFonts w:asciiTheme="majorBidi" w:hAnsiTheme="majorBidi" w:cstheme="majorBidi"/>
                <w:sz w:val="28"/>
                <w:szCs w:val="28"/>
              </w:rPr>
              <w:t>Sdn</w:t>
            </w:r>
            <w:proofErr w:type="spellEnd"/>
            <w:r w:rsidRPr="00934DBD">
              <w:rPr>
                <w:rFonts w:asciiTheme="majorBidi" w:hAnsiTheme="majorBidi" w:cstheme="majorBidi"/>
                <w:sz w:val="28"/>
                <w:szCs w:val="28"/>
              </w:rPr>
              <w:t>. Bhd.</w:t>
            </w:r>
          </w:p>
        </w:tc>
        <w:tc>
          <w:tcPr>
            <w:tcW w:w="270" w:type="dxa"/>
          </w:tcPr>
          <w:p w14:paraId="7C4BC797" w14:textId="77777777" w:rsidR="00A66BE8" w:rsidRPr="00934DBD" w:rsidRDefault="00A66BE8" w:rsidP="00A66BE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  <w:shd w:val="clear" w:color="auto" w:fill="auto"/>
          </w:tcPr>
          <w:p w14:paraId="0234E3F8" w14:textId="40D6001C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left="6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อาหารแปรรูป และเลี้ยงสัตว์</w:t>
            </w:r>
          </w:p>
        </w:tc>
        <w:tc>
          <w:tcPr>
            <w:tcW w:w="239" w:type="dxa"/>
          </w:tcPr>
          <w:p w14:paraId="421A5B2A" w14:textId="77777777" w:rsidR="00A66BE8" w:rsidRPr="00934DBD" w:rsidRDefault="00A66BE8" w:rsidP="00A66BE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</w:tcPr>
          <w:p w14:paraId="08282B56" w14:textId="77777777" w:rsidR="00A66BE8" w:rsidRPr="00934DBD" w:rsidRDefault="00A66BE8" w:rsidP="00A66BE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8133AE4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64C6FC97" w14:textId="77777777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40D51CCC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4ABEA62F" w14:textId="77777777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3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A66BE8" w:rsidRPr="00934DBD" w14:paraId="7920CEDF" w14:textId="77777777" w:rsidTr="00E64D39">
        <w:trPr>
          <w:jc w:val="center"/>
        </w:trPr>
        <w:tc>
          <w:tcPr>
            <w:tcW w:w="3420" w:type="dxa"/>
          </w:tcPr>
          <w:p w14:paraId="03B246D6" w14:textId="2138C3B8" w:rsidR="00A66BE8" w:rsidRPr="00934DBD" w:rsidRDefault="001C4EE4" w:rsidP="001C4EE4">
            <w:pPr>
              <w:tabs>
                <w:tab w:val="left" w:pos="162"/>
              </w:tabs>
              <w:spacing w:line="350" w:lineRule="exact"/>
              <w:ind w:left="24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2.7</w:t>
            </w:r>
            <w:r w:rsidR="00A66BE8"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Teck </w:t>
            </w:r>
            <w:proofErr w:type="spellStart"/>
            <w:r w:rsidR="00A66BE8"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Huat</w:t>
            </w:r>
            <w:proofErr w:type="spellEnd"/>
            <w:r w:rsidR="00A66BE8"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Farming </w:t>
            </w:r>
            <w:proofErr w:type="spellStart"/>
            <w:r w:rsidR="00A66BE8"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Sdn</w:t>
            </w:r>
            <w:proofErr w:type="spellEnd"/>
            <w:r w:rsidR="00A66BE8"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 Bhd.</w:t>
            </w:r>
          </w:p>
        </w:tc>
        <w:tc>
          <w:tcPr>
            <w:tcW w:w="270" w:type="dxa"/>
          </w:tcPr>
          <w:p w14:paraId="69542461" w14:textId="77777777" w:rsidR="00A66BE8" w:rsidRPr="00934DBD" w:rsidRDefault="00A66BE8" w:rsidP="00A66BE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  <w:shd w:val="clear" w:color="auto" w:fill="auto"/>
          </w:tcPr>
          <w:p w14:paraId="5C04969F" w14:textId="7F7AF50F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เลี้ยงสัตว์</w:t>
            </w:r>
          </w:p>
        </w:tc>
        <w:tc>
          <w:tcPr>
            <w:tcW w:w="239" w:type="dxa"/>
          </w:tcPr>
          <w:p w14:paraId="3713357E" w14:textId="77777777" w:rsidR="00A66BE8" w:rsidRPr="00934DBD" w:rsidRDefault="00A66BE8" w:rsidP="00A66BE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</w:tcPr>
          <w:p w14:paraId="76F7F38B" w14:textId="2B183CFB" w:rsidR="00A66BE8" w:rsidRPr="00934DBD" w:rsidRDefault="00A66BE8" w:rsidP="00A66BE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236" w:type="dxa"/>
          </w:tcPr>
          <w:p w14:paraId="2147145C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3EE4C073" w14:textId="5BE83ED3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100.00</w:t>
            </w:r>
          </w:p>
        </w:tc>
        <w:tc>
          <w:tcPr>
            <w:tcW w:w="236" w:type="dxa"/>
            <w:vAlign w:val="bottom"/>
          </w:tcPr>
          <w:p w14:paraId="68B7CA00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6DCD541D" w14:textId="77BF1617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3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49.75</w:t>
            </w:r>
          </w:p>
        </w:tc>
      </w:tr>
      <w:tr w:rsidR="00A66BE8" w:rsidRPr="00934DBD" w14:paraId="1FD88079" w14:textId="77777777" w:rsidTr="00E64D39">
        <w:trPr>
          <w:trHeight w:hRule="exact" w:val="173"/>
          <w:jc w:val="center"/>
        </w:trPr>
        <w:tc>
          <w:tcPr>
            <w:tcW w:w="3420" w:type="dxa"/>
          </w:tcPr>
          <w:p w14:paraId="5445F7A0" w14:textId="77777777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399DCD" w14:textId="77777777" w:rsidR="00A66BE8" w:rsidRPr="00934DBD" w:rsidRDefault="00A66BE8" w:rsidP="00A66BE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  <w:shd w:val="clear" w:color="auto" w:fill="auto"/>
          </w:tcPr>
          <w:p w14:paraId="0C6791CD" w14:textId="77777777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7C510E28" w14:textId="77777777" w:rsidR="00A66BE8" w:rsidRPr="00934DBD" w:rsidRDefault="00A66BE8" w:rsidP="00A66BE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</w:tcPr>
          <w:p w14:paraId="4C990692" w14:textId="77777777" w:rsidR="00A66BE8" w:rsidRPr="00934DBD" w:rsidRDefault="00A66BE8" w:rsidP="00A66BE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59DFA90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38A232E4" w14:textId="77777777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418720BB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77FF7FD8" w14:textId="77777777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3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A66BE8" w:rsidRPr="00934DBD" w14:paraId="1D0E2E5E" w14:textId="77777777" w:rsidTr="00E64D39">
        <w:trPr>
          <w:jc w:val="center"/>
        </w:trPr>
        <w:tc>
          <w:tcPr>
            <w:tcW w:w="3420" w:type="dxa"/>
          </w:tcPr>
          <w:p w14:paraId="33F14995" w14:textId="606CBDE3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บริษัทย่อยทางอ้อมที่มีการเปลี่ยนแปลง</w:t>
            </w:r>
          </w:p>
        </w:tc>
        <w:tc>
          <w:tcPr>
            <w:tcW w:w="270" w:type="dxa"/>
          </w:tcPr>
          <w:p w14:paraId="4AA09752" w14:textId="77777777" w:rsidR="00A66BE8" w:rsidRPr="00934DBD" w:rsidRDefault="00A66BE8" w:rsidP="00A66BE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35"/>
              </w:rPr>
            </w:pPr>
          </w:p>
        </w:tc>
        <w:tc>
          <w:tcPr>
            <w:tcW w:w="2343" w:type="dxa"/>
            <w:shd w:val="clear" w:color="auto" w:fill="auto"/>
          </w:tcPr>
          <w:p w14:paraId="0DD9F57D" w14:textId="77777777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7DAB87EF" w14:textId="77777777" w:rsidR="00A66BE8" w:rsidRPr="00934DBD" w:rsidRDefault="00A66BE8" w:rsidP="00A66BE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</w:tcPr>
          <w:p w14:paraId="388ADFA0" w14:textId="77777777" w:rsidR="00A66BE8" w:rsidRPr="00934DBD" w:rsidRDefault="00A66BE8" w:rsidP="00A66BE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2B1C415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38BC33FE" w14:textId="77777777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723735D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160D7355" w14:textId="77777777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3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A66BE8" w:rsidRPr="00934DBD" w14:paraId="40AEF83F" w14:textId="77777777" w:rsidTr="00E64D39">
        <w:trPr>
          <w:jc w:val="center"/>
        </w:trPr>
        <w:tc>
          <w:tcPr>
            <w:tcW w:w="3420" w:type="dxa"/>
          </w:tcPr>
          <w:p w14:paraId="4284A656" w14:textId="4148A826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left="67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สัดส่วนผู้ถือหุ้น</w:t>
            </w:r>
          </w:p>
        </w:tc>
        <w:tc>
          <w:tcPr>
            <w:tcW w:w="270" w:type="dxa"/>
          </w:tcPr>
          <w:p w14:paraId="75EE090E" w14:textId="77777777" w:rsidR="00A66BE8" w:rsidRPr="00934DBD" w:rsidRDefault="00A66BE8" w:rsidP="00A66BE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35"/>
              </w:rPr>
            </w:pPr>
          </w:p>
        </w:tc>
        <w:tc>
          <w:tcPr>
            <w:tcW w:w="2343" w:type="dxa"/>
            <w:shd w:val="clear" w:color="auto" w:fill="auto"/>
          </w:tcPr>
          <w:p w14:paraId="47DE59CB" w14:textId="77777777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38279664" w14:textId="77777777" w:rsidR="00A66BE8" w:rsidRPr="00934DBD" w:rsidRDefault="00A66BE8" w:rsidP="00A66BE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</w:tcPr>
          <w:p w14:paraId="61C14568" w14:textId="77777777" w:rsidR="00A66BE8" w:rsidRPr="00934DBD" w:rsidRDefault="00A66BE8" w:rsidP="00A66BE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E9080C5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18A8E52D" w14:textId="77777777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26CC07F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4121971D" w14:textId="77777777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3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7E104D" w:rsidRPr="00934DBD" w14:paraId="1441FE3A" w14:textId="77777777" w:rsidTr="007E104D">
        <w:trPr>
          <w:trHeight w:hRule="exact" w:val="144"/>
          <w:jc w:val="center"/>
        </w:trPr>
        <w:tc>
          <w:tcPr>
            <w:tcW w:w="3420" w:type="dxa"/>
          </w:tcPr>
          <w:p w14:paraId="36E10006" w14:textId="77777777" w:rsidR="007E104D" w:rsidRPr="00934DBD" w:rsidRDefault="007E104D" w:rsidP="00A66BE8">
            <w:pPr>
              <w:tabs>
                <w:tab w:val="left" w:pos="162"/>
              </w:tabs>
              <w:spacing w:line="350" w:lineRule="exact"/>
              <w:ind w:left="67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CAC4F6" w14:textId="77777777" w:rsidR="007E104D" w:rsidRPr="00934DBD" w:rsidRDefault="007E104D" w:rsidP="00A66BE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35"/>
              </w:rPr>
            </w:pPr>
          </w:p>
        </w:tc>
        <w:tc>
          <w:tcPr>
            <w:tcW w:w="2343" w:type="dxa"/>
            <w:shd w:val="clear" w:color="auto" w:fill="auto"/>
          </w:tcPr>
          <w:p w14:paraId="2DF308F4" w14:textId="77777777" w:rsidR="007E104D" w:rsidRPr="00934DBD" w:rsidRDefault="007E104D" w:rsidP="00A66BE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5FAB4E95" w14:textId="77777777" w:rsidR="007E104D" w:rsidRPr="00934DBD" w:rsidRDefault="007E104D" w:rsidP="00A66BE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</w:tcPr>
          <w:p w14:paraId="49F29115" w14:textId="77777777" w:rsidR="007E104D" w:rsidRPr="00934DBD" w:rsidRDefault="007E104D" w:rsidP="00A66BE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9B49C21" w14:textId="77777777" w:rsidR="007E104D" w:rsidRPr="00934DBD" w:rsidRDefault="007E104D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20D6A576" w14:textId="77777777" w:rsidR="007E104D" w:rsidRPr="00934DBD" w:rsidRDefault="007E104D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659662ED" w14:textId="77777777" w:rsidR="007E104D" w:rsidRPr="00934DBD" w:rsidRDefault="007E104D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555E0DBD" w14:textId="77777777" w:rsidR="007E104D" w:rsidRPr="00934DBD" w:rsidRDefault="007E104D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3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A66BE8" w:rsidRPr="00934DBD" w14:paraId="23B7AF3D" w14:textId="77777777" w:rsidTr="00E64D39">
        <w:trPr>
          <w:jc w:val="center"/>
        </w:trPr>
        <w:tc>
          <w:tcPr>
            <w:tcW w:w="3420" w:type="dxa"/>
          </w:tcPr>
          <w:p w14:paraId="1B2D0277" w14:textId="4F27262D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1) C.P. Aquaculture (</w:t>
            </w:r>
            <w:proofErr w:type="spellStart"/>
            <w:r w:rsidRPr="00934DBD">
              <w:rPr>
                <w:rFonts w:asciiTheme="majorBidi" w:hAnsiTheme="majorBidi" w:cstheme="majorBidi"/>
                <w:sz w:val="28"/>
                <w:szCs w:val="28"/>
              </w:rPr>
              <w:t>Dongfang</w:t>
            </w:r>
            <w:proofErr w:type="spellEnd"/>
            <w:r w:rsidRPr="00934DBD">
              <w:rPr>
                <w:rFonts w:asciiTheme="majorBidi" w:hAnsiTheme="majorBidi" w:cstheme="majorBidi"/>
                <w:sz w:val="28"/>
                <w:szCs w:val="28"/>
              </w:rPr>
              <w:t>) Co., Ltd.</w:t>
            </w: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934DBD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(1)</w:t>
            </w:r>
          </w:p>
        </w:tc>
        <w:tc>
          <w:tcPr>
            <w:tcW w:w="270" w:type="dxa"/>
          </w:tcPr>
          <w:p w14:paraId="28C4512B" w14:textId="77777777" w:rsidR="00A66BE8" w:rsidRPr="00934DBD" w:rsidRDefault="00A66BE8" w:rsidP="00A66BE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</w:tcPr>
          <w:p w14:paraId="0E6AB278" w14:textId="025516C5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เพาะฟักลูกกุ้ง</w:t>
            </w:r>
          </w:p>
        </w:tc>
        <w:tc>
          <w:tcPr>
            <w:tcW w:w="239" w:type="dxa"/>
          </w:tcPr>
          <w:p w14:paraId="2E4D62E3" w14:textId="77777777" w:rsidR="00A66BE8" w:rsidRPr="00934DBD" w:rsidRDefault="00A66BE8" w:rsidP="00A66BE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</w:tcPr>
          <w:p w14:paraId="69D76844" w14:textId="77777777" w:rsidR="00A66BE8" w:rsidRPr="00934DBD" w:rsidRDefault="00A66BE8" w:rsidP="00A66BE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จีน</w:t>
            </w:r>
          </w:p>
        </w:tc>
        <w:tc>
          <w:tcPr>
            <w:tcW w:w="236" w:type="dxa"/>
          </w:tcPr>
          <w:p w14:paraId="07C7F5B0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1D291384" w14:textId="06D8D3CE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52.24</w:t>
            </w:r>
          </w:p>
        </w:tc>
        <w:tc>
          <w:tcPr>
            <w:tcW w:w="236" w:type="dxa"/>
            <w:vAlign w:val="bottom"/>
          </w:tcPr>
          <w:p w14:paraId="4BDE79BB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30F0DF6A" w14:textId="2AECF2DD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3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100.00</w:t>
            </w:r>
          </w:p>
        </w:tc>
      </w:tr>
      <w:tr w:rsidR="00A66BE8" w:rsidRPr="00934DBD" w14:paraId="041B6417" w14:textId="77777777" w:rsidTr="00E64D39">
        <w:trPr>
          <w:jc w:val="center"/>
        </w:trPr>
        <w:tc>
          <w:tcPr>
            <w:tcW w:w="3420" w:type="dxa"/>
          </w:tcPr>
          <w:p w14:paraId="6290C0BC" w14:textId="416D4706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2) C.P. Aquaculture (Zhanjiang) Co., Ltd.</w:t>
            </w: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934DBD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(1)</w:t>
            </w:r>
          </w:p>
        </w:tc>
        <w:tc>
          <w:tcPr>
            <w:tcW w:w="270" w:type="dxa"/>
          </w:tcPr>
          <w:p w14:paraId="663EE6F4" w14:textId="77777777" w:rsidR="00A66BE8" w:rsidRPr="00934DBD" w:rsidRDefault="00A66BE8" w:rsidP="00A66BE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</w:tcPr>
          <w:p w14:paraId="162F05BF" w14:textId="4C1B875D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เพาะฟักลูกกุ้ง</w:t>
            </w:r>
          </w:p>
        </w:tc>
        <w:tc>
          <w:tcPr>
            <w:tcW w:w="239" w:type="dxa"/>
          </w:tcPr>
          <w:p w14:paraId="24FC2177" w14:textId="77777777" w:rsidR="00A66BE8" w:rsidRPr="00934DBD" w:rsidRDefault="00A66BE8" w:rsidP="00A66BE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</w:tcPr>
          <w:p w14:paraId="779CAB18" w14:textId="705CB829" w:rsidR="00A66BE8" w:rsidRPr="00934DBD" w:rsidRDefault="00A66BE8" w:rsidP="00A66BE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จีน</w:t>
            </w:r>
          </w:p>
        </w:tc>
        <w:tc>
          <w:tcPr>
            <w:tcW w:w="236" w:type="dxa"/>
          </w:tcPr>
          <w:p w14:paraId="505CA1E4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0CBB9082" w14:textId="49BBD3B5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52.24</w:t>
            </w:r>
          </w:p>
        </w:tc>
        <w:tc>
          <w:tcPr>
            <w:tcW w:w="236" w:type="dxa"/>
            <w:vAlign w:val="bottom"/>
          </w:tcPr>
          <w:p w14:paraId="12A37531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23D3817D" w14:textId="21F0C215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3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100.00</w:t>
            </w:r>
          </w:p>
        </w:tc>
      </w:tr>
      <w:tr w:rsidR="00A66BE8" w:rsidRPr="00934DBD" w14:paraId="33DD48E3" w14:textId="77777777" w:rsidTr="00E64D39">
        <w:trPr>
          <w:trHeight w:hRule="exact" w:val="371"/>
          <w:jc w:val="center"/>
        </w:trPr>
        <w:tc>
          <w:tcPr>
            <w:tcW w:w="3420" w:type="dxa"/>
            <w:shd w:val="clear" w:color="auto" w:fill="auto"/>
          </w:tcPr>
          <w:p w14:paraId="7327E0B2" w14:textId="264D0EE6" w:rsidR="00A66BE8" w:rsidRPr="00934DBD" w:rsidRDefault="00A66BE8" w:rsidP="00A66BE8">
            <w:pPr>
              <w:tabs>
                <w:tab w:val="clear" w:pos="227"/>
                <w:tab w:val="left" w:pos="160"/>
              </w:tabs>
              <w:spacing w:line="350" w:lineRule="exact"/>
              <w:ind w:left="-110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3) </w:t>
            </w: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Lianyungang Chia Tai </w:t>
            </w:r>
            <w:proofErr w:type="spellStart"/>
            <w:r w:rsidRPr="00934DBD">
              <w:rPr>
                <w:rFonts w:asciiTheme="majorBidi" w:hAnsiTheme="majorBidi" w:cstheme="majorBidi"/>
                <w:sz w:val="28"/>
                <w:szCs w:val="28"/>
              </w:rPr>
              <w:t>Agro</w:t>
            </w:r>
            <w:proofErr w:type="spellEnd"/>
            <w:r w:rsidRPr="00934DBD">
              <w:rPr>
                <w:rFonts w:asciiTheme="majorBidi" w:hAnsiTheme="majorBidi" w:cstheme="majorBidi"/>
                <w:sz w:val="28"/>
                <w:szCs w:val="28"/>
              </w:rPr>
              <w:t>-industry</w:t>
            </w:r>
          </w:p>
        </w:tc>
        <w:tc>
          <w:tcPr>
            <w:tcW w:w="270" w:type="dxa"/>
            <w:shd w:val="clear" w:color="auto" w:fill="auto"/>
          </w:tcPr>
          <w:p w14:paraId="5BE3FC28" w14:textId="77777777" w:rsidR="00A66BE8" w:rsidRPr="00934DBD" w:rsidRDefault="00A66BE8" w:rsidP="00A66BE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  <w:shd w:val="clear" w:color="auto" w:fill="auto"/>
          </w:tcPr>
          <w:p w14:paraId="544D6F29" w14:textId="084845E4" w:rsidR="00A66BE8" w:rsidRPr="00934DBD" w:rsidRDefault="00A66BE8" w:rsidP="00A66BE8">
            <w:pPr>
              <w:spacing w:line="350" w:lineRule="exact"/>
              <w:ind w:right="-13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ผลิตและจำหน่ายอาหารสัตว์</w:t>
            </w:r>
          </w:p>
        </w:tc>
        <w:tc>
          <w:tcPr>
            <w:tcW w:w="239" w:type="dxa"/>
            <w:shd w:val="clear" w:color="auto" w:fill="auto"/>
          </w:tcPr>
          <w:p w14:paraId="39AE4F90" w14:textId="77777777" w:rsidR="00A66BE8" w:rsidRPr="00934DBD" w:rsidRDefault="00A66BE8" w:rsidP="00A66BE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6F2F0EB7" w14:textId="57ADE4F6" w:rsidR="00A66BE8" w:rsidRPr="00934DBD" w:rsidRDefault="00A66BE8" w:rsidP="00A66BE8">
            <w:pPr>
              <w:spacing w:line="350" w:lineRule="exact"/>
              <w:ind w:left="-164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จีน</w:t>
            </w:r>
          </w:p>
        </w:tc>
        <w:tc>
          <w:tcPr>
            <w:tcW w:w="236" w:type="dxa"/>
            <w:shd w:val="clear" w:color="auto" w:fill="auto"/>
          </w:tcPr>
          <w:p w14:paraId="7B5486A7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4BE9E64" w14:textId="4535A6DB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36.57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CF478E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5DF8FBB5" w14:textId="364EF235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27.30</w:t>
            </w:r>
          </w:p>
        </w:tc>
      </w:tr>
      <w:tr w:rsidR="00A66BE8" w:rsidRPr="00934DBD" w14:paraId="74BECB92" w14:textId="77777777" w:rsidTr="00E64D39">
        <w:trPr>
          <w:trHeight w:hRule="exact" w:val="353"/>
          <w:jc w:val="center"/>
        </w:trPr>
        <w:tc>
          <w:tcPr>
            <w:tcW w:w="3420" w:type="dxa"/>
            <w:shd w:val="clear" w:color="auto" w:fill="auto"/>
          </w:tcPr>
          <w:p w14:paraId="7436CD69" w14:textId="5045B38C" w:rsidR="00A66BE8" w:rsidRPr="00934DBD" w:rsidRDefault="00A66BE8" w:rsidP="007A6948">
            <w:pPr>
              <w:tabs>
                <w:tab w:val="clear" w:pos="227"/>
                <w:tab w:val="clear" w:pos="454"/>
                <w:tab w:val="clear" w:pos="907"/>
                <w:tab w:val="left" w:pos="531"/>
              </w:tabs>
              <w:spacing w:line="350" w:lineRule="exact"/>
              <w:ind w:left="248" w:right="-198" w:hanging="33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Development Co., Ltd. </w:t>
            </w:r>
            <w:r w:rsidRPr="00934DBD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75731D38" w14:textId="77777777" w:rsidR="00A66BE8" w:rsidRPr="00934DBD" w:rsidRDefault="00A66BE8" w:rsidP="00A66BE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  <w:shd w:val="clear" w:color="auto" w:fill="auto"/>
          </w:tcPr>
          <w:p w14:paraId="5C34D2B8" w14:textId="77777777" w:rsidR="00A66BE8" w:rsidRPr="00934DBD" w:rsidRDefault="00A66BE8" w:rsidP="00A66BE8">
            <w:pPr>
              <w:spacing w:line="350" w:lineRule="exact"/>
              <w:ind w:right="-13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7184D3E7" w14:textId="77777777" w:rsidR="00A66BE8" w:rsidRPr="00934DBD" w:rsidRDefault="00A66BE8" w:rsidP="00A66BE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0FC236D0" w14:textId="77777777" w:rsidR="00A66BE8" w:rsidRPr="00934DBD" w:rsidRDefault="00A66BE8" w:rsidP="00A66BE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8BD80A3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8FCB41A" w14:textId="77777777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95F67A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511D8687" w14:textId="77777777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31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A66BE8" w:rsidRPr="00934DBD" w14:paraId="2D35628A" w14:textId="77777777" w:rsidTr="00E64D39">
        <w:trPr>
          <w:trHeight w:val="254"/>
          <w:jc w:val="center"/>
        </w:trPr>
        <w:tc>
          <w:tcPr>
            <w:tcW w:w="3420" w:type="dxa"/>
            <w:shd w:val="clear" w:color="auto" w:fill="auto"/>
          </w:tcPr>
          <w:p w14:paraId="076B6358" w14:textId="62D7716C" w:rsidR="00A66BE8" w:rsidRPr="00934DBD" w:rsidRDefault="00A66BE8" w:rsidP="00A66BE8">
            <w:pPr>
              <w:tabs>
                <w:tab w:val="clear" w:pos="227"/>
              </w:tabs>
              <w:spacing w:line="350" w:lineRule="exact"/>
              <w:ind w:left="-110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4) </w:t>
            </w:r>
            <w:proofErr w:type="spellStart"/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PetRepublic</w:t>
            </w:r>
            <w:proofErr w:type="spellEnd"/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Ltd. </w:t>
            </w:r>
            <w:r w:rsidRPr="00934DBD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(</w:t>
            </w:r>
            <w:r w:rsidR="002833B7" w:rsidRPr="00934DBD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7</w:t>
            </w:r>
            <w:r w:rsidRPr="00934DBD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DCEE024" w14:textId="77777777" w:rsidR="00A66BE8" w:rsidRPr="00934DBD" w:rsidRDefault="00A66BE8" w:rsidP="00A66BE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  <w:shd w:val="clear" w:color="auto" w:fill="auto"/>
          </w:tcPr>
          <w:p w14:paraId="44798F42" w14:textId="7DF2EDD0" w:rsidR="00A66BE8" w:rsidRPr="00934DBD" w:rsidRDefault="00A66BE8" w:rsidP="00A66BE8">
            <w:pPr>
              <w:spacing w:line="350" w:lineRule="exact"/>
              <w:ind w:right="-13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ผลิตและจำหน่ายอาหาร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239" w:type="dxa"/>
            <w:shd w:val="clear" w:color="auto" w:fill="auto"/>
          </w:tcPr>
          <w:p w14:paraId="0679AA13" w14:textId="77777777" w:rsidR="00A66BE8" w:rsidRPr="00934DBD" w:rsidRDefault="00A66BE8" w:rsidP="00A66BE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047E5F3E" w14:textId="780FEF46" w:rsidR="00A66BE8" w:rsidRPr="00934DBD" w:rsidRDefault="00A66BE8" w:rsidP="00A66BE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โปแลนด์</w:t>
            </w:r>
          </w:p>
        </w:tc>
        <w:tc>
          <w:tcPr>
            <w:tcW w:w="236" w:type="dxa"/>
            <w:shd w:val="clear" w:color="auto" w:fill="auto"/>
          </w:tcPr>
          <w:p w14:paraId="7F1873CF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81FC56E" w14:textId="165B3583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60.00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E60945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04FE5CA9" w14:textId="4420976A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66.67</w:t>
            </w:r>
          </w:p>
        </w:tc>
      </w:tr>
      <w:tr w:rsidR="00A66BE8" w:rsidRPr="00934DBD" w14:paraId="73B8F957" w14:textId="77777777" w:rsidTr="00E64D39">
        <w:trPr>
          <w:trHeight w:val="254"/>
          <w:jc w:val="center"/>
        </w:trPr>
        <w:tc>
          <w:tcPr>
            <w:tcW w:w="3420" w:type="dxa"/>
            <w:shd w:val="clear" w:color="auto" w:fill="auto"/>
          </w:tcPr>
          <w:p w14:paraId="387AF47B" w14:textId="77777777" w:rsidR="00A66BE8" w:rsidRPr="00934DBD" w:rsidRDefault="00A66BE8" w:rsidP="00A66BE8">
            <w:pPr>
              <w:tabs>
                <w:tab w:val="clear" w:pos="227"/>
              </w:tabs>
              <w:spacing w:line="350" w:lineRule="exact"/>
              <w:ind w:left="-110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001DF90" w14:textId="77777777" w:rsidR="00A66BE8" w:rsidRPr="00934DBD" w:rsidRDefault="00A66BE8" w:rsidP="00A66BE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  <w:shd w:val="clear" w:color="auto" w:fill="auto"/>
          </w:tcPr>
          <w:p w14:paraId="42EA6FBA" w14:textId="6B9A3208" w:rsidR="00A66BE8" w:rsidRPr="00934DBD" w:rsidRDefault="00A66BE8" w:rsidP="00A66BE8">
            <w:pPr>
              <w:tabs>
                <w:tab w:val="clear" w:pos="227"/>
                <w:tab w:val="clear" w:pos="454"/>
                <w:tab w:val="left" w:pos="158"/>
              </w:tabs>
              <w:spacing w:line="350" w:lineRule="exact"/>
              <w:ind w:left="104" w:right="-13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สำหรับสัตว์เลี้ยง</w:t>
            </w:r>
          </w:p>
        </w:tc>
        <w:tc>
          <w:tcPr>
            <w:tcW w:w="239" w:type="dxa"/>
            <w:shd w:val="clear" w:color="auto" w:fill="auto"/>
          </w:tcPr>
          <w:p w14:paraId="36CD194C" w14:textId="77777777" w:rsidR="00A66BE8" w:rsidRPr="00934DBD" w:rsidRDefault="00A66BE8" w:rsidP="00A66BE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75505392" w14:textId="77777777" w:rsidR="00A66BE8" w:rsidRPr="00934DBD" w:rsidRDefault="00A66BE8" w:rsidP="00A66BE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5A2F583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7B16499" w14:textId="77777777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6D42C2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59A6EC02" w14:textId="77777777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A66BE8" w:rsidRPr="00934DBD" w14:paraId="45FF053A" w14:textId="77777777" w:rsidTr="00E64D39">
        <w:trPr>
          <w:trHeight w:val="254"/>
          <w:jc w:val="center"/>
        </w:trPr>
        <w:tc>
          <w:tcPr>
            <w:tcW w:w="3420" w:type="dxa"/>
            <w:shd w:val="clear" w:color="auto" w:fill="auto"/>
          </w:tcPr>
          <w:p w14:paraId="36FD9561" w14:textId="3F2FE9ED" w:rsidR="00A66BE8" w:rsidRPr="00934DBD" w:rsidRDefault="00A66BE8" w:rsidP="00A66BE8">
            <w:pPr>
              <w:tabs>
                <w:tab w:val="clear" w:pos="227"/>
              </w:tabs>
              <w:spacing w:line="350" w:lineRule="exact"/>
              <w:ind w:left="-110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5) Rui Mu Foods Co., Ltd. </w:t>
            </w:r>
            <w:r w:rsidRPr="00934DBD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(</w:t>
            </w:r>
            <w:r w:rsidR="002833B7" w:rsidRPr="00934DBD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8</w:t>
            </w:r>
            <w:r w:rsidRPr="00934DBD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95873BE" w14:textId="77777777" w:rsidR="00A66BE8" w:rsidRPr="00934DBD" w:rsidRDefault="00A66BE8" w:rsidP="00A66BE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  <w:shd w:val="clear" w:color="auto" w:fill="auto"/>
          </w:tcPr>
          <w:p w14:paraId="115D2122" w14:textId="53C6D677" w:rsidR="00A66BE8" w:rsidRPr="00934DBD" w:rsidRDefault="00A66BE8" w:rsidP="00A66BE8">
            <w:pPr>
              <w:spacing w:line="350" w:lineRule="exact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ธุรกิจไก่ไข่</w:t>
            </w:r>
          </w:p>
        </w:tc>
        <w:tc>
          <w:tcPr>
            <w:tcW w:w="239" w:type="dxa"/>
            <w:shd w:val="clear" w:color="auto" w:fill="auto"/>
          </w:tcPr>
          <w:p w14:paraId="3CCCD86A" w14:textId="77777777" w:rsidR="00A66BE8" w:rsidRPr="00934DBD" w:rsidRDefault="00A66BE8" w:rsidP="00A66BE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199723CA" w14:textId="0E1E84D3" w:rsidR="00A66BE8" w:rsidRPr="00934DBD" w:rsidRDefault="00A66BE8" w:rsidP="00A66BE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ไต้หวัน</w:t>
            </w:r>
          </w:p>
        </w:tc>
        <w:tc>
          <w:tcPr>
            <w:tcW w:w="236" w:type="dxa"/>
            <w:shd w:val="clear" w:color="auto" w:fill="auto"/>
          </w:tcPr>
          <w:p w14:paraId="5644C895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7CFF1EB" w14:textId="43DA5437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26.52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808C86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319BEDD0" w14:textId="29DD9959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20.28</w:t>
            </w:r>
          </w:p>
        </w:tc>
      </w:tr>
      <w:tr w:rsidR="00A66BE8" w:rsidRPr="00934DBD" w14:paraId="76E5C467" w14:textId="77777777" w:rsidTr="00E64D39">
        <w:trPr>
          <w:trHeight w:val="254"/>
          <w:jc w:val="center"/>
        </w:trPr>
        <w:tc>
          <w:tcPr>
            <w:tcW w:w="3420" w:type="dxa"/>
            <w:shd w:val="clear" w:color="auto" w:fill="auto"/>
          </w:tcPr>
          <w:p w14:paraId="6378528B" w14:textId="1111887C" w:rsidR="00A66BE8" w:rsidRPr="00934DBD" w:rsidRDefault="00A66BE8" w:rsidP="00A66BE8">
            <w:pPr>
              <w:tabs>
                <w:tab w:val="clear" w:pos="227"/>
              </w:tabs>
              <w:spacing w:line="350" w:lineRule="exact"/>
              <w:ind w:left="-110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6) Sheng Da Foods Co., Ltd. </w:t>
            </w:r>
            <w:r w:rsidRPr="00934DBD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(</w:t>
            </w:r>
            <w:r w:rsidR="00D0202D" w:rsidRPr="00934DBD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8</w:t>
            </w:r>
            <w:r w:rsidRPr="00934DBD">
              <w:rPr>
                <w:rFonts w:asciiTheme="majorBidi" w:hAnsiTheme="majorBidi" w:cstheme="majorBidi"/>
                <w:sz w:val="28"/>
                <w:szCs w:val="28"/>
                <w:vertAlign w:val="superscript"/>
                <w:lang w:eastAsia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A037B7C" w14:textId="77777777" w:rsidR="00A66BE8" w:rsidRPr="00934DBD" w:rsidRDefault="00A66BE8" w:rsidP="00A66BE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  <w:shd w:val="clear" w:color="auto" w:fill="auto"/>
          </w:tcPr>
          <w:p w14:paraId="12A5077C" w14:textId="7578485D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350" w:lineRule="exact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ธุรกิจไก่ไข่</w:t>
            </w:r>
          </w:p>
        </w:tc>
        <w:tc>
          <w:tcPr>
            <w:tcW w:w="239" w:type="dxa"/>
            <w:shd w:val="clear" w:color="auto" w:fill="auto"/>
          </w:tcPr>
          <w:p w14:paraId="601CE5CE" w14:textId="77777777" w:rsidR="00A66BE8" w:rsidRPr="00934DBD" w:rsidRDefault="00A66BE8" w:rsidP="00A66BE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FA8EDCC" w14:textId="227D0003" w:rsidR="00A66BE8" w:rsidRPr="00934DBD" w:rsidRDefault="00A66BE8" w:rsidP="00A66BE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ไต้หวัน</w:t>
            </w:r>
          </w:p>
        </w:tc>
        <w:tc>
          <w:tcPr>
            <w:tcW w:w="236" w:type="dxa"/>
            <w:shd w:val="clear" w:color="auto" w:fill="auto"/>
          </w:tcPr>
          <w:p w14:paraId="1EB77C69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02C7EB2" w14:textId="3076400B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14.92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052F22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4FEDF53B" w14:textId="4383AE60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19.89</w:t>
            </w:r>
          </w:p>
        </w:tc>
      </w:tr>
      <w:tr w:rsidR="00A66BE8" w:rsidRPr="00934DBD" w14:paraId="518B6041" w14:textId="77777777" w:rsidTr="00E64D39">
        <w:trPr>
          <w:jc w:val="center"/>
        </w:trPr>
        <w:tc>
          <w:tcPr>
            <w:tcW w:w="3420" w:type="dxa"/>
          </w:tcPr>
          <w:p w14:paraId="5000B276" w14:textId="3A9131F0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7) Zhangzhou C.P. Chia Tai Aquaculture </w:t>
            </w:r>
          </w:p>
        </w:tc>
        <w:tc>
          <w:tcPr>
            <w:tcW w:w="270" w:type="dxa"/>
          </w:tcPr>
          <w:p w14:paraId="45CB32B5" w14:textId="77777777" w:rsidR="00A66BE8" w:rsidRPr="00934DBD" w:rsidRDefault="00A66BE8" w:rsidP="00A66BE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  <w:shd w:val="clear" w:color="auto" w:fill="auto"/>
          </w:tcPr>
          <w:p w14:paraId="1F651B6E" w14:textId="2C8B20DE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ฟาร์มเพาะเลี้ยงกุ้ง</w:t>
            </w:r>
          </w:p>
        </w:tc>
        <w:tc>
          <w:tcPr>
            <w:tcW w:w="239" w:type="dxa"/>
          </w:tcPr>
          <w:p w14:paraId="04D9FDFE" w14:textId="77777777" w:rsidR="00A66BE8" w:rsidRPr="00934DBD" w:rsidRDefault="00A66BE8" w:rsidP="00A66BE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</w:tcPr>
          <w:p w14:paraId="39F1A123" w14:textId="20CB15DB" w:rsidR="00A66BE8" w:rsidRPr="00934DBD" w:rsidRDefault="00A66BE8" w:rsidP="00A66BE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จีน</w:t>
            </w:r>
          </w:p>
        </w:tc>
        <w:tc>
          <w:tcPr>
            <w:tcW w:w="236" w:type="dxa"/>
          </w:tcPr>
          <w:p w14:paraId="05BF8779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1FBCD293" w14:textId="095737DF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52.24</w:t>
            </w:r>
          </w:p>
        </w:tc>
        <w:tc>
          <w:tcPr>
            <w:tcW w:w="236" w:type="dxa"/>
            <w:vAlign w:val="bottom"/>
          </w:tcPr>
          <w:p w14:paraId="29E70BEC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1FC13141" w14:textId="54F73A6F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100.00</w:t>
            </w:r>
          </w:p>
        </w:tc>
      </w:tr>
      <w:tr w:rsidR="00A66BE8" w:rsidRPr="00934DBD" w14:paraId="651714D6" w14:textId="77777777" w:rsidTr="00E64D39">
        <w:trPr>
          <w:jc w:val="center"/>
        </w:trPr>
        <w:tc>
          <w:tcPr>
            <w:tcW w:w="3420" w:type="dxa"/>
          </w:tcPr>
          <w:p w14:paraId="25914821" w14:textId="19C547EF" w:rsidR="00A66BE8" w:rsidRPr="00934DBD" w:rsidRDefault="00A66BE8" w:rsidP="000C0787">
            <w:pPr>
              <w:tabs>
                <w:tab w:val="clear" w:pos="227"/>
                <w:tab w:val="clear" w:pos="454"/>
                <w:tab w:val="left" w:pos="270"/>
              </w:tabs>
              <w:spacing w:line="350" w:lineRule="exact"/>
              <w:ind w:left="338" w:right="-198" w:hanging="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Co., Ltd.</w:t>
            </w: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270" w:type="dxa"/>
          </w:tcPr>
          <w:p w14:paraId="5188F0D4" w14:textId="77777777" w:rsidR="00A66BE8" w:rsidRPr="00934DBD" w:rsidRDefault="00A66BE8" w:rsidP="00A66BE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  <w:shd w:val="clear" w:color="auto" w:fill="auto"/>
          </w:tcPr>
          <w:p w14:paraId="0D8BE2DD" w14:textId="77777777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4A8AF6B3" w14:textId="77777777" w:rsidR="00A66BE8" w:rsidRPr="00934DBD" w:rsidRDefault="00A66BE8" w:rsidP="00A66BE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</w:tcPr>
          <w:p w14:paraId="502716A1" w14:textId="77777777" w:rsidR="00A66BE8" w:rsidRPr="00934DBD" w:rsidRDefault="00A66BE8" w:rsidP="00A66BE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69C0405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2A52EC04" w14:textId="77777777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4A3511C5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70F794DF" w14:textId="77777777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A66BE8" w:rsidRPr="00934DBD" w14:paraId="2A31B857" w14:textId="77777777" w:rsidTr="00E64D39">
        <w:trPr>
          <w:jc w:val="center"/>
        </w:trPr>
        <w:tc>
          <w:tcPr>
            <w:tcW w:w="3420" w:type="dxa"/>
          </w:tcPr>
          <w:p w14:paraId="23B9202C" w14:textId="77777777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left="303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13EA6A" w14:textId="77777777" w:rsidR="00A66BE8" w:rsidRPr="00934DBD" w:rsidRDefault="00A66BE8" w:rsidP="00A66BE8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  <w:shd w:val="clear" w:color="auto" w:fill="auto"/>
          </w:tcPr>
          <w:p w14:paraId="6714A159" w14:textId="77777777" w:rsidR="00A66BE8" w:rsidRPr="00934DBD" w:rsidRDefault="00A66BE8" w:rsidP="00A66BE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1D7EC00E" w14:textId="77777777" w:rsidR="00A66BE8" w:rsidRPr="00934DBD" w:rsidRDefault="00A66BE8" w:rsidP="00A66BE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</w:tcPr>
          <w:p w14:paraId="229AA211" w14:textId="77777777" w:rsidR="00A66BE8" w:rsidRPr="00934DBD" w:rsidRDefault="00A66BE8" w:rsidP="00A66BE8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1483CDF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6B53F08E" w14:textId="77777777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0E40649C" w14:textId="77777777" w:rsidR="00A66BE8" w:rsidRPr="00934DBD" w:rsidRDefault="00A66BE8" w:rsidP="00A66BE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5760733C" w14:textId="77777777" w:rsidR="00A66BE8" w:rsidRPr="00934DBD" w:rsidRDefault="00A66BE8" w:rsidP="00A66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</w:tbl>
    <w:p w14:paraId="214FA854" w14:textId="625BA04B" w:rsidR="000C6310" w:rsidRPr="00934DBD" w:rsidRDefault="000C6310" w:rsidP="00C010DC">
      <w:pPr>
        <w:pStyle w:val="ListParagraph"/>
        <w:numPr>
          <w:ilvl w:val="0"/>
          <w:numId w:val="37"/>
        </w:numPr>
        <w:tabs>
          <w:tab w:val="left" w:pos="360"/>
          <w:tab w:val="left" w:pos="630"/>
          <w:tab w:val="left" w:pos="907"/>
        </w:tabs>
        <w:spacing w:line="240" w:lineRule="atLeast"/>
        <w:ind w:left="360" w:right="245" w:firstLine="90"/>
        <w:contextualSpacing/>
        <w:jc w:val="both"/>
        <w:rPr>
          <w:rFonts w:asciiTheme="majorBidi" w:hAnsiTheme="majorBidi" w:cstheme="majorBidi"/>
          <w:color w:val="000000"/>
          <w:szCs w:val="24"/>
        </w:rPr>
      </w:pPr>
      <w:r w:rsidRPr="00934DBD">
        <w:rPr>
          <w:rFonts w:asciiTheme="majorBidi" w:hAnsiTheme="majorBidi" w:cstheme="majorBidi"/>
          <w:color w:val="000000"/>
          <w:szCs w:val="24"/>
          <w:cs/>
        </w:rPr>
        <w:t>เป็นบริษัทย่อยของ</w:t>
      </w:r>
      <w:r w:rsidRPr="00934DBD">
        <w:rPr>
          <w:rFonts w:asciiTheme="majorBidi" w:hAnsiTheme="majorBidi" w:cstheme="majorBidi"/>
          <w:color w:val="000000"/>
          <w:szCs w:val="24"/>
        </w:rPr>
        <w:t xml:space="preserve"> C.P. Pokphand Co., Ltd.</w:t>
      </w:r>
    </w:p>
    <w:p w14:paraId="69917F0D" w14:textId="0DB5F484" w:rsidR="00445858" w:rsidRPr="00934DBD" w:rsidRDefault="00445858" w:rsidP="00C010DC">
      <w:pPr>
        <w:pStyle w:val="ListParagraph"/>
        <w:numPr>
          <w:ilvl w:val="0"/>
          <w:numId w:val="37"/>
        </w:numPr>
        <w:tabs>
          <w:tab w:val="left" w:pos="360"/>
          <w:tab w:val="left" w:pos="630"/>
          <w:tab w:val="left" w:pos="907"/>
        </w:tabs>
        <w:spacing w:line="240" w:lineRule="atLeast"/>
        <w:ind w:left="360" w:right="245" w:firstLine="90"/>
        <w:contextualSpacing/>
        <w:jc w:val="both"/>
        <w:rPr>
          <w:rFonts w:asciiTheme="majorBidi" w:hAnsiTheme="majorBidi" w:cstheme="majorBidi"/>
          <w:color w:val="000000"/>
          <w:szCs w:val="24"/>
        </w:rPr>
      </w:pPr>
      <w:r w:rsidRPr="00934DBD">
        <w:rPr>
          <w:rFonts w:asciiTheme="majorBidi" w:hAnsiTheme="majorBidi" w:cstheme="majorBidi"/>
          <w:color w:val="000000"/>
          <w:szCs w:val="24"/>
          <w:cs/>
        </w:rPr>
        <w:t>เป็นบริษัทย่อยของ</w:t>
      </w:r>
      <w:r w:rsidRPr="00934DBD">
        <w:rPr>
          <w:rFonts w:asciiTheme="majorBidi" w:hAnsiTheme="majorBidi" w:cstheme="majorBidi"/>
          <w:color w:val="000000"/>
          <w:szCs w:val="24"/>
        </w:rPr>
        <w:t xml:space="preserve"> </w:t>
      </w:r>
      <w:proofErr w:type="spellStart"/>
      <w:r w:rsidRPr="00934DBD">
        <w:rPr>
          <w:rFonts w:asciiTheme="majorBidi" w:hAnsiTheme="majorBidi" w:cstheme="majorBidi"/>
          <w:color w:val="000000"/>
          <w:szCs w:val="24"/>
        </w:rPr>
        <w:t>Stesha</w:t>
      </w:r>
      <w:proofErr w:type="spellEnd"/>
      <w:r w:rsidRPr="00934DBD">
        <w:rPr>
          <w:rFonts w:asciiTheme="majorBidi" w:hAnsiTheme="majorBidi" w:cstheme="majorBidi"/>
          <w:color w:val="000000"/>
          <w:szCs w:val="24"/>
        </w:rPr>
        <w:t xml:space="preserve"> LLC</w:t>
      </w:r>
    </w:p>
    <w:p w14:paraId="07F95D76" w14:textId="79A04AF8" w:rsidR="000C6310" w:rsidRPr="00934DBD" w:rsidRDefault="000C6310" w:rsidP="00C010DC">
      <w:pPr>
        <w:pStyle w:val="ListParagraph"/>
        <w:numPr>
          <w:ilvl w:val="0"/>
          <w:numId w:val="37"/>
        </w:numPr>
        <w:tabs>
          <w:tab w:val="left" w:pos="360"/>
          <w:tab w:val="left" w:pos="630"/>
          <w:tab w:val="left" w:pos="907"/>
        </w:tabs>
        <w:spacing w:line="240" w:lineRule="atLeast"/>
        <w:ind w:left="360" w:right="245" w:firstLine="90"/>
        <w:contextualSpacing/>
        <w:jc w:val="both"/>
        <w:rPr>
          <w:rFonts w:asciiTheme="majorBidi" w:hAnsiTheme="majorBidi" w:cstheme="majorBidi"/>
          <w:color w:val="000000"/>
          <w:szCs w:val="24"/>
        </w:rPr>
      </w:pPr>
      <w:r w:rsidRPr="00934DBD">
        <w:rPr>
          <w:rFonts w:asciiTheme="majorBidi" w:hAnsiTheme="majorBidi" w:cstheme="majorBidi"/>
          <w:color w:val="000000"/>
          <w:szCs w:val="24"/>
          <w:cs/>
        </w:rPr>
        <w:t>เป็นบริษัทย่อยของ</w:t>
      </w:r>
      <w:r w:rsidRPr="00934DBD">
        <w:rPr>
          <w:rFonts w:asciiTheme="majorBidi" w:hAnsiTheme="majorBidi" w:cstheme="majorBidi"/>
          <w:color w:val="000000"/>
          <w:szCs w:val="24"/>
        </w:rPr>
        <w:t xml:space="preserve"> Russia Baltic Pork Invest AS</w:t>
      </w:r>
    </w:p>
    <w:p w14:paraId="77D87AB9" w14:textId="0440069A" w:rsidR="00856F66" w:rsidRPr="00934DBD" w:rsidRDefault="00856F66" w:rsidP="00C010DC">
      <w:pPr>
        <w:pStyle w:val="ListParagraph"/>
        <w:numPr>
          <w:ilvl w:val="0"/>
          <w:numId w:val="37"/>
        </w:numPr>
        <w:tabs>
          <w:tab w:val="left" w:pos="360"/>
          <w:tab w:val="left" w:pos="630"/>
          <w:tab w:val="left" w:pos="907"/>
        </w:tabs>
        <w:spacing w:line="240" w:lineRule="atLeast"/>
        <w:ind w:left="360" w:right="245" w:firstLine="90"/>
        <w:contextualSpacing/>
        <w:jc w:val="both"/>
        <w:rPr>
          <w:rFonts w:asciiTheme="majorBidi" w:hAnsiTheme="majorBidi" w:cstheme="majorBidi"/>
          <w:color w:val="000000"/>
          <w:szCs w:val="24"/>
        </w:rPr>
      </w:pPr>
      <w:r w:rsidRPr="00934DBD">
        <w:rPr>
          <w:rFonts w:asciiTheme="majorBidi" w:hAnsiTheme="majorBidi" w:cstheme="majorBidi"/>
          <w:color w:val="000000"/>
          <w:szCs w:val="24"/>
          <w:cs/>
        </w:rPr>
        <w:t>เป็นบริษัทย่อยของ</w:t>
      </w:r>
      <w:r w:rsidRPr="00934DBD">
        <w:rPr>
          <w:rFonts w:asciiTheme="majorBidi" w:hAnsiTheme="majorBidi" w:cstheme="majorBidi"/>
          <w:color w:val="000000"/>
          <w:szCs w:val="24"/>
        </w:rPr>
        <w:t xml:space="preserve"> </w:t>
      </w:r>
      <w:proofErr w:type="spellStart"/>
      <w:r w:rsidRPr="00934DBD">
        <w:rPr>
          <w:rFonts w:asciiTheme="majorBidi" w:hAnsiTheme="majorBidi" w:cstheme="majorBidi"/>
          <w:color w:val="000000"/>
          <w:szCs w:val="24"/>
        </w:rPr>
        <w:t>Berice</w:t>
      </w:r>
      <w:proofErr w:type="spellEnd"/>
      <w:r w:rsidRPr="00934DBD">
        <w:rPr>
          <w:rFonts w:asciiTheme="majorBidi" w:hAnsiTheme="majorBidi" w:cstheme="majorBidi"/>
          <w:color w:val="000000"/>
          <w:szCs w:val="24"/>
        </w:rPr>
        <w:t xml:space="preserve"> LLC</w:t>
      </w:r>
    </w:p>
    <w:p w14:paraId="04831B2A" w14:textId="23FFC503" w:rsidR="000C6310" w:rsidRPr="00934DBD" w:rsidRDefault="000C6310" w:rsidP="00C010DC">
      <w:pPr>
        <w:pStyle w:val="ListParagraph"/>
        <w:numPr>
          <w:ilvl w:val="0"/>
          <w:numId w:val="37"/>
        </w:numPr>
        <w:tabs>
          <w:tab w:val="left" w:pos="360"/>
          <w:tab w:val="left" w:pos="630"/>
          <w:tab w:val="left" w:pos="907"/>
        </w:tabs>
        <w:spacing w:line="240" w:lineRule="atLeast"/>
        <w:ind w:left="360" w:right="245" w:firstLine="90"/>
        <w:contextualSpacing/>
        <w:jc w:val="both"/>
        <w:rPr>
          <w:rFonts w:asciiTheme="majorBidi" w:hAnsiTheme="majorBidi" w:cstheme="majorBidi"/>
          <w:color w:val="000000"/>
          <w:szCs w:val="24"/>
        </w:rPr>
      </w:pPr>
      <w:r w:rsidRPr="00934DBD">
        <w:rPr>
          <w:rFonts w:asciiTheme="majorBidi" w:hAnsiTheme="majorBidi" w:cstheme="majorBidi"/>
          <w:color w:val="000000"/>
          <w:szCs w:val="24"/>
          <w:cs/>
        </w:rPr>
        <w:t>เป็นบริษัทย่อยของ</w:t>
      </w:r>
      <w:r w:rsidRPr="00934DBD">
        <w:rPr>
          <w:rFonts w:asciiTheme="majorBidi" w:hAnsiTheme="majorBidi" w:cstheme="majorBidi"/>
        </w:rPr>
        <w:t xml:space="preserve"> </w:t>
      </w:r>
      <w:r w:rsidRPr="00934DBD">
        <w:rPr>
          <w:rFonts w:asciiTheme="majorBidi" w:hAnsiTheme="majorBidi" w:cstheme="majorBidi"/>
          <w:color w:val="000000"/>
          <w:szCs w:val="24"/>
          <w:cs/>
        </w:rPr>
        <w:t>ซีพีเอฟ เรสเทอรองท์ แอนด์ ฟู้ดเชน จำกัด</w:t>
      </w:r>
    </w:p>
    <w:p w14:paraId="1E5EFCD4" w14:textId="7C713D52" w:rsidR="00660778" w:rsidRPr="00934DBD" w:rsidRDefault="00660778" w:rsidP="00C010DC">
      <w:pPr>
        <w:pStyle w:val="ListParagraph"/>
        <w:numPr>
          <w:ilvl w:val="0"/>
          <w:numId w:val="37"/>
        </w:numPr>
        <w:tabs>
          <w:tab w:val="left" w:pos="360"/>
          <w:tab w:val="left" w:pos="630"/>
          <w:tab w:val="left" w:pos="907"/>
        </w:tabs>
        <w:spacing w:line="240" w:lineRule="atLeast"/>
        <w:ind w:left="360" w:right="245" w:firstLine="90"/>
        <w:contextualSpacing/>
        <w:jc w:val="both"/>
        <w:rPr>
          <w:rFonts w:asciiTheme="majorBidi" w:hAnsiTheme="majorBidi" w:cstheme="majorBidi"/>
          <w:color w:val="000000"/>
          <w:szCs w:val="24"/>
        </w:rPr>
      </w:pPr>
      <w:r w:rsidRPr="00934DBD">
        <w:rPr>
          <w:rFonts w:asciiTheme="majorBidi" w:hAnsiTheme="majorBidi" w:cstheme="majorBidi"/>
          <w:color w:val="000000"/>
          <w:szCs w:val="24"/>
          <w:cs/>
        </w:rPr>
        <w:t xml:space="preserve">เป็นบริษัทย่อยของ </w:t>
      </w:r>
      <w:r w:rsidRPr="00934DBD">
        <w:rPr>
          <w:rFonts w:asciiTheme="majorBidi" w:hAnsiTheme="majorBidi" w:cstheme="majorBidi"/>
          <w:color w:val="000000"/>
          <w:szCs w:val="24"/>
        </w:rPr>
        <w:t>CPF Investment Limited</w:t>
      </w:r>
    </w:p>
    <w:p w14:paraId="11EFDED7" w14:textId="77777777" w:rsidR="000C6310" w:rsidRPr="00934DBD" w:rsidRDefault="000C6310" w:rsidP="00C010DC">
      <w:pPr>
        <w:pStyle w:val="ListParagraph"/>
        <w:numPr>
          <w:ilvl w:val="0"/>
          <w:numId w:val="37"/>
        </w:numPr>
        <w:tabs>
          <w:tab w:val="left" w:pos="360"/>
          <w:tab w:val="left" w:pos="630"/>
          <w:tab w:val="left" w:pos="907"/>
        </w:tabs>
        <w:spacing w:line="240" w:lineRule="atLeast"/>
        <w:ind w:left="360" w:right="245" w:firstLine="90"/>
        <w:contextualSpacing/>
        <w:jc w:val="both"/>
        <w:rPr>
          <w:rFonts w:asciiTheme="majorBidi" w:hAnsiTheme="majorBidi" w:cstheme="majorBidi"/>
          <w:color w:val="000000"/>
          <w:szCs w:val="24"/>
        </w:rPr>
      </w:pPr>
      <w:r w:rsidRPr="00934DBD">
        <w:rPr>
          <w:rFonts w:asciiTheme="majorBidi" w:hAnsiTheme="majorBidi" w:cstheme="majorBidi"/>
          <w:color w:val="000000"/>
          <w:szCs w:val="24"/>
          <w:cs/>
        </w:rPr>
        <w:t>เป็นบริษัทย่อยของ</w:t>
      </w:r>
      <w:r w:rsidRPr="00934DBD">
        <w:rPr>
          <w:rFonts w:asciiTheme="majorBidi" w:hAnsiTheme="majorBidi" w:cstheme="majorBidi"/>
          <w:color w:val="000000"/>
          <w:szCs w:val="24"/>
        </w:rPr>
        <w:t xml:space="preserve"> CPF Poland S.A.</w:t>
      </w:r>
    </w:p>
    <w:p w14:paraId="3D2752E4" w14:textId="7D7E5A0F" w:rsidR="00856F66" w:rsidRPr="00934DBD" w:rsidRDefault="000C6310" w:rsidP="00C010DC">
      <w:pPr>
        <w:pStyle w:val="ListParagraph"/>
        <w:numPr>
          <w:ilvl w:val="0"/>
          <w:numId w:val="37"/>
        </w:numPr>
        <w:tabs>
          <w:tab w:val="left" w:pos="360"/>
          <w:tab w:val="left" w:pos="630"/>
          <w:tab w:val="left" w:pos="907"/>
        </w:tabs>
        <w:spacing w:line="240" w:lineRule="atLeast"/>
        <w:ind w:left="360" w:right="245" w:firstLine="90"/>
        <w:contextualSpacing/>
        <w:jc w:val="both"/>
        <w:rPr>
          <w:rFonts w:asciiTheme="majorBidi" w:hAnsiTheme="majorBidi" w:cstheme="majorBidi"/>
          <w:color w:val="000000"/>
          <w:szCs w:val="24"/>
        </w:rPr>
      </w:pPr>
      <w:r w:rsidRPr="00934DBD">
        <w:rPr>
          <w:rFonts w:asciiTheme="majorBidi" w:hAnsiTheme="majorBidi" w:cstheme="majorBidi"/>
          <w:color w:val="000000"/>
          <w:szCs w:val="24"/>
          <w:cs/>
        </w:rPr>
        <w:t>เป็นบริษัทย่อยของ</w:t>
      </w:r>
      <w:r w:rsidR="00457C3C" w:rsidRPr="00934DBD">
        <w:rPr>
          <w:rFonts w:asciiTheme="majorBidi" w:hAnsiTheme="majorBidi" w:cstheme="majorBidi"/>
          <w:cs/>
        </w:rPr>
        <w:t xml:space="preserve"> </w:t>
      </w:r>
      <w:r w:rsidRPr="00934DBD">
        <w:rPr>
          <w:rFonts w:asciiTheme="majorBidi" w:hAnsiTheme="majorBidi" w:cstheme="majorBidi"/>
          <w:color w:val="000000"/>
          <w:szCs w:val="24"/>
        </w:rPr>
        <w:t>Charoen Pokphand Enterprise (Taiwan) Co., Ltd.</w:t>
      </w:r>
    </w:p>
    <w:p w14:paraId="08D3C52E" w14:textId="7C1CB9C7" w:rsidR="00842996" w:rsidRPr="00934DBD" w:rsidRDefault="00842996" w:rsidP="00842996">
      <w:pPr>
        <w:tabs>
          <w:tab w:val="left" w:pos="720"/>
          <w:tab w:val="left" w:pos="810"/>
        </w:tabs>
        <w:ind w:right="245"/>
        <w:contextualSpacing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27975AD9" w14:textId="78017D49" w:rsidR="00271B16" w:rsidRPr="00934DBD" w:rsidRDefault="00A23A7D" w:rsidP="00CA15FE">
      <w:pPr>
        <w:pStyle w:val="ListParagraph"/>
        <w:spacing w:line="240" w:lineRule="atLeast"/>
        <w:ind w:left="450" w:right="245" w:hanging="540"/>
        <w:contextualSpacing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934DBD">
        <w:rPr>
          <w:rFonts w:asciiTheme="majorBidi" w:hAnsiTheme="majorBidi" w:cstheme="majorBidi"/>
          <w:spacing w:val="2"/>
          <w:sz w:val="30"/>
          <w:szCs w:val="30"/>
          <w:cs/>
        </w:rPr>
        <w:tab/>
      </w:r>
      <w:r w:rsidR="00194916" w:rsidRPr="00934DBD">
        <w:rPr>
          <w:rFonts w:asciiTheme="majorBidi" w:hAnsiTheme="majorBidi" w:cstheme="majorBidi"/>
          <w:spacing w:val="2"/>
          <w:sz w:val="30"/>
          <w:szCs w:val="30"/>
          <w:cs/>
        </w:rPr>
        <w:t>ทั้งนี้ กลุ่มบริษัทไม่มีรายการขายเงินลงทุนในบริษัทย่อยในระหว่างงวด</w:t>
      </w:r>
      <w:r w:rsidRPr="00934DBD">
        <w:rPr>
          <w:rFonts w:asciiTheme="majorBidi" w:hAnsiTheme="majorBidi" w:cstheme="majorBidi"/>
          <w:spacing w:val="2"/>
          <w:sz w:val="30"/>
          <w:szCs w:val="30"/>
          <w:cs/>
        </w:rPr>
        <w:t>เก้า</w:t>
      </w:r>
      <w:r w:rsidR="00194916" w:rsidRPr="00934DBD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เดือนสิ้นสุดวันที่ </w:t>
      </w:r>
      <w:r w:rsidR="006C3674" w:rsidRPr="00934DBD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025C43" w:rsidRPr="00934DBD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pacing w:val="2"/>
          <w:sz w:val="30"/>
          <w:szCs w:val="30"/>
          <w:cs/>
        </w:rPr>
        <w:t xml:space="preserve">กันยายน </w:t>
      </w:r>
      <w:r w:rsidRPr="00934DBD">
        <w:rPr>
          <w:rFonts w:asciiTheme="majorBidi" w:hAnsiTheme="majorBidi" w:cstheme="majorBidi"/>
          <w:spacing w:val="2"/>
          <w:sz w:val="30"/>
          <w:szCs w:val="30"/>
        </w:rPr>
        <w:t xml:space="preserve">2563 </w:t>
      </w:r>
    </w:p>
    <w:p w14:paraId="6282DAD0" w14:textId="77777777" w:rsidR="009A2C21" w:rsidRPr="00934DBD" w:rsidRDefault="009A2C21" w:rsidP="00A23A7D">
      <w:pPr>
        <w:pStyle w:val="ListParagraph"/>
        <w:spacing w:line="240" w:lineRule="atLeast"/>
        <w:ind w:left="540" w:right="245" w:hanging="540"/>
        <w:contextualSpacing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55DC6D42" w14:textId="77777777" w:rsidR="001636CF" w:rsidRPr="00934DBD" w:rsidRDefault="00163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</w:rPr>
        <w:br w:type="page"/>
      </w:r>
    </w:p>
    <w:p w14:paraId="3B10305C" w14:textId="39B452E2" w:rsidR="00C142F6" w:rsidRPr="00934DBD" w:rsidRDefault="002606E5" w:rsidP="000429AC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34DBD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C142F6" w:rsidRPr="00934DBD">
        <w:rPr>
          <w:rFonts w:asciiTheme="majorBidi" w:hAnsiTheme="majorBidi" w:cstheme="majorBidi"/>
          <w:sz w:val="30"/>
          <w:szCs w:val="30"/>
        </w:rPr>
        <w:tab/>
      </w:r>
      <w:r w:rsidR="008E5B5B" w:rsidRPr="00934DBD">
        <w:rPr>
          <w:rFonts w:asciiTheme="majorBidi" w:hAnsiTheme="majorBidi" w:cstheme="majorBidi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771C1941" w14:textId="77777777" w:rsidR="002622C8" w:rsidRPr="00934DBD" w:rsidRDefault="002622C8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01B8AB" w14:textId="1CCCCE8C" w:rsidR="00726238" w:rsidRPr="00934DBD" w:rsidRDefault="002606E5" w:rsidP="000429AC">
      <w:pPr>
        <w:pStyle w:val="Heading8"/>
        <w:tabs>
          <w:tab w:val="left" w:pos="540"/>
          <w:tab w:val="left" w:pos="108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</w:rPr>
        <w:t>2</w:t>
      </w:r>
      <w:r w:rsidR="00E02156" w:rsidRPr="00934DBD">
        <w:rPr>
          <w:rFonts w:asciiTheme="majorBidi" w:hAnsiTheme="majorBidi" w:cstheme="majorBidi"/>
          <w:sz w:val="30"/>
          <w:szCs w:val="30"/>
        </w:rPr>
        <w:t>.</w:t>
      </w:r>
      <w:r w:rsidRPr="00934DBD">
        <w:rPr>
          <w:rFonts w:asciiTheme="majorBidi" w:hAnsiTheme="majorBidi" w:cstheme="majorBidi"/>
          <w:sz w:val="30"/>
          <w:szCs w:val="30"/>
        </w:rPr>
        <w:t>1</w:t>
      </w:r>
      <w:r w:rsidR="00547EA0" w:rsidRPr="00934DBD">
        <w:rPr>
          <w:rFonts w:asciiTheme="majorBidi" w:hAnsiTheme="majorBidi" w:cstheme="majorBidi"/>
          <w:sz w:val="30"/>
          <w:szCs w:val="30"/>
          <w:cs/>
        </w:rPr>
        <w:tab/>
      </w:r>
      <w:r w:rsidR="002622C8" w:rsidRPr="00934DBD">
        <w:rPr>
          <w:rFonts w:asciiTheme="majorBidi" w:hAnsiTheme="majorBidi" w:cstheme="majorBidi"/>
          <w:sz w:val="30"/>
          <w:szCs w:val="30"/>
          <w:cs/>
        </w:rPr>
        <w:t>เกณฑ์การถือปฏิบัติ</w:t>
      </w:r>
    </w:p>
    <w:p w14:paraId="39163AE2" w14:textId="77777777" w:rsidR="00702705" w:rsidRPr="00934DBD" w:rsidRDefault="00702705" w:rsidP="000429AC">
      <w:pPr>
        <w:rPr>
          <w:rFonts w:asciiTheme="majorBidi" w:hAnsiTheme="majorBidi" w:cstheme="majorBidi"/>
          <w:sz w:val="30"/>
          <w:szCs w:val="30"/>
        </w:rPr>
      </w:pPr>
    </w:p>
    <w:p w14:paraId="24DDC3E0" w14:textId="402C17EC" w:rsidR="008821EE" w:rsidRPr="00934DBD" w:rsidRDefault="008E5B5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งบการเงินระหว่างกาลนี้</w:t>
      </w:r>
      <w:r w:rsidR="003B773B" w:rsidRPr="00934DBD">
        <w:rPr>
          <w:rFonts w:asciiTheme="majorBidi" w:hAnsiTheme="majorBidi" w:cstheme="majorBidi"/>
          <w:spacing w:val="2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1B4ECB" w:rsidRPr="00934DBD">
        <w:rPr>
          <w:rFonts w:asciiTheme="majorBidi" w:hAnsiTheme="majorBidi" w:cstheme="majorBidi"/>
          <w:spacing w:val="2"/>
          <w:sz w:val="30"/>
          <w:szCs w:val="30"/>
        </w:rPr>
        <w:t xml:space="preserve"> (“</w:t>
      </w:r>
      <w:r w:rsidR="001B4ECB" w:rsidRPr="00934DBD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งบการเงินระหว่างกาล</w:t>
      </w:r>
      <w:r w:rsidR="001B4ECB" w:rsidRPr="00934DBD">
        <w:rPr>
          <w:rFonts w:asciiTheme="majorBidi" w:hAnsiTheme="majorBidi" w:cstheme="majorBidi"/>
          <w:spacing w:val="2"/>
          <w:sz w:val="30"/>
          <w:szCs w:val="30"/>
        </w:rPr>
        <w:t xml:space="preserve">”) </w:t>
      </w:r>
      <w:r w:rsidR="0078197A" w:rsidRPr="00934DBD">
        <w:rPr>
          <w:rFonts w:asciiTheme="majorBidi" w:hAnsiTheme="majorBidi" w:cstheme="majorBidi"/>
          <w:spacing w:val="2"/>
          <w:sz w:val="30"/>
          <w:szCs w:val="30"/>
          <w:cs/>
        </w:rPr>
        <w:t>ตามมาตรฐานการบัญชี</w:t>
      </w:r>
      <w:r w:rsidR="006129FC" w:rsidRPr="00934DBD">
        <w:rPr>
          <w:rFonts w:asciiTheme="majorBidi" w:hAnsiTheme="majorBidi" w:cstheme="majorBidi"/>
          <w:spacing w:val="2"/>
          <w:sz w:val="30"/>
          <w:szCs w:val="30"/>
        </w:rPr>
        <w:t xml:space="preserve"> (“TAS”) </w:t>
      </w:r>
      <w:r w:rsidR="0078197A" w:rsidRPr="00934DBD">
        <w:rPr>
          <w:rFonts w:asciiTheme="majorBidi" w:hAnsiTheme="majorBidi" w:cstheme="majorBidi"/>
          <w:spacing w:val="2"/>
          <w:sz w:val="30"/>
          <w:szCs w:val="30"/>
          <w:cs/>
        </w:rPr>
        <w:t xml:space="preserve">ฉบับที่ </w:t>
      </w:r>
      <w:r w:rsidR="002606E5" w:rsidRPr="00934DBD">
        <w:rPr>
          <w:rFonts w:asciiTheme="majorBidi" w:hAnsiTheme="majorBidi" w:cstheme="majorBidi"/>
          <w:spacing w:val="2"/>
          <w:sz w:val="30"/>
          <w:szCs w:val="30"/>
        </w:rPr>
        <w:t>34</w:t>
      </w:r>
      <w:r w:rsidRPr="00934DB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เรื่อง </w:t>
      </w:r>
      <w:r w:rsidR="00DD7D3D" w:rsidRPr="00934DB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การรายงานทางการเงิน</w:t>
      </w:r>
      <w:r w:rsidRPr="00934DB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ระหว่างกาล</w:t>
      </w: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CC45CC" w:rsidRPr="00934DB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กฎระเบียบ และประกาศคณะกรรมการกำกับหลักทรัพย์และตลาดหลักทรัพย์ที่เกี่ยวข้อง </w:t>
      </w:r>
    </w:p>
    <w:p w14:paraId="6AB01EB2" w14:textId="77777777" w:rsidR="00D60C80" w:rsidRPr="00934DBD" w:rsidRDefault="00D60C80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9686F5" w14:textId="0129D0A5" w:rsidR="008E5B5B" w:rsidRPr="00934DBD" w:rsidRDefault="008E5B5B" w:rsidP="00966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</w:t>
      </w:r>
      <w:r w:rsidR="007027F2" w:rsidRPr="00934DBD">
        <w:rPr>
          <w:rFonts w:asciiTheme="majorBidi" w:hAnsiTheme="majorBidi" w:cstheme="majorBidi"/>
          <w:sz w:val="30"/>
          <w:szCs w:val="30"/>
          <w:cs/>
        </w:rPr>
        <w:t xml:space="preserve">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</w:t>
      </w:r>
      <w:r w:rsidRPr="00934DBD">
        <w:rPr>
          <w:rFonts w:asciiTheme="majorBidi" w:hAnsiTheme="majorBidi" w:cstheme="majorBidi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ดังนั้นการอ่านงบการเงินระหว่างกาลนี้จึงควรอ่านควบคู่กับงบการเงินสำหรั</w:t>
      </w:r>
      <w:r w:rsidR="0078197A" w:rsidRPr="00934DBD">
        <w:rPr>
          <w:rFonts w:asciiTheme="majorBidi" w:hAnsiTheme="majorBidi" w:cstheme="majorBidi"/>
          <w:sz w:val="30"/>
          <w:szCs w:val="30"/>
          <w:cs/>
        </w:rPr>
        <w:t xml:space="preserve">บปีสิ้นสุดวันที่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31</w:t>
      </w:r>
      <w:r w:rsidR="006A71BB"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064AF" w:rsidRPr="00934DB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606E5" w:rsidRPr="00934DBD">
        <w:rPr>
          <w:rFonts w:asciiTheme="majorBidi" w:hAnsiTheme="majorBidi" w:cstheme="majorBidi"/>
          <w:sz w:val="30"/>
          <w:szCs w:val="30"/>
        </w:rPr>
        <w:t>2562</w:t>
      </w:r>
    </w:p>
    <w:p w14:paraId="06C414E3" w14:textId="77777777" w:rsidR="002A2181" w:rsidRPr="00934DBD" w:rsidRDefault="002A2181" w:rsidP="00966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A8BE5A" w14:textId="3175A715" w:rsidR="00FF3464" w:rsidRPr="00934DBD" w:rsidRDefault="00FF3464" w:rsidP="00FF3464">
      <w:pPr>
        <w:tabs>
          <w:tab w:val="clear" w:pos="454"/>
          <w:tab w:val="left" w:pos="630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>กลุ่มบริษัทถือปฏิบัติตามมาตรฐานการรายงานทางการเงิน</w:t>
      </w:r>
      <w:r w:rsidRPr="00934DBD">
        <w:rPr>
          <w:rFonts w:asciiTheme="majorBidi" w:hAnsiTheme="majorBidi" w:cstheme="majorBidi"/>
          <w:sz w:val="30"/>
          <w:szCs w:val="30"/>
        </w:rPr>
        <w:t xml:space="preserve"> (“TFRS”)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กลุ่มเครื่องมือทางการเงิน ประกอบด้วย </w:t>
      </w:r>
      <w:r w:rsidRPr="00934DBD">
        <w:rPr>
          <w:rFonts w:asciiTheme="majorBidi" w:hAnsiTheme="majorBidi" w:cstheme="majorBidi"/>
          <w:sz w:val="30"/>
          <w:szCs w:val="30"/>
        </w:rPr>
        <w:t>TAS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606E5" w:rsidRPr="00934DBD">
        <w:rPr>
          <w:rFonts w:asciiTheme="majorBidi" w:hAnsiTheme="majorBidi" w:cstheme="majorBidi"/>
          <w:sz w:val="30"/>
          <w:szCs w:val="30"/>
        </w:rPr>
        <w:t>32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934DBD">
        <w:rPr>
          <w:rFonts w:asciiTheme="majorBidi" w:hAnsiTheme="majorBidi" w:cstheme="majorBidi"/>
          <w:i/>
          <w:iCs/>
          <w:sz w:val="30"/>
          <w:szCs w:val="30"/>
          <w:cs/>
        </w:rPr>
        <w:t>การแสดงรายการเครื่องมือทางการเงิน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</w:rPr>
        <w:t>TFRS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606E5" w:rsidRPr="00934DBD">
        <w:rPr>
          <w:rFonts w:asciiTheme="majorBidi" w:hAnsiTheme="majorBidi" w:cstheme="majorBidi"/>
          <w:sz w:val="30"/>
          <w:szCs w:val="30"/>
        </w:rPr>
        <w:t>7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934DBD">
        <w:rPr>
          <w:rFonts w:asciiTheme="majorBidi" w:hAnsiTheme="majorBidi" w:cstheme="majorBidi"/>
          <w:i/>
          <w:iCs/>
          <w:sz w:val="30"/>
          <w:szCs w:val="30"/>
          <w:cs/>
        </w:rPr>
        <w:t>การเปิดเผยข้อมูลเครื่องมือทางการเงิน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</w:rPr>
        <w:t xml:space="preserve">TFRS </w:t>
      </w:r>
      <w:r w:rsidR="002606E5" w:rsidRPr="00934DBD">
        <w:rPr>
          <w:rFonts w:asciiTheme="majorBidi" w:hAnsiTheme="majorBidi" w:cstheme="majorBidi"/>
          <w:sz w:val="30"/>
          <w:szCs w:val="30"/>
        </w:rPr>
        <w:t>9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Pr="00934DB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เครื่องมือทางการเงิน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การตีความมาตรฐานรายงานทางการเงิน (“</w:t>
      </w:r>
      <w:r w:rsidRPr="00934DBD">
        <w:rPr>
          <w:rFonts w:asciiTheme="majorBidi" w:hAnsiTheme="majorBidi" w:cstheme="majorBidi"/>
          <w:sz w:val="30"/>
          <w:szCs w:val="30"/>
        </w:rPr>
        <w:t xml:space="preserve">TFRIC”)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16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934DBD">
        <w:rPr>
          <w:rFonts w:asciiTheme="majorBidi" w:hAnsiTheme="majorBidi" w:cstheme="majorBidi"/>
          <w:i/>
          <w:iCs/>
          <w:sz w:val="30"/>
          <w:szCs w:val="30"/>
          <w:cs/>
        </w:rPr>
        <w:t>การป้องกันความเสี่ยงของเงินลงทุนสุทธิในหน่วยงานต่างประเทศ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934DBD">
        <w:rPr>
          <w:rFonts w:asciiTheme="majorBidi" w:hAnsiTheme="majorBidi" w:cstheme="majorBidi"/>
          <w:sz w:val="30"/>
          <w:szCs w:val="30"/>
        </w:rPr>
        <w:t xml:space="preserve">TFRIC </w:t>
      </w:r>
      <w:r w:rsidR="002606E5" w:rsidRPr="00934DBD">
        <w:rPr>
          <w:rFonts w:asciiTheme="majorBidi" w:hAnsiTheme="majorBidi" w:cstheme="majorBidi"/>
          <w:sz w:val="30"/>
          <w:szCs w:val="30"/>
        </w:rPr>
        <w:t>19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934DBD">
        <w:rPr>
          <w:rFonts w:asciiTheme="majorBidi" w:hAnsiTheme="majorBidi" w:cstheme="majorBidi"/>
          <w:i/>
          <w:iCs/>
          <w:sz w:val="30"/>
          <w:szCs w:val="30"/>
          <w:cs/>
        </w:rPr>
        <w:t>การชำระหนี้สินทางการเงินด้วยตราสารทุน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(รวมกันเรียกว่า “มาตรฐานกลุ่มเครื่องมือทางการเงิน”) และ </w:t>
      </w:r>
      <w:r w:rsidRPr="00934DBD">
        <w:rPr>
          <w:rFonts w:asciiTheme="majorBidi" w:hAnsiTheme="majorBidi" w:cstheme="majorBidi"/>
          <w:sz w:val="30"/>
          <w:szCs w:val="30"/>
        </w:rPr>
        <w:t xml:space="preserve">TFRS </w:t>
      </w:r>
      <w:r w:rsidR="002606E5" w:rsidRPr="00934DBD">
        <w:rPr>
          <w:rFonts w:asciiTheme="majorBidi" w:hAnsiTheme="majorBidi" w:cstheme="majorBidi"/>
          <w:sz w:val="30"/>
          <w:szCs w:val="30"/>
        </w:rPr>
        <w:t>16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934DBD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2606E5" w:rsidRPr="00934DBD">
        <w:rPr>
          <w:rFonts w:asciiTheme="majorBidi" w:hAnsiTheme="majorBidi" w:cstheme="majorBidi"/>
          <w:sz w:val="30"/>
          <w:szCs w:val="30"/>
        </w:rPr>
        <w:t>3</w:t>
      </w:r>
    </w:p>
    <w:p w14:paraId="099795F1" w14:textId="175FF2B4" w:rsidR="00683EF0" w:rsidRPr="00934DBD" w:rsidRDefault="00683EF0" w:rsidP="00FF3464">
      <w:pPr>
        <w:tabs>
          <w:tab w:val="clear" w:pos="454"/>
          <w:tab w:val="left" w:pos="630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EEA70D" w14:textId="38D431C6" w:rsidR="00683EF0" w:rsidRPr="00934DBD" w:rsidRDefault="00683EF0" w:rsidP="00C01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34DBD">
        <w:rPr>
          <w:rFonts w:asciiTheme="majorBidi" w:eastAsia="Times New Roman" w:hAnsiTheme="majorBidi" w:cstheme="majorBidi"/>
          <w:sz w:val="30"/>
          <w:szCs w:val="30"/>
          <w:cs/>
        </w:rPr>
        <w:t>นอกจากนี้</w:t>
      </w:r>
      <w:r w:rsidR="000E319D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934DBD">
        <w:rPr>
          <w:rFonts w:asciiTheme="majorBidi" w:eastAsia="Times New Roman" w:hAnsiTheme="majorBidi" w:cstheme="majorBidi"/>
          <w:sz w:val="30"/>
          <w:szCs w:val="30"/>
          <w:cs/>
        </w:rPr>
        <w:t xml:space="preserve">สภาวิชาชีพบัญชีฯได้ปรับปรุงมาตรฐานการรายงานทางการเงินหลายฉบับซึ่งมีผลบังคับใช้สำหรับรอบระยะเวลาบัญชีที่เริ่มในหรือหลังวันที่ </w:t>
      </w:r>
      <w:r w:rsidRPr="00934DBD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Pr="00934DBD">
        <w:rPr>
          <w:rFonts w:asciiTheme="majorBidi" w:eastAsia="Times New Roman" w:hAnsiTheme="majorBidi" w:cstheme="majorBidi"/>
          <w:sz w:val="30"/>
          <w:szCs w:val="30"/>
          <w:cs/>
        </w:rPr>
        <w:t xml:space="preserve">มกราคม </w:t>
      </w:r>
      <w:r w:rsidRPr="00934DBD">
        <w:rPr>
          <w:rFonts w:asciiTheme="majorBidi" w:eastAsia="Times New Roman" w:hAnsiTheme="majorBidi" w:cstheme="majorBidi"/>
          <w:sz w:val="30"/>
          <w:szCs w:val="30"/>
        </w:rPr>
        <w:t xml:space="preserve">2564 </w:t>
      </w:r>
      <w:r w:rsidRPr="00934DBD">
        <w:rPr>
          <w:rFonts w:asciiTheme="majorBidi" w:eastAsia="Times New Roman" w:hAnsiTheme="majorBidi" w:cstheme="majorBidi"/>
          <w:sz w:val="30"/>
          <w:szCs w:val="30"/>
          <w:cs/>
        </w:rPr>
        <w:t>และกลุ่มบริษัทไม่ได้ใช้มาตรฐานการรายงานทางการเงินดังกล่าวในการจัดทำงบการเงินระหว่างกาลก่อนวันที่มีผลบังคับใช้ กลุ่มบริษัท</w:t>
      </w:r>
      <w:r w:rsidR="003D7C72">
        <w:rPr>
          <w:rFonts w:asciiTheme="majorBidi" w:eastAsia="Times New Roman" w:hAnsiTheme="majorBidi" w:cstheme="majorBidi" w:hint="cs"/>
          <w:sz w:val="30"/>
          <w:szCs w:val="30"/>
          <w:cs/>
        </w:rPr>
        <w:t>อยู่ระหว่างการ</w:t>
      </w:r>
      <w:r w:rsidRPr="00934DBD">
        <w:rPr>
          <w:rFonts w:asciiTheme="majorBidi" w:eastAsia="Times New Roman" w:hAnsiTheme="majorBidi" w:cstheme="majorBidi"/>
          <w:sz w:val="30"/>
          <w:szCs w:val="30"/>
          <w:cs/>
        </w:rPr>
        <w:t>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</w:t>
      </w:r>
    </w:p>
    <w:p w14:paraId="441D66AC" w14:textId="77777777" w:rsidR="00404110" w:rsidRPr="00934DBD" w:rsidRDefault="00404110" w:rsidP="00C0168A">
      <w:pPr>
        <w:tabs>
          <w:tab w:val="clear" w:pos="454"/>
          <w:tab w:val="left" w:pos="63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867A07B" w14:textId="77777777" w:rsidR="00920277" w:rsidRPr="00934DBD" w:rsidRDefault="00920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</w:rPr>
        <w:br w:type="page"/>
      </w:r>
    </w:p>
    <w:p w14:paraId="288F0E8F" w14:textId="63E16189" w:rsidR="001E55AC" w:rsidRPr="00934DBD" w:rsidRDefault="002606E5" w:rsidP="000429AC">
      <w:pPr>
        <w:pStyle w:val="Heading8"/>
        <w:tabs>
          <w:tab w:val="left" w:pos="540"/>
          <w:tab w:val="left" w:pos="108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1E55AC" w:rsidRPr="00934DBD">
        <w:rPr>
          <w:rFonts w:asciiTheme="majorBidi" w:hAnsiTheme="majorBidi" w:cstheme="majorBidi"/>
          <w:sz w:val="30"/>
          <w:szCs w:val="30"/>
        </w:rPr>
        <w:t>.</w:t>
      </w:r>
      <w:r w:rsidRPr="00934DBD">
        <w:rPr>
          <w:rFonts w:asciiTheme="majorBidi" w:hAnsiTheme="majorBidi" w:cstheme="majorBidi"/>
          <w:sz w:val="30"/>
          <w:szCs w:val="30"/>
        </w:rPr>
        <w:t>2</w:t>
      </w:r>
      <w:r w:rsidR="00547EA0" w:rsidRPr="00934DBD">
        <w:rPr>
          <w:rFonts w:asciiTheme="majorBidi" w:hAnsiTheme="majorBidi" w:cstheme="majorBidi"/>
          <w:sz w:val="30"/>
          <w:szCs w:val="30"/>
          <w:cs/>
        </w:rPr>
        <w:tab/>
      </w:r>
      <w:r w:rsidR="0053327F" w:rsidRPr="00934DBD">
        <w:rPr>
          <w:rFonts w:asciiTheme="majorBidi" w:hAnsiTheme="majorBidi" w:cstheme="majorBidi"/>
          <w:sz w:val="30"/>
          <w:szCs w:val="30"/>
          <w:cs/>
        </w:rPr>
        <w:t>การใช้</w:t>
      </w:r>
      <w:r w:rsidR="00E21174" w:rsidRPr="00934DBD">
        <w:rPr>
          <w:rFonts w:asciiTheme="majorBidi" w:hAnsiTheme="majorBidi" w:cstheme="majorBidi"/>
          <w:sz w:val="30"/>
          <w:szCs w:val="30"/>
          <w:cs/>
        </w:rPr>
        <w:t>ดุลยพินิจ</w:t>
      </w:r>
      <w:r w:rsidR="0053327F" w:rsidRPr="00934DBD">
        <w:rPr>
          <w:rFonts w:asciiTheme="majorBidi" w:hAnsiTheme="majorBidi" w:cstheme="majorBidi"/>
          <w:sz w:val="30"/>
          <w:szCs w:val="30"/>
          <w:cs/>
        </w:rPr>
        <w:t xml:space="preserve"> การประมาณการ และนโยบายการบัญชี</w:t>
      </w:r>
    </w:p>
    <w:p w14:paraId="132E430B" w14:textId="77777777" w:rsidR="0058499E" w:rsidRPr="00934DBD" w:rsidRDefault="0058499E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right="-2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0CEAE39" w14:textId="1D40655E" w:rsidR="007532E4" w:rsidRPr="00934DBD" w:rsidRDefault="008E5B5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</w:t>
      </w:r>
      <w:r w:rsidR="0053327F" w:rsidRPr="00934DBD">
        <w:rPr>
          <w:rFonts w:asciiTheme="majorBidi" w:hAnsiTheme="majorBidi" w:cstheme="majorBidi"/>
          <w:sz w:val="30"/>
          <w:szCs w:val="30"/>
          <w:cs/>
        </w:rPr>
        <w:t>มีการใช้</w:t>
      </w:r>
      <w:r w:rsidR="00E21174" w:rsidRPr="00934DBD">
        <w:rPr>
          <w:rFonts w:asciiTheme="majorBidi" w:hAnsiTheme="majorBidi" w:cstheme="majorBidi"/>
          <w:sz w:val="30"/>
          <w:szCs w:val="30"/>
          <w:cs/>
        </w:rPr>
        <w:t>ดุลยพินิจ</w:t>
      </w:r>
      <w:r w:rsidR="000855BC" w:rsidRPr="00934DBD">
        <w:rPr>
          <w:rFonts w:asciiTheme="majorBidi" w:hAnsiTheme="majorBidi" w:cstheme="majorBidi"/>
          <w:sz w:val="30"/>
          <w:szCs w:val="30"/>
          <w:cs/>
        </w:rPr>
        <w:t>และการประมาณการ</w:t>
      </w:r>
      <w:r w:rsidRPr="00934DBD">
        <w:rPr>
          <w:rFonts w:asciiTheme="majorBidi" w:hAnsiTheme="majorBidi" w:cstheme="majorBidi"/>
          <w:sz w:val="30"/>
          <w:szCs w:val="30"/>
          <w:cs/>
        </w:rPr>
        <w:t>ในกา</w:t>
      </w:r>
      <w:r w:rsidR="00BC0D93" w:rsidRPr="00934DBD">
        <w:rPr>
          <w:rFonts w:asciiTheme="majorBidi" w:hAnsiTheme="majorBidi" w:cstheme="majorBidi"/>
          <w:sz w:val="30"/>
          <w:szCs w:val="30"/>
          <w:cs/>
        </w:rPr>
        <w:t>ร</w:t>
      </w:r>
      <w:r w:rsidR="00463E59" w:rsidRPr="00934DBD">
        <w:rPr>
          <w:rFonts w:asciiTheme="majorBidi" w:hAnsiTheme="majorBidi" w:cstheme="majorBidi"/>
          <w:sz w:val="30"/>
          <w:szCs w:val="30"/>
          <w:cs/>
        </w:rPr>
        <w:t>ถือปฏิบัติตาม</w:t>
      </w:r>
      <w:r w:rsidR="005730A3" w:rsidRPr="00934DBD">
        <w:rPr>
          <w:rFonts w:asciiTheme="majorBidi" w:hAnsiTheme="majorBidi" w:cstheme="majorBidi"/>
          <w:sz w:val="30"/>
          <w:szCs w:val="30"/>
        </w:rPr>
        <w:br/>
      </w:r>
      <w:r w:rsidR="00463E59" w:rsidRPr="00934DBD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นโยบายการบัญชีของกลุ่มบริษัท </w:t>
      </w:r>
      <w:r w:rsidR="00A85468" w:rsidRPr="00934DBD">
        <w:rPr>
          <w:rFonts w:asciiTheme="majorBidi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</w:t>
      </w:r>
      <w:r w:rsidR="004A4491" w:rsidRPr="00934DBD">
        <w:rPr>
          <w:rFonts w:asciiTheme="majorBidi" w:hAnsiTheme="majorBidi" w:cstheme="majorBidi"/>
          <w:sz w:val="30"/>
          <w:szCs w:val="30"/>
          <w:cs/>
        </w:rPr>
        <w:t>ทั้งนี้ นโยบายการ</w:t>
      </w:r>
      <w:r w:rsidR="005730A3" w:rsidRPr="00934DBD">
        <w:rPr>
          <w:rFonts w:asciiTheme="majorBidi" w:hAnsiTheme="majorBidi" w:cstheme="majorBidi"/>
          <w:sz w:val="30"/>
          <w:szCs w:val="30"/>
        </w:rPr>
        <w:br/>
      </w:r>
      <w:r w:rsidR="004A4491" w:rsidRPr="00934DBD">
        <w:rPr>
          <w:rFonts w:asciiTheme="majorBidi" w:hAnsiTheme="majorBidi" w:cstheme="majorBidi"/>
          <w:sz w:val="30"/>
          <w:szCs w:val="30"/>
          <w:cs/>
        </w:rPr>
        <w:t>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DD2A93" w:rsidRPr="00934DBD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ไม่แตกต่างจากที่ได้อธิบายไว้ใน</w:t>
      </w:r>
      <w:r w:rsidRPr="00934DBD">
        <w:rPr>
          <w:rFonts w:asciiTheme="majorBidi" w:hAnsiTheme="majorBidi" w:cstheme="majorBidi"/>
          <w:sz w:val="30"/>
          <w:szCs w:val="30"/>
          <w:cs/>
        </w:rPr>
        <w:t>งบการเงินสำหร</w:t>
      </w:r>
      <w:r w:rsidR="0078197A" w:rsidRPr="00934DBD">
        <w:rPr>
          <w:rFonts w:asciiTheme="majorBidi" w:hAnsiTheme="majorBidi" w:cstheme="majorBidi"/>
          <w:sz w:val="30"/>
          <w:szCs w:val="30"/>
          <w:cs/>
        </w:rPr>
        <w:t xml:space="preserve">ับปีสิ้นสุดวันที่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31</w:t>
      </w:r>
      <w:r w:rsidR="006A71BB"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1B17" w:rsidRPr="00934DB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606E5" w:rsidRPr="00934DBD">
        <w:rPr>
          <w:rFonts w:asciiTheme="majorBidi" w:hAnsiTheme="majorBidi" w:cstheme="majorBidi"/>
          <w:sz w:val="30"/>
          <w:szCs w:val="30"/>
        </w:rPr>
        <w:t>2562</w:t>
      </w:r>
      <w:r w:rsidR="000855BC"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0321" w:rsidRPr="00934DBD">
        <w:rPr>
          <w:rFonts w:asciiTheme="majorBidi" w:hAnsiTheme="majorBidi" w:cstheme="majorBidi"/>
          <w:sz w:val="30"/>
          <w:szCs w:val="30"/>
          <w:cs/>
        </w:rPr>
        <w:t>เว้น</w:t>
      </w:r>
      <w:r w:rsidR="000855BC" w:rsidRPr="00934DBD">
        <w:rPr>
          <w:rFonts w:asciiTheme="majorBidi" w:hAnsiTheme="majorBidi" w:cstheme="majorBidi"/>
          <w:sz w:val="30"/>
          <w:szCs w:val="30"/>
          <w:cs/>
        </w:rPr>
        <w:t>แต่</w:t>
      </w:r>
      <w:r w:rsidR="00FC7405" w:rsidRPr="00934DBD">
        <w:rPr>
          <w:rFonts w:asciiTheme="majorBidi" w:hAnsiTheme="majorBidi" w:cstheme="majorBidi"/>
          <w:sz w:val="30"/>
          <w:szCs w:val="30"/>
          <w:cs/>
        </w:rPr>
        <w:t>การใช้ดุลยพินิจ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5236B7" w:rsidRPr="00934DBD">
        <w:rPr>
          <w:rFonts w:asciiTheme="majorBidi" w:hAnsiTheme="majorBidi" w:cstheme="majorBidi"/>
          <w:sz w:val="30"/>
          <w:szCs w:val="30"/>
          <w:cs/>
        </w:rPr>
        <w:t xml:space="preserve">และการแพร่ระบาดของโรคติดเชื้อไวรัสโคโรนา </w:t>
      </w:r>
      <w:r w:rsidR="002606E5" w:rsidRPr="00934DBD">
        <w:rPr>
          <w:rFonts w:asciiTheme="majorBidi" w:hAnsiTheme="majorBidi" w:cstheme="majorBidi"/>
          <w:sz w:val="30"/>
          <w:szCs w:val="30"/>
        </w:rPr>
        <w:t>2019</w:t>
      </w:r>
      <w:r w:rsidR="005236B7" w:rsidRPr="00934DB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5236B7" w:rsidRPr="00934DBD">
        <w:rPr>
          <w:rFonts w:asciiTheme="majorBidi" w:hAnsiTheme="majorBidi" w:cstheme="majorBidi"/>
          <w:sz w:val="30"/>
          <w:szCs w:val="30"/>
        </w:rPr>
        <w:t>C</w:t>
      </w:r>
      <w:r w:rsidR="001B4ECB" w:rsidRPr="00934DBD">
        <w:rPr>
          <w:rFonts w:asciiTheme="majorBidi" w:hAnsiTheme="majorBidi" w:cstheme="majorBidi"/>
          <w:sz w:val="30"/>
          <w:szCs w:val="30"/>
        </w:rPr>
        <w:t>OVID</w:t>
      </w:r>
      <w:r w:rsidR="005236B7" w:rsidRPr="00934DBD">
        <w:rPr>
          <w:rFonts w:asciiTheme="majorBidi" w:hAnsiTheme="majorBidi" w:cstheme="majorBidi"/>
          <w:sz w:val="30"/>
          <w:szCs w:val="30"/>
        </w:rPr>
        <w:t>-</w:t>
      </w:r>
      <w:r w:rsidR="002606E5" w:rsidRPr="00934DBD">
        <w:rPr>
          <w:rFonts w:asciiTheme="majorBidi" w:hAnsiTheme="majorBidi" w:cstheme="majorBidi"/>
          <w:sz w:val="30"/>
          <w:szCs w:val="30"/>
        </w:rPr>
        <w:t>19</w:t>
      </w:r>
      <w:r w:rsidR="005236B7" w:rsidRPr="00934DBD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FC7405" w:rsidRPr="00934DBD">
        <w:rPr>
          <w:rFonts w:asciiTheme="majorBidi" w:hAnsiTheme="majorBidi" w:cstheme="majorBidi"/>
          <w:sz w:val="30"/>
          <w:szCs w:val="30"/>
          <w:cs/>
        </w:rPr>
        <w:t xml:space="preserve">ตามที่ได้อธิบายไว้ในหมายเหตุข้อ </w:t>
      </w:r>
      <w:r w:rsidR="002606E5" w:rsidRPr="00934DBD">
        <w:rPr>
          <w:rFonts w:asciiTheme="majorBidi" w:hAnsiTheme="majorBidi" w:cstheme="majorBidi"/>
          <w:sz w:val="30"/>
          <w:szCs w:val="30"/>
        </w:rPr>
        <w:t>3</w:t>
      </w:r>
      <w:r w:rsidR="005236B7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5236B7" w:rsidRPr="00934DB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606E5" w:rsidRPr="00934DBD">
        <w:rPr>
          <w:rFonts w:asciiTheme="majorBidi" w:hAnsiTheme="majorBidi" w:cstheme="majorBidi"/>
          <w:sz w:val="30"/>
          <w:szCs w:val="30"/>
        </w:rPr>
        <w:t>4</w:t>
      </w:r>
      <w:r w:rsidR="005236B7" w:rsidRPr="00934DBD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</w:p>
    <w:p w14:paraId="56B1124E" w14:textId="77777777" w:rsidR="00196B47" w:rsidRPr="00934DBD" w:rsidRDefault="00196B47" w:rsidP="000429AC">
      <w:pPr>
        <w:pStyle w:val="Heading8"/>
        <w:tabs>
          <w:tab w:val="left" w:pos="0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196B852" w14:textId="075B5AA5" w:rsidR="00083551" w:rsidRPr="00934DBD" w:rsidRDefault="002606E5" w:rsidP="000429AC">
      <w:pPr>
        <w:pStyle w:val="Heading8"/>
        <w:tabs>
          <w:tab w:val="left" w:pos="0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34DBD">
        <w:rPr>
          <w:rFonts w:asciiTheme="majorBidi" w:hAnsiTheme="majorBidi" w:cstheme="majorBidi"/>
          <w:sz w:val="30"/>
          <w:szCs w:val="30"/>
        </w:rPr>
        <w:t>3</w:t>
      </w:r>
      <w:r w:rsidR="00083551" w:rsidRPr="00934DBD">
        <w:rPr>
          <w:rFonts w:asciiTheme="majorBidi" w:hAnsiTheme="majorBidi" w:cstheme="majorBidi"/>
          <w:sz w:val="30"/>
          <w:szCs w:val="30"/>
        </w:rPr>
        <w:tab/>
      </w:r>
      <w:r w:rsidR="00083551" w:rsidRPr="00934DBD">
        <w:rPr>
          <w:rFonts w:asciiTheme="majorBidi" w:hAnsiTheme="majorBidi" w:cstheme="majorBidi"/>
          <w:sz w:val="30"/>
          <w:szCs w:val="30"/>
          <w:cs/>
        </w:rPr>
        <w:t>การเปลี่ยนแปลง</w:t>
      </w:r>
      <w:r w:rsidR="00083551" w:rsidRPr="00934DBD">
        <w:rPr>
          <w:rFonts w:asciiTheme="majorBidi" w:hAnsiTheme="majorBidi" w:cstheme="majorBidi"/>
          <w:sz w:val="30"/>
          <w:szCs w:val="30"/>
          <w:cs/>
          <w:lang w:val="th-TH"/>
        </w:rPr>
        <w:t xml:space="preserve">นโยบายการบัญชี      </w:t>
      </w:r>
    </w:p>
    <w:p w14:paraId="4E2A0179" w14:textId="77777777" w:rsidR="00083551" w:rsidRPr="00934DBD" w:rsidRDefault="00083551" w:rsidP="000429AC">
      <w:pPr>
        <w:rPr>
          <w:rFonts w:asciiTheme="majorBidi" w:hAnsiTheme="majorBidi" w:cstheme="majorBidi"/>
          <w:sz w:val="22"/>
          <w:szCs w:val="22"/>
          <w:lang w:val="th-TH"/>
        </w:rPr>
      </w:pPr>
    </w:p>
    <w:p w14:paraId="3C876E14" w14:textId="7F9ACEEC" w:rsidR="00083551" w:rsidRPr="00934DBD" w:rsidRDefault="003123C7" w:rsidP="000429AC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1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2606E5" w:rsidRPr="00934DBD">
        <w:rPr>
          <w:rFonts w:asciiTheme="majorBidi" w:hAnsiTheme="majorBidi" w:cstheme="majorBidi"/>
          <w:sz w:val="30"/>
          <w:szCs w:val="30"/>
        </w:rPr>
        <w:t>2563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กลุ่มบริษัทได้ถือปฏิบัติตาม</w:t>
      </w:r>
      <w:r w:rsidR="0052295D" w:rsidRPr="00934DBD">
        <w:rPr>
          <w:rFonts w:asciiTheme="majorBidi" w:hAnsiTheme="majorBidi" w:cstheme="majorBidi"/>
          <w:sz w:val="30"/>
          <w:szCs w:val="30"/>
          <w:cs/>
        </w:rPr>
        <w:t>มาตรฐานกลุ่มเครื่องมือทางการเงิน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934DBD">
        <w:rPr>
          <w:rFonts w:asciiTheme="majorBidi" w:hAnsiTheme="majorBidi" w:cstheme="majorBidi"/>
          <w:sz w:val="30"/>
          <w:szCs w:val="30"/>
        </w:rPr>
        <w:t xml:space="preserve">TFRS </w:t>
      </w:r>
      <w:r w:rsidR="002606E5" w:rsidRPr="00934DBD">
        <w:rPr>
          <w:rFonts w:asciiTheme="majorBidi" w:hAnsiTheme="majorBidi" w:cstheme="majorBidi"/>
          <w:sz w:val="30"/>
          <w:szCs w:val="30"/>
        </w:rPr>
        <w:t>16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3296B70E" w14:textId="77777777" w:rsidR="003123C7" w:rsidRPr="00934DBD" w:rsidRDefault="003123C7" w:rsidP="000429AC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1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170"/>
        <w:gridCol w:w="236"/>
        <w:gridCol w:w="1384"/>
        <w:gridCol w:w="238"/>
        <w:gridCol w:w="1022"/>
        <w:gridCol w:w="270"/>
        <w:gridCol w:w="1350"/>
      </w:tblGrid>
      <w:tr w:rsidR="003123C7" w:rsidRPr="00934DBD" w14:paraId="4A31A02F" w14:textId="77777777" w:rsidTr="00A70EF3">
        <w:tc>
          <w:tcPr>
            <w:tcW w:w="3942" w:type="dxa"/>
          </w:tcPr>
          <w:p w14:paraId="5AF959FE" w14:textId="77777777" w:rsidR="003123C7" w:rsidRPr="00934DBD" w:rsidRDefault="003123C7" w:rsidP="00601CC7">
            <w:pPr>
              <w:tabs>
                <w:tab w:val="clear" w:pos="227"/>
                <w:tab w:val="left" w:pos="25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AFE512C" w14:textId="77777777" w:rsidR="003123C7" w:rsidRPr="00934DBD" w:rsidRDefault="003123C7" w:rsidP="00601CC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797CCE09" w14:textId="77777777" w:rsidR="003123C7" w:rsidRPr="00934DBD" w:rsidRDefault="003123C7" w:rsidP="00601CC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2" w:type="dxa"/>
            <w:gridSpan w:val="3"/>
            <w:hideMark/>
          </w:tcPr>
          <w:p w14:paraId="43F9334B" w14:textId="77777777" w:rsidR="003123C7" w:rsidRPr="00934DBD" w:rsidRDefault="003123C7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3123C7" w:rsidRPr="00934DBD" w14:paraId="5FCD32A4" w14:textId="77777777" w:rsidTr="00A70EF3">
        <w:tc>
          <w:tcPr>
            <w:tcW w:w="3942" w:type="dxa"/>
          </w:tcPr>
          <w:p w14:paraId="6CDB000A" w14:textId="77777777" w:rsidR="003123C7" w:rsidRPr="00934DBD" w:rsidRDefault="003123C7" w:rsidP="00601CC7">
            <w:pPr>
              <w:tabs>
                <w:tab w:val="clear" w:pos="227"/>
                <w:tab w:val="left" w:pos="25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9D7F16" w14:textId="77777777" w:rsidR="003123C7" w:rsidRPr="00934DBD" w:rsidRDefault="003123C7" w:rsidP="00601CC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3D2147C8" w14:textId="77777777" w:rsidR="003123C7" w:rsidRPr="00934DBD" w:rsidRDefault="003123C7" w:rsidP="00601CC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CBA6DD" w14:textId="77777777" w:rsidR="003123C7" w:rsidRPr="00934DBD" w:rsidRDefault="003123C7" w:rsidP="00601CC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23C7" w:rsidRPr="00934DBD" w14:paraId="73F9D7AB" w14:textId="77777777" w:rsidTr="00A70EF3">
        <w:tc>
          <w:tcPr>
            <w:tcW w:w="3942" w:type="dxa"/>
          </w:tcPr>
          <w:p w14:paraId="5E1CACEC" w14:textId="77777777" w:rsidR="003123C7" w:rsidRPr="00934DBD" w:rsidRDefault="003123C7" w:rsidP="00601CC7">
            <w:pPr>
              <w:tabs>
                <w:tab w:val="clear" w:pos="227"/>
                <w:tab w:val="left" w:pos="252"/>
              </w:tabs>
              <w:ind w:left="-1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65ACF0" w14:textId="77777777" w:rsidR="003123C7" w:rsidRPr="00934DBD" w:rsidRDefault="003123C7" w:rsidP="00467F6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</w:t>
            </w:r>
          </w:p>
          <w:p w14:paraId="27D56EF7" w14:textId="77777777" w:rsidR="00467F68" w:rsidRPr="00934DBD" w:rsidRDefault="00467F68" w:rsidP="00467F6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ยังไม่ได้</w:t>
            </w:r>
          </w:p>
          <w:p w14:paraId="0D22B06E" w14:textId="1D2DE558" w:rsidR="00467F68" w:rsidRPr="00934DBD" w:rsidRDefault="00467F68" w:rsidP="00467F6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จัดสรร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06D72582" w14:textId="77777777" w:rsidR="003123C7" w:rsidRPr="00934DBD" w:rsidRDefault="003123C7" w:rsidP="00601CC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C6B2E3" w14:textId="77777777" w:rsidR="003123C7" w:rsidRPr="00934DBD" w:rsidRDefault="003123C7" w:rsidP="003123C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</w:t>
            </w:r>
          </w:p>
          <w:p w14:paraId="0FC96CF5" w14:textId="77777777" w:rsidR="003123C7" w:rsidRPr="00934DBD" w:rsidRDefault="003123C7" w:rsidP="003123C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ของส่วน</w:t>
            </w:r>
          </w:p>
          <w:p w14:paraId="3D65B936" w14:textId="77777777" w:rsidR="003123C7" w:rsidRPr="00934DBD" w:rsidRDefault="003123C7" w:rsidP="003123C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ของผู้ถือหุ้น</w:t>
            </w:r>
          </w:p>
        </w:tc>
        <w:tc>
          <w:tcPr>
            <w:tcW w:w="238" w:type="dxa"/>
          </w:tcPr>
          <w:p w14:paraId="027F2E07" w14:textId="77777777" w:rsidR="003123C7" w:rsidRPr="00934DBD" w:rsidRDefault="003123C7" w:rsidP="00601CC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44320D" w14:textId="77777777" w:rsidR="00467F68" w:rsidRPr="00934DBD" w:rsidRDefault="00467F68" w:rsidP="00467F6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</w:t>
            </w:r>
          </w:p>
          <w:p w14:paraId="5840F729" w14:textId="77777777" w:rsidR="00467F68" w:rsidRPr="00934DBD" w:rsidRDefault="00467F68" w:rsidP="00467F6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ยังไม่ได้</w:t>
            </w:r>
          </w:p>
          <w:p w14:paraId="64157B1D" w14:textId="4F56C2F3" w:rsidR="003123C7" w:rsidRPr="00934DBD" w:rsidRDefault="00467F68" w:rsidP="00467F6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จัดสรร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720E6B3" w14:textId="77777777" w:rsidR="003123C7" w:rsidRPr="00934DBD" w:rsidRDefault="003123C7" w:rsidP="00601CC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3F1F5E" w14:textId="77777777" w:rsidR="003123C7" w:rsidRPr="00934DBD" w:rsidRDefault="003123C7" w:rsidP="003123C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</w:t>
            </w:r>
          </w:p>
          <w:p w14:paraId="74A337C8" w14:textId="77777777" w:rsidR="003123C7" w:rsidRPr="00934DBD" w:rsidRDefault="003123C7" w:rsidP="003123C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ของส่วน</w:t>
            </w:r>
          </w:p>
          <w:p w14:paraId="349FDD4E" w14:textId="77777777" w:rsidR="003123C7" w:rsidRPr="00934DBD" w:rsidRDefault="003123C7" w:rsidP="003123C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ของผู้ถือหุ้น</w:t>
            </w:r>
          </w:p>
        </w:tc>
      </w:tr>
      <w:tr w:rsidR="003123C7" w:rsidRPr="00934DBD" w14:paraId="1BD52FC3" w14:textId="77777777" w:rsidTr="00A70EF3">
        <w:tc>
          <w:tcPr>
            <w:tcW w:w="3942" w:type="dxa"/>
          </w:tcPr>
          <w:p w14:paraId="52D3AF42" w14:textId="546F0450" w:rsidR="003123C7" w:rsidRPr="00934DBD" w:rsidRDefault="003123C7" w:rsidP="00A0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2"/>
                <w:tab w:val="left" w:pos="1062"/>
              </w:tabs>
              <w:ind w:left="-12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A71BB"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F765CC" w14:textId="4E7C53C4" w:rsidR="003123C7" w:rsidRPr="00934DBD" w:rsidRDefault="002606E5" w:rsidP="00D15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D15C0D" w:rsidRPr="00934D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236" w:type="dxa"/>
          </w:tcPr>
          <w:p w14:paraId="37090F63" w14:textId="77777777" w:rsidR="003123C7" w:rsidRPr="00934DBD" w:rsidRDefault="003123C7" w:rsidP="00601CC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1A01F5B" w14:textId="15795080" w:rsidR="003123C7" w:rsidRPr="00934DBD" w:rsidRDefault="00D15C0D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</w:rPr>
              <w:t>772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26DFD075" w14:textId="77777777" w:rsidR="003123C7" w:rsidRPr="00934DBD" w:rsidRDefault="003123C7" w:rsidP="00601CC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734CEFA5" w14:textId="4E1C44B5" w:rsidR="003123C7" w:rsidRPr="00934DBD" w:rsidRDefault="002606E5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A612F9" w:rsidRPr="00934D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270" w:type="dxa"/>
          </w:tcPr>
          <w:p w14:paraId="6992704B" w14:textId="77777777" w:rsidR="003123C7" w:rsidRPr="00934DBD" w:rsidRDefault="003123C7" w:rsidP="00601CC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350" w:type="dxa"/>
          </w:tcPr>
          <w:p w14:paraId="31EAE80E" w14:textId="3BCA0E75" w:rsidR="003123C7" w:rsidRPr="00934DBD" w:rsidRDefault="002606E5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612F9" w:rsidRPr="00934D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822</w:t>
            </w:r>
          </w:p>
        </w:tc>
      </w:tr>
      <w:tr w:rsidR="003123C7" w:rsidRPr="00934DBD" w14:paraId="003CAF70" w14:textId="77777777" w:rsidTr="00A70EF3">
        <w:tc>
          <w:tcPr>
            <w:tcW w:w="3942" w:type="dxa"/>
          </w:tcPr>
          <w:p w14:paraId="5C961B0A" w14:textId="77777777" w:rsidR="003123C7" w:rsidRPr="00934DBD" w:rsidRDefault="003123C7" w:rsidP="00A049A5">
            <w:pPr>
              <w:ind w:left="-125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1170" w:type="dxa"/>
          </w:tcPr>
          <w:p w14:paraId="05982840" w14:textId="77777777" w:rsidR="003123C7" w:rsidRPr="00934DBD" w:rsidRDefault="003123C7" w:rsidP="00D15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94CDC05" w14:textId="77777777" w:rsidR="003123C7" w:rsidRPr="00934DBD" w:rsidRDefault="003123C7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4A16B34" w14:textId="77777777" w:rsidR="003123C7" w:rsidRPr="00934DBD" w:rsidRDefault="003123C7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F9A9D5B" w14:textId="77777777" w:rsidR="003123C7" w:rsidRPr="00934DBD" w:rsidRDefault="003123C7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7993825F" w14:textId="77777777" w:rsidR="003123C7" w:rsidRPr="00934DBD" w:rsidRDefault="003123C7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D804E" w14:textId="77777777" w:rsidR="003123C7" w:rsidRPr="00934DBD" w:rsidRDefault="003123C7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350" w:type="dxa"/>
          </w:tcPr>
          <w:p w14:paraId="5A300BAC" w14:textId="77777777" w:rsidR="003123C7" w:rsidRPr="00934DBD" w:rsidRDefault="003123C7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</w:tr>
      <w:tr w:rsidR="003123C7" w:rsidRPr="00934DBD" w14:paraId="094B4013" w14:textId="77777777" w:rsidTr="00A70EF3">
        <w:tc>
          <w:tcPr>
            <w:tcW w:w="3942" w:type="dxa"/>
          </w:tcPr>
          <w:p w14:paraId="33230905" w14:textId="07F63E0F" w:rsidR="003123C7" w:rsidRPr="00934DBD" w:rsidRDefault="003123C7" w:rsidP="00A049A5">
            <w:pPr>
              <w:ind w:left="-12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</w:t>
            </w:r>
            <w:r w:rsidR="00FF3464"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กลุ่มเครื่องมือ</w:t>
            </w:r>
          </w:p>
        </w:tc>
        <w:tc>
          <w:tcPr>
            <w:tcW w:w="1170" w:type="dxa"/>
          </w:tcPr>
          <w:p w14:paraId="621DDA89" w14:textId="77777777" w:rsidR="003123C7" w:rsidRPr="00934DBD" w:rsidRDefault="003123C7" w:rsidP="00D15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559A34" w14:textId="77777777" w:rsidR="003123C7" w:rsidRPr="00934DBD" w:rsidRDefault="003123C7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5098DF7" w14:textId="77777777" w:rsidR="003123C7" w:rsidRPr="00934DBD" w:rsidRDefault="003123C7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A9804BC" w14:textId="77777777" w:rsidR="003123C7" w:rsidRPr="00934DBD" w:rsidRDefault="003123C7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34FA8F7E" w14:textId="77777777" w:rsidR="003123C7" w:rsidRPr="00934DBD" w:rsidRDefault="003123C7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5F9D88" w14:textId="77777777" w:rsidR="003123C7" w:rsidRPr="00934DBD" w:rsidRDefault="003123C7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350" w:type="dxa"/>
          </w:tcPr>
          <w:p w14:paraId="6E2B2C31" w14:textId="77777777" w:rsidR="003123C7" w:rsidRPr="00934DBD" w:rsidRDefault="003123C7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</w:tr>
      <w:tr w:rsidR="00FF3464" w:rsidRPr="00934DBD" w14:paraId="3E7FB0DE" w14:textId="77777777" w:rsidTr="00A70EF3">
        <w:tc>
          <w:tcPr>
            <w:tcW w:w="3942" w:type="dxa"/>
          </w:tcPr>
          <w:p w14:paraId="581719F3" w14:textId="072D3CD9" w:rsidR="00FF3464" w:rsidRPr="00934DBD" w:rsidRDefault="00C70DBA" w:rsidP="00912C86">
            <w:pPr>
              <w:tabs>
                <w:tab w:val="clear" w:pos="227"/>
                <w:tab w:val="left" w:pos="147"/>
              </w:tabs>
              <w:ind w:left="14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ทาง</w:t>
            </w:r>
            <w:r w:rsidR="00FF3464"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170" w:type="dxa"/>
          </w:tcPr>
          <w:p w14:paraId="094B63FC" w14:textId="77777777" w:rsidR="00FF3464" w:rsidRPr="00934DBD" w:rsidRDefault="00FF3464" w:rsidP="00D15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4772D2" w14:textId="77777777" w:rsidR="00FF3464" w:rsidRPr="00934DBD" w:rsidRDefault="00FF3464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C0CA593" w14:textId="77777777" w:rsidR="00FF3464" w:rsidRPr="00934DBD" w:rsidRDefault="00FF3464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C38D697" w14:textId="77777777" w:rsidR="00FF3464" w:rsidRPr="00934DBD" w:rsidRDefault="00FF3464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4B8D1EB2" w14:textId="77777777" w:rsidR="00FF3464" w:rsidRPr="00934DBD" w:rsidRDefault="00FF3464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DF6335" w14:textId="77777777" w:rsidR="00FF3464" w:rsidRPr="00934DBD" w:rsidRDefault="00FF3464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350" w:type="dxa"/>
          </w:tcPr>
          <w:p w14:paraId="37EDF293" w14:textId="77777777" w:rsidR="00FF3464" w:rsidRPr="00934DBD" w:rsidRDefault="00FF3464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</w:tr>
      <w:tr w:rsidR="003123C7" w:rsidRPr="00934DBD" w14:paraId="3FC6BFE8" w14:textId="77777777" w:rsidTr="00A70EF3">
        <w:tc>
          <w:tcPr>
            <w:tcW w:w="3942" w:type="dxa"/>
          </w:tcPr>
          <w:p w14:paraId="2D5F1A18" w14:textId="5AA69EEB" w:rsidR="003123C7" w:rsidRPr="00934DBD" w:rsidRDefault="003123C7" w:rsidP="006C3674">
            <w:pPr>
              <w:ind w:left="14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</w:t>
            </w:r>
            <w:r w:rsidR="007F604A"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  <w:r w:rsidR="005C1E27"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และการวัดมูลค่า</w:t>
            </w:r>
          </w:p>
        </w:tc>
        <w:tc>
          <w:tcPr>
            <w:tcW w:w="1170" w:type="dxa"/>
          </w:tcPr>
          <w:p w14:paraId="3478CD68" w14:textId="42688FB0" w:rsidR="003123C7" w:rsidRPr="00934DBD" w:rsidRDefault="003123C7" w:rsidP="00D15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6CDB96" w14:textId="77777777" w:rsidR="003123C7" w:rsidRPr="00934DBD" w:rsidRDefault="003123C7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030C3F1" w14:textId="5C87021A" w:rsidR="003123C7" w:rsidRPr="00934DBD" w:rsidRDefault="003123C7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9D99BBC" w14:textId="77777777" w:rsidR="003123C7" w:rsidRPr="00934DBD" w:rsidRDefault="003123C7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5C387B6D" w14:textId="45655BFE" w:rsidR="003123C7" w:rsidRPr="00934DBD" w:rsidRDefault="003123C7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E3DDAF" w14:textId="77777777" w:rsidR="003123C7" w:rsidRPr="00934DBD" w:rsidRDefault="003123C7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BC81A7" w14:textId="6CDBC018" w:rsidR="003123C7" w:rsidRPr="00934DBD" w:rsidRDefault="003123C7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1E27" w:rsidRPr="00934DBD" w14:paraId="66951A6A" w14:textId="77777777" w:rsidTr="00A70EF3">
        <w:tc>
          <w:tcPr>
            <w:tcW w:w="3942" w:type="dxa"/>
          </w:tcPr>
          <w:p w14:paraId="05CB173C" w14:textId="42E767D6" w:rsidR="005C1E27" w:rsidRPr="00934DBD" w:rsidRDefault="005C1E27" w:rsidP="006C3674">
            <w:pPr>
              <w:tabs>
                <w:tab w:val="clear" w:pos="227"/>
              </w:tabs>
              <w:ind w:left="3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170" w:type="dxa"/>
          </w:tcPr>
          <w:p w14:paraId="5B46FD49" w14:textId="1933FEC4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6FC4F7" w14:textId="77777777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3E423B4" w14:textId="54DF3F15" w:rsidR="005C1E27" w:rsidRPr="00934DBD" w:rsidRDefault="002606E5" w:rsidP="00840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C1E27" w:rsidRPr="00934D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  <w:tc>
          <w:tcPr>
            <w:tcW w:w="238" w:type="dxa"/>
          </w:tcPr>
          <w:p w14:paraId="723A8069" w14:textId="77777777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495D3C0C" w14:textId="674B732E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D57499" w14:textId="77777777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E6DC0F" w14:textId="142F72A1" w:rsidR="005C1E27" w:rsidRPr="00934DBD" w:rsidRDefault="002606E5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</w:tr>
      <w:tr w:rsidR="005C1E27" w:rsidRPr="00934DBD" w14:paraId="063D9C5F" w14:textId="77777777" w:rsidTr="00A70EF3">
        <w:tc>
          <w:tcPr>
            <w:tcW w:w="3942" w:type="dxa"/>
          </w:tcPr>
          <w:p w14:paraId="46BCF1C3" w14:textId="35F95346" w:rsidR="005C1E27" w:rsidRPr="00934DBD" w:rsidRDefault="005C1E27" w:rsidP="006C3674">
            <w:pPr>
              <w:ind w:left="14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</w:t>
            </w:r>
          </w:p>
        </w:tc>
        <w:tc>
          <w:tcPr>
            <w:tcW w:w="1170" w:type="dxa"/>
          </w:tcPr>
          <w:p w14:paraId="59938E72" w14:textId="77777777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CCC85A2" w14:textId="77777777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D2F3FA4" w14:textId="77777777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8A93B5D" w14:textId="77777777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4F572EE2" w14:textId="77777777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AE749C" w14:textId="77777777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350" w:type="dxa"/>
          </w:tcPr>
          <w:p w14:paraId="65BC5CB6" w14:textId="77777777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10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1E27" w:rsidRPr="00934DBD" w14:paraId="7A940F6B" w14:textId="77777777" w:rsidTr="00A70EF3">
        <w:tc>
          <w:tcPr>
            <w:tcW w:w="3942" w:type="dxa"/>
          </w:tcPr>
          <w:p w14:paraId="04A48B5B" w14:textId="2D53CCA4" w:rsidR="005C1E27" w:rsidRPr="00934DBD" w:rsidRDefault="005C1E27" w:rsidP="006C3674">
            <w:pPr>
              <w:tabs>
                <w:tab w:val="clear" w:pos="227"/>
              </w:tabs>
              <w:ind w:left="3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3782E74B" w14:textId="5C26EBB9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3EFFBCB" w14:textId="77777777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89B6288" w14:textId="44E3194E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C1FAF56" w14:textId="77777777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06962500" w14:textId="2501FE28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91631AA" w14:textId="77777777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350" w:type="dxa"/>
          </w:tcPr>
          <w:p w14:paraId="737C173A" w14:textId="026F9754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1E27" w:rsidRPr="00934DBD" w14:paraId="06B0018C" w14:textId="77777777" w:rsidTr="00A70EF3">
        <w:tc>
          <w:tcPr>
            <w:tcW w:w="3942" w:type="dxa"/>
          </w:tcPr>
          <w:p w14:paraId="1D2065BF" w14:textId="5292617E" w:rsidR="005C1E27" w:rsidRPr="00934DBD" w:rsidRDefault="005C1E27" w:rsidP="006C3674">
            <w:pPr>
              <w:ind w:left="14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170" w:type="dxa"/>
          </w:tcPr>
          <w:p w14:paraId="7EEC1D2F" w14:textId="56772813" w:rsidR="005C1E27" w:rsidRPr="00934DBD" w:rsidRDefault="002606E5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36" w:type="dxa"/>
          </w:tcPr>
          <w:p w14:paraId="43289B3F" w14:textId="77777777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7D88D71" w14:textId="69FC0468" w:rsidR="005C1E27" w:rsidRPr="00934DBD" w:rsidRDefault="005C1E27" w:rsidP="0029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19B6DB74" w14:textId="77777777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170DBBD9" w14:textId="0596D192" w:rsidR="005C1E27" w:rsidRPr="00934DBD" w:rsidRDefault="002606E5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4EC2AFC" w14:textId="77777777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350" w:type="dxa"/>
          </w:tcPr>
          <w:p w14:paraId="7339AD08" w14:textId="6EBAA4C8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C1E27" w:rsidRPr="00934DBD" w14:paraId="436F5B1D" w14:textId="77777777" w:rsidTr="00A70EF3">
        <w:tc>
          <w:tcPr>
            <w:tcW w:w="3942" w:type="dxa"/>
          </w:tcPr>
          <w:p w14:paraId="2938123B" w14:textId="449440D2" w:rsidR="005C1E27" w:rsidRPr="00934DBD" w:rsidRDefault="005C1E27" w:rsidP="00A049A5">
            <w:pPr>
              <w:ind w:left="-12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การถือปฏิบัติตาม 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สุทธิภาษีเงินได้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202804" w14:textId="74691B82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7ABFF56" w14:textId="77777777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C6F76EE" w14:textId="574E925C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B328FDB" w14:textId="77777777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3DC5A717" w14:textId="73092125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3D18A6" w:rsidRPr="00934DB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2A7F1B9" w14:textId="77777777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F13446" w14:textId="7B78E3FD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1E27" w:rsidRPr="00934DBD" w14:paraId="0B4BE5C5" w14:textId="77777777" w:rsidTr="00A70EF3">
        <w:tc>
          <w:tcPr>
            <w:tcW w:w="3942" w:type="dxa"/>
          </w:tcPr>
          <w:p w14:paraId="3BB1CA7E" w14:textId="1A907286" w:rsidR="005C1E27" w:rsidRPr="00934DBD" w:rsidRDefault="005C1E27" w:rsidP="005C1E27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B2233C" w14:textId="4D7CD57E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</w:rPr>
              <w:t>175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2FE7803" w14:textId="77777777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74EBBF1" w14:textId="138384B8" w:rsidR="005C1E27" w:rsidRPr="00934DBD" w:rsidRDefault="002606E5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C1E27" w:rsidRPr="00934D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238" w:type="dxa"/>
          </w:tcPr>
          <w:p w14:paraId="228CF6E1" w14:textId="77777777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14E7D68E" w14:textId="6B605BD4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D18A6" w:rsidRPr="00934DBD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D1EBDA2" w14:textId="77777777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F5DC499" w14:textId="44F32EEB" w:rsidR="005C1E27" w:rsidRPr="00934DBD" w:rsidRDefault="002606E5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</w:tr>
      <w:tr w:rsidR="005C1E27" w:rsidRPr="00934DBD" w14:paraId="7CCF6D82" w14:textId="77777777" w:rsidTr="00A70EF3">
        <w:tc>
          <w:tcPr>
            <w:tcW w:w="3942" w:type="dxa"/>
          </w:tcPr>
          <w:p w14:paraId="220740C7" w14:textId="59ACEF45" w:rsidR="005C1E27" w:rsidRPr="00934DBD" w:rsidRDefault="005C1E27" w:rsidP="00A049A5">
            <w:pPr>
              <w:ind w:left="-12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606E5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2606E5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B4CD296" w14:textId="2D66F013" w:rsidR="005C1E27" w:rsidRPr="00934DBD" w:rsidRDefault="002606E5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</w:t>
            </w:r>
            <w:r w:rsidR="005C1E27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404</w:t>
            </w:r>
          </w:p>
        </w:tc>
        <w:tc>
          <w:tcPr>
            <w:tcW w:w="236" w:type="dxa"/>
          </w:tcPr>
          <w:p w14:paraId="1D377220" w14:textId="77777777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732200DA" w14:textId="7806934E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606E5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606E5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7A87931E" w14:textId="77777777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3E23E3B4" w14:textId="60210374" w:rsidR="005C1E27" w:rsidRPr="00934DBD" w:rsidRDefault="002606E5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 w:rsidR="005C1E27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3D18A6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1E34956" w14:textId="77777777" w:rsidR="005C1E27" w:rsidRPr="00934DB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7810CA9" w14:textId="2F989174" w:rsidR="005C1E27" w:rsidRPr="00934DBD" w:rsidRDefault="002606E5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C1E27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</w:t>
            </w:r>
          </w:p>
        </w:tc>
      </w:tr>
    </w:tbl>
    <w:p w14:paraId="3E89A9CC" w14:textId="5FACA981" w:rsidR="00594509" w:rsidRPr="00934DBD" w:rsidRDefault="00594509" w:rsidP="00920277">
      <w:pPr>
        <w:pStyle w:val="ListParagraph"/>
        <w:numPr>
          <w:ilvl w:val="0"/>
          <w:numId w:val="40"/>
        </w:numPr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มาตรฐานกลุ่มเครื่องมือทางการเงิน</w:t>
      </w:r>
    </w:p>
    <w:p w14:paraId="1D6B13E1" w14:textId="77777777" w:rsidR="0079747B" w:rsidRPr="00934DBD" w:rsidRDefault="0079747B" w:rsidP="0079747B">
      <w:pPr>
        <w:ind w:left="91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243D9DD" w14:textId="1485823B" w:rsidR="00594509" w:rsidRPr="00934DBD" w:rsidRDefault="00594509" w:rsidP="00CA1B3A">
      <w:pPr>
        <w:ind w:left="91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>กลุ่มบริษัทได้ถือปฏิบัติตาม</w:t>
      </w:r>
      <w:r w:rsidR="0052295D" w:rsidRPr="00934DBD">
        <w:rPr>
          <w:rFonts w:asciiTheme="majorBidi" w:hAnsiTheme="majorBidi" w:cstheme="majorBidi"/>
          <w:sz w:val="30"/>
          <w:szCs w:val="30"/>
          <w:cs/>
        </w:rPr>
        <w:t>มาตรฐานกลุ่มเครื่องมือทางการเงิน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1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2606E5" w:rsidRPr="00934DBD">
        <w:rPr>
          <w:rFonts w:asciiTheme="majorBidi" w:hAnsiTheme="majorBidi" w:cstheme="majorBidi"/>
          <w:sz w:val="30"/>
          <w:szCs w:val="30"/>
        </w:rPr>
        <w:t>2563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ดังนั้น กลุ่มบริษัทจึงไม่ปรับปรุงข้อมูลที่นำเสนอในปี </w:t>
      </w:r>
      <w:r w:rsidR="002606E5" w:rsidRPr="00934DBD">
        <w:rPr>
          <w:rFonts w:asciiTheme="majorBidi" w:hAnsiTheme="majorBidi" w:cstheme="majorBidi"/>
          <w:sz w:val="30"/>
          <w:szCs w:val="30"/>
        </w:rPr>
        <w:t>2562</w:t>
      </w:r>
    </w:p>
    <w:p w14:paraId="4009DC8F" w14:textId="05A228F9" w:rsidR="00CA1B3A" w:rsidRPr="00934DBD" w:rsidRDefault="00CA1B3A" w:rsidP="000429AC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10DD420E" w14:textId="5B5DFA4F" w:rsidR="005C1E27" w:rsidRPr="00934DBD" w:rsidRDefault="0052295D" w:rsidP="005C1E27">
      <w:pPr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>มาตรฐานกลุ่มเครื่องมือทางการเงิน</w:t>
      </w:r>
      <w:r w:rsidR="00CA1B3A" w:rsidRPr="00934DBD">
        <w:rPr>
          <w:rFonts w:asciiTheme="majorBidi" w:hAnsiTheme="majorBidi" w:cstheme="majorBidi"/>
          <w:sz w:val="30"/>
          <w:szCs w:val="30"/>
          <w:cs/>
        </w:rPr>
        <w:t>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</w:t>
      </w:r>
      <w:r w:rsidRPr="00934DBD">
        <w:rPr>
          <w:rFonts w:asciiTheme="majorBidi" w:hAnsiTheme="majorBidi" w:cstheme="majorBidi"/>
          <w:sz w:val="30"/>
          <w:szCs w:val="30"/>
          <w:cs/>
        </w:rPr>
        <w:t>มาตรฐานกลุ่มเครื่องมือทางการเงิน</w:t>
      </w:r>
      <w:r w:rsidR="00CA1B3A" w:rsidRPr="00934DB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2C4AA81" w14:textId="6B4E17FA" w:rsidR="005C1E27" w:rsidRPr="00934DBD" w:rsidRDefault="005C1E27" w:rsidP="005C1E27">
      <w:pPr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349F3D6" w14:textId="3C28C2C4" w:rsidR="00CA1B3A" w:rsidRPr="00934DBD" w:rsidRDefault="00CA1B3A" w:rsidP="00CE1B67">
      <w:pPr>
        <w:numPr>
          <w:ilvl w:val="0"/>
          <w:numId w:val="12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71C326F" w14:textId="77777777" w:rsidR="00CE1B67" w:rsidRPr="00934DBD" w:rsidRDefault="00CE1B67" w:rsidP="00CE1B67">
      <w:pPr>
        <w:ind w:left="16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FC7900E" w14:textId="62A4B266" w:rsidR="00CE1B67" w:rsidRPr="00934DBD" w:rsidRDefault="00CE1B67" w:rsidP="00CE1B67">
      <w:pPr>
        <w:ind w:left="164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</w:rPr>
        <w:t xml:space="preserve">TFRS </w:t>
      </w:r>
      <w:r w:rsidR="002606E5" w:rsidRPr="00934DBD">
        <w:rPr>
          <w:rFonts w:asciiTheme="majorBidi" w:hAnsiTheme="majorBidi" w:cstheme="majorBidi"/>
          <w:sz w:val="30"/>
          <w:szCs w:val="30"/>
        </w:rPr>
        <w:t>9</w:t>
      </w:r>
      <w:r w:rsidR="00C70DBA"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จัดประเภทสินทรัพย์ทางการเงินเป็น </w:t>
      </w:r>
      <w:r w:rsidR="002606E5" w:rsidRPr="00934DBD">
        <w:rPr>
          <w:rFonts w:asciiTheme="majorBidi" w:hAnsiTheme="majorBidi" w:cstheme="majorBidi"/>
          <w:sz w:val="30"/>
          <w:szCs w:val="30"/>
        </w:rPr>
        <w:t>3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ประเภท ได้แก่ ราคาทุนตัดจำหน่าย มูลค่ายุติธรรมผ่านกำไรขาดทุนเบ็ดเสร็จอื่น (</w:t>
      </w:r>
      <w:r w:rsidRPr="00934DBD">
        <w:rPr>
          <w:rFonts w:asciiTheme="majorBidi" w:hAnsiTheme="majorBidi" w:cstheme="majorBidi"/>
          <w:sz w:val="30"/>
          <w:szCs w:val="30"/>
        </w:rPr>
        <w:t xml:space="preserve">FVOCI) </w:t>
      </w:r>
      <w:r w:rsidRPr="00934DBD">
        <w:rPr>
          <w:rFonts w:asciiTheme="majorBidi" w:hAnsiTheme="majorBidi" w:cstheme="majorBidi"/>
          <w:sz w:val="30"/>
          <w:szCs w:val="30"/>
          <w:cs/>
        </w:rPr>
        <w:t>และมูลค่ายุติธรรมผ่านกำไรหรือขาดทุน (</w:t>
      </w:r>
      <w:r w:rsidRPr="00934DBD">
        <w:rPr>
          <w:rFonts w:asciiTheme="majorBidi" w:hAnsiTheme="majorBidi" w:cstheme="majorBidi"/>
          <w:sz w:val="30"/>
          <w:szCs w:val="30"/>
        </w:rPr>
        <w:t xml:space="preserve">FVTPL)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โดยการจัดประเภทตาม </w:t>
      </w:r>
      <w:r w:rsidRPr="00934DBD">
        <w:rPr>
          <w:rFonts w:asciiTheme="majorBidi" w:hAnsiTheme="majorBidi" w:cstheme="majorBidi"/>
          <w:sz w:val="30"/>
          <w:szCs w:val="30"/>
        </w:rPr>
        <w:t xml:space="preserve">TFRS </w:t>
      </w:r>
      <w:r w:rsidR="002606E5" w:rsidRPr="00934DBD">
        <w:rPr>
          <w:rFonts w:asciiTheme="majorBidi" w:hAnsiTheme="majorBidi" w:cstheme="majorBidi"/>
          <w:sz w:val="30"/>
          <w:szCs w:val="30"/>
        </w:rPr>
        <w:t>9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934DBD">
        <w:rPr>
          <w:rFonts w:asciiTheme="majorBidi" w:hAnsiTheme="majorBidi" w:cstheme="majorBidi"/>
          <w:sz w:val="30"/>
          <w:szCs w:val="30"/>
        </w:rPr>
        <w:t xml:space="preserve">TFRS </w:t>
      </w:r>
      <w:r w:rsidR="002606E5" w:rsidRPr="00934DBD">
        <w:rPr>
          <w:rFonts w:asciiTheme="majorBidi" w:hAnsiTheme="majorBidi" w:cstheme="majorBidi"/>
          <w:sz w:val="30"/>
          <w:szCs w:val="30"/>
        </w:rPr>
        <w:t>9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</w:t>
      </w:r>
      <w:r w:rsidR="00C70DBA"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70DBA" w:rsidRPr="00934DBD">
        <w:rPr>
          <w:rFonts w:asciiTheme="majorBidi" w:hAnsiTheme="majorBidi" w:cstheme="majorBidi"/>
          <w:sz w:val="30"/>
          <w:szCs w:val="30"/>
        </w:rPr>
        <w:t xml:space="preserve">TAS </w:t>
      </w:r>
      <w:r w:rsidR="002606E5" w:rsidRPr="00934DBD">
        <w:rPr>
          <w:rFonts w:asciiTheme="majorBidi" w:hAnsiTheme="majorBidi" w:cstheme="majorBidi"/>
          <w:sz w:val="30"/>
          <w:szCs w:val="30"/>
        </w:rPr>
        <w:t>105</w:t>
      </w:r>
    </w:p>
    <w:p w14:paraId="25EE7115" w14:textId="77777777" w:rsidR="00CE1B67" w:rsidRPr="00934DBD" w:rsidRDefault="00CE1B67" w:rsidP="00CE1B67">
      <w:pPr>
        <w:ind w:left="16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775002E" w14:textId="7C6611CF" w:rsidR="00C8511E" w:rsidRPr="00934DBD" w:rsidRDefault="00C8511E" w:rsidP="00CE1B67">
      <w:pPr>
        <w:ind w:left="164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 xml:space="preserve">ตาม </w:t>
      </w:r>
      <w:r w:rsidRPr="00934DBD">
        <w:rPr>
          <w:rFonts w:asciiTheme="majorBidi" w:hAnsiTheme="majorBidi" w:cstheme="majorBidi"/>
          <w:sz w:val="30"/>
          <w:szCs w:val="30"/>
        </w:rPr>
        <w:t xml:space="preserve">TFRS </w:t>
      </w:r>
      <w:r w:rsidR="002606E5" w:rsidRPr="00934DBD">
        <w:rPr>
          <w:rFonts w:asciiTheme="majorBidi" w:hAnsiTheme="majorBidi" w:cstheme="majorBidi"/>
          <w:sz w:val="30"/>
          <w:szCs w:val="30"/>
        </w:rPr>
        <w:t>9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</w:t>
      </w:r>
    </w:p>
    <w:p w14:paraId="6E94BE79" w14:textId="77777777" w:rsidR="00C8511E" w:rsidRPr="00934DBD" w:rsidRDefault="00C8511E" w:rsidP="00CE1B67">
      <w:pPr>
        <w:ind w:left="16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B5C1906" w14:textId="4D3629C3" w:rsidR="00C8511E" w:rsidRPr="00934DBD" w:rsidRDefault="00C8511E" w:rsidP="0099605C">
      <w:pPr>
        <w:ind w:left="164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 xml:space="preserve">ตาม </w:t>
      </w:r>
      <w:r w:rsidRPr="00934DBD">
        <w:rPr>
          <w:rFonts w:asciiTheme="majorBidi" w:hAnsiTheme="majorBidi" w:cstheme="majorBidi"/>
          <w:sz w:val="30"/>
          <w:szCs w:val="30"/>
        </w:rPr>
        <w:t xml:space="preserve">TFRS </w:t>
      </w:r>
      <w:r w:rsidR="002606E5" w:rsidRPr="00934DBD">
        <w:rPr>
          <w:rFonts w:asciiTheme="majorBidi" w:hAnsiTheme="majorBidi" w:cstheme="majorBidi"/>
          <w:sz w:val="30"/>
          <w:szCs w:val="30"/>
        </w:rPr>
        <w:t>9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อนุพันธ์จะวัดมูลค่าด้วยมูลค่ายุติธรรมผ่านกำไร</w:t>
      </w:r>
      <w:r w:rsidR="000B1881" w:rsidRPr="00934DBD">
        <w:rPr>
          <w:rFonts w:asciiTheme="majorBidi" w:hAnsiTheme="majorBidi" w:cstheme="majorBidi"/>
          <w:sz w:val="30"/>
          <w:szCs w:val="30"/>
          <w:cs/>
        </w:rPr>
        <w:t>หรือ</w:t>
      </w:r>
      <w:r w:rsidR="009750A5" w:rsidRPr="00934DBD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2965" w:rsidRPr="00934DBD">
        <w:rPr>
          <w:rFonts w:asciiTheme="majorBidi" w:hAnsiTheme="majorBidi" w:cstheme="majorBidi"/>
          <w:sz w:val="30"/>
          <w:szCs w:val="30"/>
          <w:cs/>
        </w:rPr>
        <w:t>ในกรณีที่กลุ่มกิจการเลือกปฏิบัติตามการบัญชีป้องกันความเสี่ยงโดยเป็นไปตามเงื่อนไขที่ระบุในมาตรฐานการรายงานทางการเงิน ผลของการบันทึกรายการป้องกันความเสี่ยงจะถูกหักกลบกันสำหรับการป้องกันความเสี่ยงที่มีประสิทธิผล  ผลกำไรหรือขาดทุนส่วนที่มีประสิทธิผลของอนุพันธ์ทางการเงิน</w:t>
      </w:r>
      <w:r w:rsidR="0053432B" w:rsidRPr="00934DBD">
        <w:rPr>
          <w:rFonts w:asciiTheme="majorBidi" w:hAnsiTheme="majorBidi" w:cstheme="majorBidi"/>
          <w:sz w:val="30"/>
          <w:szCs w:val="30"/>
          <w:cs/>
        </w:rPr>
        <w:t>เพื่อป้องกันความเสี่ยงในกระแสเงินสด</w:t>
      </w:r>
      <w:r w:rsidR="00F52965" w:rsidRPr="00934DBD">
        <w:rPr>
          <w:rFonts w:asciiTheme="majorBidi" w:hAnsiTheme="majorBidi" w:cstheme="majorBidi"/>
          <w:sz w:val="30"/>
          <w:szCs w:val="30"/>
          <w:cs/>
        </w:rPr>
        <w:t>จะรับรู้ในกำไรขาดทุนเบ็ดเสร็จอื่นโดยแสดงเป็นรายการแยกต่างหาก และจะทยอยรับรู้เป็นกำไรหรือขาดทุนเมื่อรายการที่ถูกป้องกันความเสี่ยงมีผลกระทบต่อกำไรขาดทุน ผลกำไรหรือขาดทุนส่วนที่ไม่มีประสิทธิผลของอนุพันธ์ทางการเงินจะรับรู้เป็นกำไรหรือขาดทุนทันทีที่เกิดรายการ</w:t>
      </w:r>
      <w:r w:rsidR="0099605C"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เดิมกลุ่มบริษัท</w:t>
      </w:r>
      <w:r w:rsidR="009750A5" w:rsidRPr="00934DBD">
        <w:rPr>
          <w:rFonts w:asciiTheme="majorBidi" w:hAnsiTheme="majorBidi" w:cstheme="majorBidi"/>
          <w:sz w:val="30"/>
          <w:szCs w:val="30"/>
          <w:cs/>
        </w:rPr>
        <w:t>บันทึก</w:t>
      </w:r>
      <w:r w:rsidRPr="00934DBD">
        <w:rPr>
          <w:rFonts w:asciiTheme="majorBidi" w:hAnsiTheme="majorBidi" w:cstheme="majorBidi"/>
          <w:sz w:val="30"/>
          <w:szCs w:val="30"/>
          <w:cs/>
        </w:rPr>
        <w:t>รับรู้รายการ</w:t>
      </w:r>
      <w:r w:rsidR="009750A5" w:rsidRPr="00934DBD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กำไรหรือขาดทุนจากการวัดมูลค่าใหม่ของอนุพันธ์ โดยขึ้นอยู่กับประเภทรายการที่ได้ใช้อนุพันธ์ป้องกันความเสี่ยงไว้</w:t>
      </w:r>
    </w:p>
    <w:p w14:paraId="668D989F" w14:textId="77777777" w:rsidR="00920277" w:rsidRPr="00934DBD" w:rsidRDefault="00920277" w:rsidP="00920277">
      <w:pPr>
        <w:ind w:left="16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85B89E5" w14:textId="048920FF" w:rsidR="00A23A7D" w:rsidRPr="00934DBD" w:rsidRDefault="005156D8" w:rsidP="00CA257F">
      <w:pPr>
        <w:ind w:left="164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ตารางดังต่อไปนี้แสดงการจัดประเภท</w:t>
      </w:r>
      <w:r w:rsidR="00EA63DE" w:rsidRPr="00934DBD">
        <w:rPr>
          <w:rFonts w:asciiTheme="majorBidi" w:hAnsiTheme="majorBidi" w:cstheme="majorBidi"/>
          <w:sz w:val="30"/>
          <w:szCs w:val="30"/>
          <w:cs/>
        </w:rPr>
        <w:t>และ</w:t>
      </w:r>
      <w:r w:rsidRPr="00934DBD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="009750A5" w:rsidRPr="00934DBD">
        <w:rPr>
          <w:rFonts w:asciiTheme="majorBidi" w:hAnsiTheme="majorBidi" w:cstheme="majorBidi"/>
          <w:sz w:val="30"/>
          <w:szCs w:val="30"/>
          <w:cs/>
        </w:rPr>
        <w:t>ตาม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</w:rPr>
        <w:t xml:space="preserve">TFRS </w:t>
      </w:r>
      <w:r w:rsidR="002606E5" w:rsidRPr="00934DBD">
        <w:rPr>
          <w:rFonts w:asciiTheme="majorBidi" w:hAnsiTheme="majorBidi" w:cstheme="majorBidi"/>
          <w:sz w:val="30"/>
          <w:szCs w:val="30"/>
        </w:rPr>
        <w:t>9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ของสินทรัพย์ทางการเงินและหนี้สินทางการเงินแต่ละประเภทของกลุ่มบริษัท ณ วันที่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1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2606E5" w:rsidRPr="00934DBD">
        <w:rPr>
          <w:rFonts w:asciiTheme="majorBidi" w:hAnsiTheme="majorBidi" w:cstheme="majorBidi"/>
          <w:sz w:val="30"/>
          <w:szCs w:val="30"/>
        </w:rPr>
        <w:t>2563</w:t>
      </w:r>
    </w:p>
    <w:tbl>
      <w:tblPr>
        <w:tblW w:w="9498" w:type="dxa"/>
        <w:tblInd w:w="355" w:type="dxa"/>
        <w:tblLook w:val="04A0" w:firstRow="1" w:lastRow="0" w:firstColumn="1" w:lastColumn="0" w:noHBand="0" w:noVBand="1"/>
      </w:tblPr>
      <w:tblGrid>
        <w:gridCol w:w="3515"/>
        <w:gridCol w:w="270"/>
        <w:gridCol w:w="1800"/>
        <w:gridCol w:w="270"/>
        <w:gridCol w:w="1744"/>
        <w:gridCol w:w="270"/>
        <w:gridCol w:w="1629"/>
      </w:tblGrid>
      <w:tr w:rsidR="00A23A7D" w:rsidRPr="00934DBD" w14:paraId="13396067" w14:textId="77777777" w:rsidTr="00A23A7D">
        <w:trPr>
          <w:trHeight w:val="397"/>
          <w:tblHeader/>
        </w:trPr>
        <w:tc>
          <w:tcPr>
            <w:tcW w:w="3785" w:type="dxa"/>
            <w:gridSpan w:val="2"/>
          </w:tcPr>
          <w:p w14:paraId="74442B11" w14:textId="500DB167" w:rsidR="00A23A7D" w:rsidRPr="00934DBD" w:rsidRDefault="00A23A7D" w:rsidP="005C1E27">
            <w:pPr>
              <w:pStyle w:val="NoSpacing"/>
              <w:tabs>
                <w:tab w:val="left" w:pos="720"/>
              </w:tabs>
              <w:ind w:right="-1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13" w:type="dxa"/>
            <w:gridSpan w:val="5"/>
            <w:vAlign w:val="bottom"/>
          </w:tcPr>
          <w:p w14:paraId="7177926D" w14:textId="77777777" w:rsidR="00A23A7D" w:rsidRPr="00934DBD" w:rsidRDefault="00A23A7D" w:rsidP="005C1E27">
            <w:pPr>
              <w:pStyle w:val="NoSpacing"/>
              <w:tabs>
                <w:tab w:val="left" w:pos="720"/>
              </w:tabs>
              <w:ind w:right="1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A23A7D" w:rsidRPr="00934DBD" w14:paraId="49AFCA08" w14:textId="77777777" w:rsidTr="00A23A7D">
        <w:trPr>
          <w:trHeight w:val="411"/>
          <w:tblHeader/>
        </w:trPr>
        <w:tc>
          <w:tcPr>
            <w:tcW w:w="37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FAB0A5" w14:textId="77777777" w:rsidR="00A23A7D" w:rsidRPr="00934DBD" w:rsidRDefault="00A23A7D" w:rsidP="005C1E27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13" w:type="dxa"/>
            <w:gridSpan w:val="5"/>
            <w:shd w:val="clear" w:color="auto" w:fill="auto"/>
          </w:tcPr>
          <w:p w14:paraId="5E24ED48" w14:textId="505C159D" w:rsidR="00A23A7D" w:rsidRPr="00934DBD" w:rsidRDefault="00A23A7D" w:rsidP="00A23A7D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23A7D" w:rsidRPr="00934DBD" w14:paraId="314773C3" w14:textId="77777777" w:rsidTr="00A23A7D">
        <w:trPr>
          <w:trHeight w:val="411"/>
          <w:tblHeader/>
        </w:trPr>
        <w:tc>
          <w:tcPr>
            <w:tcW w:w="37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82A0B37" w14:textId="77777777" w:rsidR="00A23A7D" w:rsidRPr="00934DBD" w:rsidRDefault="00A23A7D" w:rsidP="005C1E27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1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CD13768" w14:textId="37F67C4E" w:rsidR="00A23A7D" w:rsidRPr="00934DBD" w:rsidRDefault="00A23A7D" w:rsidP="002D772D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การจัดประเภท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และการวัดมูลค่า</w:t>
            </w: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ตาม </w:t>
            </w: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9 </w:t>
            </w: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A23A7D" w:rsidRPr="00934DBD" w14:paraId="387A149E" w14:textId="77777777" w:rsidTr="00A23A7D">
        <w:trPr>
          <w:trHeight w:val="1252"/>
          <w:tblHeader/>
        </w:trPr>
        <w:tc>
          <w:tcPr>
            <w:tcW w:w="35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0D7BC" w14:textId="77777777" w:rsidR="00A23A7D" w:rsidRPr="00934DBD" w:rsidRDefault="00A23A7D" w:rsidP="005C1E27">
            <w:pPr>
              <w:pStyle w:val="NoSpacing"/>
              <w:tabs>
                <w:tab w:val="left" w:pos="720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0FD3E" w14:textId="77777777" w:rsidR="00A23A7D" w:rsidRPr="00934DBD" w:rsidRDefault="00A23A7D" w:rsidP="005C1E27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DB46CD" w14:textId="77777777" w:rsidR="00A23A7D" w:rsidRPr="00934DBD" w:rsidRDefault="00A23A7D" w:rsidP="005C1E27">
            <w:pPr>
              <w:pStyle w:val="NoSpacing"/>
              <w:tabs>
                <w:tab w:val="left" w:pos="720"/>
              </w:tabs>
              <w:ind w:left="-9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มูลค่ายุติธรรมใช้การบัญชีป้องกัน</w:t>
            </w:r>
          </w:p>
          <w:p w14:paraId="4D38081B" w14:textId="77777777" w:rsidR="00A23A7D" w:rsidRPr="00934DBD" w:rsidRDefault="00A23A7D" w:rsidP="005C1E27">
            <w:pPr>
              <w:pStyle w:val="NoSpacing"/>
              <w:tabs>
                <w:tab w:val="left" w:pos="720"/>
              </w:tabs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270" w:type="dxa"/>
          </w:tcPr>
          <w:p w14:paraId="799BC148" w14:textId="77777777" w:rsidR="00A23A7D" w:rsidRPr="00934DBD" w:rsidRDefault="00A23A7D" w:rsidP="005C1E2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  <w:vAlign w:val="bottom"/>
          </w:tcPr>
          <w:p w14:paraId="6752E050" w14:textId="77777777" w:rsidR="00A23A7D" w:rsidRPr="00934DBD" w:rsidRDefault="00A23A7D" w:rsidP="005C1E27">
            <w:pPr>
              <w:pStyle w:val="NoSpacing"/>
              <w:tabs>
                <w:tab w:val="left" w:pos="720"/>
              </w:tabs>
              <w:spacing w:line="240" w:lineRule="atLeast"/>
              <w:ind w:left="-9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71745253" w14:textId="77777777" w:rsidR="00A23A7D" w:rsidRPr="00934DBD" w:rsidRDefault="00A23A7D" w:rsidP="005C1E27">
            <w:pPr>
              <w:pStyle w:val="NoSpacing"/>
              <w:tabs>
                <w:tab w:val="left" w:pos="720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16871E42" w14:textId="77777777" w:rsidR="00A23A7D" w:rsidRPr="00934DBD" w:rsidRDefault="00A23A7D" w:rsidP="005C1E27">
            <w:pPr>
              <w:pStyle w:val="NoSpacing"/>
              <w:tabs>
                <w:tab w:val="left" w:pos="720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0973A" w14:textId="77777777" w:rsidR="00A23A7D" w:rsidRPr="00934DBD" w:rsidRDefault="00A23A7D" w:rsidP="005C1E27">
            <w:pPr>
              <w:pStyle w:val="NoSpacing"/>
              <w:tabs>
                <w:tab w:val="left" w:pos="720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23D67054" w14:textId="77777777" w:rsidR="00A23A7D" w:rsidRPr="00934DBD" w:rsidRDefault="00A23A7D" w:rsidP="005C1E27">
            <w:pPr>
              <w:pStyle w:val="NoSpacing"/>
              <w:tabs>
                <w:tab w:val="left" w:pos="720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  <w:p w14:paraId="749FFB56" w14:textId="77777777" w:rsidR="00A23A7D" w:rsidRPr="00934DBD" w:rsidRDefault="00A23A7D" w:rsidP="005C1E27">
            <w:pPr>
              <w:pStyle w:val="NoSpacing"/>
              <w:tabs>
                <w:tab w:val="left" w:pos="720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A23A7D" w:rsidRPr="00934DBD" w14:paraId="2B8603E9" w14:textId="77777777" w:rsidTr="00A23A7D">
        <w:trPr>
          <w:trHeight w:val="288"/>
        </w:trPr>
        <w:tc>
          <w:tcPr>
            <w:tcW w:w="3515" w:type="dxa"/>
            <w:shd w:val="clear" w:color="auto" w:fill="auto"/>
          </w:tcPr>
          <w:p w14:paraId="3E75CD56" w14:textId="77777777" w:rsidR="00A23A7D" w:rsidRPr="00934DBD" w:rsidRDefault="00A23A7D" w:rsidP="005C1E27">
            <w:pPr>
              <w:pStyle w:val="NoSpacing"/>
              <w:tabs>
                <w:tab w:val="left" w:pos="720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533136" w14:textId="77777777" w:rsidR="00A23A7D" w:rsidRPr="00934DBD" w:rsidRDefault="00A23A7D" w:rsidP="005C1E27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0E1A178" w14:textId="77777777" w:rsidR="00A23A7D" w:rsidRPr="00934DBD" w:rsidRDefault="00A23A7D" w:rsidP="005C1E27">
            <w:pPr>
              <w:pStyle w:val="NoSpacing"/>
              <w:tabs>
                <w:tab w:val="decimal" w:pos="810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FC54D4" w14:textId="77777777" w:rsidR="00A23A7D" w:rsidRPr="00934DBD" w:rsidRDefault="00A23A7D" w:rsidP="005C1E2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3D4F39DC" w14:textId="77777777" w:rsidR="00A23A7D" w:rsidRPr="00934DBD" w:rsidRDefault="00A23A7D" w:rsidP="005C1E27">
            <w:pPr>
              <w:pStyle w:val="NoSpacing"/>
              <w:tabs>
                <w:tab w:val="decimal" w:pos="864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B75AE" w14:textId="77777777" w:rsidR="00A23A7D" w:rsidRPr="00934DBD" w:rsidRDefault="00A23A7D" w:rsidP="005C1E27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6C8E55FF" w14:textId="77777777" w:rsidR="00A23A7D" w:rsidRPr="00934DBD" w:rsidRDefault="00A23A7D" w:rsidP="005C1E27">
            <w:pPr>
              <w:pStyle w:val="NoSpacing"/>
              <w:tabs>
                <w:tab w:val="decimal" w:pos="864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23A7D" w:rsidRPr="00934DBD" w14:paraId="2939EFDE" w14:textId="77777777" w:rsidTr="00A23A7D">
        <w:trPr>
          <w:trHeight w:val="288"/>
        </w:trPr>
        <w:tc>
          <w:tcPr>
            <w:tcW w:w="3515" w:type="dxa"/>
            <w:shd w:val="clear" w:color="auto" w:fill="auto"/>
          </w:tcPr>
          <w:p w14:paraId="4F50C741" w14:textId="3C5D6BBF" w:rsidR="00A23A7D" w:rsidRPr="00934DBD" w:rsidRDefault="00A23A7D" w:rsidP="005C1E27">
            <w:pPr>
              <w:pStyle w:val="NoSpacing"/>
              <w:tabs>
                <w:tab w:val="left" w:pos="720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F8D8A2" w14:textId="77777777" w:rsidR="00A23A7D" w:rsidRPr="00934DBD" w:rsidRDefault="00A23A7D" w:rsidP="005C1E27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AF1CE46" w14:textId="7200CAC3" w:rsidR="00A23A7D" w:rsidRPr="00934DBD" w:rsidRDefault="00A23A7D" w:rsidP="005C1E2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833D4E" w14:textId="77777777" w:rsidR="00A23A7D" w:rsidRPr="00934DBD" w:rsidRDefault="00A23A7D" w:rsidP="005C1E2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7AD3A60F" w14:textId="31BC6ECA" w:rsidR="00A23A7D" w:rsidRPr="00934DBD" w:rsidRDefault="00A23A7D" w:rsidP="005C1E27">
            <w:pPr>
              <w:pStyle w:val="NoSpacing"/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968DA7" w14:textId="77777777" w:rsidR="00A23A7D" w:rsidRPr="00934DBD" w:rsidRDefault="00A23A7D" w:rsidP="005C1E27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3EC5116A" w14:textId="7A35DE79" w:rsidR="00A23A7D" w:rsidRPr="00934DBD" w:rsidRDefault="00A23A7D" w:rsidP="005C1E27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32,094</w:t>
            </w:r>
          </w:p>
        </w:tc>
      </w:tr>
      <w:tr w:rsidR="00A23A7D" w:rsidRPr="00934DBD" w14:paraId="5C1EE86E" w14:textId="77777777" w:rsidTr="00A23A7D">
        <w:trPr>
          <w:trHeight w:val="288"/>
        </w:trPr>
        <w:tc>
          <w:tcPr>
            <w:tcW w:w="3515" w:type="dxa"/>
            <w:shd w:val="clear" w:color="auto" w:fill="auto"/>
          </w:tcPr>
          <w:p w14:paraId="17AA4D68" w14:textId="5554669D" w:rsidR="00A23A7D" w:rsidRPr="00934DBD" w:rsidRDefault="00A23A7D" w:rsidP="00A31F2B">
            <w:pPr>
              <w:pStyle w:val="NoSpacing"/>
              <w:tabs>
                <w:tab w:val="left" w:pos="720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683ECF" w14:textId="77777777" w:rsidR="00A23A7D" w:rsidRPr="00934DBD" w:rsidRDefault="00A23A7D" w:rsidP="00A31F2B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C3245BA" w14:textId="03AB9E0A" w:rsidR="00A23A7D" w:rsidRPr="00934DBD" w:rsidRDefault="00A23A7D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A9AD90" w14:textId="77777777" w:rsidR="00A23A7D" w:rsidRPr="00934DBD" w:rsidRDefault="00A23A7D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3B74419C" w14:textId="69DAA385" w:rsidR="00A23A7D" w:rsidRPr="00934DBD" w:rsidRDefault="00A23A7D" w:rsidP="00A31F2B">
            <w:pPr>
              <w:pStyle w:val="NoSpacing"/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05BE68" w14:textId="77777777" w:rsidR="00A23A7D" w:rsidRPr="00934DBD" w:rsidRDefault="00A23A7D" w:rsidP="00A31F2B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55669996" w14:textId="6DB414AE" w:rsidR="00A23A7D" w:rsidRPr="00934DBD" w:rsidRDefault="00A23A7D" w:rsidP="00A31F2B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1,402</w:t>
            </w:r>
          </w:p>
        </w:tc>
      </w:tr>
      <w:tr w:rsidR="00A23A7D" w:rsidRPr="00934DBD" w14:paraId="36F7D702" w14:textId="77777777" w:rsidTr="00A23A7D">
        <w:trPr>
          <w:trHeight w:val="439"/>
        </w:trPr>
        <w:tc>
          <w:tcPr>
            <w:tcW w:w="3515" w:type="dxa"/>
            <w:shd w:val="clear" w:color="auto" w:fill="auto"/>
          </w:tcPr>
          <w:p w14:paraId="2EB3E1C1" w14:textId="52DF0177" w:rsidR="00A23A7D" w:rsidRPr="00934DBD" w:rsidRDefault="00A23A7D" w:rsidP="00A31F2B">
            <w:pPr>
              <w:pStyle w:val="NoSpacing"/>
              <w:tabs>
                <w:tab w:val="left" w:pos="720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E8753E" w14:textId="77777777" w:rsidR="00A23A7D" w:rsidRPr="00934DBD" w:rsidRDefault="00A23A7D" w:rsidP="00A31F2B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5C7D077" w14:textId="07269A2A" w:rsidR="00A23A7D" w:rsidRPr="00934DBD" w:rsidRDefault="00A23A7D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951543" w14:textId="77777777" w:rsidR="00A23A7D" w:rsidRPr="00934DBD" w:rsidRDefault="00A23A7D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3B5D865E" w14:textId="1CAA3B92" w:rsidR="00A23A7D" w:rsidRPr="00934DBD" w:rsidRDefault="00A23A7D" w:rsidP="00A31F2B">
            <w:pPr>
              <w:pStyle w:val="NoSpacing"/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F8A94E" w14:textId="77777777" w:rsidR="00A23A7D" w:rsidRPr="00934DBD" w:rsidRDefault="00A23A7D" w:rsidP="00A31F2B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1783D10E" w14:textId="30BEC89C" w:rsidR="00A23A7D" w:rsidRPr="00934DBD" w:rsidRDefault="00A23A7D" w:rsidP="00A31F2B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32,996</w:t>
            </w:r>
          </w:p>
        </w:tc>
      </w:tr>
      <w:tr w:rsidR="00A23A7D" w:rsidRPr="00934DBD" w14:paraId="28B71208" w14:textId="77777777" w:rsidTr="00A23A7D">
        <w:trPr>
          <w:trHeight w:val="411"/>
        </w:trPr>
        <w:tc>
          <w:tcPr>
            <w:tcW w:w="3515" w:type="dxa"/>
            <w:shd w:val="clear" w:color="auto" w:fill="auto"/>
          </w:tcPr>
          <w:p w14:paraId="5D004828" w14:textId="7A50FA30" w:rsidR="00A23A7D" w:rsidRPr="00934DBD" w:rsidRDefault="00A23A7D" w:rsidP="00A31F2B">
            <w:pPr>
              <w:pStyle w:val="NoSpacing"/>
              <w:tabs>
                <w:tab w:val="left" w:pos="720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DD1DF7" w14:textId="77777777" w:rsidR="00A23A7D" w:rsidRPr="00934DBD" w:rsidRDefault="00A23A7D" w:rsidP="00A31F2B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3265D5A" w14:textId="45C14E19" w:rsidR="00A23A7D" w:rsidRPr="00934DBD" w:rsidRDefault="00A23A7D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D8156C" w14:textId="77777777" w:rsidR="00A23A7D" w:rsidRPr="00934DBD" w:rsidRDefault="00A23A7D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59BA8DE6" w14:textId="4FA8908D" w:rsidR="00A23A7D" w:rsidRPr="00934DBD" w:rsidRDefault="00A23A7D" w:rsidP="00A31F2B">
            <w:pPr>
              <w:pStyle w:val="NoSpacing"/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E29D33" w14:textId="77777777" w:rsidR="00A23A7D" w:rsidRPr="00934DBD" w:rsidRDefault="00A23A7D" w:rsidP="00A31F2B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64B5ACE7" w14:textId="417393D8" w:rsidR="00A23A7D" w:rsidRPr="00934DBD" w:rsidRDefault="00A23A7D" w:rsidP="00C70DBA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188</w:t>
            </w:r>
          </w:p>
        </w:tc>
      </w:tr>
      <w:tr w:rsidR="00A23A7D" w:rsidRPr="00934DBD" w14:paraId="4A7BDAE0" w14:textId="77777777" w:rsidTr="00A23A7D">
        <w:trPr>
          <w:trHeight w:val="411"/>
        </w:trPr>
        <w:tc>
          <w:tcPr>
            <w:tcW w:w="3515" w:type="dxa"/>
            <w:shd w:val="clear" w:color="auto" w:fill="auto"/>
          </w:tcPr>
          <w:p w14:paraId="123B76E7" w14:textId="457DA3A4" w:rsidR="00A23A7D" w:rsidRPr="00934DBD" w:rsidRDefault="00A23A7D" w:rsidP="00A31F2B">
            <w:pPr>
              <w:pStyle w:val="NoSpacing"/>
              <w:tabs>
                <w:tab w:val="left" w:pos="720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4D4607" w14:textId="77777777" w:rsidR="00A23A7D" w:rsidRPr="00934DBD" w:rsidRDefault="00A23A7D" w:rsidP="00A31F2B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8D83F27" w14:textId="14B35EF1" w:rsidR="00A23A7D" w:rsidRPr="00934DBD" w:rsidRDefault="00A23A7D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FBADD0" w14:textId="77777777" w:rsidR="00A23A7D" w:rsidRPr="00934DBD" w:rsidRDefault="00A23A7D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4447B4BE" w14:textId="71521F76" w:rsidR="00A23A7D" w:rsidRPr="00934DBD" w:rsidRDefault="00A23A7D" w:rsidP="00A31F2B">
            <w:pPr>
              <w:pStyle w:val="NoSpacing"/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EDAF00" w14:textId="77777777" w:rsidR="00A23A7D" w:rsidRPr="00934DBD" w:rsidRDefault="00A23A7D" w:rsidP="00A31F2B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725F3B89" w14:textId="4D6627D5" w:rsidR="00A23A7D" w:rsidRPr="00934DBD" w:rsidRDefault="00A23A7D" w:rsidP="00A31F2B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165</w:t>
            </w:r>
          </w:p>
        </w:tc>
      </w:tr>
      <w:tr w:rsidR="00A23A7D" w:rsidRPr="00934DBD" w14:paraId="312A80E3" w14:textId="77777777" w:rsidTr="00A23A7D">
        <w:trPr>
          <w:trHeight w:val="411"/>
        </w:trPr>
        <w:tc>
          <w:tcPr>
            <w:tcW w:w="3515" w:type="dxa"/>
            <w:shd w:val="clear" w:color="auto" w:fill="auto"/>
          </w:tcPr>
          <w:p w14:paraId="0C8890A1" w14:textId="72DF9A0D" w:rsidR="00A23A7D" w:rsidRPr="00934DBD" w:rsidRDefault="00A23A7D" w:rsidP="00A31F2B">
            <w:pPr>
              <w:pStyle w:val="NoSpacing"/>
              <w:tabs>
                <w:tab w:val="left" w:pos="720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212E60" w14:textId="77777777" w:rsidR="00A23A7D" w:rsidRPr="00934DBD" w:rsidRDefault="00A23A7D" w:rsidP="00A31F2B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DEBA3AF" w14:textId="0D96F05A" w:rsidR="00A23A7D" w:rsidRPr="00934DBD" w:rsidRDefault="00A23A7D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F3537A" w14:textId="77777777" w:rsidR="00A23A7D" w:rsidRPr="00934DBD" w:rsidRDefault="00A23A7D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08D66689" w14:textId="3DC8F715" w:rsidR="00A23A7D" w:rsidRPr="00934DBD" w:rsidRDefault="00A23A7D" w:rsidP="00A31F2B">
            <w:pPr>
              <w:pStyle w:val="NoSpacing"/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2848DF" w14:textId="77777777" w:rsidR="00A23A7D" w:rsidRPr="00934DBD" w:rsidRDefault="00A23A7D" w:rsidP="00A31F2B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38806835" w14:textId="2B143E68" w:rsidR="00A23A7D" w:rsidRPr="00934DBD" w:rsidRDefault="00A23A7D" w:rsidP="00A31F2B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4,796</w:t>
            </w:r>
          </w:p>
        </w:tc>
      </w:tr>
      <w:tr w:rsidR="00A23A7D" w:rsidRPr="00934DBD" w14:paraId="2BD1B9E1" w14:textId="77777777" w:rsidTr="00A23A7D">
        <w:trPr>
          <w:trHeight w:val="411"/>
        </w:trPr>
        <w:tc>
          <w:tcPr>
            <w:tcW w:w="3515" w:type="dxa"/>
            <w:shd w:val="clear" w:color="auto" w:fill="auto"/>
          </w:tcPr>
          <w:p w14:paraId="0453BB29" w14:textId="19926018" w:rsidR="00A23A7D" w:rsidRPr="00934DBD" w:rsidRDefault="00A23A7D" w:rsidP="00D47E47">
            <w:pPr>
              <w:pStyle w:val="NoSpacing"/>
              <w:tabs>
                <w:tab w:val="left" w:pos="720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3FD5D6" w14:textId="77777777" w:rsidR="00A23A7D" w:rsidRPr="00934DBD" w:rsidRDefault="00A23A7D" w:rsidP="00D47E47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F100E5D" w14:textId="7F959A2A" w:rsidR="00A23A7D" w:rsidRPr="00934DBD" w:rsidRDefault="00A23A7D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03CFBD" w14:textId="77777777" w:rsidR="00A23A7D" w:rsidRPr="00934DBD" w:rsidRDefault="00A23A7D" w:rsidP="00D47E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0B456A38" w14:textId="29483346" w:rsidR="00A23A7D" w:rsidRPr="00934DBD" w:rsidRDefault="00A23A7D" w:rsidP="00D47E47">
            <w:pPr>
              <w:pStyle w:val="NoSpacing"/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12,685</w:t>
            </w:r>
          </w:p>
        </w:tc>
        <w:tc>
          <w:tcPr>
            <w:tcW w:w="270" w:type="dxa"/>
          </w:tcPr>
          <w:p w14:paraId="010890D5" w14:textId="77777777" w:rsidR="00A23A7D" w:rsidRPr="00934DBD" w:rsidRDefault="00A23A7D" w:rsidP="00D47E47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40A8EE7B" w14:textId="51E3BB34" w:rsidR="00A23A7D" w:rsidRPr="00934DBD" w:rsidRDefault="00A23A7D" w:rsidP="00D47E47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23A7D" w:rsidRPr="00934DBD" w14:paraId="68D82BEF" w14:textId="77777777" w:rsidTr="00A23A7D">
        <w:trPr>
          <w:trHeight w:val="411"/>
        </w:trPr>
        <w:tc>
          <w:tcPr>
            <w:tcW w:w="3515" w:type="dxa"/>
            <w:shd w:val="clear" w:color="auto" w:fill="auto"/>
          </w:tcPr>
          <w:p w14:paraId="673CF58B" w14:textId="104A6086" w:rsidR="00A23A7D" w:rsidRPr="00934DBD" w:rsidRDefault="00A23A7D" w:rsidP="00D47E47">
            <w:pPr>
              <w:pStyle w:val="NoSpacing"/>
              <w:tabs>
                <w:tab w:val="left" w:pos="720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A4D1F4" w14:textId="77777777" w:rsidR="00A23A7D" w:rsidRPr="00934DBD" w:rsidRDefault="00A23A7D" w:rsidP="00D47E47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6D1CEE2" w14:textId="3948A504" w:rsidR="00A23A7D" w:rsidRPr="00934DBD" w:rsidRDefault="00A23A7D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FA95F5" w14:textId="77777777" w:rsidR="00A23A7D" w:rsidRPr="00934DBD" w:rsidRDefault="00A23A7D" w:rsidP="00D47E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2D57BA63" w14:textId="30B5B265" w:rsidR="00A23A7D" w:rsidRPr="00934DBD" w:rsidRDefault="00A23A7D" w:rsidP="00D47E47">
            <w:pPr>
              <w:pStyle w:val="NoSpacing"/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962E66" w14:textId="77777777" w:rsidR="00A23A7D" w:rsidRPr="00934DBD" w:rsidRDefault="00A23A7D" w:rsidP="00D47E47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</w:tcPr>
          <w:p w14:paraId="317ECF01" w14:textId="3283F31C" w:rsidR="00A23A7D" w:rsidRPr="00934DBD" w:rsidRDefault="00A23A7D" w:rsidP="00D47E47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</w:t>
            </w:r>
          </w:p>
        </w:tc>
      </w:tr>
      <w:tr w:rsidR="00A23A7D" w:rsidRPr="00934DBD" w14:paraId="7416741C" w14:textId="77777777" w:rsidTr="00A23A7D">
        <w:trPr>
          <w:trHeight w:val="411"/>
        </w:trPr>
        <w:tc>
          <w:tcPr>
            <w:tcW w:w="3515" w:type="dxa"/>
            <w:shd w:val="clear" w:color="auto" w:fill="auto"/>
          </w:tcPr>
          <w:p w14:paraId="11CA3294" w14:textId="1065AB4E" w:rsidR="00A23A7D" w:rsidRPr="00934DBD" w:rsidRDefault="00A23A7D" w:rsidP="00D47E47">
            <w:pPr>
              <w:pStyle w:val="NoSpacing"/>
              <w:tabs>
                <w:tab w:val="left" w:pos="720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เงินฝากสถาบันการเงินที่มีข้อจำกัด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031E20" w14:textId="77777777" w:rsidR="00A23A7D" w:rsidRPr="00934DBD" w:rsidRDefault="00A23A7D" w:rsidP="00D47E47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B176300" w14:textId="77777777" w:rsidR="00A23A7D" w:rsidRPr="00934DBD" w:rsidRDefault="00A23A7D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3DD6E9" w14:textId="77777777" w:rsidR="00A23A7D" w:rsidRPr="00934DBD" w:rsidRDefault="00A23A7D" w:rsidP="00D47E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5E6A6F4D" w14:textId="77777777" w:rsidR="00A23A7D" w:rsidRPr="00934DBD" w:rsidRDefault="00A23A7D" w:rsidP="00D47E47">
            <w:pPr>
              <w:pStyle w:val="NoSpacing"/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3CC1D4" w14:textId="77777777" w:rsidR="00A23A7D" w:rsidRPr="00934DBD" w:rsidRDefault="00A23A7D" w:rsidP="00D47E47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</w:tcPr>
          <w:p w14:paraId="19E4A83A" w14:textId="77777777" w:rsidR="00A23A7D" w:rsidRPr="00934DBD" w:rsidRDefault="00A23A7D" w:rsidP="00D47E47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23A7D" w:rsidRPr="00934DBD" w14:paraId="4CA64CEA" w14:textId="77777777" w:rsidTr="00A23A7D">
        <w:trPr>
          <w:trHeight w:val="411"/>
        </w:trPr>
        <w:tc>
          <w:tcPr>
            <w:tcW w:w="3515" w:type="dxa"/>
            <w:shd w:val="clear" w:color="auto" w:fill="auto"/>
          </w:tcPr>
          <w:p w14:paraId="2BDF8236" w14:textId="18307BB1" w:rsidR="00A23A7D" w:rsidRPr="00934DBD" w:rsidRDefault="00A23A7D" w:rsidP="007245D1">
            <w:pPr>
              <w:pStyle w:val="NoSpacing"/>
              <w:tabs>
                <w:tab w:val="left" w:pos="720"/>
              </w:tabs>
              <w:ind w:right="-115" w:firstLine="16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ในการเบิกใช้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93211E" w14:textId="77777777" w:rsidR="00A23A7D" w:rsidRPr="00934DBD" w:rsidRDefault="00A23A7D" w:rsidP="00D47E47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BCCF7D4" w14:textId="24661434" w:rsidR="00A23A7D" w:rsidRPr="00934DBD" w:rsidRDefault="00A23A7D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4C40FA" w14:textId="77777777" w:rsidR="00A23A7D" w:rsidRPr="00934DBD" w:rsidRDefault="00A23A7D" w:rsidP="00D47E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1565A32B" w14:textId="4D3F3BA5" w:rsidR="00A23A7D" w:rsidRPr="00934DBD" w:rsidRDefault="00A23A7D" w:rsidP="00D47E47">
            <w:pPr>
              <w:pStyle w:val="NoSpacing"/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317545" w14:textId="77777777" w:rsidR="00A23A7D" w:rsidRPr="00934DBD" w:rsidRDefault="00A23A7D" w:rsidP="00D47E47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</w:tcPr>
          <w:p w14:paraId="3F6CD14D" w14:textId="24A278A5" w:rsidR="00A23A7D" w:rsidRPr="00934DBD" w:rsidRDefault="00A23A7D" w:rsidP="00D47E47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865</w:t>
            </w:r>
          </w:p>
        </w:tc>
      </w:tr>
      <w:tr w:rsidR="00A23A7D" w:rsidRPr="00934DBD" w14:paraId="5AC76CAA" w14:textId="77777777" w:rsidTr="00A23A7D">
        <w:trPr>
          <w:trHeight w:val="411"/>
        </w:trPr>
        <w:tc>
          <w:tcPr>
            <w:tcW w:w="3515" w:type="dxa"/>
            <w:shd w:val="clear" w:color="auto" w:fill="auto"/>
            <w:hideMark/>
          </w:tcPr>
          <w:p w14:paraId="22E193F6" w14:textId="595E04DA" w:rsidR="00A23A7D" w:rsidRPr="00934DBD" w:rsidRDefault="00A23A7D" w:rsidP="00D47E47">
            <w:pPr>
              <w:pStyle w:val="NoSpacing"/>
              <w:tabs>
                <w:tab w:val="left" w:pos="72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F60DDF" w14:textId="77777777" w:rsidR="00A23A7D" w:rsidRPr="00934DBD" w:rsidRDefault="00A23A7D" w:rsidP="00D47E47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F43953" w14:textId="563E8BD5" w:rsidR="00A23A7D" w:rsidRPr="00934DBD" w:rsidRDefault="00A23A7D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7F47EE81" w14:textId="77777777" w:rsidR="00A23A7D" w:rsidRPr="00934DBD" w:rsidRDefault="00A23A7D" w:rsidP="00D47E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0595C467" w14:textId="6894E4C5" w:rsidR="00A23A7D" w:rsidRPr="00934DBD" w:rsidRDefault="00A23A7D" w:rsidP="00D47E47">
            <w:pPr>
              <w:pStyle w:val="NoSpacing"/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9C4882" w14:textId="77777777" w:rsidR="00A23A7D" w:rsidRPr="00934DBD" w:rsidRDefault="00A23A7D" w:rsidP="00D47E47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9679B1" w14:textId="74F9E093" w:rsidR="00A23A7D" w:rsidRPr="00934DBD" w:rsidRDefault="00A23A7D" w:rsidP="00D47E47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23A7D" w:rsidRPr="00934DBD" w14:paraId="5F251488" w14:textId="77777777" w:rsidTr="00A23A7D">
        <w:trPr>
          <w:trHeight w:val="439"/>
        </w:trPr>
        <w:tc>
          <w:tcPr>
            <w:tcW w:w="3515" w:type="dxa"/>
            <w:shd w:val="clear" w:color="auto" w:fill="auto"/>
            <w:hideMark/>
          </w:tcPr>
          <w:p w14:paraId="2FA0AF25" w14:textId="77777777" w:rsidR="00A23A7D" w:rsidRPr="00934DBD" w:rsidRDefault="00A23A7D" w:rsidP="00D47E47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6BDBCF" w14:textId="77777777" w:rsidR="00A23A7D" w:rsidRPr="00934DBD" w:rsidRDefault="00A23A7D" w:rsidP="00D47E47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1A76F4" w14:textId="3BEE8060" w:rsidR="00A23A7D" w:rsidRPr="00934DBD" w:rsidRDefault="00A23A7D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1A5247F5" w14:textId="77777777" w:rsidR="00A23A7D" w:rsidRPr="00934DBD" w:rsidRDefault="00A23A7D" w:rsidP="00D47E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619F4942" w14:textId="4436C99A" w:rsidR="00A23A7D" w:rsidRPr="00934DBD" w:rsidRDefault="00A23A7D" w:rsidP="00D47E47">
            <w:pPr>
              <w:pStyle w:val="NoSpacing"/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12,685</w:t>
            </w:r>
          </w:p>
        </w:tc>
        <w:tc>
          <w:tcPr>
            <w:tcW w:w="270" w:type="dxa"/>
          </w:tcPr>
          <w:p w14:paraId="36CA5F37" w14:textId="77777777" w:rsidR="00A23A7D" w:rsidRPr="00934DBD" w:rsidRDefault="00A23A7D" w:rsidP="00D47E47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B38C96" w14:textId="2BCBEBBF" w:rsidR="00A23A7D" w:rsidRPr="00934DBD" w:rsidRDefault="00A23A7D" w:rsidP="00D47E47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72,535</w:t>
            </w:r>
          </w:p>
        </w:tc>
      </w:tr>
      <w:tr w:rsidR="00A23A7D" w:rsidRPr="00934DBD" w14:paraId="00D711CE" w14:textId="77777777" w:rsidTr="00A23A7D">
        <w:trPr>
          <w:trHeight w:hRule="exact" w:val="320"/>
        </w:trPr>
        <w:tc>
          <w:tcPr>
            <w:tcW w:w="3515" w:type="dxa"/>
            <w:shd w:val="clear" w:color="auto" w:fill="auto"/>
          </w:tcPr>
          <w:p w14:paraId="2C918E88" w14:textId="77777777" w:rsidR="00A23A7D" w:rsidRPr="00934DBD" w:rsidRDefault="00A23A7D" w:rsidP="00D47E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15CB2D" w14:textId="77777777" w:rsidR="00A23A7D" w:rsidRPr="00934DBD" w:rsidRDefault="00A23A7D" w:rsidP="00D47E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2AD932" w14:textId="77777777" w:rsidR="00A23A7D" w:rsidRPr="00934DBD" w:rsidRDefault="00A23A7D" w:rsidP="00D47E47">
            <w:pPr>
              <w:pStyle w:val="NoSpacing"/>
              <w:tabs>
                <w:tab w:val="decimal" w:pos="81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DB2968" w14:textId="77777777" w:rsidR="00A23A7D" w:rsidRPr="00934DBD" w:rsidRDefault="00A23A7D" w:rsidP="00D47E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top w:val="double" w:sz="4" w:space="0" w:color="auto"/>
            </w:tcBorders>
            <w:vAlign w:val="bottom"/>
          </w:tcPr>
          <w:p w14:paraId="26D0573F" w14:textId="77777777" w:rsidR="00A23A7D" w:rsidRPr="00934DBD" w:rsidRDefault="00A23A7D" w:rsidP="00D47E47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AFC4E9" w14:textId="77777777" w:rsidR="00A23A7D" w:rsidRPr="00934DBD" w:rsidRDefault="00A23A7D" w:rsidP="00D47E47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21DAE2" w14:textId="77777777" w:rsidR="00A23A7D" w:rsidRPr="00934DBD" w:rsidRDefault="00A23A7D" w:rsidP="00D47E47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23A7D" w:rsidRPr="00934DBD" w14:paraId="099F1172" w14:textId="77777777" w:rsidTr="00A23A7D">
        <w:trPr>
          <w:trHeight w:val="439"/>
        </w:trPr>
        <w:tc>
          <w:tcPr>
            <w:tcW w:w="3515" w:type="dxa"/>
            <w:shd w:val="clear" w:color="auto" w:fill="auto"/>
          </w:tcPr>
          <w:p w14:paraId="55D2CF7F" w14:textId="77777777" w:rsidR="00A23A7D" w:rsidRPr="00934DBD" w:rsidRDefault="00A23A7D" w:rsidP="00D47E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F15CE" w14:textId="77777777" w:rsidR="00A23A7D" w:rsidRPr="00934DBD" w:rsidRDefault="00A23A7D" w:rsidP="00D47E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CCF02C" w14:textId="77777777" w:rsidR="00A23A7D" w:rsidRPr="00934DBD" w:rsidRDefault="00A23A7D" w:rsidP="00D47E47">
            <w:pPr>
              <w:pStyle w:val="NoSpacing"/>
              <w:tabs>
                <w:tab w:val="decimal" w:pos="81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6AFFD" w14:textId="77777777" w:rsidR="00A23A7D" w:rsidRPr="00934DBD" w:rsidRDefault="00A23A7D" w:rsidP="00D47E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  <w:vAlign w:val="bottom"/>
          </w:tcPr>
          <w:p w14:paraId="7D3A34E1" w14:textId="77777777" w:rsidR="00A23A7D" w:rsidRPr="00934DBD" w:rsidRDefault="00A23A7D" w:rsidP="00D47E47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B8FE1" w14:textId="77777777" w:rsidR="00A23A7D" w:rsidRPr="00934DBD" w:rsidRDefault="00A23A7D" w:rsidP="00D47E47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9B7331" w14:textId="77777777" w:rsidR="00A23A7D" w:rsidRPr="00934DBD" w:rsidRDefault="00A23A7D" w:rsidP="00D47E47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23A7D" w:rsidRPr="00934DBD" w14:paraId="005649B7" w14:textId="77777777" w:rsidTr="00A23A7D">
        <w:trPr>
          <w:trHeight w:val="411"/>
        </w:trPr>
        <w:tc>
          <w:tcPr>
            <w:tcW w:w="3515" w:type="dxa"/>
            <w:shd w:val="clear" w:color="auto" w:fill="auto"/>
          </w:tcPr>
          <w:p w14:paraId="366CF298" w14:textId="0D87891A" w:rsidR="00A23A7D" w:rsidRPr="00934DBD" w:rsidRDefault="00A23A7D" w:rsidP="00D47E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A38332" w14:textId="77777777" w:rsidR="00A23A7D" w:rsidRPr="00934DBD" w:rsidRDefault="00A23A7D" w:rsidP="00D47E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50366022" w14:textId="77777777" w:rsidR="00A23A7D" w:rsidRPr="00934DBD" w:rsidRDefault="00A23A7D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12C59A" w14:textId="77777777" w:rsidR="00A23A7D" w:rsidRPr="00934DBD" w:rsidRDefault="00A23A7D" w:rsidP="00D47E47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58338933" w14:textId="77777777" w:rsidR="00A23A7D" w:rsidRPr="00934DBD" w:rsidRDefault="00A23A7D" w:rsidP="00D47E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2344B7" w14:textId="77777777" w:rsidR="00A23A7D" w:rsidRPr="00934DBD" w:rsidRDefault="00A23A7D" w:rsidP="00D47E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  <w:shd w:val="clear" w:color="auto" w:fill="auto"/>
          </w:tcPr>
          <w:p w14:paraId="000FFC7F" w14:textId="77777777" w:rsidR="00A23A7D" w:rsidRPr="00934DBD" w:rsidRDefault="00A23A7D" w:rsidP="00D47E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23A7D" w:rsidRPr="00934DBD" w14:paraId="45B94EA7" w14:textId="77777777" w:rsidTr="00A23A7D">
        <w:trPr>
          <w:trHeight w:val="411"/>
        </w:trPr>
        <w:tc>
          <w:tcPr>
            <w:tcW w:w="3515" w:type="dxa"/>
            <w:shd w:val="clear" w:color="auto" w:fill="auto"/>
          </w:tcPr>
          <w:p w14:paraId="0956A017" w14:textId="4C122705" w:rsidR="00A23A7D" w:rsidRPr="00934DBD" w:rsidRDefault="00A23A7D" w:rsidP="00D47E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852BC" w14:textId="77777777" w:rsidR="00A23A7D" w:rsidRPr="00934DBD" w:rsidRDefault="00A23A7D" w:rsidP="00D47E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527F12B6" w14:textId="19015C79" w:rsidR="00A23A7D" w:rsidRPr="00934DBD" w:rsidRDefault="00A23A7D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FDC42E" w14:textId="77777777" w:rsidR="00A23A7D" w:rsidRPr="00934DBD" w:rsidRDefault="00A23A7D" w:rsidP="00D47E47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755C0BDF" w14:textId="77777777" w:rsidR="00A23A7D" w:rsidRPr="00934DBD" w:rsidRDefault="00A23A7D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407141" w14:textId="77777777" w:rsidR="00A23A7D" w:rsidRPr="00934DBD" w:rsidRDefault="00A23A7D" w:rsidP="00D47E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  <w:shd w:val="clear" w:color="auto" w:fill="auto"/>
          </w:tcPr>
          <w:p w14:paraId="2E45C592" w14:textId="429979AC" w:rsidR="00A23A7D" w:rsidRPr="00934DBD" w:rsidRDefault="00A23A7D" w:rsidP="00D47E47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72,204</w:t>
            </w:r>
          </w:p>
        </w:tc>
      </w:tr>
      <w:tr w:rsidR="00A23A7D" w:rsidRPr="00934DBD" w14:paraId="27FF0771" w14:textId="77777777" w:rsidTr="00A23A7D">
        <w:trPr>
          <w:trHeight w:val="439"/>
        </w:trPr>
        <w:tc>
          <w:tcPr>
            <w:tcW w:w="3515" w:type="dxa"/>
            <w:shd w:val="clear" w:color="auto" w:fill="auto"/>
          </w:tcPr>
          <w:p w14:paraId="710B239F" w14:textId="2E930A4C" w:rsidR="00A23A7D" w:rsidRPr="00934DBD" w:rsidRDefault="00A23A7D" w:rsidP="00D47E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628B7D" w14:textId="77777777" w:rsidR="00A23A7D" w:rsidRPr="00934DBD" w:rsidRDefault="00A23A7D" w:rsidP="00D47E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07A8C9" w14:textId="51C37BC9" w:rsidR="00A23A7D" w:rsidRPr="00934DBD" w:rsidRDefault="00A23A7D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E2EFA1" w14:textId="77777777" w:rsidR="00A23A7D" w:rsidRPr="00934DBD" w:rsidRDefault="00A23A7D" w:rsidP="00D47E47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110FA758" w14:textId="77777777" w:rsidR="00A23A7D" w:rsidRPr="00934DBD" w:rsidRDefault="00A23A7D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9382C2" w14:textId="77777777" w:rsidR="00A23A7D" w:rsidRPr="00934DBD" w:rsidRDefault="00A23A7D" w:rsidP="00D47E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0C1142" w14:textId="307278A9" w:rsidR="00A23A7D" w:rsidRPr="00934DBD" w:rsidRDefault="00A23A7D" w:rsidP="00D47E47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21,818</w:t>
            </w:r>
          </w:p>
        </w:tc>
      </w:tr>
      <w:tr w:rsidR="00A23A7D" w:rsidRPr="00934DBD" w14:paraId="4ACDF27D" w14:textId="77777777" w:rsidTr="00A23A7D">
        <w:trPr>
          <w:trHeight w:val="411"/>
        </w:trPr>
        <w:tc>
          <w:tcPr>
            <w:tcW w:w="3515" w:type="dxa"/>
            <w:shd w:val="clear" w:color="auto" w:fill="auto"/>
          </w:tcPr>
          <w:p w14:paraId="7DCD3431" w14:textId="21DA8FEF" w:rsidR="00A23A7D" w:rsidRPr="00934DBD" w:rsidRDefault="00A23A7D" w:rsidP="00D47E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583A34" w14:textId="77777777" w:rsidR="00A23A7D" w:rsidRPr="00934DBD" w:rsidRDefault="00A23A7D" w:rsidP="00D47E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905928" w14:textId="26069C06" w:rsidR="00A23A7D" w:rsidRPr="00934DBD" w:rsidRDefault="00A23A7D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B914A5" w14:textId="77777777" w:rsidR="00A23A7D" w:rsidRPr="00934DBD" w:rsidRDefault="00A23A7D" w:rsidP="00D47E47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6959D1DC" w14:textId="77777777" w:rsidR="00A23A7D" w:rsidRPr="00934DBD" w:rsidRDefault="00A23A7D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D4CF8C" w14:textId="77777777" w:rsidR="00A23A7D" w:rsidRPr="00934DBD" w:rsidRDefault="00A23A7D" w:rsidP="00D47E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AF38B" w14:textId="5AEDCD41" w:rsidR="00A23A7D" w:rsidRPr="00934DBD" w:rsidRDefault="00A23A7D" w:rsidP="00D47E47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32,188</w:t>
            </w:r>
          </w:p>
        </w:tc>
      </w:tr>
      <w:tr w:rsidR="00A23A7D" w:rsidRPr="00934DBD" w14:paraId="77A582FC" w14:textId="77777777" w:rsidTr="00A23A7D">
        <w:trPr>
          <w:trHeight w:val="411"/>
        </w:trPr>
        <w:tc>
          <w:tcPr>
            <w:tcW w:w="3515" w:type="dxa"/>
            <w:shd w:val="clear" w:color="auto" w:fill="auto"/>
          </w:tcPr>
          <w:p w14:paraId="59DC7AD4" w14:textId="53B3B1A8" w:rsidR="00A23A7D" w:rsidRPr="00934DBD" w:rsidRDefault="00A23A7D" w:rsidP="00D47E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ระยะสั้นจากการร่วมค้า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60F38C" w14:textId="77777777" w:rsidR="00A23A7D" w:rsidRPr="00934DBD" w:rsidRDefault="00A23A7D" w:rsidP="00D47E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0F3C09" w14:textId="177BE96D" w:rsidR="00A23A7D" w:rsidRPr="00934DBD" w:rsidRDefault="00A23A7D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7F0EFF" w14:textId="77777777" w:rsidR="00A23A7D" w:rsidRPr="00934DBD" w:rsidRDefault="00A23A7D" w:rsidP="00D47E47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666F0B80" w14:textId="77777777" w:rsidR="00A23A7D" w:rsidRPr="00934DBD" w:rsidRDefault="00A23A7D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19168D" w14:textId="77777777" w:rsidR="00A23A7D" w:rsidRPr="00934DBD" w:rsidRDefault="00A23A7D" w:rsidP="00D47E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2EC06" w14:textId="1B206524" w:rsidR="00A23A7D" w:rsidRPr="00934DBD" w:rsidRDefault="00A23A7D" w:rsidP="00D47E47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657</w:t>
            </w:r>
          </w:p>
        </w:tc>
      </w:tr>
      <w:tr w:rsidR="00A23A7D" w:rsidRPr="00934DBD" w14:paraId="22748FFF" w14:textId="77777777" w:rsidTr="00A23A7D">
        <w:trPr>
          <w:trHeight w:val="411"/>
        </w:trPr>
        <w:tc>
          <w:tcPr>
            <w:tcW w:w="3515" w:type="dxa"/>
            <w:shd w:val="clear" w:color="auto" w:fill="auto"/>
          </w:tcPr>
          <w:p w14:paraId="239EF177" w14:textId="0F2C5219" w:rsidR="00A23A7D" w:rsidRPr="00934DBD" w:rsidRDefault="00A23A7D" w:rsidP="00D47E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215B5" w14:textId="77777777" w:rsidR="00A23A7D" w:rsidRPr="00934DBD" w:rsidRDefault="00A23A7D" w:rsidP="00D47E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2938FD" w14:textId="075A93E7" w:rsidR="00A23A7D" w:rsidRPr="00934DBD" w:rsidRDefault="00A23A7D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7C1024" w14:textId="77777777" w:rsidR="00A23A7D" w:rsidRPr="00934DBD" w:rsidRDefault="00A23A7D" w:rsidP="00D47E47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7783DA77" w14:textId="77777777" w:rsidR="00A23A7D" w:rsidRPr="00934DBD" w:rsidRDefault="00A23A7D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60F993" w14:textId="77777777" w:rsidR="00A23A7D" w:rsidRPr="00934DBD" w:rsidRDefault="00A23A7D" w:rsidP="00D47E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533712" w14:textId="7D47D831" w:rsidR="00A23A7D" w:rsidRPr="00934DBD" w:rsidRDefault="00A23A7D" w:rsidP="00D47E47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13,001</w:t>
            </w:r>
          </w:p>
        </w:tc>
      </w:tr>
      <w:tr w:rsidR="00A23A7D" w:rsidRPr="00934DBD" w14:paraId="41C71DDC" w14:textId="77777777" w:rsidTr="00A23A7D">
        <w:trPr>
          <w:trHeight w:val="411"/>
        </w:trPr>
        <w:tc>
          <w:tcPr>
            <w:tcW w:w="3515" w:type="dxa"/>
            <w:shd w:val="clear" w:color="auto" w:fill="auto"/>
          </w:tcPr>
          <w:p w14:paraId="6CC4F709" w14:textId="338BB288" w:rsidR="00A23A7D" w:rsidRPr="00934DBD" w:rsidRDefault="00A23A7D" w:rsidP="00D47E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60675" w14:textId="77777777" w:rsidR="00A23A7D" w:rsidRPr="00934DBD" w:rsidRDefault="00A23A7D" w:rsidP="00D47E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CF9B53" w14:textId="559D2DD7" w:rsidR="00A23A7D" w:rsidRPr="00934DBD" w:rsidRDefault="00A23A7D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86940D" w14:textId="77777777" w:rsidR="00A23A7D" w:rsidRPr="00934DBD" w:rsidRDefault="00A23A7D" w:rsidP="00D47E47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22EA627C" w14:textId="77777777" w:rsidR="00A23A7D" w:rsidRPr="00934DBD" w:rsidRDefault="00A23A7D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D0E586" w14:textId="77777777" w:rsidR="00A23A7D" w:rsidRPr="00934DBD" w:rsidRDefault="00A23A7D" w:rsidP="00D47E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206AE" w14:textId="34DA4084" w:rsidR="00A23A7D" w:rsidRPr="00934DBD" w:rsidRDefault="00A23A7D" w:rsidP="00D47E47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13,527</w:t>
            </w:r>
          </w:p>
        </w:tc>
      </w:tr>
      <w:tr w:rsidR="00A23A7D" w:rsidRPr="00934DBD" w14:paraId="77DFDF63" w14:textId="77777777" w:rsidTr="00A23A7D">
        <w:trPr>
          <w:trHeight w:val="439"/>
        </w:trPr>
        <w:tc>
          <w:tcPr>
            <w:tcW w:w="3515" w:type="dxa"/>
            <w:shd w:val="clear" w:color="auto" w:fill="auto"/>
          </w:tcPr>
          <w:p w14:paraId="0ED15E8C" w14:textId="4EDDE9BB" w:rsidR="00A23A7D" w:rsidRPr="00934DBD" w:rsidRDefault="00A23A7D" w:rsidP="00D47E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หนี้สินระยะยาว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4E5F2" w14:textId="77777777" w:rsidR="00A23A7D" w:rsidRPr="00934DBD" w:rsidRDefault="00A23A7D" w:rsidP="00D47E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4FF6B4" w14:textId="0460AD6E" w:rsidR="00A23A7D" w:rsidRPr="00934DBD" w:rsidRDefault="00A23A7D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B830EF" w14:textId="77777777" w:rsidR="00A23A7D" w:rsidRPr="00934DBD" w:rsidRDefault="00A23A7D" w:rsidP="00D47E47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4C39F69F" w14:textId="77777777" w:rsidR="00A23A7D" w:rsidRPr="00934DBD" w:rsidRDefault="00A23A7D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B71BA2" w14:textId="77777777" w:rsidR="00A23A7D" w:rsidRPr="00934DBD" w:rsidRDefault="00A23A7D" w:rsidP="00D47E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C08F2" w14:textId="4416439F" w:rsidR="00A23A7D" w:rsidRPr="00934DBD" w:rsidRDefault="00A23A7D" w:rsidP="00D47E47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239,001</w:t>
            </w:r>
          </w:p>
        </w:tc>
      </w:tr>
      <w:tr w:rsidR="00A23A7D" w:rsidRPr="00934DBD" w14:paraId="23A4518E" w14:textId="77777777" w:rsidTr="00A23A7D">
        <w:trPr>
          <w:trHeight w:val="411"/>
        </w:trPr>
        <w:tc>
          <w:tcPr>
            <w:tcW w:w="3515" w:type="dxa"/>
            <w:shd w:val="clear" w:color="auto" w:fill="auto"/>
            <w:hideMark/>
          </w:tcPr>
          <w:p w14:paraId="6289D100" w14:textId="215BBD3E" w:rsidR="00A23A7D" w:rsidRPr="00934DBD" w:rsidRDefault="00A23A7D" w:rsidP="00D47E47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23C68A" w14:textId="77777777" w:rsidR="00A23A7D" w:rsidRPr="00934DBD" w:rsidRDefault="00A23A7D" w:rsidP="00D47E47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07BF1E" w14:textId="37A06339" w:rsidR="00A23A7D" w:rsidRPr="00934DBD" w:rsidRDefault="00A23A7D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1,118</w:t>
            </w:r>
          </w:p>
        </w:tc>
        <w:tc>
          <w:tcPr>
            <w:tcW w:w="270" w:type="dxa"/>
          </w:tcPr>
          <w:p w14:paraId="003BD4FE" w14:textId="77777777" w:rsidR="00A23A7D" w:rsidRPr="00934DBD" w:rsidRDefault="00A23A7D" w:rsidP="00D47E47">
            <w:pPr>
              <w:pStyle w:val="NoSpacing"/>
              <w:tabs>
                <w:tab w:val="left" w:pos="720"/>
                <w:tab w:val="decimal" w:pos="1086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1266C7C1" w14:textId="77777777" w:rsidR="00A23A7D" w:rsidRPr="00934DBD" w:rsidRDefault="00A23A7D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09E26D" w14:textId="77777777" w:rsidR="00A23A7D" w:rsidRPr="00934DBD" w:rsidRDefault="00A23A7D" w:rsidP="00D47E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4030FD" w14:textId="5197D868" w:rsidR="00A23A7D" w:rsidRPr="00934DBD" w:rsidRDefault="00A23A7D" w:rsidP="00D47E47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23A7D" w:rsidRPr="00934DBD" w14:paraId="7A1DD081" w14:textId="77777777" w:rsidTr="00A23A7D">
        <w:trPr>
          <w:trHeight w:val="439"/>
        </w:trPr>
        <w:tc>
          <w:tcPr>
            <w:tcW w:w="3515" w:type="dxa"/>
            <w:shd w:val="clear" w:color="auto" w:fill="auto"/>
            <w:hideMark/>
          </w:tcPr>
          <w:p w14:paraId="71D97300" w14:textId="77777777" w:rsidR="00A23A7D" w:rsidRPr="00934DBD" w:rsidRDefault="00A23A7D" w:rsidP="00D47E47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1DAC9A" w14:textId="77777777" w:rsidR="00A23A7D" w:rsidRPr="00934DBD" w:rsidRDefault="00A23A7D" w:rsidP="00D47E47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6E8184" w14:textId="1150E0B5" w:rsidR="00A23A7D" w:rsidRPr="00934DBD" w:rsidRDefault="00A23A7D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1,118</w:t>
            </w:r>
          </w:p>
        </w:tc>
        <w:tc>
          <w:tcPr>
            <w:tcW w:w="270" w:type="dxa"/>
          </w:tcPr>
          <w:p w14:paraId="5D6B87A2" w14:textId="77777777" w:rsidR="00A23A7D" w:rsidRPr="00934DBD" w:rsidRDefault="00A23A7D" w:rsidP="00D47E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013F3429" w14:textId="77777777" w:rsidR="00A23A7D" w:rsidRPr="00934DBD" w:rsidRDefault="00A23A7D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C0C85B" w14:textId="77777777" w:rsidR="00A23A7D" w:rsidRPr="00934DBD" w:rsidRDefault="00A23A7D" w:rsidP="00D47E47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D3457E" w14:textId="38CD8F3D" w:rsidR="00A23A7D" w:rsidRPr="00934DBD" w:rsidRDefault="00A23A7D" w:rsidP="00D47E47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392,396</w:t>
            </w:r>
          </w:p>
        </w:tc>
      </w:tr>
    </w:tbl>
    <w:p w14:paraId="7F115CB9" w14:textId="110C48A3" w:rsidR="00731185" w:rsidRPr="00934DBD" w:rsidRDefault="00731185" w:rsidP="00CF5D49">
      <w:pPr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499" w:type="dxa"/>
        <w:tblInd w:w="355" w:type="dxa"/>
        <w:tblLook w:val="04A0" w:firstRow="1" w:lastRow="0" w:firstColumn="1" w:lastColumn="0" w:noHBand="0" w:noVBand="1"/>
      </w:tblPr>
      <w:tblGrid>
        <w:gridCol w:w="3515"/>
        <w:gridCol w:w="270"/>
        <w:gridCol w:w="1800"/>
        <w:gridCol w:w="270"/>
        <w:gridCol w:w="1800"/>
        <w:gridCol w:w="270"/>
        <w:gridCol w:w="1574"/>
      </w:tblGrid>
      <w:tr w:rsidR="001B4549" w:rsidRPr="00934DBD" w14:paraId="4080311E" w14:textId="77777777" w:rsidTr="001B4549">
        <w:trPr>
          <w:tblHeader/>
        </w:trPr>
        <w:tc>
          <w:tcPr>
            <w:tcW w:w="3785" w:type="dxa"/>
            <w:gridSpan w:val="2"/>
          </w:tcPr>
          <w:p w14:paraId="6923BEA0" w14:textId="77777777" w:rsidR="001B4549" w:rsidRPr="00934DBD" w:rsidRDefault="001B4549" w:rsidP="00C972F9">
            <w:pPr>
              <w:pStyle w:val="NoSpacing"/>
              <w:tabs>
                <w:tab w:val="left" w:pos="720"/>
              </w:tabs>
              <w:ind w:right="-1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4" w:type="dxa"/>
            <w:gridSpan w:val="5"/>
            <w:vAlign w:val="bottom"/>
          </w:tcPr>
          <w:p w14:paraId="254E1B75" w14:textId="77777777" w:rsidR="001B4549" w:rsidRPr="00934DBD" w:rsidRDefault="001B4549" w:rsidP="00C972F9">
            <w:pPr>
              <w:pStyle w:val="NoSpacing"/>
              <w:tabs>
                <w:tab w:val="left" w:pos="720"/>
              </w:tabs>
              <w:ind w:right="1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B4549" w:rsidRPr="00934DBD" w14:paraId="0EB76A83" w14:textId="77777777" w:rsidTr="001B4549">
        <w:trPr>
          <w:tblHeader/>
        </w:trPr>
        <w:tc>
          <w:tcPr>
            <w:tcW w:w="37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23B8B2" w14:textId="77777777" w:rsidR="001B4549" w:rsidRPr="00934DBD" w:rsidRDefault="001B4549" w:rsidP="00C972F9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14" w:type="dxa"/>
            <w:gridSpan w:val="5"/>
            <w:shd w:val="clear" w:color="auto" w:fill="auto"/>
          </w:tcPr>
          <w:p w14:paraId="6AC47B34" w14:textId="517FF968" w:rsidR="001B4549" w:rsidRPr="00934DBD" w:rsidRDefault="001B4549" w:rsidP="00C972F9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4549" w:rsidRPr="00934DBD" w14:paraId="5FF4796F" w14:textId="77777777" w:rsidTr="001B4549">
        <w:trPr>
          <w:tblHeader/>
        </w:trPr>
        <w:tc>
          <w:tcPr>
            <w:tcW w:w="378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0E92F08" w14:textId="00B423CB" w:rsidR="001B4549" w:rsidRPr="00934DBD" w:rsidRDefault="001B4549" w:rsidP="00C972F9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1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0DE01B7" w14:textId="4390D4D8" w:rsidR="001B4549" w:rsidRPr="00934DBD" w:rsidRDefault="001B4549" w:rsidP="00C972F9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การจัดประเภท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และการวัดมูลค่า</w:t>
            </w: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ตาม </w:t>
            </w: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9 </w:t>
            </w: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1B4549" w:rsidRPr="00934DBD" w14:paraId="0C4702D1" w14:textId="77777777" w:rsidTr="001B4549">
        <w:trPr>
          <w:tblHeader/>
        </w:trPr>
        <w:tc>
          <w:tcPr>
            <w:tcW w:w="35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37AC1" w14:textId="77777777" w:rsidR="001B4549" w:rsidRPr="00934DBD" w:rsidRDefault="001B4549" w:rsidP="00D4241E">
            <w:pPr>
              <w:pStyle w:val="NoSpacing"/>
              <w:tabs>
                <w:tab w:val="left" w:pos="720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924D6" w14:textId="4E4940A2" w:rsidR="001B4549" w:rsidRPr="00934DBD" w:rsidRDefault="001B4549" w:rsidP="00D4241E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0B40B3" w14:textId="77777777" w:rsidR="001B4549" w:rsidRPr="00934DBD" w:rsidRDefault="001B4549" w:rsidP="00D4241E">
            <w:pPr>
              <w:pStyle w:val="NoSpacing"/>
              <w:tabs>
                <w:tab w:val="left" w:pos="720"/>
              </w:tabs>
              <w:ind w:left="-9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มูลค่ายุติธรรมใช้การบัญชีป้องกัน</w:t>
            </w:r>
          </w:p>
          <w:p w14:paraId="2DC82502" w14:textId="24BDE9CC" w:rsidR="001B4549" w:rsidRPr="00934DBD" w:rsidRDefault="001B4549" w:rsidP="00D4241E">
            <w:pPr>
              <w:pStyle w:val="NoSpacing"/>
              <w:tabs>
                <w:tab w:val="left" w:pos="720"/>
              </w:tabs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270" w:type="dxa"/>
          </w:tcPr>
          <w:p w14:paraId="72409A69" w14:textId="77777777" w:rsidR="001B4549" w:rsidRPr="00934DBD" w:rsidRDefault="001B4549" w:rsidP="00D4241E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0381BAF" w14:textId="77777777" w:rsidR="001B4549" w:rsidRPr="00934DBD" w:rsidRDefault="001B4549" w:rsidP="00D4241E">
            <w:pPr>
              <w:pStyle w:val="NoSpacing"/>
              <w:tabs>
                <w:tab w:val="left" w:pos="720"/>
              </w:tabs>
              <w:spacing w:line="240" w:lineRule="atLeast"/>
              <w:ind w:left="-9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03145292" w14:textId="338B0ABA" w:rsidR="001B4549" w:rsidRPr="00934DBD" w:rsidRDefault="001B4549" w:rsidP="00D4241E">
            <w:pPr>
              <w:pStyle w:val="NoSpacing"/>
              <w:tabs>
                <w:tab w:val="left" w:pos="720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3DB06123" w14:textId="77777777" w:rsidR="001B4549" w:rsidRPr="00934DBD" w:rsidRDefault="001B4549" w:rsidP="00D4241E">
            <w:pPr>
              <w:pStyle w:val="NoSpacing"/>
              <w:tabs>
                <w:tab w:val="left" w:pos="720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BFD27" w14:textId="77777777" w:rsidR="001B4549" w:rsidRPr="00934DBD" w:rsidRDefault="001B4549" w:rsidP="00D4241E">
            <w:pPr>
              <w:pStyle w:val="NoSpacing"/>
              <w:tabs>
                <w:tab w:val="left" w:pos="720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4ACB6EA6" w14:textId="77777777" w:rsidR="001B4549" w:rsidRPr="00934DBD" w:rsidRDefault="001B4549" w:rsidP="00D4241E">
            <w:pPr>
              <w:pStyle w:val="NoSpacing"/>
              <w:tabs>
                <w:tab w:val="left" w:pos="720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  <w:p w14:paraId="6223A392" w14:textId="7960B9F5" w:rsidR="001B4549" w:rsidRPr="00934DBD" w:rsidRDefault="001B4549" w:rsidP="00D4241E">
            <w:pPr>
              <w:pStyle w:val="NoSpacing"/>
              <w:tabs>
                <w:tab w:val="left" w:pos="720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1B4549" w:rsidRPr="00934DBD" w14:paraId="58E41F76" w14:textId="77777777" w:rsidTr="001B4549">
        <w:tc>
          <w:tcPr>
            <w:tcW w:w="3515" w:type="dxa"/>
            <w:shd w:val="clear" w:color="auto" w:fill="auto"/>
          </w:tcPr>
          <w:p w14:paraId="1B43B92F" w14:textId="18155B49" w:rsidR="001B4549" w:rsidRPr="00934DBD" w:rsidRDefault="001B4549" w:rsidP="00C972F9">
            <w:pPr>
              <w:pStyle w:val="NoSpacing"/>
              <w:tabs>
                <w:tab w:val="left" w:pos="720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240ED4" w14:textId="6B415B38" w:rsidR="001B4549" w:rsidRPr="00934DBD" w:rsidRDefault="001B4549" w:rsidP="00C972F9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17E1A21" w14:textId="19F434DF" w:rsidR="001B4549" w:rsidRPr="00934DBD" w:rsidRDefault="001B4549" w:rsidP="00A92116">
            <w:pPr>
              <w:pStyle w:val="NoSpacing"/>
              <w:tabs>
                <w:tab w:val="decimal" w:pos="810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BD1C7B" w14:textId="77777777" w:rsidR="001B4549" w:rsidRPr="00934DBD" w:rsidRDefault="001B4549" w:rsidP="00C972F9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AFA993C" w14:textId="405863AA" w:rsidR="001B4549" w:rsidRPr="00934DBD" w:rsidRDefault="001B4549" w:rsidP="00A92116">
            <w:pPr>
              <w:pStyle w:val="NoSpacing"/>
              <w:tabs>
                <w:tab w:val="decimal" w:pos="864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D58B0E" w14:textId="77777777" w:rsidR="001B4549" w:rsidRPr="00934DBD" w:rsidRDefault="001B4549" w:rsidP="00C972F9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4D448661" w14:textId="72E7C408" w:rsidR="001B4549" w:rsidRPr="00934DBD" w:rsidRDefault="001B4549" w:rsidP="00A92116">
            <w:pPr>
              <w:pStyle w:val="NoSpacing"/>
              <w:tabs>
                <w:tab w:val="decimal" w:pos="864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B4549" w:rsidRPr="00934DBD" w14:paraId="2BBDEC4C" w14:textId="77777777" w:rsidTr="001B4549">
        <w:tc>
          <w:tcPr>
            <w:tcW w:w="3515" w:type="dxa"/>
            <w:shd w:val="clear" w:color="auto" w:fill="auto"/>
          </w:tcPr>
          <w:p w14:paraId="027BBFCF" w14:textId="23BD9F42" w:rsidR="001B4549" w:rsidRPr="00934DBD" w:rsidRDefault="001B4549" w:rsidP="00265F02">
            <w:pPr>
              <w:pStyle w:val="NoSpacing"/>
              <w:tabs>
                <w:tab w:val="left" w:pos="720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7A1C6C" w14:textId="77777777" w:rsidR="001B4549" w:rsidRPr="00934DBD" w:rsidRDefault="001B4549" w:rsidP="00265F02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A00E810" w14:textId="67550DBB" w:rsidR="001B4549" w:rsidRPr="00934DBD" w:rsidRDefault="001B4549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D36B7A" w14:textId="77777777" w:rsidR="001B4549" w:rsidRPr="00934DBD" w:rsidRDefault="001B4549" w:rsidP="00265F02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CCF13F7" w14:textId="02DF1E98" w:rsidR="001B4549" w:rsidRPr="00934DBD" w:rsidRDefault="001B4549" w:rsidP="008045A4">
            <w:pPr>
              <w:pStyle w:val="NoSpacing"/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3DD31B" w14:textId="77777777" w:rsidR="001B4549" w:rsidRPr="00934DBD" w:rsidRDefault="001B4549" w:rsidP="00265F02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41D88D9F" w14:textId="4B0808A6" w:rsidR="001B4549" w:rsidRPr="00934DBD" w:rsidRDefault="001B4549" w:rsidP="008045A4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1,066</w:t>
            </w:r>
          </w:p>
        </w:tc>
      </w:tr>
      <w:tr w:rsidR="001B4549" w:rsidRPr="00934DBD" w14:paraId="138609F9" w14:textId="77777777" w:rsidTr="001B4549">
        <w:tc>
          <w:tcPr>
            <w:tcW w:w="3515" w:type="dxa"/>
            <w:shd w:val="clear" w:color="auto" w:fill="auto"/>
          </w:tcPr>
          <w:p w14:paraId="4297E51B" w14:textId="77777777" w:rsidR="001B4549" w:rsidRPr="00934DBD" w:rsidRDefault="001B4549" w:rsidP="00265F02">
            <w:pPr>
              <w:pStyle w:val="NoSpacing"/>
              <w:tabs>
                <w:tab w:val="left" w:pos="720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3D2495" w14:textId="4555616A" w:rsidR="001B4549" w:rsidRPr="00934DBD" w:rsidRDefault="001B4549" w:rsidP="00265F02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6ED1101" w14:textId="356A6610" w:rsidR="001B4549" w:rsidRPr="00934DBD" w:rsidRDefault="001B4549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B23107" w14:textId="77777777" w:rsidR="001B4549" w:rsidRPr="00934DBD" w:rsidRDefault="001B4549" w:rsidP="00265F02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20F8EF8" w14:textId="3FDA2339" w:rsidR="001B4549" w:rsidRPr="00934DBD" w:rsidRDefault="001B4549" w:rsidP="008045A4">
            <w:pPr>
              <w:pStyle w:val="NoSpacing"/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EC8720" w14:textId="77777777" w:rsidR="001B4549" w:rsidRPr="00934DBD" w:rsidRDefault="001B4549" w:rsidP="00265F02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3208B7F5" w14:textId="2A1A7F24" w:rsidR="001B4549" w:rsidRPr="00934DBD" w:rsidRDefault="001B4549" w:rsidP="008045A4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2,455</w:t>
            </w:r>
          </w:p>
        </w:tc>
      </w:tr>
      <w:tr w:rsidR="001B4549" w:rsidRPr="00934DBD" w14:paraId="56C608B0" w14:textId="77777777" w:rsidTr="001B4549">
        <w:tc>
          <w:tcPr>
            <w:tcW w:w="3515" w:type="dxa"/>
            <w:shd w:val="clear" w:color="auto" w:fill="auto"/>
          </w:tcPr>
          <w:p w14:paraId="18395260" w14:textId="39836A2F" w:rsidR="001B4549" w:rsidRPr="00934DBD" w:rsidRDefault="001B4549" w:rsidP="00265F02">
            <w:pPr>
              <w:pStyle w:val="NoSpacing"/>
              <w:tabs>
                <w:tab w:val="left" w:pos="720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19FA33" w14:textId="7786F2E6" w:rsidR="001B4549" w:rsidRPr="00934DBD" w:rsidRDefault="001B4549" w:rsidP="00265F02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FBAF7FA" w14:textId="7DF13139" w:rsidR="001B4549" w:rsidRPr="00934DBD" w:rsidRDefault="001B4549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C81032" w14:textId="77777777" w:rsidR="001B4549" w:rsidRPr="00934DBD" w:rsidRDefault="001B4549" w:rsidP="00265F02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0220C34" w14:textId="1E5AC8F3" w:rsidR="001B4549" w:rsidRPr="00934DBD" w:rsidRDefault="001B4549" w:rsidP="008045A4">
            <w:pPr>
              <w:pStyle w:val="NoSpacing"/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3B1004" w14:textId="77777777" w:rsidR="001B4549" w:rsidRPr="00934DBD" w:rsidRDefault="001B4549" w:rsidP="00265F02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05E2543B" w14:textId="62E67C9A" w:rsidR="001B4549" w:rsidRPr="00934DBD" w:rsidRDefault="001B4549" w:rsidP="008045A4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43,075</w:t>
            </w:r>
          </w:p>
        </w:tc>
      </w:tr>
      <w:tr w:rsidR="001B4549" w:rsidRPr="00934DBD" w14:paraId="5050ABA4" w14:textId="77777777" w:rsidTr="001B4549">
        <w:tc>
          <w:tcPr>
            <w:tcW w:w="3515" w:type="dxa"/>
            <w:shd w:val="clear" w:color="auto" w:fill="auto"/>
          </w:tcPr>
          <w:p w14:paraId="0358497A" w14:textId="76732FF4" w:rsidR="001B4549" w:rsidRPr="00934DBD" w:rsidRDefault="001B4549" w:rsidP="00265F02">
            <w:pPr>
              <w:pStyle w:val="NoSpacing"/>
              <w:tabs>
                <w:tab w:val="left" w:pos="720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07824B" w14:textId="77777777" w:rsidR="001B4549" w:rsidRPr="00934DBD" w:rsidRDefault="001B4549" w:rsidP="00265F02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8E43068" w14:textId="6BC787C3" w:rsidR="001B4549" w:rsidRPr="00934DBD" w:rsidRDefault="001B4549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21DC66" w14:textId="77777777" w:rsidR="001B4549" w:rsidRPr="00934DBD" w:rsidRDefault="001B4549" w:rsidP="00265F02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F110DFF" w14:textId="38F0408F" w:rsidR="001B4549" w:rsidRPr="00934DBD" w:rsidRDefault="001B4549" w:rsidP="008045A4">
            <w:pPr>
              <w:pStyle w:val="NoSpacing"/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52BA6B" w14:textId="77777777" w:rsidR="001B4549" w:rsidRPr="00934DBD" w:rsidRDefault="001B4549" w:rsidP="00265F02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2CC658FD" w14:textId="20B887E4" w:rsidR="001B4549" w:rsidRPr="00934DBD" w:rsidRDefault="001B4549" w:rsidP="008045A4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2,690</w:t>
            </w:r>
          </w:p>
        </w:tc>
      </w:tr>
      <w:tr w:rsidR="001B4549" w:rsidRPr="00934DBD" w14:paraId="571444A0" w14:textId="77777777" w:rsidTr="001B4549">
        <w:tc>
          <w:tcPr>
            <w:tcW w:w="3515" w:type="dxa"/>
            <w:shd w:val="clear" w:color="auto" w:fill="auto"/>
          </w:tcPr>
          <w:p w14:paraId="748B38B2" w14:textId="7BB7801D" w:rsidR="001B4549" w:rsidRPr="00934DBD" w:rsidRDefault="001B4549" w:rsidP="00265F02">
            <w:pPr>
              <w:pStyle w:val="NoSpacing"/>
              <w:tabs>
                <w:tab w:val="left" w:pos="720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0AF12A" w14:textId="77777777" w:rsidR="001B4549" w:rsidRPr="00934DBD" w:rsidRDefault="001B4549" w:rsidP="00265F02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FD117A2" w14:textId="76F477FA" w:rsidR="001B4549" w:rsidRPr="00934DBD" w:rsidRDefault="001B4549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8495EB" w14:textId="77777777" w:rsidR="001B4549" w:rsidRPr="00934DBD" w:rsidRDefault="001B4549" w:rsidP="00265F02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07819C8" w14:textId="76DD5CC0" w:rsidR="001B4549" w:rsidRPr="00934DBD" w:rsidRDefault="001B4549" w:rsidP="008045A4">
            <w:pPr>
              <w:pStyle w:val="NoSpacing"/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81FD72" w14:textId="77777777" w:rsidR="001B4549" w:rsidRPr="00934DBD" w:rsidRDefault="001B4549" w:rsidP="00265F02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67E4FEEA" w14:textId="009CE4D1" w:rsidR="001B4549" w:rsidRPr="00934DBD" w:rsidRDefault="001B4549" w:rsidP="008045A4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</w:t>
            </w:r>
          </w:p>
        </w:tc>
      </w:tr>
      <w:tr w:rsidR="001B4549" w:rsidRPr="00934DBD" w14:paraId="6F893079" w14:textId="77777777" w:rsidTr="001B4549">
        <w:tc>
          <w:tcPr>
            <w:tcW w:w="3515" w:type="dxa"/>
            <w:shd w:val="clear" w:color="auto" w:fill="auto"/>
          </w:tcPr>
          <w:p w14:paraId="64B5B7EC" w14:textId="27A12343" w:rsidR="001B4549" w:rsidRPr="00934DBD" w:rsidRDefault="001B4549" w:rsidP="00566F47">
            <w:pPr>
              <w:pStyle w:val="NoSpacing"/>
              <w:tabs>
                <w:tab w:val="left" w:pos="720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5DC84E" w14:textId="77777777" w:rsidR="001B4549" w:rsidRPr="00934DBD" w:rsidRDefault="001B4549" w:rsidP="00566F47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FC31697" w14:textId="684B0C17" w:rsidR="001B4549" w:rsidRPr="00934DBD" w:rsidRDefault="001B4549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466FDB" w14:textId="77777777" w:rsidR="001B4549" w:rsidRPr="00934DBD" w:rsidRDefault="001B4549" w:rsidP="00566F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B3DE599" w14:textId="221BB456" w:rsidR="001B4549" w:rsidRPr="00934DBD" w:rsidRDefault="001B4549" w:rsidP="00566F47">
            <w:pPr>
              <w:pStyle w:val="NoSpacing"/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663</w:t>
            </w:r>
          </w:p>
        </w:tc>
        <w:tc>
          <w:tcPr>
            <w:tcW w:w="270" w:type="dxa"/>
          </w:tcPr>
          <w:p w14:paraId="209DEB89" w14:textId="77777777" w:rsidR="001B4549" w:rsidRPr="00934DBD" w:rsidRDefault="001B4549" w:rsidP="00566F47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6561AF26" w14:textId="1BE202E3" w:rsidR="001B4549" w:rsidRPr="00934DBD" w:rsidRDefault="001B4549" w:rsidP="00566F47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1B4549" w:rsidRPr="00934DBD" w14:paraId="4A1B7612" w14:textId="77777777" w:rsidTr="001B4549">
        <w:tc>
          <w:tcPr>
            <w:tcW w:w="3515" w:type="dxa"/>
            <w:shd w:val="clear" w:color="auto" w:fill="auto"/>
          </w:tcPr>
          <w:p w14:paraId="7B5272C8" w14:textId="170A6385" w:rsidR="001B4549" w:rsidRPr="00934DBD" w:rsidRDefault="001B4549" w:rsidP="00566F47">
            <w:pPr>
              <w:pStyle w:val="NoSpacing"/>
              <w:tabs>
                <w:tab w:val="left" w:pos="720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0A6C60" w14:textId="77777777" w:rsidR="001B4549" w:rsidRPr="00934DBD" w:rsidRDefault="001B4549" w:rsidP="00566F47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5790093" w14:textId="23E844D1" w:rsidR="001B4549" w:rsidRPr="00934DBD" w:rsidRDefault="001B4549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17EA88" w14:textId="77777777" w:rsidR="001B4549" w:rsidRPr="00934DBD" w:rsidRDefault="001B4549" w:rsidP="00566F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068D492A" w14:textId="1AEBA408" w:rsidR="001B4549" w:rsidRPr="00934DBD" w:rsidRDefault="001B4549" w:rsidP="00566F47">
            <w:pPr>
              <w:pStyle w:val="NoSpacing"/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3C76FE" w14:textId="77777777" w:rsidR="001B4549" w:rsidRPr="00934DBD" w:rsidRDefault="001B4549" w:rsidP="00566F47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2BADEAF5" w14:textId="12545EAE" w:rsidR="001B4549" w:rsidRPr="00934DBD" w:rsidRDefault="001B4549" w:rsidP="00566F47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</w:t>
            </w:r>
          </w:p>
        </w:tc>
      </w:tr>
      <w:tr w:rsidR="001B4549" w:rsidRPr="00934DBD" w14:paraId="1EBDEE16" w14:textId="77777777" w:rsidTr="001B4549">
        <w:tc>
          <w:tcPr>
            <w:tcW w:w="3515" w:type="dxa"/>
            <w:shd w:val="clear" w:color="auto" w:fill="auto"/>
            <w:hideMark/>
          </w:tcPr>
          <w:p w14:paraId="5221646C" w14:textId="3C70E472" w:rsidR="001B4549" w:rsidRPr="00934DBD" w:rsidRDefault="001B4549" w:rsidP="00566F47">
            <w:pPr>
              <w:pStyle w:val="NoSpacing"/>
              <w:tabs>
                <w:tab w:val="left" w:pos="72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16707A" w14:textId="3355B0E7" w:rsidR="001B4549" w:rsidRPr="00934DBD" w:rsidRDefault="001B4549" w:rsidP="00566F47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A2D4C8" w14:textId="0B4D3634" w:rsidR="001B4549" w:rsidRPr="00934DBD" w:rsidRDefault="001B4549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1C9C45D" w14:textId="77777777" w:rsidR="001B4549" w:rsidRPr="00934DBD" w:rsidRDefault="001B4549" w:rsidP="00566F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47EF71B" w14:textId="39BD9BA4" w:rsidR="001B4549" w:rsidRPr="00934DBD" w:rsidRDefault="001B4549" w:rsidP="00566F47">
            <w:pPr>
              <w:pStyle w:val="NoSpacing"/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DAA00D" w14:textId="77777777" w:rsidR="001B4549" w:rsidRPr="00934DBD" w:rsidRDefault="001B4549" w:rsidP="00566F47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3AD303" w14:textId="1B699DFC" w:rsidR="001B4549" w:rsidRPr="00934DBD" w:rsidRDefault="001B4549" w:rsidP="00566F47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1B4549" w:rsidRPr="00934DBD" w14:paraId="67217DCC" w14:textId="77777777" w:rsidTr="001B4549">
        <w:tc>
          <w:tcPr>
            <w:tcW w:w="3515" w:type="dxa"/>
            <w:shd w:val="clear" w:color="auto" w:fill="auto"/>
            <w:hideMark/>
          </w:tcPr>
          <w:p w14:paraId="77638D38" w14:textId="77777777" w:rsidR="001B4549" w:rsidRPr="00934DBD" w:rsidRDefault="001B4549" w:rsidP="00566F47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D8545" w14:textId="7970559F" w:rsidR="001B4549" w:rsidRPr="00934DBD" w:rsidRDefault="001B4549" w:rsidP="00566F47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30FEA4" w14:textId="29E00FBD" w:rsidR="001B4549" w:rsidRPr="00934DBD" w:rsidRDefault="001B4549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AA5C94C" w14:textId="77777777" w:rsidR="001B4549" w:rsidRPr="00934DBD" w:rsidRDefault="001B4549" w:rsidP="00566F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83BC9" w14:textId="746DC8B0" w:rsidR="001B4549" w:rsidRPr="00934DBD" w:rsidRDefault="001B4549" w:rsidP="00566F47">
            <w:pPr>
              <w:pStyle w:val="NoSpacing"/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663</w:t>
            </w:r>
          </w:p>
        </w:tc>
        <w:tc>
          <w:tcPr>
            <w:tcW w:w="270" w:type="dxa"/>
          </w:tcPr>
          <w:p w14:paraId="738A32F5" w14:textId="77777777" w:rsidR="001B4549" w:rsidRPr="00934DBD" w:rsidRDefault="001B4549" w:rsidP="00566F47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D1CFE7" w14:textId="05B64891" w:rsidR="001B4549" w:rsidRPr="00934DBD" w:rsidRDefault="001B4549" w:rsidP="00566F47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49,928</w:t>
            </w:r>
          </w:p>
        </w:tc>
      </w:tr>
      <w:tr w:rsidR="001B4549" w:rsidRPr="00934DBD" w14:paraId="2BF5F0C6" w14:textId="77777777" w:rsidTr="001B4549">
        <w:tc>
          <w:tcPr>
            <w:tcW w:w="3515" w:type="dxa"/>
            <w:shd w:val="clear" w:color="auto" w:fill="auto"/>
          </w:tcPr>
          <w:p w14:paraId="0AE3F3BF" w14:textId="77777777" w:rsidR="001B4549" w:rsidRPr="00934DBD" w:rsidRDefault="001B4549" w:rsidP="00566F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0AAACB" w14:textId="77777777" w:rsidR="001B4549" w:rsidRPr="00934DBD" w:rsidRDefault="001B4549" w:rsidP="00566F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01F884" w14:textId="77777777" w:rsidR="001B4549" w:rsidRPr="00934DBD" w:rsidRDefault="001B4549" w:rsidP="00566F47">
            <w:pPr>
              <w:pStyle w:val="NoSpacing"/>
              <w:tabs>
                <w:tab w:val="decimal" w:pos="81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A7C375" w14:textId="77777777" w:rsidR="001B4549" w:rsidRPr="00934DBD" w:rsidRDefault="001B4549" w:rsidP="00566F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740241BB" w14:textId="77777777" w:rsidR="001B4549" w:rsidRPr="00934DBD" w:rsidRDefault="001B4549" w:rsidP="00566F47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0A829" w14:textId="77777777" w:rsidR="001B4549" w:rsidRPr="00934DBD" w:rsidRDefault="001B4549" w:rsidP="00566F47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5FDEDF" w14:textId="77777777" w:rsidR="001B4549" w:rsidRPr="00934DBD" w:rsidRDefault="001B4549" w:rsidP="00566F47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B4549" w:rsidRPr="00934DBD" w14:paraId="50EF1AA2" w14:textId="77777777" w:rsidTr="001B4549">
        <w:tc>
          <w:tcPr>
            <w:tcW w:w="3515" w:type="dxa"/>
            <w:shd w:val="clear" w:color="auto" w:fill="auto"/>
          </w:tcPr>
          <w:p w14:paraId="35F58865" w14:textId="66CC544B" w:rsidR="001B4549" w:rsidRPr="00934DBD" w:rsidRDefault="001B4549" w:rsidP="00566F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E6BA7" w14:textId="77777777" w:rsidR="001B4549" w:rsidRPr="00934DBD" w:rsidRDefault="001B4549" w:rsidP="00566F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A705C9" w14:textId="77777777" w:rsidR="001B4549" w:rsidRPr="00934DBD" w:rsidRDefault="001B4549" w:rsidP="00566F47">
            <w:pPr>
              <w:pStyle w:val="NoSpacing"/>
              <w:tabs>
                <w:tab w:val="decimal" w:pos="81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95BB05" w14:textId="77777777" w:rsidR="001B4549" w:rsidRPr="00934DBD" w:rsidRDefault="001B4549" w:rsidP="00566F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0034A834" w14:textId="77777777" w:rsidR="001B4549" w:rsidRPr="00934DBD" w:rsidRDefault="001B4549" w:rsidP="00566F47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59041" w14:textId="77777777" w:rsidR="001B4549" w:rsidRPr="00934DBD" w:rsidRDefault="001B4549" w:rsidP="00566F47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1C04C0" w14:textId="77777777" w:rsidR="001B4549" w:rsidRPr="00934DBD" w:rsidRDefault="001B4549" w:rsidP="00566F47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B4549" w:rsidRPr="00934DBD" w14:paraId="65001253" w14:textId="77777777" w:rsidTr="001B4549">
        <w:tc>
          <w:tcPr>
            <w:tcW w:w="3515" w:type="dxa"/>
            <w:shd w:val="clear" w:color="auto" w:fill="auto"/>
          </w:tcPr>
          <w:p w14:paraId="37B4E85A" w14:textId="26285293" w:rsidR="001B4549" w:rsidRPr="00934DBD" w:rsidRDefault="001B4549" w:rsidP="00566F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29F49" w14:textId="77777777" w:rsidR="001B4549" w:rsidRPr="00934DBD" w:rsidRDefault="001B4549" w:rsidP="00566F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2669453D" w14:textId="6D2F6196" w:rsidR="001B4549" w:rsidRPr="00934DBD" w:rsidRDefault="001B4549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91F2E7" w14:textId="77777777" w:rsidR="001B4549" w:rsidRPr="00934DBD" w:rsidRDefault="001B4549" w:rsidP="00566F47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D20552C" w14:textId="0DE033C9" w:rsidR="001B4549" w:rsidRPr="00934DBD" w:rsidRDefault="001B4549" w:rsidP="00566F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036E0" w14:textId="77777777" w:rsidR="001B4549" w:rsidRPr="00934DBD" w:rsidRDefault="001B4549" w:rsidP="00566F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auto"/>
          </w:tcPr>
          <w:p w14:paraId="67F60A90" w14:textId="57485B37" w:rsidR="001B4549" w:rsidRPr="00934DBD" w:rsidRDefault="001B4549" w:rsidP="00566F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B4549" w:rsidRPr="00934DBD" w14:paraId="1FF8A564" w14:textId="77777777" w:rsidTr="001B4549">
        <w:tc>
          <w:tcPr>
            <w:tcW w:w="3515" w:type="dxa"/>
            <w:shd w:val="clear" w:color="auto" w:fill="auto"/>
          </w:tcPr>
          <w:p w14:paraId="05541E2A" w14:textId="2AC9A40B" w:rsidR="001B4549" w:rsidRPr="00934DBD" w:rsidRDefault="001B4549" w:rsidP="00566F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5EA82" w14:textId="77777777" w:rsidR="001B4549" w:rsidRPr="00934DBD" w:rsidRDefault="001B4549" w:rsidP="00566F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4C223756" w14:textId="55211B1E" w:rsidR="001B4549" w:rsidRPr="00934DBD" w:rsidRDefault="001B4549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B1BAA1" w14:textId="77777777" w:rsidR="001B4549" w:rsidRPr="00934DBD" w:rsidRDefault="001B4549" w:rsidP="00566F47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8518AE7" w14:textId="47D6A7EB" w:rsidR="001B4549" w:rsidRPr="00934DBD" w:rsidRDefault="001B4549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4AA6A5" w14:textId="77777777" w:rsidR="001B4549" w:rsidRPr="00934DBD" w:rsidRDefault="001B4549" w:rsidP="00566F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auto"/>
          </w:tcPr>
          <w:p w14:paraId="09E7E2E8" w14:textId="6748115B" w:rsidR="001B4549" w:rsidRPr="00934DBD" w:rsidRDefault="001B4549" w:rsidP="00566F47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2,853</w:t>
            </w:r>
          </w:p>
        </w:tc>
      </w:tr>
      <w:tr w:rsidR="001B4549" w:rsidRPr="00934DBD" w14:paraId="0283CF06" w14:textId="77777777" w:rsidTr="001B4549">
        <w:tc>
          <w:tcPr>
            <w:tcW w:w="3515" w:type="dxa"/>
            <w:shd w:val="clear" w:color="auto" w:fill="auto"/>
          </w:tcPr>
          <w:p w14:paraId="5C2B8C01" w14:textId="24DD9BF8" w:rsidR="001B4549" w:rsidRPr="00934DBD" w:rsidRDefault="001B4549" w:rsidP="00566F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6F96D" w14:textId="77777777" w:rsidR="001B4549" w:rsidRPr="00934DBD" w:rsidRDefault="001B4549" w:rsidP="00566F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F1B10" w14:textId="1FCF3928" w:rsidR="001B4549" w:rsidRPr="00934DBD" w:rsidRDefault="001B4549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ADEEBC" w14:textId="77777777" w:rsidR="001B4549" w:rsidRPr="00934DBD" w:rsidRDefault="001B4549" w:rsidP="00566F47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CAC656F" w14:textId="7977AD47" w:rsidR="001B4549" w:rsidRPr="00934DBD" w:rsidRDefault="001B4549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BC3A94" w14:textId="77777777" w:rsidR="001B4549" w:rsidRPr="00934DBD" w:rsidRDefault="001B4549" w:rsidP="00566F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1FFEEE" w14:textId="58F8B5CE" w:rsidR="001B4549" w:rsidRPr="00934DBD" w:rsidRDefault="001B4549" w:rsidP="00566F47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16,339</w:t>
            </w:r>
          </w:p>
        </w:tc>
      </w:tr>
      <w:tr w:rsidR="001B4549" w:rsidRPr="00934DBD" w14:paraId="2EAACDCF" w14:textId="77777777" w:rsidTr="001B4549">
        <w:tc>
          <w:tcPr>
            <w:tcW w:w="3515" w:type="dxa"/>
            <w:shd w:val="clear" w:color="auto" w:fill="auto"/>
          </w:tcPr>
          <w:p w14:paraId="0958C2F4" w14:textId="64B54811" w:rsidR="001B4549" w:rsidRPr="00934DBD" w:rsidRDefault="001B4549" w:rsidP="00566F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BB67A" w14:textId="77777777" w:rsidR="001B4549" w:rsidRPr="00934DBD" w:rsidRDefault="001B4549" w:rsidP="00566F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27A8F3" w14:textId="5969436D" w:rsidR="001B4549" w:rsidRPr="00934DBD" w:rsidRDefault="001B4549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8940A7" w14:textId="77777777" w:rsidR="001B4549" w:rsidRPr="00934DBD" w:rsidRDefault="001B4549" w:rsidP="00566F47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082205C" w14:textId="55A724D2" w:rsidR="001B4549" w:rsidRPr="00934DBD" w:rsidRDefault="001B4549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202D28" w14:textId="77777777" w:rsidR="001B4549" w:rsidRPr="00934DBD" w:rsidRDefault="001B4549" w:rsidP="00566F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1392A" w14:textId="7EA3CC76" w:rsidR="001B4549" w:rsidRPr="00934DBD" w:rsidRDefault="001B4549" w:rsidP="00566F47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1,169</w:t>
            </w:r>
          </w:p>
        </w:tc>
      </w:tr>
      <w:tr w:rsidR="001B4549" w:rsidRPr="00934DBD" w14:paraId="3D454434" w14:textId="77777777" w:rsidTr="001B4549">
        <w:tc>
          <w:tcPr>
            <w:tcW w:w="3515" w:type="dxa"/>
            <w:shd w:val="clear" w:color="auto" w:fill="auto"/>
          </w:tcPr>
          <w:p w14:paraId="7AB5222F" w14:textId="5C80160F" w:rsidR="001B4549" w:rsidRPr="00934DBD" w:rsidRDefault="001B4549" w:rsidP="00566F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ED6FFF" w14:textId="77777777" w:rsidR="001B4549" w:rsidRPr="00934DBD" w:rsidRDefault="001B4549" w:rsidP="00566F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47CD5" w14:textId="49E6BEEB" w:rsidR="001B4549" w:rsidRPr="00934DBD" w:rsidRDefault="001B4549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25EA19" w14:textId="77777777" w:rsidR="001B4549" w:rsidRPr="00934DBD" w:rsidRDefault="001B4549" w:rsidP="00566F47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1927827" w14:textId="22B2B935" w:rsidR="001B4549" w:rsidRPr="00934DBD" w:rsidRDefault="001B4549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185D69" w14:textId="77777777" w:rsidR="001B4549" w:rsidRPr="00934DBD" w:rsidRDefault="001B4549" w:rsidP="00566F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C47EE6" w14:textId="09E32AEE" w:rsidR="001B4549" w:rsidRPr="00934DBD" w:rsidRDefault="001B4549" w:rsidP="00566F47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6,500</w:t>
            </w:r>
          </w:p>
        </w:tc>
      </w:tr>
      <w:tr w:rsidR="001B4549" w:rsidRPr="00934DBD" w14:paraId="31A8CDB8" w14:textId="77777777" w:rsidTr="001B4549">
        <w:tc>
          <w:tcPr>
            <w:tcW w:w="3515" w:type="dxa"/>
            <w:shd w:val="clear" w:color="auto" w:fill="auto"/>
          </w:tcPr>
          <w:p w14:paraId="078485F8" w14:textId="388D7EF7" w:rsidR="001B4549" w:rsidRPr="00934DBD" w:rsidRDefault="001B4549" w:rsidP="00566F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423B6" w14:textId="77777777" w:rsidR="001B4549" w:rsidRPr="00934DBD" w:rsidRDefault="001B4549" w:rsidP="00566F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238DAF" w14:textId="1916C686" w:rsidR="001B4549" w:rsidRPr="00934DBD" w:rsidRDefault="001B4549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FF6CAC" w14:textId="77777777" w:rsidR="001B4549" w:rsidRPr="00934DBD" w:rsidRDefault="001B4549" w:rsidP="00566F47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EF8B19E" w14:textId="55D18FE7" w:rsidR="001B4549" w:rsidRPr="00934DBD" w:rsidRDefault="001B4549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C2B789" w14:textId="77777777" w:rsidR="001B4549" w:rsidRPr="00934DBD" w:rsidRDefault="001B4549" w:rsidP="00566F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080B5D" w14:textId="77D1F8A9" w:rsidR="001B4549" w:rsidRPr="00934DBD" w:rsidRDefault="001B4549" w:rsidP="00566F47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150</w:t>
            </w:r>
          </w:p>
        </w:tc>
      </w:tr>
      <w:tr w:rsidR="001B4549" w:rsidRPr="00934DBD" w14:paraId="71C83AEB" w14:textId="77777777" w:rsidTr="001B4549">
        <w:tc>
          <w:tcPr>
            <w:tcW w:w="3515" w:type="dxa"/>
            <w:shd w:val="clear" w:color="auto" w:fill="auto"/>
          </w:tcPr>
          <w:p w14:paraId="28781485" w14:textId="274CA6A5" w:rsidR="001B4549" w:rsidRPr="00934DBD" w:rsidRDefault="001B4549" w:rsidP="00566F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B801F8" w14:textId="77777777" w:rsidR="001B4549" w:rsidRPr="00934DBD" w:rsidRDefault="001B4549" w:rsidP="00566F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07E92D" w14:textId="3F8B5ABF" w:rsidR="001B4549" w:rsidRPr="00934DBD" w:rsidRDefault="001B4549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890AD6" w14:textId="77777777" w:rsidR="001B4549" w:rsidRPr="00934DBD" w:rsidRDefault="001B4549" w:rsidP="00566F47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E718304" w14:textId="655889CF" w:rsidR="001B4549" w:rsidRPr="00934DBD" w:rsidRDefault="001B4549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BC1108" w14:textId="77777777" w:rsidR="001B4549" w:rsidRPr="00934DBD" w:rsidRDefault="001B4549" w:rsidP="00566F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E66548" w14:textId="4883F966" w:rsidR="001B4549" w:rsidRPr="00934DBD" w:rsidRDefault="001B4549" w:rsidP="00566F47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1,416</w:t>
            </w:r>
          </w:p>
        </w:tc>
      </w:tr>
      <w:tr w:rsidR="001B4549" w:rsidRPr="00934DBD" w14:paraId="14EE79B9" w14:textId="77777777" w:rsidTr="001B4549">
        <w:tc>
          <w:tcPr>
            <w:tcW w:w="3515" w:type="dxa"/>
            <w:shd w:val="clear" w:color="auto" w:fill="auto"/>
          </w:tcPr>
          <w:p w14:paraId="48CCE652" w14:textId="5BDC2361" w:rsidR="001B4549" w:rsidRPr="00934DBD" w:rsidRDefault="001B4549" w:rsidP="00566F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หนี้สินระยะยาว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CC0D6" w14:textId="77777777" w:rsidR="001B4549" w:rsidRPr="00934DBD" w:rsidRDefault="001B4549" w:rsidP="00566F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A4BF0" w14:textId="51D968B2" w:rsidR="001B4549" w:rsidRPr="00934DBD" w:rsidRDefault="001B4549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800145" w14:textId="77777777" w:rsidR="001B4549" w:rsidRPr="00934DBD" w:rsidRDefault="001B4549" w:rsidP="00566F47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0BD67B1" w14:textId="768357C5" w:rsidR="001B4549" w:rsidRPr="00934DBD" w:rsidRDefault="001B4549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3FD0E8" w14:textId="77777777" w:rsidR="001B4549" w:rsidRPr="00934DBD" w:rsidRDefault="001B4549" w:rsidP="00566F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E4BCA" w14:textId="10CB614B" w:rsidR="001B4549" w:rsidRPr="00934DBD" w:rsidRDefault="001B4549" w:rsidP="00566F47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95,623</w:t>
            </w:r>
          </w:p>
        </w:tc>
      </w:tr>
      <w:tr w:rsidR="001B4549" w:rsidRPr="00934DBD" w14:paraId="5712F4AA" w14:textId="77777777" w:rsidTr="001B4549">
        <w:tc>
          <w:tcPr>
            <w:tcW w:w="3515" w:type="dxa"/>
            <w:shd w:val="clear" w:color="auto" w:fill="auto"/>
            <w:hideMark/>
          </w:tcPr>
          <w:p w14:paraId="06B138D6" w14:textId="49013050" w:rsidR="001B4549" w:rsidRPr="00934DBD" w:rsidRDefault="001B4549" w:rsidP="00566F47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DE0D08" w14:textId="77777777" w:rsidR="001B4549" w:rsidRPr="00934DBD" w:rsidRDefault="001B4549" w:rsidP="00566F47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B8D996" w14:textId="462DB729" w:rsidR="001B4549" w:rsidRPr="00934DBD" w:rsidRDefault="001B4549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208</w:t>
            </w:r>
          </w:p>
        </w:tc>
        <w:tc>
          <w:tcPr>
            <w:tcW w:w="270" w:type="dxa"/>
          </w:tcPr>
          <w:p w14:paraId="3F8017F3" w14:textId="77777777" w:rsidR="001B4549" w:rsidRPr="00934DBD" w:rsidRDefault="001B4549" w:rsidP="00566F47">
            <w:pPr>
              <w:pStyle w:val="NoSpacing"/>
              <w:tabs>
                <w:tab w:val="left" w:pos="720"/>
                <w:tab w:val="decimal" w:pos="1086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0239D0F" w14:textId="1FFD714F" w:rsidR="001B4549" w:rsidRPr="00934DBD" w:rsidRDefault="001B4549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4D0716" w14:textId="77777777" w:rsidR="001B4549" w:rsidRPr="00934DBD" w:rsidRDefault="001B4549" w:rsidP="00566F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5D180" w14:textId="58F09E5E" w:rsidR="001B4549" w:rsidRPr="00934DBD" w:rsidRDefault="001B4549" w:rsidP="00566F47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1B4549" w:rsidRPr="00934DBD" w14:paraId="4ACC3212" w14:textId="77777777" w:rsidTr="001B4549">
        <w:tc>
          <w:tcPr>
            <w:tcW w:w="3515" w:type="dxa"/>
            <w:shd w:val="clear" w:color="auto" w:fill="auto"/>
            <w:hideMark/>
          </w:tcPr>
          <w:p w14:paraId="0D40FD72" w14:textId="77777777" w:rsidR="001B4549" w:rsidRPr="00934DBD" w:rsidRDefault="001B4549" w:rsidP="00566F47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47B02B" w14:textId="77777777" w:rsidR="001B4549" w:rsidRPr="00934DBD" w:rsidRDefault="001B4549" w:rsidP="00566F47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7BEC5B" w14:textId="2495208D" w:rsidR="001B4549" w:rsidRPr="00934DBD" w:rsidRDefault="001B4549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208</w:t>
            </w:r>
          </w:p>
        </w:tc>
        <w:tc>
          <w:tcPr>
            <w:tcW w:w="270" w:type="dxa"/>
          </w:tcPr>
          <w:p w14:paraId="4F27123C" w14:textId="77777777" w:rsidR="001B4549" w:rsidRPr="00934DBD" w:rsidRDefault="001B4549" w:rsidP="00566F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8F363F6" w14:textId="50522DB5" w:rsidR="001B4549" w:rsidRPr="00934DBD" w:rsidRDefault="001B4549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4E97E1" w14:textId="77777777" w:rsidR="001B4549" w:rsidRPr="00934DBD" w:rsidRDefault="001B4549" w:rsidP="00566F47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255F78" w14:textId="210146E1" w:rsidR="001B4549" w:rsidRPr="00934DBD" w:rsidRDefault="001B4549" w:rsidP="00566F47">
            <w:pPr>
              <w:pStyle w:val="NoSpacing"/>
              <w:tabs>
                <w:tab w:val="decimal" w:pos="1146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124,050</w:t>
            </w:r>
          </w:p>
        </w:tc>
      </w:tr>
    </w:tbl>
    <w:p w14:paraId="51F207FF" w14:textId="77777777" w:rsidR="00A90241" w:rsidRPr="00934DBD" w:rsidRDefault="00A90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87CB2D3" w14:textId="6B2137DA" w:rsidR="00C205FA" w:rsidRPr="00934DBD" w:rsidRDefault="00C205FA" w:rsidP="00CE1B67">
      <w:pPr>
        <w:ind w:left="164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กลุ่มบริษัทและบริษัทตั้งใจจะถือ</w:t>
      </w:r>
      <w:r w:rsidR="008045A4" w:rsidRPr="00934DBD">
        <w:rPr>
          <w:rFonts w:asciiTheme="majorBidi" w:hAnsiTheme="majorBidi" w:cstheme="majorBidi"/>
          <w:color w:val="000000"/>
          <w:sz w:val="30"/>
          <w:szCs w:val="30"/>
          <w:cs/>
        </w:rPr>
        <w:t>เงินลงทุน</w:t>
      </w:r>
      <w:r w:rsidR="00A90241" w:rsidRPr="00934DBD">
        <w:rPr>
          <w:rFonts w:asciiTheme="majorBidi" w:hAnsiTheme="majorBidi" w:cstheme="majorBidi"/>
          <w:sz w:val="30"/>
          <w:szCs w:val="30"/>
          <w:cs/>
        </w:rPr>
        <w:t>ซึ่งเป็น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ตราสารทุนที่ไม่อยู่ในความต้องการของตลาด เพื่อวัตถุประสงค์ทางกลยุทธ์ในระยะยาว </w:t>
      </w:r>
      <w:r w:rsidR="00B657E4" w:rsidRPr="00934DBD">
        <w:rPr>
          <w:rFonts w:asciiTheme="majorBidi" w:hAnsiTheme="majorBidi" w:cstheme="majorBidi"/>
          <w:sz w:val="30"/>
          <w:szCs w:val="30"/>
          <w:cs/>
        </w:rPr>
        <w:t>ดังนั้นจึง</w:t>
      </w:r>
      <w:r w:rsidRPr="00934DBD">
        <w:rPr>
          <w:rFonts w:asciiTheme="majorBidi" w:hAnsiTheme="majorBidi" w:cstheme="majorBidi"/>
          <w:sz w:val="30"/>
          <w:szCs w:val="30"/>
          <w:cs/>
        </w:rPr>
        <w:t>เลือกกำหนดให้เงินลงทุนดังกล่าวเป็นเงินลงทุนที่วัดมูลค่ายุติธรรมผ่านกำไรขาดทุนเบ็ดเสร็จอื่น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  <w:r w:rsidR="007F604A" w:rsidRPr="00934DBD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</w:t>
      </w:r>
    </w:p>
    <w:p w14:paraId="70754A9C" w14:textId="77777777" w:rsidR="00C46325" w:rsidRPr="00934DBD" w:rsidRDefault="00C46325" w:rsidP="00CE1B67">
      <w:pPr>
        <w:ind w:left="16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DADB351" w14:textId="77777777" w:rsidR="00CE1B67" w:rsidRPr="00934DBD" w:rsidRDefault="00C205FA" w:rsidP="00CE1B67">
      <w:pPr>
        <w:numPr>
          <w:ilvl w:val="0"/>
          <w:numId w:val="12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>การด้อยค่าของสินทรัพย์ทางการเงิน</w:t>
      </w:r>
    </w:p>
    <w:p w14:paraId="0BC535B9" w14:textId="77777777" w:rsidR="00C205FA" w:rsidRPr="00934DBD" w:rsidRDefault="00C205FA" w:rsidP="00C205FA">
      <w:pPr>
        <w:ind w:left="16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AAA119" w14:textId="6E90B1F2" w:rsidR="00EC5147" w:rsidRPr="00934DBD" w:rsidRDefault="00EC5147" w:rsidP="00EC5147">
      <w:pPr>
        <w:ind w:left="164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</w:rPr>
        <w:t xml:space="preserve">TFRS </w:t>
      </w:r>
      <w:r w:rsidR="002606E5" w:rsidRPr="00934DBD">
        <w:rPr>
          <w:rFonts w:asciiTheme="majorBidi" w:hAnsiTheme="majorBidi" w:cstheme="majorBidi"/>
          <w:sz w:val="30"/>
          <w:szCs w:val="30"/>
        </w:rPr>
        <w:t>9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57E4" w:rsidRPr="00934DBD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วิธีการพิจารณาผลขาดทุนด้านเครดิตที่คาดว่าจะเกิดขึ้นตลอดอายุของเครื่องมือทางการเงิน ในขณะที่เดิมกลุ่มบริษัทประมาณการค่าเผื่อหนี้สงสัยจะสูญโดยการวิเคราะห์ประวัติการชำระหนี้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934DBD">
        <w:rPr>
          <w:rFonts w:asciiTheme="majorBidi" w:hAnsiTheme="majorBidi" w:cstheme="majorBidi"/>
          <w:sz w:val="30"/>
          <w:szCs w:val="30"/>
        </w:rPr>
        <w:t xml:space="preserve">TFRS </w:t>
      </w:r>
      <w:r w:rsidR="002606E5" w:rsidRPr="00934DBD">
        <w:rPr>
          <w:rFonts w:asciiTheme="majorBidi" w:hAnsiTheme="majorBidi" w:cstheme="majorBidi"/>
          <w:sz w:val="30"/>
          <w:szCs w:val="30"/>
        </w:rPr>
        <w:t>9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</w:t>
      </w:r>
      <w:r w:rsidR="00467F68" w:rsidRPr="00934DBD">
        <w:rPr>
          <w:rFonts w:asciiTheme="majorBidi" w:hAnsiTheme="majorBidi" w:cstheme="majorBidi"/>
          <w:sz w:val="30"/>
          <w:szCs w:val="30"/>
          <w:cs/>
        </w:rPr>
        <w:t>การ</w:t>
      </w:r>
      <w:r w:rsidRPr="00934DBD">
        <w:rPr>
          <w:rFonts w:asciiTheme="majorBidi" w:hAnsiTheme="majorBidi" w:cstheme="majorBidi"/>
          <w:sz w:val="30"/>
          <w:szCs w:val="30"/>
          <w:cs/>
        </w:rPr>
        <w:t>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="00DC6C53"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ซึ่งไม่รวมเงินลงทุนในตราสารทุน</w:t>
      </w:r>
    </w:p>
    <w:p w14:paraId="57F2F9F9" w14:textId="77777777" w:rsidR="00EC5147" w:rsidRPr="00934DBD" w:rsidRDefault="00EC5147" w:rsidP="00EC5147">
      <w:pPr>
        <w:ind w:left="16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F6CA0A6" w14:textId="78E4B0DB" w:rsidR="00C205FA" w:rsidRPr="00934DBD" w:rsidRDefault="00EC5147" w:rsidP="00EC5147">
      <w:pPr>
        <w:ind w:left="164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กลุ่มบริษัทได้ประเมินการด้อยค่าตาม </w:t>
      </w:r>
      <w:r w:rsidRPr="00934DBD">
        <w:rPr>
          <w:rFonts w:asciiTheme="majorBidi" w:hAnsiTheme="majorBidi" w:cstheme="majorBidi"/>
          <w:sz w:val="30"/>
          <w:szCs w:val="30"/>
        </w:rPr>
        <w:t xml:space="preserve">TFRS </w:t>
      </w:r>
      <w:r w:rsidR="002606E5" w:rsidRPr="00934DBD">
        <w:rPr>
          <w:rFonts w:asciiTheme="majorBidi" w:hAnsiTheme="majorBidi" w:cstheme="majorBidi"/>
          <w:sz w:val="30"/>
          <w:szCs w:val="30"/>
        </w:rPr>
        <w:t>9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1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2606E5" w:rsidRPr="00934DBD">
        <w:rPr>
          <w:rFonts w:asciiTheme="majorBidi" w:hAnsiTheme="majorBidi" w:cstheme="majorBidi"/>
          <w:sz w:val="30"/>
          <w:szCs w:val="30"/>
        </w:rPr>
        <w:t>2563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ส่งผลให้มีค่าเผื่อผลขาดทุนจากการด้อยค่าเพิ่มขึ้น ดังนี้</w:t>
      </w:r>
    </w:p>
    <w:p w14:paraId="255BB5F5" w14:textId="42EE9ACA" w:rsidR="00EC5147" w:rsidRPr="00934DBD" w:rsidRDefault="008A7BD3" w:rsidP="00EC5147">
      <w:pPr>
        <w:ind w:left="1640"/>
        <w:jc w:val="thaiDistribute"/>
        <w:rPr>
          <w:rFonts w:asciiTheme="majorBidi" w:hAnsiTheme="majorBidi" w:cstheme="majorBidi"/>
          <w:sz w:val="22"/>
          <w:szCs w:val="22"/>
        </w:rPr>
      </w:pPr>
      <w:r w:rsidRPr="00934DBD">
        <w:rPr>
          <w:rFonts w:asciiTheme="majorBidi" w:hAnsiTheme="majorBidi" w:cstheme="majorBidi"/>
          <w:sz w:val="22"/>
          <w:szCs w:val="22"/>
        </w:rPr>
        <w:tab/>
      </w:r>
    </w:p>
    <w:tbl>
      <w:tblPr>
        <w:tblW w:w="8640" w:type="dxa"/>
        <w:tblInd w:w="11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1440"/>
        <w:gridCol w:w="180"/>
        <w:gridCol w:w="1440"/>
      </w:tblGrid>
      <w:tr w:rsidR="00B7248E" w:rsidRPr="00934DBD" w14:paraId="78CDD972" w14:textId="77777777" w:rsidTr="00947661">
        <w:trPr>
          <w:cantSplit/>
          <w:tblHeader/>
        </w:trPr>
        <w:tc>
          <w:tcPr>
            <w:tcW w:w="5580" w:type="dxa"/>
            <w:vAlign w:val="bottom"/>
          </w:tcPr>
          <w:p w14:paraId="4A602D94" w14:textId="77777777" w:rsidR="00B7248E" w:rsidRPr="00934DBD" w:rsidRDefault="00B7248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66C15BBB" w14:textId="77777777" w:rsidR="00B7248E" w:rsidRPr="00934DBD" w:rsidRDefault="00B7248E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E91464" w14:textId="77777777" w:rsidR="00B7248E" w:rsidRPr="00934DBD" w:rsidRDefault="00B7248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BFF2AE" w14:textId="78484F04" w:rsidR="00B7248E" w:rsidRPr="00934DBD" w:rsidRDefault="00B7248E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="00947661" w:rsidRPr="00934DBD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/>
              </w:rPr>
              <w:t>: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C5147" w:rsidRPr="00934DBD" w14:paraId="5671F7D3" w14:textId="77777777" w:rsidTr="00947661">
        <w:trPr>
          <w:cantSplit/>
          <w:tblHeader/>
        </w:trPr>
        <w:tc>
          <w:tcPr>
            <w:tcW w:w="5580" w:type="dxa"/>
            <w:vAlign w:val="bottom"/>
            <w:hideMark/>
          </w:tcPr>
          <w:p w14:paraId="0C1BDB42" w14:textId="77777777" w:rsidR="00EC5147" w:rsidRPr="00934DBD" w:rsidRDefault="00EC5147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B73BBC" w14:textId="77777777" w:rsidR="00EC5147" w:rsidRPr="00934DBD" w:rsidRDefault="00EC5147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477B5D15" w14:textId="77777777" w:rsidR="00EC5147" w:rsidRPr="00934DBD" w:rsidRDefault="00EC5147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2AEDAE6" w14:textId="77777777" w:rsidR="00EC5147" w:rsidRPr="00934DBD" w:rsidRDefault="00EC514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69109573" w14:textId="77777777" w:rsidR="00EC5147" w:rsidRPr="00934DBD" w:rsidRDefault="00EC5147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34DB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C424C32" w14:textId="77777777" w:rsidR="00EC5147" w:rsidRPr="00934DBD" w:rsidRDefault="00EC5147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C5147" w:rsidRPr="00934DBD" w14:paraId="1A18EA29" w14:textId="77777777" w:rsidTr="00947661">
        <w:trPr>
          <w:cantSplit/>
          <w:trHeight w:val="191"/>
        </w:trPr>
        <w:tc>
          <w:tcPr>
            <w:tcW w:w="5580" w:type="dxa"/>
            <w:hideMark/>
          </w:tcPr>
          <w:p w14:paraId="6D3D3570" w14:textId="5EDA39DC" w:rsidR="00EC5147" w:rsidRPr="00934DBD" w:rsidRDefault="00EC5147" w:rsidP="00947661">
            <w:pPr>
              <w:spacing w:line="240" w:lineRule="auto"/>
              <w:ind w:left="175" w:firstLine="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2606E5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606E5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37F715" w14:textId="77777777" w:rsidR="00EC5147" w:rsidRPr="00934DBD" w:rsidRDefault="00EC51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0EC1F6" w14:textId="77777777" w:rsidR="00EC5147" w:rsidRPr="00934DBD" w:rsidRDefault="00EC51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33D254" w14:textId="77777777" w:rsidR="00EC5147" w:rsidRPr="00934DBD" w:rsidRDefault="00EC514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5147" w:rsidRPr="00934DBD" w14:paraId="6970E4ED" w14:textId="77777777" w:rsidTr="00947661">
        <w:trPr>
          <w:cantSplit/>
          <w:trHeight w:val="191"/>
        </w:trPr>
        <w:tc>
          <w:tcPr>
            <w:tcW w:w="5580" w:type="dxa"/>
            <w:hideMark/>
          </w:tcPr>
          <w:p w14:paraId="48DBF44C" w14:textId="58C9B50F" w:rsidR="00EC5147" w:rsidRPr="00934DBD" w:rsidRDefault="00EC5147" w:rsidP="00947661">
            <w:pPr>
              <w:spacing w:line="240" w:lineRule="auto"/>
              <w:ind w:left="175" w:right="-79" w:firstLine="19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="00D26ADF"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="00995821"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440" w:type="dxa"/>
          </w:tcPr>
          <w:p w14:paraId="3937D370" w14:textId="73D540E6" w:rsidR="00EC5147" w:rsidRPr="00934DBD" w:rsidRDefault="002606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20D3A"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042</w:t>
            </w:r>
          </w:p>
        </w:tc>
        <w:tc>
          <w:tcPr>
            <w:tcW w:w="180" w:type="dxa"/>
          </w:tcPr>
          <w:p w14:paraId="2DB742A2" w14:textId="77777777" w:rsidR="00EC5147" w:rsidRPr="00934DBD" w:rsidRDefault="00EC51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841D9C" w14:textId="69B86F2C" w:rsidR="00EC5147" w:rsidRPr="00934DBD" w:rsidRDefault="002606E5" w:rsidP="008404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EC5147" w:rsidRPr="00934DBD" w14:paraId="21DF659E" w14:textId="77777777" w:rsidTr="00947661">
        <w:trPr>
          <w:cantSplit/>
          <w:trHeight w:val="191"/>
        </w:trPr>
        <w:tc>
          <w:tcPr>
            <w:tcW w:w="5580" w:type="dxa"/>
          </w:tcPr>
          <w:p w14:paraId="587328B5" w14:textId="72FD3483" w:rsidR="00EC5147" w:rsidRPr="00934DBD" w:rsidRDefault="00EC5147" w:rsidP="00947661">
            <w:pPr>
              <w:spacing w:line="240" w:lineRule="auto"/>
              <w:ind w:left="175" w:right="-79" w:firstLine="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4ED8843" w14:textId="7FB8E384" w:rsidR="00EC5147" w:rsidRPr="00934DBD" w:rsidRDefault="00EC51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7914A62" w14:textId="77777777" w:rsidR="00EC5147" w:rsidRPr="00934DBD" w:rsidRDefault="00EC514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BDF557C" w14:textId="40866AB8" w:rsidR="00EC5147" w:rsidRPr="00934DBD" w:rsidRDefault="00EC514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C5147" w:rsidRPr="00934DBD" w14:paraId="2AE56907" w14:textId="77777777" w:rsidTr="007C52A3">
        <w:trPr>
          <w:cantSplit/>
          <w:trHeight w:val="191"/>
        </w:trPr>
        <w:tc>
          <w:tcPr>
            <w:tcW w:w="5580" w:type="dxa"/>
            <w:hideMark/>
          </w:tcPr>
          <w:p w14:paraId="124A23A3" w14:textId="62470DFA" w:rsidR="00EC5147" w:rsidRPr="00934DBD" w:rsidRDefault="00EC5147" w:rsidP="00947661">
            <w:pPr>
              <w:spacing w:line="240" w:lineRule="auto"/>
              <w:ind w:left="175" w:right="-79" w:firstLine="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ผลขาดทุนจากการด้อยค่าที่รับรู้เพิ่มเติม </w:t>
            </w:r>
          </w:p>
        </w:tc>
        <w:tc>
          <w:tcPr>
            <w:tcW w:w="1440" w:type="dxa"/>
          </w:tcPr>
          <w:p w14:paraId="4145D166" w14:textId="77777777" w:rsidR="00EC5147" w:rsidRPr="00934DBD" w:rsidRDefault="00EC51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E7EFDD6" w14:textId="77777777" w:rsidR="00EC5147" w:rsidRPr="00934DBD" w:rsidRDefault="00EC51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DCD508" w14:textId="77777777" w:rsidR="00EC5147" w:rsidRPr="00934DBD" w:rsidRDefault="00EC514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0556" w:rsidRPr="00934DBD" w14:paraId="259304D8" w14:textId="77777777" w:rsidTr="007C52A3">
        <w:trPr>
          <w:cantSplit/>
          <w:trHeight w:val="191"/>
        </w:trPr>
        <w:tc>
          <w:tcPr>
            <w:tcW w:w="5580" w:type="dxa"/>
          </w:tcPr>
          <w:p w14:paraId="0E637B27" w14:textId="687F47A0" w:rsidR="00E20556" w:rsidRPr="00934DBD" w:rsidRDefault="00351A39" w:rsidP="00947661">
            <w:pPr>
              <w:spacing w:line="240" w:lineRule="auto"/>
              <w:ind w:left="175" w:right="-79" w:firstLine="28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606E5"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2606E5"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  <w:r w:rsidR="00E20556"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E20556"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440" w:type="dxa"/>
          </w:tcPr>
          <w:p w14:paraId="197850D3" w14:textId="77777777" w:rsidR="00E20556" w:rsidRPr="00934DBD" w:rsidRDefault="00E2055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7C17755" w14:textId="77777777" w:rsidR="00E20556" w:rsidRPr="00934DBD" w:rsidRDefault="00E205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0BD910" w14:textId="77777777" w:rsidR="00E20556" w:rsidRPr="00934DBD" w:rsidRDefault="00E2055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5147" w:rsidRPr="00934DBD" w14:paraId="56025BB9" w14:textId="77777777" w:rsidTr="007C52A3">
        <w:trPr>
          <w:cantSplit/>
        </w:trPr>
        <w:tc>
          <w:tcPr>
            <w:tcW w:w="5580" w:type="dxa"/>
            <w:hideMark/>
          </w:tcPr>
          <w:p w14:paraId="3DFAF235" w14:textId="667C1871" w:rsidR="00EC5147" w:rsidRPr="00934DBD" w:rsidRDefault="00351A39" w:rsidP="00351A39">
            <w:pPr>
              <w:pStyle w:val="ListParagraph"/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63" w:right="-8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  <w:r w:rsidR="008B3CD6"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vAlign w:val="bottom"/>
          </w:tcPr>
          <w:p w14:paraId="5F2AABBA" w14:textId="290687B5" w:rsidR="00EC5147" w:rsidRPr="00934DBD" w:rsidRDefault="002606E5" w:rsidP="00F20D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180" w:type="dxa"/>
            <w:vAlign w:val="bottom"/>
          </w:tcPr>
          <w:p w14:paraId="030ADB8F" w14:textId="77777777" w:rsidR="00EC5147" w:rsidRPr="00934DBD" w:rsidRDefault="00EC514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95C062" w14:textId="4163BD19" w:rsidR="00EC5147" w:rsidRPr="00934DBD" w:rsidRDefault="002606E5" w:rsidP="008B3CD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</w:p>
        </w:tc>
      </w:tr>
      <w:tr w:rsidR="00EC5147" w:rsidRPr="00934DBD" w14:paraId="0EE8B8A3" w14:textId="77777777" w:rsidTr="007C52A3">
        <w:trPr>
          <w:cantSplit/>
        </w:trPr>
        <w:tc>
          <w:tcPr>
            <w:tcW w:w="5580" w:type="dxa"/>
            <w:vAlign w:val="bottom"/>
            <w:hideMark/>
          </w:tcPr>
          <w:p w14:paraId="43D6663F" w14:textId="6D71A20D" w:rsidR="00EC5147" w:rsidRPr="00934DBD" w:rsidRDefault="00EC5147" w:rsidP="00947661">
            <w:pPr>
              <w:spacing w:line="240" w:lineRule="auto"/>
              <w:ind w:left="190" w:firstLine="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2606E5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2606E5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1D5355" w14:textId="5DC81723" w:rsidR="00EC5147" w:rsidRPr="00934DBD" w:rsidRDefault="002606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20D3A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132</w:t>
            </w:r>
          </w:p>
        </w:tc>
        <w:tc>
          <w:tcPr>
            <w:tcW w:w="180" w:type="dxa"/>
          </w:tcPr>
          <w:p w14:paraId="6712B28D" w14:textId="77777777" w:rsidR="00EC5147" w:rsidRPr="00934DBD" w:rsidRDefault="00EC51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58C0C9" w14:textId="72C2F1F2" w:rsidR="00EC5147" w:rsidRPr="00934DBD" w:rsidRDefault="002606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</w:t>
            </w:r>
          </w:p>
        </w:tc>
      </w:tr>
    </w:tbl>
    <w:p w14:paraId="7FEF4B68" w14:textId="77777777" w:rsidR="00E20556" w:rsidRPr="00934DBD" w:rsidRDefault="00E20556" w:rsidP="00C205FA">
      <w:pPr>
        <w:ind w:left="16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93C74B" w14:textId="580075FB" w:rsidR="008F0705" w:rsidRPr="00934DBD" w:rsidRDefault="00246913" w:rsidP="00C70DBA">
      <w:pPr>
        <w:tabs>
          <w:tab w:val="clear" w:pos="1644"/>
          <w:tab w:val="left" w:pos="1640"/>
        </w:tabs>
        <w:ind w:left="164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 xml:space="preserve">กลุ่มบริษัทเลือกที่จะรับรู้การเพิ่มขึ้นของผลขาดทุนจากการด้อยค่าโดยปรับปรุงกับกำไรสะสม ณ วันที่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1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2606E5" w:rsidRPr="00934DBD">
        <w:rPr>
          <w:rFonts w:asciiTheme="majorBidi" w:hAnsiTheme="majorBidi" w:cstheme="majorBidi"/>
          <w:sz w:val="30"/>
          <w:szCs w:val="30"/>
        </w:rPr>
        <w:t>2563</w:t>
      </w:r>
      <w:r w:rsidR="008F0705" w:rsidRPr="00934DBD">
        <w:rPr>
          <w:rFonts w:asciiTheme="majorBidi" w:hAnsiTheme="majorBidi" w:cstheme="majorBidi"/>
          <w:sz w:val="30"/>
          <w:szCs w:val="30"/>
        </w:rPr>
        <w:br w:type="page"/>
      </w:r>
    </w:p>
    <w:p w14:paraId="04513834" w14:textId="3747C7A2" w:rsidR="008F0D9E" w:rsidRPr="00934DBD" w:rsidRDefault="008F0D9E" w:rsidP="008F0D9E">
      <w:pPr>
        <w:numPr>
          <w:ilvl w:val="0"/>
          <w:numId w:val="10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 xml:space="preserve">TFRS </w:t>
      </w:r>
      <w:r w:rsidR="002606E5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16</w:t>
      </w: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สัญญาเช่า</w:t>
      </w:r>
    </w:p>
    <w:p w14:paraId="3AE5DFF5" w14:textId="77777777" w:rsidR="00CA1B3A" w:rsidRPr="00934DBD" w:rsidRDefault="006B2B92" w:rsidP="006B2B9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</w:rPr>
        <w:tab/>
      </w:r>
      <w:r w:rsidRPr="00934DBD">
        <w:rPr>
          <w:rFonts w:asciiTheme="majorBidi" w:hAnsiTheme="majorBidi" w:cstheme="majorBidi"/>
          <w:sz w:val="30"/>
          <w:szCs w:val="30"/>
        </w:rPr>
        <w:tab/>
      </w:r>
      <w:r w:rsidRPr="00934DBD">
        <w:rPr>
          <w:rFonts w:asciiTheme="majorBidi" w:hAnsiTheme="majorBidi" w:cstheme="majorBidi"/>
          <w:sz w:val="30"/>
          <w:szCs w:val="30"/>
        </w:rPr>
        <w:tab/>
      </w:r>
      <w:r w:rsidRPr="00934DBD">
        <w:rPr>
          <w:rFonts w:asciiTheme="majorBidi" w:hAnsiTheme="majorBidi" w:cstheme="majorBidi"/>
          <w:sz w:val="30"/>
          <w:szCs w:val="30"/>
        </w:rPr>
        <w:tab/>
      </w:r>
      <w:r w:rsidRPr="00934DBD">
        <w:rPr>
          <w:rFonts w:asciiTheme="majorBidi" w:hAnsiTheme="majorBidi" w:cstheme="majorBidi"/>
          <w:sz w:val="30"/>
          <w:szCs w:val="30"/>
        </w:rPr>
        <w:tab/>
      </w:r>
    </w:p>
    <w:p w14:paraId="43E4B5B5" w14:textId="1EACE472" w:rsidR="0082583E" w:rsidRPr="00934DBD" w:rsidRDefault="0082583E" w:rsidP="0082583E">
      <w:pPr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1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2606E5" w:rsidRPr="00934DBD">
        <w:rPr>
          <w:rFonts w:asciiTheme="majorBidi" w:hAnsiTheme="majorBidi" w:cstheme="majorBidi"/>
          <w:sz w:val="30"/>
          <w:szCs w:val="30"/>
        </w:rPr>
        <w:t>2563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934DBD">
        <w:rPr>
          <w:rFonts w:asciiTheme="majorBidi" w:hAnsiTheme="majorBidi" w:cstheme="majorBidi"/>
          <w:sz w:val="30"/>
          <w:szCs w:val="30"/>
        </w:rPr>
        <w:t xml:space="preserve">TFRS </w:t>
      </w:r>
      <w:r w:rsidR="002606E5" w:rsidRPr="00934DBD">
        <w:rPr>
          <w:rFonts w:asciiTheme="majorBidi" w:hAnsiTheme="majorBidi" w:cstheme="majorBidi"/>
          <w:sz w:val="30"/>
          <w:szCs w:val="30"/>
        </w:rPr>
        <w:t>16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เป็นครั้งแรกกับสัญญาที่เคยระบุว่าเป็นสัญญาเช่าตาม</w:t>
      </w:r>
      <w:r w:rsidR="00C70DBA" w:rsidRPr="00934DBD">
        <w:rPr>
          <w:rFonts w:asciiTheme="majorBidi" w:hAnsiTheme="majorBidi" w:cstheme="majorBidi"/>
          <w:sz w:val="30"/>
          <w:szCs w:val="30"/>
        </w:rPr>
        <w:t xml:space="preserve"> TAS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606E5" w:rsidRPr="00934DBD">
        <w:rPr>
          <w:rFonts w:asciiTheme="majorBidi" w:hAnsiTheme="majorBidi" w:cstheme="majorBidi"/>
          <w:sz w:val="30"/>
          <w:szCs w:val="30"/>
        </w:rPr>
        <w:t>17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934DBD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="00C70DBA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และ</w:t>
      </w:r>
      <w:r w:rsidR="00C70DBA" w:rsidRPr="00934DBD">
        <w:rPr>
          <w:rFonts w:asciiTheme="majorBidi" w:hAnsiTheme="majorBidi" w:cstheme="majorBidi"/>
          <w:sz w:val="30"/>
          <w:szCs w:val="30"/>
        </w:rPr>
        <w:t xml:space="preserve"> TFRIC </w:t>
      </w:r>
      <w:r w:rsidR="002606E5" w:rsidRPr="00934DBD">
        <w:rPr>
          <w:rFonts w:asciiTheme="majorBidi" w:hAnsiTheme="majorBidi" w:cstheme="majorBidi"/>
          <w:sz w:val="30"/>
          <w:szCs w:val="30"/>
        </w:rPr>
        <w:t>4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i/>
          <w:iCs/>
          <w:sz w:val="30"/>
          <w:szCs w:val="30"/>
          <w:cs/>
        </w:rPr>
        <w:t>เรื่อง การประเมินว่าข้อตกลงประกอบด้วยสัญญาเช่าหรือไม่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ด้วยวิธีปรับปรุงย้อนหลังโดยรับรู้ผลกระทบสะสม (</w:t>
      </w:r>
      <w:r w:rsidRPr="00934DBD">
        <w:rPr>
          <w:rFonts w:asciiTheme="majorBidi" w:hAnsiTheme="majorBidi" w:cstheme="majorBidi"/>
          <w:sz w:val="30"/>
          <w:szCs w:val="30"/>
        </w:rPr>
        <w:t>Modified retrospective approach)</w:t>
      </w:r>
    </w:p>
    <w:p w14:paraId="0B07C387" w14:textId="77777777" w:rsidR="0082583E" w:rsidRPr="00934DBD" w:rsidRDefault="0082583E" w:rsidP="00825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95864C0" w14:textId="1F060538" w:rsidR="001A3A84" w:rsidRPr="00934DBD" w:rsidRDefault="00B57380" w:rsidP="001A3A84">
      <w:pPr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 xml:space="preserve">ตาม </w:t>
      </w:r>
      <w:r w:rsidRPr="00934DBD">
        <w:rPr>
          <w:rFonts w:asciiTheme="majorBidi" w:hAnsiTheme="majorBidi" w:cstheme="majorBidi"/>
          <w:sz w:val="30"/>
          <w:szCs w:val="30"/>
        </w:rPr>
        <w:t xml:space="preserve">TAS </w:t>
      </w:r>
      <w:r w:rsidR="002606E5" w:rsidRPr="00934DBD">
        <w:rPr>
          <w:rFonts w:asciiTheme="majorBidi" w:hAnsiTheme="majorBidi" w:cstheme="majorBidi"/>
          <w:sz w:val="30"/>
          <w:szCs w:val="30"/>
        </w:rPr>
        <w:t>17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เดิมนั้น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</w:t>
      </w:r>
      <w:r w:rsidR="005D4424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413BD8" w:rsidRPr="00934DBD">
        <w:rPr>
          <w:rFonts w:asciiTheme="majorBidi" w:hAnsiTheme="majorBidi" w:cstheme="majorBidi"/>
          <w:sz w:val="30"/>
          <w:szCs w:val="30"/>
          <w:cs/>
        </w:rPr>
        <w:t>ตาม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</w:rPr>
        <w:t xml:space="preserve">TFRS </w:t>
      </w:r>
      <w:r w:rsidR="002606E5" w:rsidRPr="00934DBD">
        <w:rPr>
          <w:rFonts w:asciiTheme="majorBidi" w:hAnsiTheme="majorBidi" w:cstheme="majorBidi"/>
          <w:sz w:val="30"/>
          <w:szCs w:val="30"/>
        </w:rPr>
        <w:t>16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F13EE" w:rsidRPr="00934DBD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บริษัทต้องรับรู้สินทรัพย์สิทธิการใช้และหนี้สินตามสัญญาเช่าทุกสัญญา (ยกเว้นสัญญาเช่าที่มีอายุไม่เกิน </w:t>
      </w:r>
      <w:r w:rsidR="002606E5" w:rsidRPr="00934DBD">
        <w:rPr>
          <w:rFonts w:asciiTheme="majorBidi" w:hAnsiTheme="majorBidi" w:cstheme="majorBidi"/>
          <w:sz w:val="30"/>
          <w:szCs w:val="30"/>
        </w:rPr>
        <w:t>12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เดือนหรือสัญญาเช่าซึ่งสินทรัพย์อ้างอิงมีมูลค่าต่ำ) ซึ่งเป็นแนวทางการรับรู้รายการ</w:t>
      </w:r>
      <w:r w:rsidR="00D25061" w:rsidRPr="00934DBD">
        <w:rPr>
          <w:rFonts w:asciiTheme="majorBidi" w:hAnsiTheme="majorBidi" w:cstheme="majorBidi"/>
          <w:sz w:val="30"/>
          <w:szCs w:val="30"/>
          <w:cs/>
        </w:rPr>
        <w:t>ลักษณะเดียว</w:t>
      </w:r>
      <w:r w:rsidRPr="00934DBD">
        <w:rPr>
          <w:rFonts w:asciiTheme="majorBidi" w:hAnsiTheme="majorBidi" w:cstheme="majorBidi"/>
          <w:sz w:val="30"/>
          <w:szCs w:val="30"/>
          <w:cs/>
        </w:rPr>
        <w:t>กับสัญญาเช่าการเงิน (</w:t>
      </w:r>
      <w:r w:rsidRPr="00934DBD">
        <w:rPr>
          <w:rFonts w:asciiTheme="majorBidi" w:hAnsiTheme="majorBidi" w:cstheme="majorBidi"/>
          <w:sz w:val="30"/>
          <w:szCs w:val="30"/>
        </w:rPr>
        <w:t xml:space="preserve">Finance lease)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ตาม </w:t>
      </w:r>
      <w:r w:rsidRPr="00934DBD">
        <w:rPr>
          <w:rFonts w:asciiTheme="majorBidi" w:hAnsiTheme="majorBidi" w:cstheme="majorBidi"/>
          <w:sz w:val="30"/>
          <w:szCs w:val="30"/>
        </w:rPr>
        <w:t xml:space="preserve">TAS </w:t>
      </w:r>
      <w:r w:rsidR="002606E5" w:rsidRPr="00934DBD">
        <w:rPr>
          <w:rFonts w:asciiTheme="majorBidi" w:hAnsiTheme="majorBidi" w:cstheme="majorBidi"/>
          <w:sz w:val="30"/>
          <w:szCs w:val="30"/>
        </w:rPr>
        <w:t>17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เดิมซึ่งถูกยกเลิกไป นอกจากนี้ </w:t>
      </w:r>
      <w:r w:rsidRPr="00934DBD">
        <w:rPr>
          <w:rFonts w:asciiTheme="majorBidi" w:hAnsiTheme="majorBidi" w:cstheme="majorBidi"/>
          <w:sz w:val="30"/>
          <w:szCs w:val="30"/>
        </w:rPr>
        <w:t xml:space="preserve">TFRS </w:t>
      </w:r>
      <w:r w:rsidR="002606E5" w:rsidRPr="00934DBD">
        <w:rPr>
          <w:rFonts w:asciiTheme="majorBidi" w:hAnsiTheme="majorBidi" w:cstheme="majorBidi"/>
          <w:sz w:val="30"/>
          <w:szCs w:val="30"/>
        </w:rPr>
        <w:t>16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ยังกำหนดให้กลุ่มบริษัทต้องประเมินว่าสัญญาเป็นสัญญาเช่าหรือประกอบด้วยสัญญาเช่าหรือไม่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(</w:t>
      </w:r>
      <w:r w:rsidRPr="00934DBD">
        <w:rPr>
          <w:rFonts w:asciiTheme="majorBidi" w:hAnsiTheme="majorBidi" w:cstheme="majorBidi"/>
          <w:sz w:val="30"/>
          <w:szCs w:val="30"/>
        </w:rPr>
        <w:t xml:space="preserve">Transaction price) </w:t>
      </w:r>
    </w:p>
    <w:p w14:paraId="66960D63" w14:textId="77777777" w:rsidR="001A3A84" w:rsidRPr="00934DBD" w:rsidRDefault="001A3A84" w:rsidP="001A3A84">
      <w:pPr>
        <w:ind w:left="907"/>
        <w:jc w:val="thaiDistribute"/>
        <w:rPr>
          <w:rFonts w:asciiTheme="majorBidi" w:hAnsiTheme="majorBidi" w:cstheme="majorBidi"/>
          <w:sz w:val="30"/>
          <w:szCs w:val="30"/>
        </w:rPr>
      </w:pPr>
    </w:p>
    <w:p w14:paraId="5F8787D4" w14:textId="6B04B14B" w:rsidR="00C278B9" w:rsidRPr="00934DBD" w:rsidRDefault="00B57380" w:rsidP="001A3A84">
      <w:pPr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 xml:space="preserve">ข้อกำหนดตาม </w:t>
      </w:r>
      <w:r w:rsidRPr="00934DBD">
        <w:rPr>
          <w:rFonts w:asciiTheme="majorBidi" w:hAnsiTheme="majorBidi" w:cstheme="majorBidi"/>
          <w:sz w:val="30"/>
          <w:szCs w:val="30"/>
        </w:rPr>
        <w:t xml:space="preserve">TFRS </w:t>
      </w:r>
      <w:r w:rsidR="002606E5" w:rsidRPr="00934DBD">
        <w:rPr>
          <w:rFonts w:asciiTheme="majorBidi" w:hAnsiTheme="majorBidi" w:cstheme="majorBidi"/>
          <w:sz w:val="30"/>
          <w:szCs w:val="30"/>
        </w:rPr>
        <w:t>16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ข้างต้นส่งผลให้ลักษณะของค่าใช้จ่ายที่เกี่ยวข้องกับสัญญาเช่าเปลี่ยนแปลงไป โดยกลุ่มบริษัทรับรู้ค่าเสื่อมราคาของสินทรัพย์สิทธิการใช้และ</w:t>
      </w:r>
      <w:r w:rsidR="00D463F6" w:rsidRPr="00934DBD">
        <w:rPr>
          <w:rFonts w:asciiTheme="majorBidi" w:hAnsiTheme="majorBidi" w:cstheme="majorBidi"/>
          <w:sz w:val="30"/>
          <w:szCs w:val="30"/>
          <w:cs/>
        </w:rPr>
        <w:t>ต้นทุนทางการเงิน</w:t>
      </w:r>
      <w:r w:rsidRPr="00934DBD">
        <w:rPr>
          <w:rFonts w:asciiTheme="majorBidi" w:hAnsiTheme="majorBidi" w:cstheme="majorBidi"/>
          <w:sz w:val="30"/>
          <w:szCs w:val="30"/>
          <w:cs/>
        </w:rPr>
        <w:t>ของหนี้สินตามสัญญาเช่า</w:t>
      </w:r>
    </w:p>
    <w:p w14:paraId="593ECDBA" w14:textId="5967364E" w:rsidR="0082583E" w:rsidRPr="00934DBD" w:rsidRDefault="0082583E" w:rsidP="0082583E">
      <w:pPr>
        <w:ind w:left="907"/>
        <w:jc w:val="thaiDistribute"/>
        <w:rPr>
          <w:rFonts w:asciiTheme="majorBidi" w:hAnsiTheme="majorBidi" w:cstheme="majorBidi"/>
          <w:sz w:val="30"/>
          <w:szCs w:val="30"/>
        </w:rPr>
      </w:pPr>
    </w:p>
    <w:p w14:paraId="61059BC4" w14:textId="77777777" w:rsidR="0082583E" w:rsidRPr="00934DBD" w:rsidRDefault="0082583E" w:rsidP="0082583E">
      <w:pPr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</w:p>
    <w:p w14:paraId="2F35898B" w14:textId="77777777" w:rsidR="0082583E" w:rsidRPr="00934DBD" w:rsidRDefault="0082583E" w:rsidP="0082583E">
      <w:pPr>
        <w:ind w:left="907"/>
        <w:jc w:val="thaiDistribute"/>
        <w:rPr>
          <w:rFonts w:asciiTheme="majorBidi" w:hAnsiTheme="majorBidi" w:cstheme="majorBidi"/>
          <w:sz w:val="30"/>
          <w:szCs w:val="30"/>
        </w:rPr>
      </w:pPr>
    </w:p>
    <w:p w14:paraId="33EA5D15" w14:textId="5118BFF1" w:rsidR="0082583E" w:rsidRPr="00934DBD" w:rsidRDefault="0082583E" w:rsidP="0082583E">
      <w:pPr>
        <w:tabs>
          <w:tab w:val="clear" w:pos="1644"/>
          <w:tab w:val="left" w:pos="1440"/>
        </w:tabs>
        <w:ind w:left="907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</w:rPr>
        <w:t>-</w:t>
      </w:r>
      <w:r w:rsidRPr="00934DBD">
        <w:rPr>
          <w:rFonts w:asciiTheme="majorBidi" w:hAnsiTheme="majorBidi" w:cstheme="majorBidi"/>
          <w:sz w:val="30"/>
          <w:szCs w:val="30"/>
        </w:rPr>
        <w:tab/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2606E5" w:rsidRPr="00934DBD">
        <w:rPr>
          <w:rFonts w:asciiTheme="majorBidi" w:hAnsiTheme="majorBidi" w:cstheme="majorBidi"/>
          <w:sz w:val="30"/>
          <w:szCs w:val="30"/>
        </w:rPr>
        <w:t>12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101C253" w14:textId="77777777" w:rsidR="0082583E" w:rsidRPr="00934DBD" w:rsidRDefault="0082583E" w:rsidP="0082583E">
      <w:pPr>
        <w:tabs>
          <w:tab w:val="clear" w:pos="907"/>
          <w:tab w:val="clear" w:pos="1644"/>
          <w:tab w:val="left" w:pos="1350"/>
          <w:tab w:val="left" w:pos="1710"/>
        </w:tabs>
        <w:ind w:left="907" w:firstLine="533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 xml:space="preserve">เดือนและสินทรัพย์อ้างอิงที่มีมูลค่าต่ำ  </w:t>
      </w:r>
    </w:p>
    <w:p w14:paraId="7B88BFDE" w14:textId="77777777" w:rsidR="0082583E" w:rsidRPr="00934DBD" w:rsidRDefault="0082583E" w:rsidP="0082583E">
      <w:pPr>
        <w:tabs>
          <w:tab w:val="clear" w:pos="1644"/>
          <w:tab w:val="left" w:pos="1440"/>
        </w:tabs>
        <w:ind w:left="907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</w:rPr>
        <w:t>-</w:t>
      </w:r>
      <w:r w:rsidRPr="00934DBD">
        <w:rPr>
          <w:rFonts w:asciiTheme="majorBidi" w:hAnsiTheme="majorBidi" w:cstheme="majorBidi"/>
          <w:sz w:val="30"/>
          <w:szCs w:val="30"/>
        </w:rPr>
        <w:tab/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 </w:t>
      </w:r>
    </w:p>
    <w:p w14:paraId="4835A00F" w14:textId="77777777" w:rsidR="0082583E" w:rsidRPr="00934DBD" w:rsidRDefault="0082583E" w:rsidP="0082583E">
      <w:pPr>
        <w:tabs>
          <w:tab w:val="clear" w:pos="1644"/>
          <w:tab w:val="left" w:pos="1440"/>
        </w:tabs>
        <w:ind w:left="907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</w:rPr>
        <w:t>-</w:t>
      </w:r>
      <w:r w:rsidRPr="00934DBD">
        <w:rPr>
          <w:rFonts w:asciiTheme="majorBidi" w:hAnsiTheme="majorBidi" w:cstheme="majorBidi"/>
          <w:sz w:val="30"/>
          <w:szCs w:val="30"/>
        </w:rPr>
        <w:tab/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 </w:t>
      </w:r>
    </w:p>
    <w:p w14:paraId="4C4A3564" w14:textId="77777777" w:rsidR="0082583E" w:rsidRPr="00934DBD" w:rsidRDefault="0082583E" w:rsidP="0082583E">
      <w:pPr>
        <w:tabs>
          <w:tab w:val="clear" w:pos="1644"/>
          <w:tab w:val="left" w:pos="1440"/>
        </w:tabs>
        <w:ind w:left="907"/>
        <w:rPr>
          <w:rFonts w:asciiTheme="majorBidi" w:hAnsiTheme="majorBidi" w:cstheme="majorBidi"/>
          <w:spacing w:val="6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</w:rPr>
        <w:t>-</w:t>
      </w:r>
      <w:r w:rsidRPr="00934DBD">
        <w:rPr>
          <w:rFonts w:asciiTheme="majorBidi" w:hAnsiTheme="majorBidi" w:cstheme="majorBidi"/>
          <w:sz w:val="30"/>
          <w:szCs w:val="30"/>
        </w:rPr>
        <w:tab/>
      </w:r>
      <w:r w:rsidRPr="00934DBD">
        <w:rPr>
          <w:rFonts w:asciiTheme="majorBidi" w:hAnsiTheme="majorBidi" w:cstheme="majorBidi"/>
          <w:spacing w:val="4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</w:t>
      </w:r>
      <w:r w:rsidRPr="00934DBD">
        <w:rPr>
          <w:rFonts w:asciiTheme="majorBidi" w:hAnsiTheme="majorBidi" w:cstheme="majorBidi"/>
          <w:spacing w:val="6"/>
          <w:sz w:val="30"/>
          <w:szCs w:val="30"/>
          <w:cs/>
        </w:rPr>
        <w:t>การ</w:t>
      </w:r>
    </w:p>
    <w:p w14:paraId="09D5A517" w14:textId="62CA18DD" w:rsidR="001B4549" w:rsidRPr="00934DBD" w:rsidRDefault="0082583E" w:rsidP="00096D5B">
      <w:pPr>
        <w:tabs>
          <w:tab w:val="clear" w:pos="1644"/>
          <w:tab w:val="left" w:pos="1440"/>
        </w:tabs>
        <w:ind w:left="907" w:firstLine="533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>ทบทวนการด้อยค่า และ</w:t>
      </w:r>
    </w:p>
    <w:p w14:paraId="524FA7A9" w14:textId="7E28D06A" w:rsidR="0082583E" w:rsidRPr="00934DBD" w:rsidRDefault="0082583E" w:rsidP="0082583E">
      <w:pPr>
        <w:tabs>
          <w:tab w:val="clear" w:pos="1644"/>
          <w:tab w:val="left" w:pos="1440"/>
        </w:tabs>
        <w:ind w:left="907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</w:rPr>
        <w:t>-</w:t>
      </w:r>
      <w:r w:rsidRPr="00934DBD">
        <w:rPr>
          <w:rFonts w:asciiTheme="majorBidi" w:hAnsiTheme="majorBidi" w:cstheme="majorBidi"/>
          <w:sz w:val="30"/>
          <w:szCs w:val="30"/>
        </w:rPr>
        <w:tab/>
      </w:r>
      <w:r w:rsidRPr="00934DBD">
        <w:rPr>
          <w:rFonts w:asciiTheme="majorBid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7ED0758E" w14:textId="1E3ABCF4" w:rsidR="00096D5B" w:rsidRPr="00934DBD" w:rsidRDefault="00096D5B" w:rsidP="0082583E">
      <w:pPr>
        <w:tabs>
          <w:tab w:val="clear" w:pos="1644"/>
          <w:tab w:val="left" w:pos="1440"/>
        </w:tabs>
        <w:ind w:left="907"/>
        <w:rPr>
          <w:rFonts w:asciiTheme="majorBidi" w:hAnsiTheme="majorBidi" w:cstheme="majorBidi"/>
          <w:sz w:val="30"/>
          <w:szCs w:val="30"/>
        </w:rPr>
      </w:pPr>
    </w:p>
    <w:p w14:paraId="4E6F9390" w14:textId="297CDA9F" w:rsidR="00096D5B" w:rsidRPr="00934DBD" w:rsidRDefault="00096D5B" w:rsidP="0082583E">
      <w:pPr>
        <w:tabs>
          <w:tab w:val="clear" w:pos="1644"/>
          <w:tab w:val="left" w:pos="1440"/>
        </w:tabs>
        <w:ind w:left="907"/>
        <w:rPr>
          <w:rFonts w:asciiTheme="majorBidi" w:hAnsiTheme="majorBidi" w:cstheme="majorBidi"/>
          <w:sz w:val="30"/>
          <w:szCs w:val="30"/>
        </w:rPr>
      </w:pPr>
    </w:p>
    <w:p w14:paraId="35DBE166" w14:textId="4F62E583" w:rsidR="00096D5B" w:rsidRPr="00934DBD" w:rsidRDefault="00096D5B" w:rsidP="0082583E">
      <w:pPr>
        <w:tabs>
          <w:tab w:val="clear" w:pos="1644"/>
          <w:tab w:val="left" w:pos="1440"/>
        </w:tabs>
        <w:ind w:left="907"/>
        <w:rPr>
          <w:rFonts w:asciiTheme="majorBidi" w:hAnsiTheme="majorBidi" w:cstheme="majorBidi"/>
          <w:sz w:val="30"/>
          <w:szCs w:val="30"/>
        </w:rPr>
      </w:pPr>
    </w:p>
    <w:p w14:paraId="200BBC2B" w14:textId="7D3E6E79" w:rsidR="00096D5B" w:rsidRPr="00934DBD" w:rsidRDefault="00096D5B" w:rsidP="0082583E">
      <w:pPr>
        <w:tabs>
          <w:tab w:val="clear" w:pos="1644"/>
          <w:tab w:val="left" w:pos="1440"/>
        </w:tabs>
        <w:ind w:left="907"/>
        <w:rPr>
          <w:rFonts w:asciiTheme="majorBidi" w:hAnsiTheme="majorBidi" w:cstheme="majorBidi"/>
          <w:sz w:val="30"/>
          <w:szCs w:val="30"/>
        </w:rPr>
      </w:pPr>
    </w:p>
    <w:p w14:paraId="5F210247" w14:textId="77777777" w:rsidR="00096D5B" w:rsidRPr="00934DBD" w:rsidRDefault="00096D5B" w:rsidP="0082583E">
      <w:pPr>
        <w:tabs>
          <w:tab w:val="clear" w:pos="1644"/>
          <w:tab w:val="left" w:pos="1440"/>
        </w:tabs>
        <w:ind w:left="907"/>
        <w:rPr>
          <w:rFonts w:asciiTheme="majorBidi" w:hAnsiTheme="majorBidi" w:cstheme="majorBidi"/>
          <w:sz w:val="30"/>
          <w:szCs w:val="30"/>
        </w:rPr>
      </w:pPr>
    </w:p>
    <w:p w14:paraId="767E6C95" w14:textId="77777777" w:rsidR="00CC2B0E" w:rsidRPr="00934DBD" w:rsidRDefault="00CC2B0E" w:rsidP="00B57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99"/>
        <w:gridCol w:w="191"/>
        <w:gridCol w:w="1620"/>
        <w:gridCol w:w="180"/>
        <w:gridCol w:w="11"/>
        <w:gridCol w:w="1609"/>
      </w:tblGrid>
      <w:tr w:rsidR="00C278B9" w:rsidRPr="00934DBD" w14:paraId="7BCAD033" w14:textId="77777777" w:rsidTr="00167544">
        <w:trPr>
          <w:cantSplit/>
          <w:trHeight w:hRule="exact" w:val="360"/>
        </w:trPr>
        <w:tc>
          <w:tcPr>
            <w:tcW w:w="5299" w:type="dxa"/>
            <w:vAlign w:val="bottom"/>
          </w:tcPr>
          <w:p w14:paraId="72C0B38D" w14:textId="77777777" w:rsidR="00C278B9" w:rsidRPr="00934DBD" w:rsidRDefault="00C278B9" w:rsidP="0082583E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1" w:type="dxa"/>
          </w:tcPr>
          <w:p w14:paraId="65B52C8B" w14:textId="77777777" w:rsidR="00C278B9" w:rsidRPr="00934DBD" w:rsidRDefault="00C278B9" w:rsidP="0082583E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727AC84E" w14:textId="77777777" w:rsidR="00C278B9" w:rsidRPr="00934DBD" w:rsidRDefault="00C278B9" w:rsidP="0082583E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B63432E" w14:textId="77777777" w:rsidR="00C278B9" w:rsidRPr="00934DBD" w:rsidRDefault="00C278B9" w:rsidP="0082583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5A153CD0" w14:textId="77777777" w:rsidR="00C278B9" w:rsidRPr="00934DBD" w:rsidRDefault="00C278B9" w:rsidP="00EA63DE">
            <w:pPr>
              <w:pStyle w:val="acctmergecolhdg"/>
              <w:spacing w:line="240" w:lineRule="auto"/>
              <w:ind w:left="-85" w:right="-79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: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278B9" w:rsidRPr="00934DBD" w14:paraId="18CA44CB" w14:textId="77777777" w:rsidTr="00167544">
        <w:trPr>
          <w:cantSplit/>
          <w:trHeight w:hRule="exact" w:val="803"/>
        </w:trPr>
        <w:tc>
          <w:tcPr>
            <w:tcW w:w="5299" w:type="dxa"/>
            <w:vAlign w:val="bottom"/>
            <w:hideMark/>
          </w:tcPr>
          <w:p w14:paraId="2EA23029" w14:textId="29E418B8" w:rsidR="00C278B9" w:rsidRPr="00934DBD" w:rsidRDefault="00C278B9" w:rsidP="0082583E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934DB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2606E5" w:rsidRPr="00934DB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</w:p>
        </w:tc>
        <w:tc>
          <w:tcPr>
            <w:tcW w:w="191" w:type="dxa"/>
          </w:tcPr>
          <w:p w14:paraId="1F1E63A6" w14:textId="77777777" w:rsidR="00C278B9" w:rsidRPr="00934DBD" w:rsidRDefault="00C278B9" w:rsidP="0082583E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  <w:hideMark/>
          </w:tcPr>
          <w:p w14:paraId="6BE1871B" w14:textId="77777777" w:rsidR="00C278B9" w:rsidRPr="00934DBD" w:rsidRDefault="00C278B9" w:rsidP="0082583E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60912AA" w14:textId="77777777" w:rsidR="00C278B9" w:rsidRPr="00934DBD" w:rsidRDefault="00C278B9" w:rsidP="0082583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51DE756" w14:textId="77777777" w:rsidR="00C278B9" w:rsidRPr="00934DBD" w:rsidRDefault="00C278B9" w:rsidP="00167544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34DB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740B771" w14:textId="77777777" w:rsidR="00C278B9" w:rsidRPr="00934DBD" w:rsidRDefault="00C278B9" w:rsidP="00167544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34DB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278B9" w:rsidRPr="00934DBD" w14:paraId="2929EB5E" w14:textId="77777777" w:rsidTr="00167544">
        <w:trPr>
          <w:cantSplit/>
          <w:trHeight w:val="374"/>
        </w:trPr>
        <w:tc>
          <w:tcPr>
            <w:tcW w:w="5299" w:type="dxa"/>
            <w:vAlign w:val="center"/>
            <w:hideMark/>
          </w:tcPr>
          <w:p w14:paraId="22BDD1F3" w14:textId="29A4AB25" w:rsidR="00C278B9" w:rsidRPr="00934DBD" w:rsidRDefault="00C278B9" w:rsidP="005B12D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606E5"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2606E5"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91" w:type="dxa"/>
            <w:vAlign w:val="center"/>
          </w:tcPr>
          <w:p w14:paraId="672C2593" w14:textId="77777777" w:rsidR="00C278B9" w:rsidRPr="00934DBD" w:rsidRDefault="00C278B9" w:rsidP="008258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23AA717D" w14:textId="77777777" w:rsidR="00C278B9" w:rsidRPr="00934DBD" w:rsidRDefault="00C278B9" w:rsidP="008258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gridSpan w:val="2"/>
            <w:vAlign w:val="center"/>
          </w:tcPr>
          <w:p w14:paraId="5CD09044" w14:textId="77777777" w:rsidR="00C278B9" w:rsidRPr="00934DBD" w:rsidRDefault="00C278B9" w:rsidP="008258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09" w:type="dxa"/>
            <w:vAlign w:val="center"/>
          </w:tcPr>
          <w:p w14:paraId="483B61F6" w14:textId="77777777" w:rsidR="00C278B9" w:rsidRPr="00934DBD" w:rsidRDefault="00C278B9" w:rsidP="008258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278B9" w:rsidRPr="00934DBD" w14:paraId="274F5F32" w14:textId="77777777" w:rsidTr="00167544">
        <w:trPr>
          <w:cantSplit/>
          <w:trHeight w:hRule="exact" w:val="380"/>
        </w:trPr>
        <w:tc>
          <w:tcPr>
            <w:tcW w:w="5299" w:type="dxa"/>
            <w:vAlign w:val="bottom"/>
            <w:hideMark/>
          </w:tcPr>
          <w:p w14:paraId="48373630" w14:textId="77777777" w:rsidR="00C278B9" w:rsidRPr="00934DBD" w:rsidRDefault="00C278B9" w:rsidP="008258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ค่าใช้จ่ายจ่ายล่วงหน้าลดลง</w:t>
            </w:r>
          </w:p>
        </w:tc>
        <w:tc>
          <w:tcPr>
            <w:tcW w:w="191" w:type="dxa"/>
          </w:tcPr>
          <w:p w14:paraId="09269C64" w14:textId="77777777" w:rsidR="00C278B9" w:rsidRPr="00934DBD" w:rsidRDefault="00C278B9" w:rsidP="008258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94A70B6" w14:textId="6E45D972" w:rsidR="00C278B9" w:rsidRPr="00934DBD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30659"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7D2BB6D" w14:textId="77777777" w:rsidR="00C278B9" w:rsidRPr="00934DBD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5A6D1F1C" w14:textId="770294AA" w:rsidR="00C278B9" w:rsidRPr="00934DBD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278B9" w:rsidRPr="00934DBD" w14:paraId="3CD550E7" w14:textId="77777777" w:rsidTr="00167544">
        <w:trPr>
          <w:cantSplit/>
          <w:trHeight w:hRule="exact" w:val="398"/>
        </w:trPr>
        <w:tc>
          <w:tcPr>
            <w:tcW w:w="5299" w:type="dxa"/>
            <w:vAlign w:val="bottom"/>
          </w:tcPr>
          <w:p w14:paraId="2B03DBD4" w14:textId="77777777" w:rsidR="00C278B9" w:rsidRPr="00934DBD" w:rsidRDefault="00C278B9" w:rsidP="008258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เงินลงทุนในบริษัทร่วมลดลง</w:t>
            </w:r>
          </w:p>
        </w:tc>
        <w:tc>
          <w:tcPr>
            <w:tcW w:w="191" w:type="dxa"/>
          </w:tcPr>
          <w:p w14:paraId="4E15259D" w14:textId="77777777" w:rsidR="00C278B9" w:rsidRPr="00934DBD" w:rsidRDefault="00C278B9" w:rsidP="008258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1C50CA75" w14:textId="2495D8FE" w:rsidR="00C278B9" w:rsidRPr="00934DBD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509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273BCD9" w14:textId="77777777" w:rsidR="00C278B9" w:rsidRPr="00934DBD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D20C294" w14:textId="77777777" w:rsidR="00C278B9" w:rsidRPr="00934DBD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278B9" w:rsidRPr="00934DBD" w14:paraId="495E8FC4" w14:textId="77777777" w:rsidTr="00167544">
        <w:trPr>
          <w:cantSplit/>
          <w:trHeight w:val="20"/>
        </w:trPr>
        <w:tc>
          <w:tcPr>
            <w:tcW w:w="5299" w:type="dxa"/>
            <w:vAlign w:val="bottom"/>
          </w:tcPr>
          <w:p w14:paraId="5E8D7D0A" w14:textId="77777777" w:rsidR="00C278B9" w:rsidRPr="00934DBD" w:rsidRDefault="00C278B9" w:rsidP="008258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อาคารและอุปกรณ์ลดลง</w:t>
            </w:r>
          </w:p>
        </w:tc>
        <w:tc>
          <w:tcPr>
            <w:tcW w:w="191" w:type="dxa"/>
          </w:tcPr>
          <w:p w14:paraId="7502E1A4" w14:textId="77777777" w:rsidR="00C278B9" w:rsidRPr="00934DBD" w:rsidRDefault="00C278B9" w:rsidP="008258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0A9737D5" w14:textId="0B3D1D4D" w:rsidR="00C278B9" w:rsidRPr="00934DBD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645A58B" w14:textId="77777777" w:rsidR="00C278B9" w:rsidRPr="00934DBD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18ECA40F" w14:textId="77777777" w:rsidR="00C278B9" w:rsidRPr="00934DBD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278B9" w:rsidRPr="00934DBD" w14:paraId="5463377C" w14:textId="77777777" w:rsidTr="00167544">
        <w:trPr>
          <w:cantSplit/>
          <w:trHeight w:val="20"/>
        </w:trPr>
        <w:tc>
          <w:tcPr>
            <w:tcW w:w="5299" w:type="dxa"/>
            <w:vAlign w:val="bottom"/>
          </w:tcPr>
          <w:p w14:paraId="4BBE3482" w14:textId="77777777" w:rsidR="00C278B9" w:rsidRPr="00934DBD" w:rsidRDefault="00C278B9" w:rsidP="008258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191" w:type="dxa"/>
          </w:tcPr>
          <w:p w14:paraId="5AF1450E" w14:textId="77777777" w:rsidR="00C278B9" w:rsidRPr="00934DBD" w:rsidRDefault="00C278B9" w:rsidP="008258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4F2FE27" w14:textId="1F6206D5" w:rsidR="00C278B9" w:rsidRPr="00934DBD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520</w:t>
            </w: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90D16BB" w14:textId="77777777" w:rsidR="00C278B9" w:rsidRPr="00934DBD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762DC172" w14:textId="77777777" w:rsidR="00C278B9" w:rsidRPr="00934DBD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278B9" w:rsidRPr="00934DBD" w14:paraId="7D9C83DC" w14:textId="77777777" w:rsidTr="00167544">
        <w:trPr>
          <w:cantSplit/>
          <w:trHeight w:val="20"/>
        </w:trPr>
        <w:tc>
          <w:tcPr>
            <w:tcW w:w="5299" w:type="dxa"/>
            <w:vAlign w:val="bottom"/>
          </w:tcPr>
          <w:p w14:paraId="7D5480A9" w14:textId="77777777" w:rsidR="00C278B9" w:rsidRPr="00934DBD" w:rsidRDefault="00C278B9" w:rsidP="008258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91" w:type="dxa"/>
          </w:tcPr>
          <w:p w14:paraId="2DD8D3D3" w14:textId="77777777" w:rsidR="00C278B9" w:rsidRPr="00934DBD" w:rsidRDefault="00C278B9" w:rsidP="008258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2430603" w14:textId="704F8845" w:rsidR="00C278B9" w:rsidRPr="00934DBD" w:rsidRDefault="002606E5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01D88"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7,462</w:t>
            </w:r>
          </w:p>
        </w:tc>
        <w:tc>
          <w:tcPr>
            <w:tcW w:w="180" w:type="dxa"/>
            <w:vAlign w:val="bottom"/>
          </w:tcPr>
          <w:p w14:paraId="104AA26B" w14:textId="77777777" w:rsidR="00C278B9" w:rsidRPr="00934DBD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1A45AA21" w14:textId="31537831" w:rsidR="00C278B9" w:rsidRPr="00934DBD" w:rsidRDefault="002606E5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423</w:t>
            </w:r>
          </w:p>
        </w:tc>
      </w:tr>
      <w:tr w:rsidR="00C278B9" w:rsidRPr="00934DBD" w14:paraId="5AA274FA" w14:textId="77777777" w:rsidTr="00167544">
        <w:trPr>
          <w:cantSplit/>
          <w:trHeight w:val="20"/>
        </w:trPr>
        <w:tc>
          <w:tcPr>
            <w:tcW w:w="5299" w:type="dxa"/>
            <w:hideMark/>
          </w:tcPr>
          <w:p w14:paraId="787B80E2" w14:textId="77777777" w:rsidR="00C278B9" w:rsidRPr="00934DBD" w:rsidRDefault="00C278B9" w:rsidP="008258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สินทรัพย์ภาษีเงินได้รอตัดบัญชีเพิ่มขึ้น (ลดลง)</w:t>
            </w:r>
          </w:p>
        </w:tc>
        <w:tc>
          <w:tcPr>
            <w:tcW w:w="191" w:type="dxa"/>
          </w:tcPr>
          <w:p w14:paraId="350C68F2" w14:textId="77777777" w:rsidR="00C278B9" w:rsidRPr="00934DBD" w:rsidRDefault="00C278B9" w:rsidP="008258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822D5B8" w14:textId="3235D7B4" w:rsidR="00C278B9" w:rsidRPr="00934DBD" w:rsidRDefault="002606E5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447</w:t>
            </w:r>
          </w:p>
        </w:tc>
        <w:tc>
          <w:tcPr>
            <w:tcW w:w="180" w:type="dxa"/>
          </w:tcPr>
          <w:p w14:paraId="2B6DCA76" w14:textId="77777777" w:rsidR="00C278B9" w:rsidRPr="00934DBD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DFCE9CF" w14:textId="5BC778EF" w:rsidR="00C278B9" w:rsidRPr="00934DBD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278B9" w:rsidRPr="00934DBD" w14:paraId="7EE12E2C" w14:textId="77777777" w:rsidTr="00167544">
        <w:trPr>
          <w:cantSplit/>
          <w:trHeight w:val="20"/>
        </w:trPr>
        <w:tc>
          <w:tcPr>
            <w:tcW w:w="5299" w:type="dxa"/>
            <w:hideMark/>
          </w:tcPr>
          <w:p w14:paraId="256E7F4D" w14:textId="77777777" w:rsidR="00C278B9" w:rsidRPr="00934DBD" w:rsidRDefault="00C278B9" w:rsidP="008258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91" w:type="dxa"/>
          </w:tcPr>
          <w:p w14:paraId="1B1676B4" w14:textId="77777777" w:rsidR="00C278B9" w:rsidRPr="00934DBD" w:rsidRDefault="00C278B9" w:rsidP="008258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7D4A70A" w14:textId="1646AB36" w:rsidR="00C278B9" w:rsidRPr="00934DBD" w:rsidRDefault="002606E5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C278B9" w:rsidRPr="00934D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01D88"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180" w:type="dxa"/>
          </w:tcPr>
          <w:p w14:paraId="441907B2" w14:textId="77777777" w:rsidR="00C278B9" w:rsidRPr="00934DBD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F490212" w14:textId="3CBA986A" w:rsidR="00C278B9" w:rsidRPr="00934DBD" w:rsidRDefault="002606E5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398</w:t>
            </w:r>
          </w:p>
        </w:tc>
      </w:tr>
      <w:tr w:rsidR="00C278B9" w:rsidRPr="00934DBD" w14:paraId="30D91D33" w14:textId="77777777" w:rsidTr="00167544">
        <w:trPr>
          <w:cantSplit/>
          <w:trHeight w:val="137"/>
        </w:trPr>
        <w:tc>
          <w:tcPr>
            <w:tcW w:w="5299" w:type="dxa"/>
            <w:hideMark/>
          </w:tcPr>
          <w:p w14:paraId="1FB552AF" w14:textId="77777777" w:rsidR="00C278B9" w:rsidRPr="00934DBD" w:rsidRDefault="00C278B9" w:rsidP="0082583E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กำไรสะสมลดลง</w:t>
            </w:r>
          </w:p>
        </w:tc>
        <w:tc>
          <w:tcPr>
            <w:tcW w:w="191" w:type="dxa"/>
          </w:tcPr>
          <w:p w14:paraId="0A31D16E" w14:textId="77777777" w:rsidR="00C278B9" w:rsidRPr="00934DBD" w:rsidRDefault="00C278B9" w:rsidP="008258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343C11DF" w14:textId="257821B4" w:rsidR="00C278B9" w:rsidRPr="00934DBD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F867897" w14:textId="77777777" w:rsidR="00C278B9" w:rsidRPr="00934DBD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64CD3E3A" w14:textId="12368F0F" w:rsidR="00C278B9" w:rsidRPr="00934DBD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278B9" w:rsidRPr="00934DBD" w14:paraId="1D1B1856" w14:textId="77777777" w:rsidTr="00167544">
        <w:trPr>
          <w:cantSplit/>
          <w:trHeight w:val="137"/>
        </w:trPr>
        <w:tc>
          <w:tcPr>
            <w:tcW w:w="5299" w:type="dxa"/>
          </w:tcPr>
          <w:p w14:paraId="1441F71C" w14:textId="77777777" w:rsidR="00C278B9" w:rsidRPr="00934DBD" w:rsidRDefault="00C278B9" w:rsidP="0082583E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ส่วนได้เสียที่ไม่มีอำนาจควบคุมลดลง</w:t>
            </w:r>
          </w:p>
        </w:tc>
        <w:tc>
          <w:tcPr>
            <w:tcW w:w="191" w:type="dxa"/>
          </w:tcPr>
          <w:p w14:paraId="41B1AEE2" w14:textId="77777777" w:rsidR="00C278B9" w:rsidRPr="00934DBD" w:rsidRDefault="00C278B9" w:rsidP="008258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588EF967" w14:textId="1492CEA8" w:rsidR="00C278B9" w:rsidRPr="00934DBD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002D471" w14:textId="77777777" w:rsidR="00C278B9" w:rsidRPr="00934DBD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79C955F" w14:textId="77777777" w:rsidR="00C278B9" w:rsidRPr="00934DBD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5427" w:rsidRPr="00934DBD" w14:paraId="29308E2B" w14:textId="77777777" w:rsidTr="00167544">
        <w:trPr>
          <w:cantSplit/>
          <w:trHeight w:hRule="exact" w:val="65"/>
        </w:trPr>
        <w:tc>
          <w:tcPr>
            <w:tcW w:w="5299" w:type="dxa"/>
          </w:tcPr>
          <w:p w14:paraId="13C1564D" w14:textId="77777777" w:rsidR="00915427" w:rsidRPr="00934DBD" w:rsidRDefault="00915427" w:rsidP="001B4549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91" w:type="dxa"/>
          </w:tcPr>
          <w:p w14:paraId="7B187F44" w14:textId="77777777" w:rsidR="00915427" w:rsidRPr="00934DBD" w:rsidRDefault="00915427" w:rsidP="001B454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  <w:vAlign w:val="bottom"/>
          </w:tcPr>
          <w:p w14:paraId="75D755DA" w14:textId="77777777" w:rsidR="00915427" w:rsidRPr="00934DBD" w:rsidRDefault="00915427" w:rsidP="001B4549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10579AA" w14:textId="77777777" w:rsidR="00915427" w:rsidRPr="00934DBD" w:rsidRDefault="00915427" w:rsidP="001B4549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A195722" w14:textId="77777777" w:rsidR="00915427" w:rsidRPr="00934DBD" w:rsidRDefault="00915427" w:rsidP="001B4549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972F9" w:rsidRPr="00934DBD" w14:paraId="5D413487" w14:textId="77777777" w:rsidTr="00167544">
        <w:trPr>
          <w:cantSplit/>
          <w:trHeight w:hRule="exact" w:val="374"/>
        </w:trPr>
        <w:tc>
          <w:tcPr>
            <w:tcW w:w="5299" w:type="dxa"/>
            <w:vAlign w:val="bottom"/>
            <w:hideMark/>
          </w:tcPr>
          <w:p w14:paraId="3AD09361" w14:textId="3BF75B7E" w:rsidR="00C972F9" w:rsidRPr="00934DBD" w:rsidRDefault="00C278B9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91" w:type="dxa"/>
          </w:tcPr>
          <w:p w14:paraId="051F7D4E" w14:textId="77777777" w:rsidR="00C972F9" w:rsidRPr="00934DBD" w:rsidRDefault="00C972F9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6EB2C115" w14:textId="4459C279" w:rsidR="00C972F9" w:rsidRPr="00934DBD" w:rsidRDefault="00C972F9" w:rsidP="00915427">
            <w:pPr>
              <w:pStyle w:val="acctmergecolhdg"/>
              <w:tabs>
                <w:tab w:val="decimal" w:pos="1290"/>
              </w:tabs>
              <w:spacing w:line="240" w:lineRule="auto"/>
              <w:ind w:left="-7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5AA64275" w14:textId="77777777" w:rsidR="00C972F9" w:rsidRPr="00934DBD" w:rsidRDefault="00C972F9" w:rsidP="00915427">
            <w:pPr>
              <w:pStyle w:val="acctmergecolhdg"/>
              <w:tabs>
                <w:tab w:val="decimal" w:pos="1290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046F567" w14:textId="4D0E9AE9" w:rsidR="00C972F9" w:rsidRPr="00934DBD" w:rsidRDefault="00C972F9" w:rsidP="00915427">
            <w:pPr>
              <w:pStyle w:val="acctmergecolhdg"/>
              <w:tabs>
                <w:tab w:val="decimal" w:pos="1290"/>
              </w:tabs>
              <w:spacing w:line="240" w:lineRule="auto"/>
              <w:ind w:lef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5427" w:rsidRPr="00934DBD" w14:paraId="70D5DC87" w14:textId="77777777" w:rsidTr="00167544">
        <w:trPr>
          <w:cantSplit/>
          <w:trHeight w:hRule="exact" w:val="380"/>
        </w:trPr>
        <w:tc>
          <w:tcPr>
            <w:tcW w:w="5299" w:type="dxa"/>
          </w:tcPr>
          <w:p w14:paraId="68F77597" w14:textId="175C0BD7" w:rsidR="00915427" w:rsidRPr="00934DBD" w:rsidRDefault="00915427" w:rsidP="0091542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606E5"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2606E5"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91" w:type="dxa"/>
          </w:tcPr>
          <w:p w14:paraId="58932E93" w14:textId="77777777" w:rsidR="00915427" w:rsidRPr="00934DBD" w:rsidRDefault="00915427" w:rsidP="009154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8671BB0" w14:textId="6A18E842" w:rsidR="00915427" w:rsidRPr="00934DBD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269E161E" w14:textId="77777777" w:rsidR="00915427" w:rsidRPr="00934DBD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19C33506" w14:textId="77777777" w:rsidR="00915427" w:rsidRPr="00934DBD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5427" w:rsidRPr="00934DBD" w14:paraId="7B706490" w14:textId="77777777" w:rsidTr="00167544">
        <w:trPr>
          <w:cantSplit/>
          <w:trHeight w:val="20"/>
        </w:trPr>
        <w:tc>
          <w:tcPr>
            <w:tcW w:w="5299" w:type="dxa"/>
            <w:vAlign w:val="bottom"/>
          </w:tcPr>
          <w:p w14:paraId="15166AFC" w14:textId="699D86B8" w:rsidR="00915427" w:rsidRPr="00934DBD" w:rsidRDefault="00915427" w:rsidP="0091542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</w:p>
        </w:tc>
        <w:tc>
          <w:tcPr>
            <w:tcW w:w="191" w:type="dxa"/>
          </w:tcPr>
          <w:p w14:paraId="181302C4" w14:textId="77777777" w:rsidR="00915427" w:rsidRPr="00934DBD" w:rsidRDefault="00915427" w:rsidP="009154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C5DDC0A" w14:textId="77777777" w:rsidR="00915427" w:rsidRPr="00934DBD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27CF465F" w14:textId="77777777" w:rsidR="00915427" w:rsidRPr="00934DBD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55CB8313" w14:textId="77777777" w:rsidR="00915427" w:rsidRPr="00934DBD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5427" w:rsidRPr="00934DBD" w14:paraId="3B63A9C7" w14:textId="77777777" w:rsidTr="00167544">
        <w:trPr>
          <w:cantSplit/>
          <w:trHeight w:val="20"/>
        </w:trPr>
        <w:tc>
          <w:tcPr>
            <w:tcW w:w="5299" w:type="dxa"/>
            <w:vAlign w:val="bottom"/>
          </w:tcPr>
          <w:p w14:paraId="577A0D78" w14:textId="2580AA64" w:rsidR="00915427" w:rsidRPr="00934DBD" w:rsidRDefault="00915427" w:rsidP="00C3652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1" w:type="dxa"/>
          </w:tcPr>
          <w:p w14:paraId="2E1F6F7E" w14:textId="77777777" w:rsidR="00915427" w:rsidRPr="00934DBD" w:rsidRDefault="00915427" w:rsidP="009154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00639A20" w14:textId="516E370E" w:rsidR="00915427" w:rsidRPr="00934DBD" w:rsidRDefault="002606E5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="00915427" w:rsidRPr="00934D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</w:p>
        </w:tc>
        <w:tc>
          <w:tcPr>
            <w:tcW w:w="180" w:type="dxa"/>
            <w:vAlign w:val="center"/>
          </w:tcPr>
          <w:p w14:paraId="081C75D3" w14:textId="77777777" w:rsidR="00915427" w:rsidRPr="00934DBD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46E0DBF9" w14:textId="0FB05D14" w:rsidR="00915427" w:rsidRPr="00934DBD" w:rsidRDefault="002606E5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915427" w:rsidRPr="00934DBD" w14:paraId="58BDF162" w14:textId="77777777" w:rsidTr="00167544">
        <w:trPr>
          <w:cantSplit/>
          <w:trHeight w:val="20"/>
        </w:trPr>
        <w:tc>
          <w:tcPr>
            <w:tcW w:w="5299" w:type="dxa"/>
            <w:vAlign w:val="bottom"/>
          </w:tcPr>
          <w:p w14:paraId="79750909" w14:textId="77777777" w:rsidR="00915427" w:rsidRPr="00934DBD" w:rsidRDefault="00915427" w:rsidP="0091542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91" w:type="dxa"/>
          </w:tcPr>
          <w:p w14:paraId="681CCE0F" w14:textId="77777777" w:rsidR="00915427" w:rsidRPr="00934DBD" w:rsidRDefault="00915427" w:rsidP="009154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19E8A4FE" w14:textId="7F2CE913" w:rsidR="00915427" w:rsidRPr="00934DBD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center"/>
          </w:tcPr>
          <w:p w14:paraId="0D0E6E88" w14:textId="77777777" w:rsidR="00915427" w:rsidRPr="00934DBD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7DB30B1A" w14:textId="1BE7809C" w:rsidR="00915427" w:rsidRPr="00934DBD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15427" w:rsidRPr="00934DBD" w14:paraId="226FD026" w14:textId="77777777" w:rsidTr="00167544">
        <w:trPr>
          <w:cantSplit/>
          <w:trHeight w:val="20"/>
        </w:trPr>
        <w:tc>
          <w:tcPr>
            <w:tcW w:w="5299" w:type="dxa"/>
            <w:vAlign w:val="bottom"/>
          </w:tcPr>
          <w:p w14:paraId="09E23012" w14:textId="77777777" w:rsidR="00915427" w:rsidRPr="00934DBD" w:rsidRDefault="00915427" w:rsidP="0091542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</w:t>
            </w:r>
          </w:p>
        </w:tc>
        <w:tc>
          <w:tcPr>
            <w:tcW w:w="191" w:type="dxa"/>
          </w:tcPr>
          <w:p w14:paraId="6495BDAE" w14:textId="77777777" w:rsidR="00915427" w:rsidRPr="00934DBD" w:rsidRDefault="00915427" w:rsidP="009154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455AD27E" w14:textId="341A0099" w:rsidR="00915427" w:rsidRPr="00934DBD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center"/>
          </w:tcPr>
          <w:p w14:paraId="484A0F34" w14:textId="77777777" w:rsidR="00915427" w:rsidRPr="00934DBD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5C361927" w14:textId="77777777" w:rsidR="00915427" w:rsidRPr="00934DBD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5427" w:rsidRPr="00934DBD" w14:paraId="1B1A4C30" w14:textId="77777777" w:rsidTr="00167544">
        <w:trPr>
          <w:cantSplit/>
          <w:trHeight w:val="20"/>
        </w:trPr>
        <w:tc>
          <w:tcPr>
            <w:tcW w:w="5299" w:type="dxa"/>
            <w:vAlign w:val="bottom"/>
          </w:tcPr>
          <w:p w14:paraId="3691199F" w14:textId="77777777" w:rsidR="00915427" w:rsidRPr="00934DBD" w:rsidRDefault="00915427" w:rsidP="0091542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สินทรัพย์อ้างอิงมีมูลค่าต่ำ</w:t>
            </w:r>
          </w:p>
        </w:tc>
        <w:tc>
          <w:tcPr>
            <w:tcW w:w="191" w:type="dxa"/>
          </w:tcPr>
          <w:p w14:paraId="497B16E2" w14:textId="77777777" w:rsidR="00915427" w:rsidRPr="00934DBD" w:rsidRDefault="00915427" w:rsidP="009154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7790BE1A" w14:textId="172952D2" w:rsidR="00915427" w:rsidRPr="00934DBD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center"/>
          </w:tcPr>
          <w:p w14:paraId="06D9E761" w14:textId="77777777" w:rsidR="00915427" w:rsidRPr="00934DBD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708E387F" w14:textId="6990E71E" w:rsidR="00915427" w:rsidRPr="00934DBD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15427" w:rsidRPr="00934DBD" w14:paraId="5F766A74" w14:textId="77777777" w:rsidTr="00167544">
        <w:trPr>
          <w:cantSplit/>
          <w:trHeight w:val="20"/>
        </w:trPr>
        <w:tc>
          <w:tcPr>
            <w:tcW w:w="5299" w:type="dxa"/>
            <w:vAlign w:val="bottom"/>
          </w:tcPr>
          <w:p w14:paraId="5AE97E37" w14:textId="77777777" w:rsidR="00915427" w:rsidRPr="00934DBD" w:rsidRDefault="00915427" w:rsidP="0091542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</w:t>
            </w:r>
          </w:p>
        </w:tc>
        <w:tc>
          <w:tcPr>
            <w:tcW w:w="191" w:type="dxa"/>
          </w:tcPr>
          <w:p w14:paraId="67AB33E6" w14:textId="77777777" w:rsidR="00915427" w:rsidRPr="00934DBD" w:rsidRDefault="00915427" w:rsidP="009154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4A9BE756" w14:textId="1229C65A" w:rsidR="00915427" w:rsidRPr="00934DBD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center"/>
          </w:tcPr>
          <w:p w14:paraId="5A06A289" w14:textId="77777777" w:rsidR="00915427" w:rsidRPr="00934DBD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4B9648DF" w14:textId="77777777" w:rsidR="00915427" w:rsidRPr="00934DBD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5427" w:rsidRPr="00934DBD" w14:paraId="7F5275D1" w14:textId="77777777" w:rsidTr="00167544">
        <w:trPr>
          <w:cantSplit/>
          <w:trHeight w:val="20"/>
        </w:trPr>
        <w:tc>
          <w:tcPr>
            <w:tcW w:w="5299" w:type="dxa"/>
            <w:vAlign w:val="bottom"/>
          </w:tcPr>
          <w:p w14:paraId="5CDEBD01" w14:textId="77777777" w:rsidR="00915427" w:rsidRPr="00934DBD" w:rsidRDefault="00915427" w:rsidP="0091542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ที่มีความแน่นอนอย่างสมเหตุสมผลว่าจะได้ใช้สิทธิ</w:t>
            </w:r>
          </w:p>
        </w:tc>
        <w:tc>
          <w:tcPr>
            <w:tcW w:w="191" w:type="dxa"/>
          </w:tcPr>
          <w:p w14:paraId="5B0DADB6" w14:textId="77777777" w:rsidR="00915427" w:rsidRPr="00934DBD" w:rsidRDefault="00915427" w:rsidP="009154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6805B989" w14:textId="25AB38FE" w:rsidR="00915427" w:rsidRPr="00934DBD" w:rsidRDefault="002606E5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420</w:t>
            </w:r>
          </w:p>
        </w:tc>
        <w:tc>
          <w:tcPr>
            <w:tcW w:w="180" w:type="dxa"/>
            <w:vAlign w:val="center"/>
          </w:tcPr>
          <w:p w14:paraId="3EABA55F" w14:textId="77777777" w:rsidR="00915427" w:rsidRPr="00934DBD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59F3F6DE" w14:textId="63903D2B" w:rsidR="00915427" w:rsidRPr="00934DBD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5427" w:rsidRPr="00934DBD" w14:paraId="01DA0E43" w14:textId="77777777" w:rsidTr="00167544">
        <w:trPr>
          <w:cantSplit/>
          <w:trHeight w:val="20"/>
        </w:trPr>
        <w:tc>
          <w:tcPr>
            <w:tcW w:w="5299" w:type="dxa"/>
            <w:vAlign w:val="bottom"/>
          </w:tcPr>
          <w:p w14:paraId="197EC498" w14:textId="77777777" w:rsidR="00915427" w:rsidRPr="00934DBD" w:rsidRDefault="00915427" w:rsidP="0091542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การจ่ายชำระค่าเช่าผันแปรที่ขึ้นอยู่กับดัชนีหรืออัตรา</w:t>
            </w:r>
          </w:p>
        </w:tc>
        <w:tc>
          <w:tcPr>
            <w:tcW w:w="191" w:type="dxa"/>
          </w:tcPr>
          <w:p w14:paraId="19DF9DA2" w14:textId="77777777" w:rsidR="00915427" w:rsidRPr="00934DBD" w:rsidRDefault="00915427" w:rsidP="009154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2F48C3D3" w14:textId="2E622E93" w:rsidR="00915427" w:rsidRPr="00934DBD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center"/>
          </w:tcPr>
          <w:p w14:paraId="158D4FDE" w14:textId="77777777" w:rsidR="00915427" w:rsidRPr="00934DBD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693DC5CC" w14:textId="69931D1A" w:rsidR="00915427" w:rsidRPr="00934DBD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15427" w:rsidRPr="00934DBD" w14:paraId="52906351" w14:textId="77777777" w:rsidTr="00167544">
        <w:trPr>
          <w:cantSplit/>
          <w:trHeight w:hRule="exact" w:val="381"/>
        </w:trPr>
        <w:tc>
          <w:tcPr>
            <w:tcW w:w="5299" w:type="dxa"/>
            <w:hideMark/>
          </w:tcPr>
          <w:p w14:paraId="0A1EBDE9" w14:textId="77777777" w:rsidR="00915427" w:rsidRPr="00934DBD" w:rsidRDefault="00915427" w:rsidP="00915427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6CA62F9D" w14:textId="77777777" w:rsidR="00915427" w:rsidRPr="00934DBD" w:rsidRDefault="00915427" w:rsidP="009154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586839DB" w14:textId="5BC407BF" w:rsidR="00915427" w:rsidRPr="00934DBD" w:rsidRDefault="002606E5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="00915427" w:rsidRPr="00934D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</w:p>
        </w:tc>
        <w:tc>
          <w:tcPr>
            <w:tcW w:w="180" w:type="dxa"/>
            <w:vAlign w:val="center"/>
          </w:tcPr>
          <w:p w14:paraId="318078D3" w14:textId="77777777" w:rsidR="00915427" w:rsidRPr="00934DBD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center"/>
          </w:tcPr>
          <w:p w14:paraId="28A81091" w14:textId="68C3E42A" w:rsidR="00915427" w:rsidRPr="00934DBD" w:rsidRDefault="002606E5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634</w:t>
            </w:r>
          </w:p>
        </w:tc>
      </w:tr>
      <w:tr w:rsidR="00915427" w:rsidRPr="00934DBD" w14:paraId="262DC4B5" w14:textId="77777777" w:rsidTr="00167544">
        <w:trPr>
          <w:cantSplit/>
          <w:trHeight w:val="20"/>
        </w:trPr>
        <w:tc>
          <w:tcPr>
            <w:tcW w:w="5299" w:type="dxa"/>
          </w:tcPr>
          <w:p w14:paraId="083EEFB3" w14:textId="77777777" w:rsidR="00915427" w:rsidRPr="00934DBD" w:rsidRDefault="00915427" w:rsidP="00915427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คิดลดโดยใช้อัตราดอกเบี้ยเงินกู้ยืมส่วนเพิ่ม</w:t>
            </w:r>
          </w:p>
        </w:tc>
        <w:tc>
          <w:tcPr>
            <w:tcW w:w="191" w:type="dxa"/>
          </w:tcPr>
          <w:p w14:paraId="724E1698" w14:textId="77777777" w:rsidR="00915427" w:rsidRPr="00934DBD" w:rsidRDefault="00915427" w:rsidP="009154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717E4E43" w14:textId="1CD72D79" w:rsidR="00915427" w:rsidRPr="00934DBD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3616A"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807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center"/>
          </w:tcPr>
          <w:p w14:paraId="158D4EF0" w14:textId="77777777" w:rsidR="00915427" w:rsidRPr="00934DBD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14:paraId="691A048F" w14:textId="629D1F8A" w:rsidR="00915427" w:rsidRPr="00934DBD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15427" w:rsidRPr="00934DBD" w14:paraId="653AA21B" w14:textId="77777777" w:rsidTr="00167544">
        <w:trPr>
          <w:cantSplit/>
          <w:trHeight w:val="20"/>
        </w:trPr>
        <w:tc>
          <w:tcPr>
            <w:tcW w:w="5299" w:type="dxa"/>
          </w:tcPr>
          <w:p w14:paraId="56A51A82" w14:textId="4798A64E" w:rsidR="00915427" w:rsidRPr="00934DBD" w:rsidRDefault="00915427" w:rsidP="00915427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มูลค่าปัจจุบันของค่าเช่าที่คิดลดโดยใช้อัตราดอกเบี้ย</w:t>
            </w:r>
          </w:p>
        </w:tc>
        <w:tc>
          <w:tcPr>
            <w:tcW w:w="191" w:type="dxa"/>
          </w:tcPr>
          <w:p w14:paraId="16F6C07A" w14:textId="77777777" w:rsidR="00915427" w:rsidRPr="00934DBD" w:rsidRDefault="00915427" w:rsidP="009154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1342B43B" w14:textId="096B3976" w:rsidR="00915427" w:rsidRPr="00934DBD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108FFD9" w14:textId="77777777" w:rsidR="00915427" w:rsidRPr="00934DBD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center"/>
          </w:tcPr>
          <w:p w14:paraId="514BD517" w14:textId="7325BA5B" w:rsidR="00915427" w:rsidRPr="00934DBD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5427" w:rsidRPr="00934DBD" w14:paraId="682D3BCA" w14:textId="77777777" w:rsidTr="00167544">
        <w:trPr>
          <w:cantSplit/>
          <w:trHeight w:val="20"/>
        </w:trPr>
        <w:tc>
          <w:tcPr>
            <w:tcW w:w="5299" w:type="dxa"/>
          </w:tcPr>
          <w:p w14:paraId="470E0B19" w14:textId="00BB6C56" w:rsidR="00915427" w:rsidRPr="00934DBD" w:rsidRDefault="00915427" w:rsidP="00915427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281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เงินกู้ยืมส่วนเพิ่ม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91" w:type="dxa"/>
          </w:tcPr>
          <w:p w14:paraId="00CCA2B7" w14:textId="77777777" w:rsidR="00915427" w:rsidRPr="00934DBD" w:rsidRDefault="00915427" w:rsidP="009154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458AF7C9" w14:textId="183D139E" w:rsidR="00915427" w:rsidRPr="00934DBD" w:rsidRDefault="002606E5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915427" w:rsidRPr="00934D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81D76"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180" w:type="dxa"/>
            <w:vAlign w:val="center"/>
          </w:tcPr>
          <w:p w14:paraId="7F50A16C" w14:textId="77777777" w:rsidR="00915427" w:rsidRPr="00934DBD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534DBBDF" w14:textId="246F85DC" w:rsidR="00915427" w:rsidRPr="00934DBD" w:rsidRDefault="002606E5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398</w:t>
            </w:r>
          </w:p>
        </w:tc>
      </w:tr>
      <w:tr w:rsidR="00915427" w:rsidRPr="00934DBD" w14:paraId="3F3349A3" w14:textId="77777777" w:rsidTr="00167544">
        <w:trPr>
          <w:cantSplit/>
          <w:trHeight w:val="20"/>
        </w:trPr>
        <w:tc>
          <w:tcPr>
            <w:tcW w:w="5299" w:type="dxa"/>
          </w:tcPr>
          <w:p w14:paraId="5E2C1972" w14:textId="30410C7F" w:rsidR="00915427" w:rsidRPr="00934DBD" w:rsidRDefault="00915427" w:rsidP="00915427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1" w:type="dxa"/>
          </w:tcPr>
          <w:p w14:paraId="5CD91D94" w14:textId="77777777" w:rsidR="00915427" w:rsidRPr="00934DBD" w:rsidRDefault="00915427" w:rsidP="009154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10509794" w14:textId="70090D60" w:rsidR="00915427" w:rsidRPr="00934DBD" w:rsidRDefault="002606E5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15427" w:rsidRPr="00934D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</w:t>
            </w:r>
          </w:p>
        </w:tc>
        <w:tc>
          <w:tcPr>
            <w:tcW w:w="180" w:type="dxa"/>
            <w:vAlign w:val="center"/>
          </w:tcPr>
          <w:p w14:paraId="7ED3AFF3" w14:textId="77777777" w:rsidR="00915427" w:rsidRPr="00934DBD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A11FD68" w14:textId="21C32F3F" w:rsidR="00915427" w:rsidRPr="00934DBD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5427" w:rsidRPr="00934DBD" w14:paraId="607040E1" w14:textId="77777777" w:rsidTr="00167544">
        <w:trPr>
          <w:cantSplit/>
          <w:trHeight w:val="20"/>
        </w:trPr>
        <w:tc>
          <w:tcPr>
            <w:tcW w:w="5299" w:type="dxa"/>
            <w:vAlign w:val="bottom"/>
          </w:tcPr>
          <w:p w14:paraId="44E016AA" w14:textId="0CC840C2" w:rsidR="00915427" w:rsidRPr="00934DBD" w:rsidRDefault="00915427" w:rsidP="00915427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2606E5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2606E5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91" w:type="dxa"/>
          </w:tcPr>
          <w:p w14:paraId="134553D0" w14:textId="77777777" w:rsidR="00915427" w:rsidRPr="00934DBD" w:rsidRDefault="00915427" w:rsidP="009154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D25976" w14:textId="1A7C938B" w:rsidR="00915427" w:rsidRPr="00934DBD" w:rsidRDefault="002606E5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915427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3616A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 w:rsidR="00915427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</w:p>
        </w:tc>
        <w:tc>
          <w:tcPr>
            <w:tcW w:w="180" w:type="dxa"/>
            <w:vAlign w:val="center"/>
          </w:tcPr>
          <w:p w14:paraId="17BEFEAD" w14:textId="77777777" w:rsidR="00915427" w:rsidRPr="00934DBD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3D0186" w14:textId="165C2AFE" w:rsidR="00915427" w:rsidRPr="00934DBD" w:rsidRDefault="002606E5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398</w:t>
            </w:r>
          </w:p>
        </w:tc>
      </w:tr>
      <w:tr w:rsidR="00915427" w:rsidRPr="00934DBD" w14:paraId="59E98808" w14:textId="77777777" w:rsidTr="00167544">
        <w:trPr>
          <w:cantSplit/>
          <w:trHeight w:val="20"/>
        </w:trPr>
        <w:tc>
          <w:tcPr>
            <w:tcW w:w="5299" w:type="dxa"/>
            <w:vAlign w:val="bottom"/>
          </w:tcPr>
          <w:p w14:paraId="67C68A35" w14:textId="4D33EE98" w:rsidR="00915427" w:rsidRPr="00934DBD" w:rsidRDefault="00915427" w:rsidP="00915427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อัตราดอกเบี้ยเงินกู้ยืมส่วนเพิ่มถัวเฉลี่ยถ่วงน้ำหนัก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91" w:type="dxa"/>
          </w:tcPr>
          <w:p w14:paraId="46B0FB41" w14:textId="77777777" w:rsidR="00915427" w:rsidRPr="00934DBD" w:rsidRDefault="00915427" w:rsidP="009154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0EA3CAF4" w14:textId="4B27C98E" w:rsidR="00915427" w:rsidRPr="00934DBD" w:rsidRDefault="002606E5" w:rsidP="00915427">
            <w:pPr>
              <w:pStyle w:val="acctfourfigures"/>
              <w:tabs>
                <w:tab w:val="clear" w:pos="765"/>
              </w:tabs>
              <w:spacing w:line="240" w:lineRule="auto"/>
              <w:ind w:right="1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15427" w:rsidRPr="00934DB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180" w:type="dxa"/>
            <w:vAlign w:val="bottom"/>
          </w:tcPr>
          <w:p w14:paraId="3CAD9A0E" w14:textId="77777777" w:rsidR="00915427" w:rsidRPr="00934DBD" w:rsidRDefault="00915427" w:rsidP="00915427">
            <w:pPr>
              <w:pStyle w:val="acctfourfigures"/>
              <w:tabs>
                <w:tab w:val="clear" w:pos="765"/>
              </w:tabs>
              <w:spacing w:line="240" w:lineRule="auto"/>
              <w:ind w:right="1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tcBorders>
              <w:top w:val="double" w:sz="4" w:space="0" w:color="auto"/>
            </w:tcBorders>
            <w:vAlign w:val="bottom"/>
          </w:tcPr>
          <w:p w14:paraId="6AFBD364" w14:textId="739277F0" w:rsidR="00915427" w:rsidRPr="00934DBD" w:rsidRDefault="002606E5" w:rsidP="00915427">
            <w:pPr>
              <w:pStyle w:val="acctfourfigures"/>
              <w:tabs>
                <w:tab w:val="clear" w:pos="765"/>
              </w:tabs>
              <w:spacing w:line="240" w:lineRule="auto"/>
              <w:ind w:right="1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15427" w:rsidRPr="00934DB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</w:p>
        </w:tc>
      </w:tr>
      <w:tr w:rsidR="006828AC" w:rsidRPr="00934DBD" w14:paraId="2CCBC608" w14:textId="77777777" w:rsidTr="00167544">
        <w:trPr>
          <w:cantSplit/>
          <w:trHeight w:hRule="exact" w:val="200"/>
        </w:trPr>
        <w:tc>
          <w:tcPr>
            <w:tcW w:w="5299" w:type="dxa"/>
            <w:vAlign w:val="bottom"/>
          </w:tcPr>
          <w:p w14:paraId="44F86C05" w14:textId="77777777" w:rsidR="006828AC" w:rsidRPr="00934DBD" w:rsidRDefault="006828AC" w:rsidP="00915427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1" w:type="dxa"/>
          </w:tcPr>
          <w:p w14:paraId="0954CA1F" w14:textId="77777777" w:rsidR="006828AC" w:rsidRPr="00934DBD" w:rsidRDefault="006828AC" w:rsidP="009154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14DAB39F" w14:textId="77777777" w:rsidR="006828AC" w:rsidRPr="00934DBD" w:rsidRDefault="006828AC" w:rsidP="00915427">
            <w:pPr>
              <w:pStyle w:val="acctfourfigures"/>
              <w:tabs>
                <w:tab w:val="clear" w:pos="765"/>
              </w:tabs>
              <w:spacing w:line="240" w:lineRule="auto"/>
              <w:ind w:right="1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529A29F" w14:textId="77777777" w:rsidR="006828AC" w:rsidRPr="00934DBD" w:rsidRDefault="006828AC" w:rsidP="00915427">
            <w:pPr>
              <w:pStyle w:val="acctfourfigures"/>
              <w:tabs>
                <w:tab w:val="clear" w:pos="765"/>
              </w:tabs>
              <w:spacing w:line="240" w:lineRule="auto"/>
              <w:ind w:right="1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495068A8" w14:textId="77777777" w:rsidR="006828AC" w:rsidRPr="00934DBD" w:rsidRDefault="006828AC" w:rsidP="00915427">
            <w:pPr>
              <w:pStyle w:val="acctfourfigures"/>
              <w:tabs>
                <w:tab w:val="clear" w:pos="765"/>
              </w:tabs>
              <w:spacing w:line="240" w:lineRule="auto"/>
              <w:ind w:right="1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62269472" w14:textId="7AF25873" w:rsidR="006E6704" w:rsidRPr="00934DBD" w:rsidRDefault="00BE6B8B" w:rsidP="00096D5B">
      <w:pPr>
        <w:tabs>
          <w:tab w:val="clear" w:pos="907"/>
          <w:tab w:val="left" w:pos="1350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053CE4" w:rsidRPr="00934DBD">
        <w:rPr>
          <w:rFonts w:asciiTheme="majorBidi" w:hAnsiTheme="majorBidi" w:cstheme="majorBidi"/>
          <w:sz w:val="30"/>
          <w:szCs w:val="30"/>
          <w:cs/>
        </w:rPr>
        <w:t>ธุรกิจสัตว์บก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และส่วนงาน</w:t>
      </w:r>
      <w:r w:rsidR="00B2554A" w:rsidRPr="00934DBD">
        <w:rPr>
          <w:rFonts w:asciiTheme="majorBidi" w:hAnsiTheme="majorBidi" w:cstheme="majorBidi"/>
          <w:sz w:val="30"/>
          <w:szCs w:val="30"/>
          <w:cs/>
        </w:rPr>
        <w:t>ธุ</w:t>
      </w:r>
      <w:r w:rsidR="00053CE4" w:rsidRPr="00934DBD">
        <w:rPr>
          <w:rFonts w:asciiTheme="majorBidi" w:hAnsiTheme="majorBidi" w:cstheme="majorBidi"/>
          <w:sz w:val="30"/>
          <w:szCs w:val="30"/>
          <w:cs/>
        </w:rPr>
        <w:t>รกิจสัตว์น้ำ</w:t>
      </w:r>
    </w:p>
    <w:p w14:paraId="327D8EE9" w14:textId="4ED3E70D" w:rsidR="00F8324E" w:rsidRPr="00934DBD" w:rsidRDefault="002606E5" w:rsidP="00242309">
      <w:pPr>
        <w:pStyle w:val="acctmergecolhdg"/>
        <w:spacing w:line="240" w:lineRule="auto"/>
        <w:ind w:left="630" w:hanging="630"/>
        <w:jc w:val="both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934DBD">
        <w:rPr>
          <w:rFonts w:asciiTheme="majorBidi" w:hAnsiTheme="majorBidi" w:cstheme="majorBidi"/>
          <w:sz w:val="30"/>
          <w:szCs w:val="30"/>
          <w:lang w:val="en-US" w:bidi="th-TH"/>
        </w:rPr>
        <w:lastRenderedPageBreak/>
        <w:t>4</w:t>
      </w:r>
      <w:r w:rsidR="00F8324E" w:rsidRPr="00934DBD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="00F8324E" w:rsidRPr="00934DB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ผลกระทบจากการแพร่ระบาดของโรคติดเชื้อโคโรนา </w:t>
      </w:r>
      <w:r w:rsidRPr="00934DBD">
        <w:rPr>
          <w:rFonts w:asciiTheme="majorBidi" w:hAnsiTheme="majorBidi" w:cstheme="majorBidi"/>
          <w:sz w:val="30"/>
          <w:szCs w:val="30"/>
          <w:lang w:val="en-US" w:bidi="th-TH"/>
        </w:rPr>
        <w:t>2019</w:t>
      </w:r>
      <w:r w:rsidR="00242309" w:rsidRPr="00934DB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  <w:r w:rsidR="00EE707B" w:rsidRPr="00934DBD">
        <w:rPr>
          <w:rFonts w:asciiTheme="majorBidi" w:hAnsiTheme="majorBidi" w:cstheme="majorBidi"/>
          <w:sz w:val="30"/>
          <w:szCs w:val="30"/>
          <w:lang w:bidi="th-TH"/>
        </w:rPr>
        <w:t>(</w:t>
      </w:r>
      <w:r w:rsidR="00F8324E" w:rsidRPr="00934DBD">
        <w:rPr>
          <w:rFonts w:asciiTheme="majorBidi" w:hAnsiTheme="majorBidi" w:cstheme="majorBidi"/>
          <w:sz w:val="30"/>
          <w:szCs w:val="30"/>
          <w:lang w:bidi="th-TH"/>
        </w:rPr>
        <w:t>COVID</w:t>
      </w:r>
      <w:r w:rsidR="00F8324E" w:rsidRPr="00934DBD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-</w:t>
      </w:r>
      <w:r w:rsidRPr="00934DBD">
        <w:rPr>
          <w:rFonts w:asciiTheme="majorBidi" w:hAnsiTheme="majorBidi" w:cstheme="majorBidi"/>
          <w:sz w:val="30"/>
          <w:szCs w:val="30"/>
          <w:lang w:val="en-US" w:bidi="th-TH"/>
        </w:rPr>
        <w:t>19</w:t>
      </w:r>
      <w:r w:rsidR="00F8324E" w:rsidRPr="00934DB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)</w:t>
      </w:r>
    </w:p>
    <w:p w14:paraId="5EA26EE9" w14:textId="77777777" w:rsidR="006E6704" w:rsidRPr="00934DBD" w:rsidRDefault="006E6704" w:rsidP="00242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D3DA87" w14:textId="7D19B785" w:rsidR="00F8324E" w:rsidRPr="00934DBD" w:rsidRDefault="00F8324E" w:rsidP="00242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="002606E5" w:rsidRPr="00934DBD">
        <w:rPr>
          <w:rFonts w:asciiTheme="majorBidi" w:hAnsiTheme="majorBidi" w:cstheme="majorBidi"/>
          <w:sz w:val="30"/>
          <w:szCs w:val="30"/>
        </w:rPr>
        <w:t>2019</w:t>
      </w:r>
      <w:r w:rsidRPr="00934DBD">
        <w:rPr>
          <w:rFonts w:asciiTheme="majorBidi" w:hAnsiTheme="majorBidi" w:cstheme="majorBidi"/>
          <w:sz w:val="30"/>
          <w:szCs w:val="30"/>
        </w:rPr>
        <w:t xml:space="preserve"> (COVID-</w:t>
      </w:r>
      <w:r w:rsidR="002606E5" w:rsidRPr="00934DBD">
        <w:rPr>
          <w:rFonts w:asciiTheme="majorBidi" w:hAnsiTheme="majorBidi" w:cstheme="majorBidi"/>
          <w:sz w:val="30"/>
          <w:szCs w:val="30"/>
        </w:rPr>
        <w:t>19</w:t>
      </w:r>
      <w:r w:rsidRPr="00934DBD">
        <w:rPr>
          <w:rFonts w:asciiTheme="majorBidi" w:hAnsiTheme="majorBidi" w:cstheme="majorBidi"/>
          <w:sz w:val="30"/>
          <w:szCs w:val="30"/>
        </w:rPr>
        <w:t xml:space="preserve">)  </w:t>
      </w:r>
      <w:r w:rsidRPr="00934DBD">
        <w:rPr>
          <w:rFonts w:asciiTheme="majorBidi" w:hAnsiTheme="majorBidi" w:cstheme="majorBidi"/>
          <w:sz w:val="30"/>
          <w:szCs w:val="30"/>
          <w:cs/>
        </w:rPr>
        <w:t>ทำให้ประเทศไทยและหลายประเทศได้ประกาศมาตรการ</w:t>
      </w:r>
      <w:r w:rsidR="00B657E4" w:rsidRPr="00934DBD">
        <w:rPr>
          <w:rFonts w:asciiTheme="majorBidi" w:hAnsiTheme="majorBidi" w:cstheme="majorBidi"/>
          <w:sz w:val="30"/>
          <w:szCs w:val="30"/>
          <w:cs/>
        </w:rPr>
        <w:t>ต่างๆ</w:t>
      </w:r>
      <w:r w:rsidR="00385A47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</w:t>
      </w:r>
      <w:r w:rsidR="00EA63DE" w:rsidRPr="00934DBD">
        <w:rPr>
          <w:rFonts w:asciiTheme="majorBidi" w:hAnsiTheme="majorBidi" w:cstheme="majorBidi"/>
          <w:sz w:val="30"/>
          <w:szCs w:val="30"/>
          <w:cs/>
        </w:rPr>
        <w:t xml:space="preserve">การปิดพื้นที่เสี่ยง </w:t>
      </w:r>
      <w:r w:rsidR="00E8274B" w:rsidRPr="00934DBD">
        <w:rPr>
          <w:rFonts w:asciiTheme="majorBidi" w:hAnsiTheme="majorBidi" w:cstheme="majorBidi"/>
          <w:sz w:val="30"/>
          <w:szCs w:val="30"/>
          <w:cs/>
        </w:rPr>
        <w:t>การห้ามเดินทางเข้าประเทศ และ</w:t>
      </w:r>
      <w:r w:rsidR="00EA63DE" w:rsidRPr="00934DBD">
        <w:rPr>
          <w:rFonts w:asciiTheme="majorBidi" w:hAnsiTheme="majorBidi" w:cstheme="majorBidi"/>
          <w:sz w:val="30"/>
          <w:szCs w:val="30"/>
          <w:cs/>
        </w:rPr>
        <w:t>การให้มีระยะห่างทางสังคม</w:t>
      </w:r>
      <w:r w:rsidR="00E8274B"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เป็นต้น ซึ่งส่งผลกระทบต่อระบบเศรษฐกิจโลก การผลิต การกระจายสินค้าตลอดจนผลการดำเนินงานของหลายกิจการในวงกว้าง ทั้งนี้ ผู้บริหารมีการติดตามสถานการณ์ดังกล่าวอย่างใกล้</w:t>
      </w:r>
      <w:r w:rsidR="00A62EF5" w:rsidRPr="00934DBD">
        <w:rPr>
          <w:rFonts w:asciiTheme="majorBidi" w:hAnsiTheme="majorBidi" w:cstheme="majorBidi"/>
          <w:sz w:val="30"/>
          <w:szCs w:val="30"/>
          <w:cs/>
        </w:rPr>
        <w:t>ชิดและให้ความร่วมมือกับภาครัฐเพื่อให้อาหารเพียงพอต่อการบริโภคของประชาชน พร้อมทั้งสร้างความมั่นใจ</w:t>
      </w:r>
      <w:r w:rsidRPr="00934DBD">
        <w:rPr>
          <w:rFonts w:asciiTheme="majorBidi" w:hAnsiTheme="majorBidi" w:cstheme="majorBidi"/>
          <w:sz w:val="30"/>
          <w:szCs w:val="30"/>
          <w:cs/>
        </w:rPr>
        <w:t>ว่าพนักงานของกลุ่มบริษัทปลอดภัย และพยายามอย่า</w:t>
      </w:r>
      <w:r w:rsidR="000D46AC" w:rsidRPr="00934DBD">
        <w:rPr>
          <w:rFonts w:asciiTheme="majorBidi" w:hAnsiTheme="majorBidi" w:cstheme="majorBidi"/>
          <w:sz w:val="30"/>
          <w:szCs w:val="30"/>
          <w:cs/>
        </w:rPr>
        <w:t>งเต็มที่</w:t>
      </w:r>
      <w:r w:rsidRPr="00934DBD">
        <w:rPr>
          <w:rFonts w:asciiTheme="majorBidi" w:hAnsiTheme="majorBidi" w:cstheme="majorBidi"/>
          <w:sz w:val="30"/>
          <w:szCs w:val="30"/>
          <w:cs/>
        </w:rPr>
        <w:t>ในการควบคุมให้มีผลกระทบต่อธุรกิจให้น้อยที่สุดเท่าที่จะเป็นไปได้</w:t>
      </w:r>
    </w:p>
    <w:p w14:paraId="0C7359C4" w14:textId="77777777" w:rsidR="00F8324E" w:rsidRPr="00934DBD" w:rsidRDefault="00F8324E" w:rsidP="00242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477D2F" w14:textId="7E28923E" w:rsidR="00F8324E" w:rsidRPr="00934DBD" w:rsidRDefault="00F8324E" w:rsidP="00242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 xml:space="preserve">ทั้งนี้ ณ วันที่ </w:t>
      </w:r>
      <w:r w:rsidR="006E6704" w:rsidRPr="00934DBD">
        <w:rPr>
          <w:rFonts w:asciiTheme="majorBidi" w:hAnsiTheme="majorBidi" w:cstheme="majorBidi"/>
          <w:sz w:val="30"/>
          <w:szCs w:val="30"/>
        </w:rPr>
        <w:t xml:space="preserve">30 </w:t>
      </w:r>
      <w:r w:rsidR="006E6704" w:rsidRPr="00934DB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2606E5" w:rsidRPr="00934DBD">
        <w:rPr>
          <w:rFonts w:asciiTheme="majorBidi" w:hAnsiTheme="majorBidi" w:cstheme="majorBidi"/>
          <w:sz w:val="30"/>
          <w:szCs w:val="30"/>
        </w:rPr>
        <w:t>2563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กลุ่มบริษัทจึงเลือกปฏิบัติตามแนวปฏิบัติทางการบัญชี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</w:t>
      </w:r>
      <w:r w:rsidR="00CD22E5" w:rsidRPr="00934DBD">
        <w:rPr>
          <w:rFonts w:asciiTheme="majorBidi" w:hAnsiTheme="majorBidi" w:cstheme="majorBidi"/>
          <w:sz w:val="30"/>
          <w:szCs w:val="30"/>
          <w:cs/>
        </w:rPr>
        <w:t>ไวรัส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โคโรนา </w:t>
      </w:r>
      <w:r w:rsidRPr="00934DBD">
        <w:rPr>
          <w:rFonts w:asciiTheme="majorBidi" w:hAnsiTheme="majorBidi" w:cstheme="majorBidi"/>
          <w:sz w:val="30"/>
          <w:szCs w:val="30"/>
        </w:rPr>
        <w:t>(COVID-</w:t>
      </w:r>
      <w:r w:rsidR="002606E5" w:rsidRPr="00934DBD">
        <w:rPr>
          <w:rFonts w:asciiTheme="majorBidi" w:hAnsiTheme="majorBidi" w:cstheme="majorBidi"/>
          <w:sz w:val="30"/>
          <w:szCs w:val="30"/>
        </w:rPr>
        <w:t>19</w:t>
      </w:r>
      <w:r w:rsidRPr="00934DBD">
        <w:rPr>
          <w:rFonts w:asciiTheme="majorBidi" w:hAnsiTheme="majorBidi" w:cstheme="majorBidi"/>
          <w:sz w:val="30"/>
          <w:szCs w:val="30"/>
        </w:rPr>
        <w:t xml:space="preserve">) </w:t>
      </w:r>
      <w:r w:rsidRPr="00934DBD">
        <w:rPr>
          <w:rFonts w:asciiTheme="majorBidi" w:hAnsiTheme="majorBidi" w:cstheme="majorBidi"/>
          <w:sz w:val="30"/>
          <w:szCs w:val="30"/>
          <w:cs/>
        </w:rPr>
        <w:t>ในเรื่องดังต่อไปนี้</w:t>
      </w:r>
    </w:p>
    <w:p w14:paraId="119A4AC5" w14:textId="77777777" w:rsidR="00F8324E" w:rsidRPr="00934DBD" w:rsidRDefault="00F8324E" w:rsidP="00F8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33211C" w14:textId="77777777" w:rsidR="00F8324E" w:rsidRPr="00934DBD" w:rsidRDefault="00F8324E" w:rsidP="00242309">
      <w:pPr>
        <w:pStyle w:val="ListParagraph"/>
        <w:numPr>
          <w:ilvl w:val="0"/>
          <w:numId w:val="18"/>
        </w:numPr>
        <w:tabs>
          <w:tab w:val="left" w:pos="1080"/>
        </w:tabs>
        <w:ind w:hanging="1170"/>
        <w:jc w:val="both"/>
        <w:rPr>
          <w:rFonts w:asciiTheme="majorBidi" w:eastAsia="Courier New" w:hAnsiTheme="majorBidi" w:cstheme="majorBidi"/>
          <w:i/>
          <w:iCs/>
          <w:sz w:val="30"/>
          <w:szCs w:val="30"/>
        </w:rPr>
      </w:pPr>
      <w:r w:rsidRPr="00934DBD">
        <w:rPr>
          <w:rFonts w:asciiTheme="majorBidi" w:eastAsia="Courier New" w:hAnsiTheme="majorBidi" w:cstheme="majorBidi"/>
          <w:i/>
          <w:iCs/>
          <w:sz w:val="30"/>
          <w:szCs w:val="30"/>
          <w:cs/>
        </w:rPr>
        <w:t>การด้อยค่าของสินทรัพย์</w:t>
      </w:r>
    </w:p>
    <w:p w14:paraId="2F8A1C32" w14:textId="77777777" w:rsidR="00F8324E" w:rsidRPr="00934DBD" w:rsidRDefault="00F8324E" w:rsidP="00F8324E">
      <w:pPr>
        <w:pStyle w:val="ListParagraph"/>
        <w:ind w:left="900"/>
        <w:jc w:val="thaiDistribute"/>
        <w:rPr>
          <w:rFonts w:asciiTheme="majorBidi" w:hAnsiTheme="majorBidi" w:cstheme="majorBidi"/>
          <w:b/>
          <w:bCs/>
          <w:color w:val="000000"/>
          <w:sz w:val="28"/>
          <w:highlight w:val="cyan"/>
        </w:rPr>
      </w:pPr>
    </w:p>
    <w:p w14:paraId="606868A7" w14:textId="2D2A9221" w:rsidR="00F8324E" w:rsidRPr="00934DBD" w:rsidRDefault="00F8324E" w:rsidP="00F8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>กลุ่ม</w:t>
      </w:r>
      <w:r w:rsidR="00D50F47" w:rsidRPr="00934DB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934DBD">
        <w:rPr>
          <w:rFonts w:asciiTheme="majorBidi" w:hAnsiTheme="majorBidi" w:cstheme="majorBidi"/>
          <w:sz w:val="30"/>
          <w:szCs w:val="30"/>
          <w:cs/>
        </w:rPr>
        <w:t>พิจารณาการด้อยค่าของลูกหนี้การค้า</w:t>
      </w:r>
      <w:r w:rsidR="00921ECD" w:rsidRPr="00934DBD">
        <w:rPr>
          <w:rFonts w:asciiTheme="majorBidi" w:hAnsiTheme="majorBidi" w:cstheme="majorBidi"/>
          <w:sz w:val="30"/>
          <w:szCs w:val="30"/>
          <w:cs/>
        </w:rPr>
        <w:t>และลูกหนี้อื่น</w:t>
      </w:r>
      <w:r w:rsidRPr="00934DBD">
        <w:rPr>
          <w:rFonts w:asciiTheme="majorBidi" w:hAnsiTheme="majorBidi" w:cstheme="majorBidi"/>
          <w:sz w:val="30"/>
          <w:szCs w:val="30"/>
          <w:cs/>
        </w:rPr>
        <w:t>ตามวิธีการอย่างง่าย (</w:t>
      </w:r>
      <w:r w:rsidRPr="00934DBD">
        <w:rPr>
          <w:rFonts w:asciiTheme="majorBidi" w:hAnsiTheme="majorBidi" w:cstheme="majorBidi"/>
          <w:sz w:val="30"/>
          <w:szCs w:val="30"/>
        </w:rPr>
        <w:t>Simplified approach)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 (</w:t>
      </w:r>
      <w:r w:rsidR="008045A4" w:rsidRPr="00934DBD">
        <w:rPr>
          <w:rFonts w:asciiTheme="majorBidi" w:hAnsiTheme="majorBidi" w:cstheme="majorBidi"/>
          <w:sz w:val="30"/>
          <w:szCs w:val="30"/>
        </w:rPr>
        <w:t>L</w:t>
      </w:r>
      <w:r w:rsidRPr="00934DBD">
        <w:rPr>
          <w:rFonts w:asciiTheme="majorBidi" w:hAnsiTheme="majorBidi" w:cstheme="majorBidi"/>
          <w:sz w:val="30"/>
          <w:szCs w:val="30"/>
        </w:rPr>
        <w:t>oss rate)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และไม่นำ</w:t>
      </w:r>
      <w:r w:rsidR="00EA4445" w:rsidRPr="00934DBD">
        <w:rPr>
          <w:rFonts w:asciiTheme="majorBidi" w:hAnsiTheme="majorBidi" w:cstheme="majorBidi"/>
          <w:sz w:val="30"/>
          <w:szCs w:val="30"/>
          <w:cs/>
        </w:rPr>
        <w:t>ปัจจัย</w:t>
      </w:r>
      <w:r w:rsidRPr="00934DBD">
        <w:rPr>
          <w:rFonts w:asciiTheme="majorBidi" w:hAnsiTheme="majorBidi" w:cstheme="majorBidi"/>
          <w:sz w:val="30"/>
          <w:szCs w:val="30"/>
          <w:cs/>
        </w:rPr>
        <w:t>ที่</w:t>
      </w:r>
      <w:r w:rsidR="00EA4445" w:rsidRPr="00934DBD">
        <w:rPr>
          <w:rFonts w:asciiTheme="majorBidi" w:hAnsiTheme="majorBidi" w:cstheme="majorBidi"/>
          <w:sz w:val="30"/>
          <w:szCs w:val="30"/>
          <w:cs/>
        </w:rPr>
        <w:t>มีความไม่แน่นอนสูง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D26ADF" w:rsidRPr="00934DBD">
        <w:rPr>
          <w:rFonts w:asciiTheme="majorBidi" w:hAnsiTheme="majorBidi" w:cstheme="majorBidi"/>
          <w:sz w:val="30"/>
          <w:szCs w:val="30"/>
          <w:cs/>
        </w:rPr>
        <w:t xml:space="preserve">เกี่ยวกับสถานการณ์ </w:t>
      </w:r>
      <w:r w:rsidR="00D26ADF" w:rsidRPr="00934DBD">
        <w:rPr>
          <w:rFonts w:asciiTheme="majorBidi" w:hAnsiTheme="majorBidi" w:cstheme="majorBidi"/>
          <w:sz w:val="30"/>
          <w:szCs w:val="30"/>
        </w:rPr>
        <w:t>COVID-</w:t>
      </w:r>
      <w:r w:rsidR="002606E5" w:rsidRPr="00934DBD">
        <w:rPr>
          <w:rFonts w:asciiTheme="majorBidi" w:hAnsiTheme="majorBidi" w:cstheme="majorBidi"/>
          <w:sz w:val="30"/>
          <w:szCs w:val="30"/>
        </w:rPr>
        <w:t>19</w:t>
      </w:r>
      <w:r w:rsidR="00D26ADF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EA4445" w:rsidRPr="00934DBD">
        <w:rPr>
          <w:rFonts w:asciiTheme="majorBidi" w:hAnsiTheme="majorBidi" w:cstheme="majorBidi"/>
          <w:sz w:val="30"/>
          <w:szCs w:val="30"/>
          <w:cs/>
        </w:rPr>
        <w:t>มา</w:t>
      </w:r>
      <w:r w:rsidRPr="00934DBD">
        <w:rPr>
          <w:rFonts w:asciiTheme="majorBidi" w:hAnsiTheme="majorBidi" w:cstheme="majorBidi"/>
          <w:sz w:val="30"/>
          <w:szCs w:val="30"/>
          <w:cs/>
        </w:rPr>
        <w:t>พิจารณา</w:t>
      </w:r>
      <w:r w:rsidR="00EA4445" w:rsidRPr="00934DBD">
        <w:rPr>
          <w:rFonts w:asciiTheme="majorBidi" w:hAnsiTheme="majorBidi" w:cstheme="majorBidi"/>
          <w:sz w:val="30"/>
          <w:szCs w:val="30"/>
          <w:cs/>
        </w:rPr>
        <w:t>การด้อยค่า</w:t>
      </w:r>
    </w:p>
    <w:p w14:paraId="2083BB3E" w14:textId="77777777" w:rsidR="00F8324E" w:rsidRPr="00934DBD" w:rsidRDefault="00F8324E" w:rsidP="00F8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B2F490" w14:textId="6FFD497A" w:rsidR="00F8324E" w:rsidRPr="00934DBD" w:rsidRDefault="00EA4445" w:rsidP="00F8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 xml:space="preserve">สถานการณ์ </w:t>
      </w:r>
      <w:r w:rsidRPr="00934DBD">
        <w:rPr>
          <w:rFonts w:asciiTheme="majorBidi" w:hAnsiTheme="majorBidi" w:cstheme="majorBidi"/>
          <w:sz w:val="30"/>
          <w:szCs w:val="30"/>
        </w:rPr>
        <w:t>COVID-</w:t>
      </w:r>
      <w:r w:rsidR="002606E5" w:rsidRPr="00934DBD">
        <w:rPr>
          <w:rFonts w:asciiTheme="majorBidi" w:hAnsiTheme="majorBidi" w:cstheme="majorBidi"/>
          <w:sz w:val="30"/>
          <w:szCs w:val="30"/>
        </w:rPr>
        <w:t>19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595C13" w:rsidRPr="00934DBD">
        <w:rPr>
          <w:rFonts w:asciiTheme="majorBidi" w:hAnsiTheme="majorBidi" w:cstheme="majorBidi"/>
          <w:sz w:val="30"/>
          <w:szCs w:val="30"/>
          <w:cs/>
        </w:rPr>
        <w:t>มี</w:t>
      </w:r>
      <w:r w:rsidRPr="00934DBD">
        <w:rPr>
          <w:rFonts w:asciiTheme="majorBidi" w:hAnsiTheme="majorBidi" w:cstheme="majorBidi"/>
          <w:sz w:val="30"/>
          <w:szCs w:val="30"/>
          <w:cs/>
        </w:rPr>
        <w:t>ความไม่แน่นอนสูง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F8324E" w:rsidRPr="00934DB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34DBD">
        <w:rPr>
          <w:rFonts w:asciiTheme="majorBidi" w:hAnsiTheme="majorBidi" w:cstheme="majorBidi"/>
          <w:sz w:val="30"/>
          <w:szCs w:val="30"/>
          <w:cs/>
        </w:rPr>
        <w:t>จึง</w:t>
      </w:r>
      <w:r w:rsidR="00F8324E" w:rsidRPr="00934DBD">
        <w:rPr>
          <w:rFonts w:asciiTheme="majorBidi" w:hAnsiTheme="majorBidi" w:cstheme="majorBidi"/>
          <w:sz w:val="30"/>
          <w:szCs w:val="30"/>
          <w:cs/>
        </w:rPr>
        <w:t>เลือกไม่นำมาถือเป็นข้อบ่งชี้การด้อยค่าของ</w:t>
      </w:r>
      <w:r w:rsidR="00F8324E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F8324E" w:rsidRPr="00934DBD">
        <w:rPr>
          <w:rFonts w:asciiTheme="majorBidi" w:hAnsiTheme="majorBidi" w:cstheme="majorBidi"/>
          <w:sz w:val="30"/>
          <w:szCs w:val="30"/>
          <w:cs/>
        </w:rPr>
        <w:t>ที่ดิน อาคาร และอุปกรณ์</w:t>
      </w:r>
      <w:r w:rsidR="00595C13"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8324E" w:rsidRPr="00934DBD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F8324E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F8324E" w:rsidRPr="00934DBD">
        <w:rPr>
          <w:rFonts w:asciiTheme="majorBidi" w:hAnsiTheme="majorBidi" w:cstheme="majorBidi"/>
          <w:sz w:val="30"/>
          <w:szCs w:val="30"/>
          <w:cs/>
        </w:rPr>
        <w:t xml:space="preserve">สินทรัพย์ไม่มีตัวตน และไม่นำข้อมูลสถานการณ์ </w:t>
      </w:r>
      <w:r w:rsidR="00F8324E" w:rsidRPr="00934DBD">
        <w:rPr>
          <w:rFonts w:asciiTheme="majorBidi" w:hAnsiTheme="majorBidi" w:cstheme="majorBidi"/>
          <w:sz w:val="30"/>
          <w:szCs w:val="30"/>
        </w:rPr>
        <w:t>COVID-</w:t>
      </w:r>
      <w:r w:rsidR="002606E5" w:rsidRPr="00934DBD">
        <w:rPr>
          <w:rFonts w:asciiTheme="majorBidi" w:hAnsiTheme="majorBidi" w:cstheme="majorBidi"/>
          <w:sz w:val="30"/>
          <w:szCs w:val="30"/>
        </w:rPr>
        <w:t>19</w:t>
      </w:r>
      <w:r w:rsidR="00F8324E" w:rsidRPr="00934DBD">
        <w:rPr>
          <w:rFonts w:asciiTheme="majorBidi" w:hAnsiTheme="majorBidi" w:cstheme="majorBidi"/>
          <w:sz w:val="30"/>
          <w:szCs w:val="30"/>
          <w:cs/>
        </w:rPr>
        <w:t xml:space="preserve"> ที่อาจจะกระทบต่อการพยากรณ์ทางการเงินในอนาคตมาใช้ประกอบการทดสอบการด้อยค่าของค่าความนิยม</w:t>
      </w:r>
      <w:r w:rsidR="00921ECD"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8324E" w:rsidRPr="00934DBD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สินทรัพย์ไม่มีตัวตนที่มีอายุการใช้ประโยชน์ไม่ทราบแน่นอน</w:t>
      </w:r>
      <w:r w:rsidR="00F8324E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F8324E" w:rsidRPr="00934DBD">
        <w:rPr>
          <w:rFonts w:asciiTheme="majorBidi" w:hAnsiTheme="majorBidi" w:cstheme="majorBidi"/>
          <w:sz w:val="30"/>
          <w:szCs w:val="30"/>
          <w:cs/>
        </w:rPr>
        <w:t>และสินทรัพย์ไม่มีตัวตนที่ยังไม่พร้อมใช้งาน</w:t>
      </w:r>
    </w:p>
    <w:p w14:paraId="1F39D84E" w14:textId="10C62A6E" w:rsidR="00C278B9" w:rsidRPr="00934DBD" w:rsidRDefault="00C27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45D3D9D" w14:textId="550D801D" w:rsidR="00F8324E" w:rsidRPr="00934DBD" w:rsidRDefault="00EA4445" w:rsidP="00EA4445">
      <w:pPr>
        <w:pStyle w:val="ListParagraph"/>
        <w:numPr>
          <w:ilvl w:val="0"/>
          <w:numId w:val="18"/>
        </w:numPr>
        <w:tabs>
          <w:tab w:val="left" w:pos="1080"/>
        </w:tabs>
        <w:ind w:hanging="1170"/>
        <w:jc w:val="both"/>
        <w:rPr>
          <w:rFonts w:asciiTheme="majorBidi" w:eastAsia="Courier New" w:hAnsiTheme="majorBidi" w:cstheme="majorBidi"/>
          <w:i/>
          <w:iCs/>
          <w:sz w:val="30"/>
          <w:szCs w:val="30"/>
        </w:rPr>
      </w:pPr>
      <w:r w:rsidRPr="00934DBD">
        <w:rPr>
          <w:rFonts w:asciiTheme="majorBidi" w:eastAsia="Courier New" w:hAnsiTheme="majorBidi" w:cstheme="majorBidi"/>
          <w:i/>
          <w:iCs/>
          <w:sz w:val="30"/>
          <w:szCs w:val="30"/>
          <w:cs/>
        </w:rPr>
        <w:t>การเปลี่ยนแปลงสัญญาเช่า</w:t>
      </w:r>
    </w:p>
    <w:p w14:paraId="01F8B141" w14:textId="77777777" w:rsidR="00EA4445" w:rsidRPr="00934DBD" w:rsidRDefault="00EA4445" w:rsidP="00EA4445">
      <w:pPr>
        <w:pStyle w:val="ListParagraph"/>
        <w:tabs>
          <w:tab w:val="left" w:pos="1080"/>
        </w:tabs>
        <w:ind w:left="1800"/>
        <w:jc w:val="both"/>
        <w:rPr>
          <w:rFonts w:asciiTheme="majorBidi" w:eastAsia="Courier New" w:hAnsiTheme="majorBidi" w:cstheme="majorBidi"/>
          <w:i/>
          <w:iCs/>
          <w:sz w:val="30"/>
          <w:szCs w:val="30"/>
        </w:rPr>
      </w:pPr>
    </w:p>
    <w:p w14:paraId="3E5EA048" w14:textId="1D566C0B" w:rsidR="00EA4445" w:rsidRPr="00934DBD" w:rsidRDefault="00EA4445" w:rsidP="000A2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กลุ่มบริษัทได้รับการลดค่าเช่าจ่ายเนื่องจากสถานการณ์ </w:t>
      </w:r>
      <w:r w:rsidRPr="00934DBD">
        <w:rPr>
          <w:rFonts w:asciiTheme="majorBidi" w:hAnsiTheme="majorBidi" w:cstheme="majorBidi"/>
          <w:sz w:val="30"/>
          <w:szCs w:val="30"/>
        </w:rPr>
        <w:t>COVID</w:t>
      </w:r>
      <w:r w:rsidR="007B1A6C" w:rsidRPr="00934DBD">
        <w:rPr>
          <w:rFonts w:asciiTheme="majorBidi" w:hAnsiTheme="majorBidi" w:cstheme="majorBidi"/>
          <w:sz w:val="30"/>
          <w:szCs w:val="30"/>
        </w:rPr>
        <w:t>-</w:t>
      </w:r>
      <w:r w:rsidR="002606E5" w:rsidRPr="00934DBD">
        <w:rPr>
          <w:rFonts w:asciiTheme="majorBidi" w:hAnsiTheme="majorBidi" w:cstheme="majorBidi"/>
          <w:sz w:val="30"/>
          <w:szCs w:val="30"/>
        </w:rPr>
        <w:t>19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กลุ่มบริษัทได้ทยอยปรับลดหนี้สินตามสัญญาเช่า 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 และบันทึกผลต่างจากการได้รับการลดค่าเช่าในกำไรหรือขาดทุน</w:t>
      </w:r>
    </w:p>
    <w:p w14:paraId="081168E9" w14:textId="77777777" w:rsidR="00F8324E" w:rsidRPr="00934DBD" w:rsidRDefault="00F8324E" w:rsidP="00242309">
      <w:pPr>
        <w:pStyle w:val="ListParagraph"/>
        <w:numPr>
          <w:ilvl w:val="0"/>
          <w:numId w:val="18"/>
        </w:numPr>
        <w:tabs>
          <w:tab w:val="left" w:pos="1080"/>
        </w:tabs>
        <w:ind w:hanging="1170"/>
        <w:jc w:val="both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eastAsia="Courier New" w:hAnsiTheme="majorBidi" w:cstheme="majorBidi"/>
          <w:i/>
          <w:iCs/>
          <w:sz w:val="30"/>
          <w:szCs w:val="30"/>
          <w:cs/>
        </w:rPr>
        <w:lastRenderedPageBreak/>
        <w:t>การวัดมูลค่ายุติธรรม</w:t>
      </w:r>
      <w:r w:rsidRPr="00934DBD">
        <w:rPr>
          <w:rFonts w:asciiTheme="majorBidi" w:hAnsiTheme="majorBidi" w:cstheme="majorBidi"/>
          <w:sz w:val="30"/>
          <w:szCs w:val="30"/>
          <w:cs/>
        </w:rPr>
        <w:tab/>
      </w:r>
    </w:p>
    <w:p w14:paraId="1EF260F4" w14:textId="77777777" w:rsidR="00F8324E" w:rsidRPr="00A1553A" w:rsidRDefault="00F8324E" w:rsidP="00F8324E">
      <w:pPr>
        <w:tabs>
          <w:tab w:val="left" w:pos="1080"/>
        </w:tabs>
        <w:jc w:val="both"/>
        <w:rPr>
          <w:rFonts w:asciiTheme="majorBidi" w:hAnsiTheme="majorBidi" w:cstheme="majorBidi"/>
          <w:sz w:val="22"/>
          <w:szCs w:val="22"/>
        </w:rPr>
      </w:pPr>
    </w:p>
    <w:p w14:paraId="537E2DDB" w14:textId="1222B3E4" w:rsidR="00F8324E" w:rsidRPr="00934DBD" w:rsidRDefault="00F8324E" w:rsidP="00F8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 xml:space="preserve">กลุ่มบริษัทเลือกวัดมูลค่ายุติธรรมของเงินลงทุนในตราสารทุนที่ไม่อยู่ในความต้องการของตลาด ณ วันที่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3</w:t>
      </w:r>
      <w:r w:rsidR="00B46F27" w:rsidRPr="00934DBD">
        <w:rPr>
          <w:rFonts w:asciiTheme="majorBidi" w:hAnsiTheme="majorBidi" w:cstheme="majorBidi"/>
          <w:sz w:val="30"/>
          <w:szCs w:val="30"/>
        </w:rPr>
        <w:t>0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6704" w:rsidRPr="00934DB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2606E5" w:rsidRPr="00934DBD">
        <w:rPr>
          <w:rFonts w:asciiTheme="majorBidi" w:hAnsiTheme="majorBidi" w:cstheme="majorBidi"/>
          <w:sz w:val="30"/>
          <w:szCs w:val="30"/>
        </w:rPr>
        <w:t>2563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ด้วยมูลค่ายุติธรรม ณ วันที่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1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2606E5" w:rsidRPr="00934DBD">
        <w:rPr>
          <w:rFonts w:asciiTheme="majorBidi" w:hAnsiTheme="majorBidi" w:cstheme="majorBidi"/>
          <w:sz w:val="30"/>
          <w:szCs w:val="30"/>
        </w:rPr>
        <w:t>2563</w:t>
      </w:r>
    </w:p>
    <w:p w14:paraId="23AF6896" w14:textId="77777777" w:rsidR="006013B3" w:rsidRPr="00934DBD" w:rsidRDefault="006013B3" w:rsidP="00F8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6"/>
          <w:szCs w:val="26"/>
        </w:rPr>
      </w:pPr>
    </w:p>
    <w:p w14:paraId="5D561A8B" w14:textId="5C723221" w:rsidR="00F8324E" w:rsidRPr="00934DBD" w:rsidRDefault="002D772D" w:rsidP="00840E7B">
      <w:pPr>
        <w:pStyle w:val="ListParagraph"/>
        <w:numPr>
          <w:ilvl w:val="0"/>
          <w:numId w:val="18"/>
        </w:numPr>
        <w:tabs>
          <w:tab w:val="left" w:pos="1080"/>
        </w:tabs>
        <w:ind w:hanging="1170"/>
        <w:jc w:val="both"/>
        <w:rPr>
          <w:rFonts w:asciiTheme="majorBidi" w:eastAsia="Courier New" w:hAnsiTheme="majorBidi" w:cstheme="majorBidi"/>
          <w:i/>
          <w:iCs/>
          <w:sz w:val="30"/>
          <w:szCs w:val="30"/>
        </w:rPr>
      </w:pPr>
      <w:r w:rsidRPr="00934DBD">
        <w:rPr>
          <w:rFonts w:asciiTheme="majorBidi" w:eastAsia="Courier New" w:hAnsiTheme="majorBidi" w:cstheme="majorBidi"/>
          <w:i/>
          <w:iCs/>
          <w:sz w:val="30"/>
          <w:szCs w:val="30"/>
          <w:cs/>
        </w:rPr>
        <w:t>สินทรัพย์</w:t>
      </w:r>
      <w:r w:rsidR="00F8324E" w:rsidRPr="00934DBD">
        <w:rPr>
          <w:rFonts w:asciiTheme="majorBidi" w:eastAsia="Courier New" w:hAnsiTheme="majorBidi" w:cstheme="majorBidi"/>
          <w:i/>
          <w:iCs/>
          <w:sz w:val="30"/>
          <w:szCs w:val="30"/>
          <w:cs/>
        </w:rPr>
        <w:t>ภาษีเงินได้รอการตัดบัญชี</w:t>
      </w:r>
    </w:p>
    <w:p w14:paraId="4B453B29" w14:textId="77777777" w:rsidR="00F8324E" w:rsidRPr="00A1553A" w:rsidRDefault="00F8324E" w:rsidP="00F8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0E71763A" w14:textId="5E7C1821" w:rsidR="00EA4445" w:rsidRPr="00934DBD" w:rsidRDefault="00F8324E" w:rsidP="00EA4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 xml:space="preserve">กลุ่มบริษัทเลือกไม่นำข้อมูลสถานการณ์ </w:t>
      </w:r>
      <w:r w:rsidRPr="00934DBD">
        <w:rPr>
          <w:rFonts w:asciiTheme="majorBidi" w:hAnsiTheme="majorBidi" w:cstheme="majorBidi"/>
          <w:sz w:val="30"/>
          <w:szCs w:val="30"/>
        </w:rPr>
        <w:t>COVID-</w:t>
      </w:r>
      <w:r w:rsidR="002606E5" w:rsidRPr="00934DBD">
        <w:rPr>
          <w:rFonts w:asciiTheme="majorBidi" w:hAnsiTheme="majorBidi" w:cstheme="majorBidi"/>
          <w:sz w:val="30"/>
          <w:szCs w:val="30"/>
        </w:rPr>
        <w:t>19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30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6704" w:rsidRPr="00934DB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2606E5" w:rsidRPr="00934DBD">
        <w:rPr>
          <w:rFonts w:asciiTheme="majorBidi" w:hAnsiTheme="majorBidi" w:cstheme="majorBidi"/>
          <w:sz w:val="30"/>
          <w:szCs w:val="30"/>
        </w:rPr>
        <w:t>2563</w:t>
      </w:r>
    </w:p>
    <w:p w14:paraId="425737FC" w14:textId="6E2F2225" w:rsidR="00C627B4" w:rsidRPr="00934DBD" w:rsidRDefault="00C62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14:paraId="213DDA7B" w14:textId="1A76C001" w:rsidR="006835FC" w:rsidRPr="00934DBD" w:rsidRDefault="006835FC" w:rsidP="00D4591F">
      <w:pPr>
        <w:pStyle w:val="Heading8"/>
        <w:ind w:left="63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</w:rPr>
        <w:t>5</w:t>
      </w:r>
      <w:r w:rsidRPr="00934DBD">
        <w:rPr>
          <w:rFonts w:asciiTheme="majorBidi" w:hAnsiTheme="majorBidi" w:cstheme="majorBidi"/>
          <w:sz w:val="30"/>
          <w:szCs w:val="30"/>
        </w:rPr>
        <w:tab/>
      </w:r>
      <w:r w:rsidRPr="00934DBD">
        <w:rPr>
          <w:rFonts w:asciiTheme="majorBidi" w:hAnsiTheme="majorBidi" w:cstheme="majorBidi"/>
          <w:sz w:val="30"/>
          <w:szCs w:val="30"/>
          <w:cs/>
        </w:rPr>
        <w:t>การซื้อบริษัทย่อย</w:t>
      </w:r>
    </w:p>
    <w:p w14:paraId="58B096EA" w14:textId="77777777" w:rsidR="00F44A53" w:rsidRPr="00934DBD" w:rsidRDefault="00F44A53" w:rsidP="00F44A53">
      <w:pPr>
        <w:rPr>
          <w:rFonts w:asciiTheme="majorBidi" w:hAnsiTheme="majorBidi" w:cstheme="majorBidi"/>
          <w:sz w:val="26"/>
          <w:szCs w:val="26"/>
        </w:rPr>
      </w:pPr>
    </w:p>
    <w:p w14:paraId="1DDFAE4C" w14:textId="77777777" w:rsidR="007A4643" w:rsidRPr="00934DBD" w:rsidRDefault="007A4643" w:rsidP="00D4591F">
      <w:pPr>
        <w:pStyle w:val="Heading8"/>
        <w:tabs>
          <w:tab w:val="left" w:pos="1080"/>
        </w:tabs>
        <w:ind w:left="63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 xml:space="preserve">การซื้อหุ้นใน </w:t>
      </w:r>
      <w:r w:rsidRPr="00934DBD">
        <w:rPr>
          <w:rFonts w:asciiTheme="majorBidi" w:hAnsiTheme="majorBidi" w:cstheme="majorBidi"/>
          <w:sz w:val="30"/>
          <w:szCs w:val="30"/>
        </w:rPr>
        <w:t xml:space="preserve">Charoen Pokphand Holdings (Malaysia) </w:t>
      </w:r>
      <w:proofErr w:type="spellStart"/>
      <w:r w:rsidRPr="00934DBD">
        <w:rPr>
          <w:rFonts w:asciiTheme="majorBidi" w:hAnsiTheme="majorBidi" w:cstheme="majorBidi"/>
          <w:sz w:val="30"/>
          <w:szCs w:val="30"/>
        </w:rPr>
        <w:t>Sdn</w:t>
      </w:r>
      <w:proofErr w:type="spellEnd"/>
      <w:r w:rsidRPr="00934DBD">
        <w:rPr>
          <w:rFonts w:asciiTheme="majorBidi" w:hAnsiTheme="majorBidi" w:cstheme="majorBidi"/>
          <w:sz w:val="30"/>
          <w:szCs w:val="30"/>
        </w:rPr>
        <w:t>. Bhd. (“CPHM”)</w:t>
      </w:r>
    </w:p>
    <w:p w14:paraId="292E52B5" w14:textId="77777777" w:rsidR="007A4643" w:rsidRPr="00934DBD" w:rsidRDefault="007A4643" w:rsidP="007A4643">
      <w:pPr>
        <w:pStyle w:val="BodyText2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7127ACF6" w14:textId="35852460" w:rsidR="007A4643" w:rsidRPr="00934DBD" w:rsidRDefault="007A4643" w:rsidP="000116D1">
      <w:pPr>
        <w:tabs>
          <w:tab w:val="clear" w:pos="454"/>
        </w:tabs>
        <w:ind w:left="666"/>
        <w:contextualSpacing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1B414C" w:rsidRPr="00934DBD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กรกฎาคม </w:t>
      </w:r>
      <w:r w:rsidR="001B414C" w:rsidRPr="00934DBD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934DBD">
        <w:rPr>
          <w:rFonts w:asciiTheme="majorBidi" w:hAnsiTheme="majorBidi" w:cstheme="majorBidi"/>
          <w:spacing w:val="-2"/>
          <w:sz w:val="30"/>
          <w:szCs w:val="30"/>
        </w:rPr>
        <w:t xml:space="preserve"> CPF Investme</w:t>
      </w:r>
      <w:r w:rsidR="0012321D" w:rsidRPr="00934DBD">
        <w:rPr>
          <w:rFonts w:asciiTheme="majorBidi" w:hAnsiTheme="majorBidi" w:cstheme="majorBidi"/>
          <w:spacing w:val="-2"/>
          <w:sz w:val="30"/>
          <w:szCs w:val="30"/>
        </w:rPr>
        <w:t>nt</w:t>
      </w:r>
      <w:r w:rsidRPr="00934DBD">
        <w:rPr>
          <w:rFonts w:asciiTheme="majorBidi" w:hAnsiTheme="majorBidi" w:cstheme="majorBidi"/>
          <w:spacing w:val="-2"/>
          <w:sz w:val="30"/>
          <w:szCs w:val="30"/>
        </w:rPr>
        <w:t xml:space="preserve"> Limited (“CPFI”) </w:t>
      </w: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ซึ่งเป็นบริษัทย่อยที่บริษัทถือหุ้นในสัดส่วนร้อยละ </w:t>
      </w:r>
      <w:r w:rsidRPr="00934DBD">
        <w:rPr>
          <w:rFonts w:asciiTheme="majorBidi" w:hAnsiTheme="majorBidi" w:cstheme="majorBidi"/>
          <w:spacing w:val="-2"/>
          <w:sz w:val="30"/>
          <w:szCs w:val="30"/>
        </w:rPr>
        <w:t>100.00</w:t>
      </w: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ของหุ้นที่ออกและชำระแล้ว</w:t>
      </w:r>
      <w:r w:rsidR="00C954EE" w:rsidRPr="00934DB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เข้าซื้อหุ้นสามัญที่เหลือทั้งหมดของบริษัทร่วมในต่างประเทศแห่งหนึ่ง คือ </w:t>
      </w:r>
      <w:r w:rsidRPr="00934DBD">
        <w:rPr>
          <w:rFonts w:asciiTheme="majorBidi" w:hAnsiTheme="majorBidi" w:cstheme="majorBidi"/>
          <w:spacing w:val="-2"/>
          <w:sz w:val="30"/>
          <w:szCs w:val="30"/>
        </w:rPr>
        <w:t xml:space="preserve"> Charoen </w:t>
      </w:r>
      <w:proofErr w:type="spellStart"/>
      <w:r w:rsidRPr="00934DBD">
        <w:rPr>
          <w:rFonts w:asciiTheme="majorBidi" w:hAnsiTheme="majorBidi" w:cstheme="majorBidi"/>
          <w:spacing w:val="-2"/>
          <w:sz w:val="30"/>
          <w:szCs w:val="30"/>
        </w:rPr>
        <w:t>Polphand</w:t>
      </w:r>
      <w:proofErr w:type="spellEnd"/>
      <w:r w:rsidRPr="00934DBD">
        <w:rPr>
          <w:rFonts w:asciiTheme="majorBidi" w:hAnsiTheme="majorBidi" w:cstheme="majorBidi"/>
          <w:spacing w:val="-2"/>
          <w:sz w:val="30"/>
          <w:szCs w:val="30"/>
        </w:rPr>
        <w:t xml:space="preserve"> Holdings (Malaysia) </w:t>
      </w:r>
      <w:proofErr w:type="spellStart"/>
      <w:r w:rsidRPr="00934DBD">
        <w:rPr>
          <w:rFonts w:asciiTheme="majorBidi" w:hAnsiTheme="majorBidi" w:cstheme="majorBidi"/>
          <w:spacing w:val="-2"/>
          <w:sz w:val="30"/>
          <w:szCs w:val="30"/>
        </w:rPr>
        <w:t>Sdn</w:t>
      </w:r>
      <w:proofErr w:type="spellEnd"/>
      <w:r w:rsidRPr="00934DBD">
        <w:rPr>
          <w:rFonts w:asciiTheme="majorBidi" w:hAnsiTheme="majorBidi" w:cstheme="majorBidi"/>
          <w:spacing w:val="-2"/>
          <w:sz w:val="30"/>
          <w:szCs w:val="30"/>
        </w:rPr>
        <w:t xml:space="preserve">. Bhd. (“CPHM”) </w:t>
      </w: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จาก </w:t>
      </w:r>
      <w:r w:rsidRPr="00934DBD">
        <w:rPr>
          <w:rFonts w:asciiTheme="majorBidi" w:hAnsiTheme="majorBidi" w:cstheme="majorBidi"/>
          <w:spacing w:val="-2"/>
          <w:sz w:val="30"/>
          <w:szCs w:val="30"/>
        </w:rPr>
        <w:t xml:space="preserve">Standard Investment Pte. Ltd. </w:t>
      </w: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เป็นจำนวนเงิน </w:t>
      </w:r>
      <w:r w:rsidR="001B414C" w:rsidRPr="00934DBD">
        <w:rPr>
          <w:rFonts w:asciiTheme="majorBidi" w:hAnsiTheme="majorBidi" w:cstheme="majorBidi"/>
          <w:spacing w:val="-2"/>
          <w:sz w:val="30"/>
          <w:szCs w:val="30"/>
        </w:rPr>
        <w:t>177</w:t>
      </w: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ล้านมาเลเซียริงกิต</w:t>
      </w:r>
      <w:r w:rsidR="00D4591F" w:rsidRPr="00934DB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หรือเทียบเท่าประมาณ </w:t>
      </w:r>
      <w:r w:rsidRPr="00934DBD">
        <w:rPr>
          <w:rFonts w:asciiTheme="majorBidi" w:hAnsiTheme="majorBidi" w:cstheme="majorBidi"/>
          <w:spacing w:val="-2"/>
          <w:sz w:val="30"/>
          <w:szCs w:val="30"/>
        </w:rPr>
        <w:t>1,2</w:t>
      </w:r>
      <w:r w:rsidR="004970D4" w:rsidRPr="00934DBD">
        <w:rPr>
          <w:rFonts w:asciiTheme="majorBidi" w:hAnsiTheme="majorBidi" w:cstheme="majorBidi"/>
          <w:spacing w:val="-2"/>
          <w:sz w:val="30"/>
          <w:szCs w:val="30"/>
        </w:rPr>
        <w:t>81</w:t>
      </w: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</w:p>
    <w:p w14:paraId="1A2356F3" w14:textId="77777777" w:rsidR="007A4643" w:rsidRPr="00934DBD" w:rsidRDefault="007A4643" w:rsidP="007A4643">
      <w:pPr>
        <w:tabs>
          <w:tab w:val="clear" w:pos="454"/>
        </w:tabs>
        <w:ind w:left="1080"/>
        <w:contextualSpacing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p w14:paraId="58CB6C3C" w14:textId="4CDD0F30" w:rsidR="007A4643" w:rsidRPr="00934DBD" w:rsidRDefault="007A4643" w:rsidP="000116D1">
      <w:pPr>
        <w:tabs>
          <w:tab w:val="clear" w:pos="454"/>
          <w:tab w:val="clear" w:pos="680"/>
        </w:tabs>
        <w:ind w:left="648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934DBD">
        <w:rPr>
          <w:rFonts w:asciiTheme="majorBidi" w:hAnsiTheme="majorBidi" w:cstheme="majorBidi"/>
          <w:spacing w:val="-4"/>
          <w:sz w:val="30"/>
          <w:szCs w:val="30"/>
        </w:rPr>
        <w:t>CPHM</w:t>
      </w: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เป็นบริษัทที่จดทะเบียนจัดตั้งในประเทศมาเลเซีย โดยประกอบธุรกิจหลักคือ </w:t>
      </w:r>
      <w:r w:rsidR="001A1730" w:rsidRPr="00934DBD">
        <w:rPr>
          <w:rFonts w:asciiTheme="majorBidi" w:hAnsiTheme="majorBidi" w:cstheme="majorBidi"/>
          <w:spacing w:val="-4"/>
          <w:sz w:val="30"/>
          <w:szCs w:val="30"/>
          <w:cs/>
        </w:rPr>
        <w:t>ธุรกิจไก่ครบวงจร</w:t>
      </w:r>
    </w:p>
    <w:p w14:paraId="0F043056" w14:textId="77777777" w:rsidR="007A4643" w:rsidRPr="00934DBD" w:rsidRDefault="007A4643" w:rsidP="007A4643">
      <w:pPr>
        <w:tabs>
          <w:tab w:val="clear" w:pos="454"/>
          <w:tab w:val="clear" w:pos="680"/>
        </w:tabs>
        <w:ind w:left="1098"/>
        <w:jc w:val="thaiDistribute"/>
        <w:rPr>
          <w:rFonts w:asciiTheme="majorBidi" w:hAnsiTheme="majorBidi" w:cstheme="majorBidi"/>
          <w:spacing w:val="-2"/>
          <w:sz w:val="26"/>
          <w:szCs w:val="26"/>
          <w:highlight w:val="yellow"/>
        </w:rPr>
      </w:pPr>
    </w:p>
    <w:p w14:paraId="2EBF145B" w14:textId="00867B14" w:rsidR="007A4643" w:rsidRPr="00934DBD" w:rsidRDefault="007A4643" w:rsidP="000116D1">
      <w:pPr>
        <w:tabs>
          <w:tab w:val="clear" w:pos="454"/>
        </w:tabs>
        <w:ind w:left="666"/>
        <w:contextualSpacing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กลุ่มบริษัทได้มาซึ่งอำนาจควบคุมใน </w:t>
      </w:r>
      <w:r w:rsidRPr="00934DBD">
        <w:rPr>
          <w:rFonts w:asciiTheme="majorBidi" w:hAnsiTheme="majorBidi" w:cstheme="majorBidi"/>
          <w:spacing w:val="-4"/>
          <w:sz w:val="30"/>
          <w:szCs w:val="30"/>
        </w:rPr>
        <w:t>CPHM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934DBD">
        <w:rPr>
          <w:rFonts w:asciiTheme="majorBidi" w:hAnsiTheme="majorBidi" w:cstheme="majorBidi"/>
          <w:sz w:val="30"/>
          <w:szCs w:val="30"/>
        </w:rPr>
        <w:t xml:space="preserve">31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1B414C" w:rsidRPr="00934DBD">
        <w:rPr>
          <w:rFonts w:asciiTheme="majorBidi" w:hAnsiTheme="majorBidi" w:cstheme="majorBidi"/>
          <w:sz w:val="30"/>
          <w:szCs w:val="30"/>
        </w:rPr>
        <w:t>2563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>(</w:t>
      </w:r>
      <w:r w:rsidRPr="00934DBD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>วันที่ซื้อ</w:t>
      </w:r>
      <w:r w:rsidRPr="00934DBD">
        <w:rPr>
          <w:rFonts w:asciiTheme="majorBidi" w:hAnsiTheme="majorBidi" w:cstheme="majorBidi"/>
          <w:spacing w:val="-2"/>
          <w:sz w:val="30"/>
          <w:szCs w:val="30"/>
        </w:rPr>
        <w:t>”</w:t>
      </w: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) จากการได้รับโอนหุ้นสามัญคิดเป็นสัดส่วนร้อยละ </w:t>
      </w:r>
      <w:r w:rsidRPr="00934DBD">
        <w:rPr>
          <w:rFonts w:asciiTheme="majorBidi" w:hAnsiTheme="majorBidi" w:cstheme="majorBidi"/>
          <w:spacing w:val="-2"/>
          <w:sz w:val="30"/>
          <w:szCs w:val="30"/>
        </w:rPr>
        <w:t xml:space="preserve">50.25 </w:t>
      </w:r>
      <w:r w:rsidR="007A2204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เมื่อรวมกับสัดส่วน</w:t>
      </w:r>
      <w:r w:rsidR="006E3FF8"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เดิมที่ถือหุ้นในอัตราร้อยละ </w:t>
      </w:r>
      <w:r w:rsidR="006E3FF8" w:rsidRPr="00934DBD">
        <w:rPr>
          <w:rFonts w:asciiTheme="majorBidi" w:hAnsiTheme="majorBidi" w:cstheme="majorBidi"/>
          <w:spacing w:val="-2"/>
          <w:sz w:val="30"/>
          <w:szCs w:val="30"/>
        </w:rPr>
        <w:t xml:space="preserve">49.75 </w:t>
      </w:r>
      <w:r w:rsidR="006E3FF8"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ทำให้กลุ่มบริษัทถือหุ้นในอัตราร้อยละ </w:t>
      </w:r>
      <w:r w:rsidR="006E3FF8" w:rsidRPr="00934DBD">
        <w:rPr>
          <w:rFonts w:asciiTheme="majorBidi" w:hAnsiTheme="majorBidi" w:cstheme="majorBidi"/>
          <w:spacing w:val="-2"/>
          <w:sz w:val="30"/>
          <w:szCs w:val="30"/>
        </w:rPr>
        <w:t>100</w:t>
      </w:r>
      <w:r w:rsidR="000F61FB" w:rsidRPr="00934DBD">
        <w:rPr>
          <w:rFonts w:asciiTheme="majorBidi" w:hAnsiTheme="majorBidi" w:cstheme="majorBidi"/>
          <w:spacing w:val="-2"/>
          <w:sz w:val="30"/>
          <w:szCs w:val="30"/>
        </w:rPr>
        <w:t>.00</w:t>
      </w:r>
      <w:r w:rsidR="006E3FF8" w:rsidRPr="00934DB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E3FF8"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ของหุ้นที่ออกและชำระแล้วของ </w:t>
      </w:r>
      <w:r w:rsidR="006E3FF8" w:rsidRPr="00934DBD">
        <w:rPr>
          <w:rFonts w:asciiTheme="majorBidi" w:hAnsiTheme="majorBidi" w:cstheme="majorBidi"/>
          <w:spacing w:val="-2"/>
          <w:sz w:val="30"/>
          <w:szCs w:val="30"/>
        </w:rPr>
        <w:t>CPHM</w:t>
      </w:r>
    </w:p>
    <w:p w14:paraId="737CBAFA" w14:textId="77777777" w:rsidR="007A4643" w:rsidRPr="00934DBD" w:rsidRDefault="007A4643" w:rsidP="007A4643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highlight w:val="yellow"/>
        </w:rPr>
      </w:pPr>
    </w:p>
    <w:p w14:paraId="75C0D201" w14:textId="37011DA8" w:rsidR="007A4643" w:rsidRPr="00934DBD" w:rsidRDefault="007A4643" w:rsidP="000116D1">
      <w:pPr>
        <w:tabs>
          <w:tab w:val="clear" w:pos="454"/>
        </w:tabs>
        <w:ind w:left="69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กลุ่มบริษัทได้รับรู้รายการซื้อธุรกิจให้เป็นไปตามมาตรฐานการรายงานทางการเงินฉบับที่ </w:t>
      </w:r>
      <w:r w:rsidRPr="00934DBD">
        <w:rPr>
          <w:rFonts w:asciiTheme="majorBidi" w:hAnsiTheme="majorBidi" w:cstheme="majorBidi"/>
          <w:sz w:val="30"/>
          <w:szCs w:val="30"/>
        </w:rPr>
        <w:t xml:space="preserve">3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(ปรับปรุง </w:t>
      </w:r>
      <w:r w:rsidRPr="00934DBD">
        <w:rPr>
          <w:rFonts w:asciiTheme="majorBidi" w:hAnsiTheme="majorBidi" w:cstheme="majorBidi"/>
          <w:sz w:val="30"/>
          <w:szCs w:val="30"/>
        </w:rPr>
        <w:t xml:space="preserve">2562)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934DBD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1D770386" w14:textId="77777777" w:rsidR="00D02C83" w:rsidRPr="00934DBD" w:rsidRDefault="00D02C83" w:rsidP="00F44A53">
      <w:pPr>
        <w:tabs>
          <w:tab w:val="clear" w:pos="454"/>
          <w:tab w:val="clear" w:pos="680"/>
        </w:tabs>
        <w:ind w:left="108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014567E1" w14:textId="67D625DA" w:rsidR="00F44A53" w:rsidRPr="00934DBD" w:rsidRDefault="00F44A53" w:rsidP="000116D1">
      <w:pPr>
        <w:tabs>
          <w:tab w:val="clear" w:pos="454"/>
          <w:tab w:val="clear" w:pos="680"/>
        </w:tabs>
        <w:ind w:left="702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934DBD">
        <w:rPr>
          <w:rFonts w:asciiTheme="majorBidi" w:hAnsiTheme="majorBidi" w:cstheme="majorBidi"/>
          <w:i/>
          <w:iCs/>
          <w:sz w:val="30"/>
          <w:szCs w:val="30"/>
          <w:cs/>
        </w:rPr>
        <w:t>สิ่งตอบแทนในการซื้อ</w:t>
      </w:r>
      <w:r w:rsidRPr="00934DBD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tbl>
      <w:tblPr>
        <w:tblW w:w="9270" w:type="dxa"/>
        <w:tblInd w:w="540" w:type="dxa"/>
        <w:tblLook w:val="01E0" w:firstRow="1" w:lastRow="1" w:firstColumn="1" w:lastColumn="1" w:noHBand="0" w:noVBand="0"/>
      </w:tblPr>
      <w:tblGrid>
        <w:gridCol w:w="6318"/>
        <w:gridCol w:w="810"/>
        <w:gridCol w:w="450"/>
        <w:gridCol w:w="1692"/>
      </w:tblGrid>
      <w:tr w:rsidR="00F44A53" w:rsidRPr="00934DBD" w14:paraId="7D433679" w14:textId="77777777" w:rsidTr="000116D1">
        <w:trPr>
          <w:trHeight w:hRule="exact" w:val="407"/>
        </w:trPr>
        <w:tc>
          <w:tcPr>
            <w:tcW w:w="6318" w:type="dxa"/>
          </w:tcPr>
          <w:p w14:paraId="5EAECB6C" w14:textId="77777777" w:rsidR="00F44A53" w:rsidRPr="00934DBD" w:rsidRDefault="00F44A53" w:rsidP="00451353">
            <w:pPr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14:paraId="72BEE046" w14:textId="77777777" w:rsidR="00F44A53" w:rsidRPr="00934DBD" w:rsidRDefault="00F44A53" w:rsidP="0045135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1FAED445" w14:textId="77777777" w:rsidR="00F44A53" w:rsidRPr="00934DBD" w:rsidRDefault="00F44A53" w:rsidP="00F97EDF">
            <w:pPr>
              <w:tabs>
                <w:tab w:val="clear" w:pos="227"/>
                <w:tab w:val="left" w:pos="54"/>
              </w:tabs>
              <w:spacing w:line="240" w:lineRule="auto"/>
              <w:ind w:right="-26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hideMark/>
          </w:tcPr>
          <w:p w14:paraId="111211D8" w14:textId="77777777" w:rsidR="00F44A53" w:rsidRPr="00934DBD" w:rsidRDefault="00F44A53" w:rsidP="00F97EDF">
            <w:pPr>
              <w:spacing w:line="240" w:lineRule="auto"/>
              <w:ind w:left="-22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44A53" w:rsidRPr="00934DBD" w14:paraId="7F7BBAD1" w14:textId="77777777" w:rsidTr="000116D1">
        <w:tc>
          <w:tcPr>
            <w:tcW w:w="6318" w:type="dxa"/>
          </w:tcPr>
          <w:p w14:paraId="168DCA34" w14:textId="77777777" w:rsidR="00F44A53" w:rsidRPr="00934DBD" w:rsidRDefault="00F44A53" w:rsidP="0045135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892E54F" w14:textId="77777777" w:rsidR="00F44A53" w:rsidRPr="00934DBD" w:rsidRDefault="00F44A53" w:rsidP="0045135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1673FF4A" w14:textId="77777777" w:rsidR="00F44A53" w:rsidRPr="00934DBD" w:rsidRDefault="00F44A53" w:rsidP="00451353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156976" w14:textId="77777777" w:rsidR="00F44A53" w:rsidRPr="00934DBD" w:rsidRDefault="00F44A53" w:rsidP="00F97EDF">
            <w:pPr>
              <w:tabs>
                <w:tab w:val="left" w:pos="139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44A53" w:rsidRPr="00934DBD" w14:paraId="3EE6AFE6" w14:textId="77777777" w:rsidTr="000116D1">
        <w:tc>
          <w:tcPr>
            <w:tcW w:w="6318" w:type="dxa"/>
            <w:hideMark/>
          </w:tcPr>
          <w:p w14:paraId="51AFC722" w14:textId="77777777" w:rsidR="00F44A53" w:rsidRPr="00934DBD" w:rsidRDefault="00F44A53" w:rsidP="009B32C6">
            <w:pPr>
              <w:tabs>
                <w:tab w:val="clear" w:pos="227"/>
                <w:tab w:val="left" w:pos="-113"/>
              </w:tabs>
              <w:spacing w:line="240" w:lineRule="auto"/>
              <w:ind w:left="7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810" w:type="dxa"/>
          </w:tcPr>
          <w:p w14:paraId="5F774103" w14:textId="77777777" w:rsidR="00F44A53" w:rsidRPr="00934DBD" w:rsidRDefault="00F44A53" w:rsidP="00451353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7D05EBE0" w14:textId="77777777" w:rsidR="00F44A53" w:rsidRPr="00934DBD" w:rsidRDefault="00F44A53" w:rsidP="00451353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4CEAC63" w14:textId="77777777" w:rsidR="00F44A53" w:rsidRPr="00934DBD" w:rsidRDefault="007A4643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</w:t>
            </w:r>
            <w:r w:rsidR="00E83527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</w:p>
          <w:p w14:paraId="6736DDC5" w14:textId="69C3BA4B" w:rsidR="00E83527" w:rsidRPr="00934DBD" w:rsidRDefault="00E83527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0CF367A" w14:textId="77777777" w:rsidR="005557BE" w:rsidRPr="00934DBD" w:rsidRDefault="005557BE" w:rsidP="007A4643">
      <w:pPr>
        <w:pStyle w:val="BodyText2"/>
        <w:tabs>
          <w:tab w:val="left" w:pos="1800"/>
        </w:tabs>
        <w:ind w:right="-86" w:firstLine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FEA0CC2" w14:textId="7DD2C88D" w:rsidR="007A4643" w:rsidRPr="00934DBD" w:rsidRDefault="009B32C6" w:rsidP="009B32C6">
      <w:pPr>
        <w:pStyle w:val="BodyText2"/>
        <w:tabs>
          <w:tab w:val="left" w:pos="1800"/>
        </w:tabs>
        <w:ind w:left="450" w:right="-86" w:firstLine="261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7A4643" w:rsidRPr="00934DB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สินทรัพย์ที่ได้มาและหนี้สินที่รับมา </w:t>
      </w:r>
    </w:p>
    <w:tbl>
      <w:tblPr>
        <w:tblW w:w="9270" w:type="dxa"/>
        <w:tblInd w:w="540" w:type="dxa"/>
        <w:tblLook w:val="01E0" w:firstRow="1" w:lastRow="1" w:firstColumn="1" w:lastColumn="1" w:noHBand="0" w:noVBand="0"/>
      </w:tblPr>
      <w:tblGrid>
        <w:gridCol w:w="7308"/>
        <w:gridCol w:w="270"/>
        <w:gridCol w:w="1692"/>
      </w:tblGrid>
      <w:tr w:rsidR="007A4643" w:rsidRPr="00934DBD" w14:paraId="3EAAB836" w14:textId="77777777" w:rsidTr="009B32C6">
        <w:tc>
          <w:tcPr>
            <w:tcW w:w="7308" w:type="dxa"/>
          </w:tcPr>
          <w:p w14:paraId="50F87A4B" w14:textId="77777777" w:rsidR="007A4643" w:rsidRPr="00934DBD" w:rsidRDefault="007A4643" w:rsidP="007A4643">
            <w:pPr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</w:tcPr>
          <w:p w14:paraId="677866FC" w14:textId="77777777" w:rsidR="007A4643" w:rsidRPr="00934DBD" w:rsidRDefault="007A4643" w:rsidP="007A464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hideMark/>
          </w:tcPr>
          <w:p w14:paraId="1113C64A" w14:textId="77777777" w:rsidR="007A4643" w:rsidRPr="00934DBD" w:rsidRDefault="007A4643" w:rsidP="00F97EDF">
            <w:pPr>
              <w:spacing w:line="240" w:lineRule="auto"/>
              <w:ind w:left="-22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A4643" w:rsidRPr="00934DBD" w14:paraId="46202712" w14:textId="77777777" w:rsidTr="009B32C6">
        <w:tc>
          <w:tcPr>
            <w:tcW w:w="7308" w:type="dxa"/>
          </w:tcPr>
          <w:p w14:paraId="3669B35A" w14:textId="77777777" w:rsidR="007A4643" w:rsidRPr="00934DBD" w:rsidRDefault="007A4643" w:rsidP="007A464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126555" w14:textId="77777777" w:rsidR="007A4643" w:rsidRPr="00934DBD" w:rsidRDefault="007A4643" w:rsidP="007A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C614FE" w14:textId="77777777" w:rsidR="007A4643" w:rsidRPr="00934DBD" w:rsidRDefault="007A4643" w:rsidP="00F97EDF">
            <w:pPr>
              <w:tabs>
                <w:tab w:val="left" w:pos="139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A4643" w:rsidRPr="00934DBD" w14:paraId="6E388AAF" w14:textId="77777777" w:rsidTr="009B32C6">
        <w:trPr>
          <w:trHeight w:val="109"/>
        </w:trPr>
        <w:tc>
          <w:tcPr>
            <w:tcW w:w="7308" w:type="dxa"/>
          </w:tcPr>
          <w:p w14:paraId="5A87AC5D" w14:textId="77777777" w:rsidR="007A4643" w:rsidRPr="00934DBD" w:rsidRDefault="007A4643" w:rsidP="009B32C6">
            <w:pPr>
              <w:tabs>
                <w:tab w:val="clear" w:pos="227"/>
                <w:tab w:val="left" w:pos="156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0" w:type="auto"/>
            <w:vMerge/>
            <w:vAlign w:val="center"/>
            <w:hideMark/>
          </w:tcPr>
          <w:p w14:paraId="21EC48EC" w14:textId="77777777" w:rsidR="007A4643" w:rsidRPr="00934DBD" w:rsidRDefault="007A4643" w:rsidP="007A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vAlign w:val="bottom"/>
          </w:tcPr>
          <w:p w14:paraId="00B6571C" w14:textId="72588735" w:rsidR="007A4643" w:rsidRPr="00934DBD" w:rsidRDefault="00E83527" w:rsidP="00F9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298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</w:tr>
      <w:tr w:rsidR="007A4643" w:rsidRPr="00934DBD" w14:paraId="1E848ED5" w14:textId="77777777" w:rsidTr="009B32C6">
        <w:trPr>
          <w:trHeight w:val="109"/>
        </w:trPr>
        <w:tc>
          <w:tcPr>
            <w:tcW w:w="7308" w:type="dxa"/>
            <w:vAlign w:val="bottom"/>
          </w:tcPr>
          <w:p w14:paraId="0A2D60A7" w14:textId="77777777" w:rsidR="007A4643" w:rsidRPr="00934DBD" w:rsidRDefault="007A4643" w:rsidP="00F97EDF">
            <w:pPr>
              <w:tabs>
                <w:tab w:val="clear" w:pos="227"/>
                <w:tab w:val="left" w:pos="156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0" w:type="auto"/>
            <w:vMerge/>
            <w:vAlign w:val="center"/>
          </w:tcPr>
          <w:p w14:paraId="09E1961A" w14:textId="77777777" w:rsidR="007A4643" w:rsidRPr="00934DBD" w:rsidRDefault="007A4643" w:rsidP="007A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92" w:type="dxa"/>
            <w:vAlign w:val="bottom"/>
          </w:tcPr>
          <w:p w14:paraId="2E481619" w14:textId="5B6EAD03" w:rsidR="007A4643" w:rsidRPr="00934DBD" w:rsidRDefault="00E83527" w:rsidP="007A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1,186</w:t>
            </w:r>
          </w:p>
        </w:tc>
      </w:tr>
      <w:tr w:rsidR="00E83527" w:rsidRPr="00934DBD" w14:paraId="0AF19D86" w14:textId="77777777" w:rsidTr="009B32C6">
        <w:tc>
          <w:tcPr>
            <w:tcW w:w="7308" w:type="dxa"/>
            <w:vAlign w:val="bottom"/>
            <w:hideMark/>
          </w:tcPr>
          <w:p w14:paraId="5E683B5F" w14:textId="61FF6CFC" w:rsidR="00E83527" w:rsidRPr="00934DBD" w:rsidRDefault="00E83527" w:rsidP="00F97EDF">
            <w:pPr>
              <w:tabs>
                <w:tab w:val="clear" w:pos="227"/>
                <w:tab w:val="left" w:pos="156"/>
              </w:tabs>
              <w:ind w:left="1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0" w:type="auto"/>
            <w:vMerge/>
            <w:vAlign w:val="center"/>
            <w:hideMark/>
          </w:tcPr>
          <w:p w14:paraId="5FBA9BFA" w14:textId="77777777" w:rsidR="00E83527" w:rsidRPr="00934DBD" w:rsidRDefault="00E83527" w:rsidP="007A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92" w:type="dxa"/>
            <w:vAlign w:val="bottom"/>
          </w:tcPr>
          <w:p w14:paraId="14FEB850" w14:textId="174CB7AC" w:rsidR="00E83527" w:rsidRPr="00934DBD" w:rsidRDefault="00E83527" w:rsidP="007A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756</w:t>
            </w:r>
          </w:p>
        </w:tc>
      </w:tr>
      <w:tr w:rsidR="00E83527" w:rsidRPr="00934DBD" w14:paraId="43A2BCA0" w14:textId="77777777" w:rsidTr="009B32C6">
        <w:tc>
          <w:tcPr>
            <w:tcW w:w="7308" w:type="dxa"/>
            <w:vAlign w:val="bottom"/>
            <w:hideMark/>
          </w:tcPr>
          <w:p w14:paraId="7234C397" w14:textId="4F69B869" w:rsidR="00E83527" w:rsidRPr="00934DBD" w:rsidRDefault="00E83527" w:rsidP="00F97EDF">
            <w:pPr>
              <w:tabs>
                <w:tab w:val="clear" w:pos="227"/>
                <w:tab w:val="left" w:pos="156"/>
              </w:tabs>
              <w:ind w:left="15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</w:t>
            </w:r>
            <w:r w:rsidR="001A32A1"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์ชีวภาพ</w:t>
            </w:r>
            <w:r w:rsidR="00674A2F"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</w:t>
            </w:r>
            <w:r w:rsidR="00674A2F"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0" w:type="auto"/>
            <w:vMerge/>
            <w:vAlign w:val="center"/>
            <w:hideMark/>
          </w:tcPr>
          <w:p w14:paraId="6D40749C" w14:textId="77777777" w:rsidR="00E83527" w:rsidRPr="00934DBD" w:rsidRDefault="00E83527" w:rsidP="007A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92" w:type="dxa"/>
            <w:vAlign w:val="bottom"/>
          </w:tcPr>
          <w:p w14:paraId="5CC66F25" w14:textId="297EC14E" w:rsidR="00E83527" w:rsidRPr="00934DBD" w:rsidRDefault="00E83527" w:rsidP="007A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383</w:t>
            </w:r>
          </w:p>
        </w:tc>
      </w:tr>
      <w:tr w:rsidR="00E83527" w:rsidRPr="00934DBD" w14:paraId="3DC28508" w14:textId="77777777" w:rsidTr="009B32C6">
        <w:tc>
          <w:tcPr>
            <w:tcW w:w="7308" w:type="dxa"/>
            <w:hideMark/>
          </w:tcPr>
          <w:p w14:paraId="552B2C54" w14:textId="1B65F2FB" w:rsidR="00E83527" w:rsidRPr="00934DBD" w:rsidRDefault="00E83527" w:rsidP="00F97EDF">
            <w:pPr>
              <w:tabs>
                <w:tab w:val="clear" w:pos="227"/>
                <w:tab w:val="left" w:pos="156"/>
              </w:tabs>
              <w:ind w:left="15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0" w:type="auto"/>
            <w:vMerge/>
            <w:vAlign w:val="center"/>
            <w:hideMark/>
          </w:tcPr>
          <w:p w14:paraId="74506310" w14:textId="77777777" w:rsidR="00E83527" w:rsidRPr="00934DBD" w:rsidRDefault="00E83527" w:rsidP="007A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92" w:type="dxa"/>
            <w:vAlign w:val="bottom"/>
          </w:tcPr>
          <w:p w14:paraId="4AF540C4" w14:textId="47D99081" w:rsidR="00E83527" w:rsidRPr="00934DBD" w:rsidRDefault="00E83527" w:rsidP="007A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128</w:t>
            </w:r>
          </w:p>
        </w:tc>
      </w:tr>
      <w:tr w:rsidR="00E83527" w:rsidRPr="00934DBD" w14:paraId="7F5CCBFE" w14:textId="77777777" w:rsidTr="009B32C6">
        <w:tc>
          <w:tcPr>
            <w:tcW w:w="7308" w:type="dxa"/>
          </w:tcPr>
          <w:p w14:paraId="2BADE938" w14:textId="5AB7A339" w:rsidR="00E83527" w:rsidRPr="00934DBD" w:rsidRDefault="00E83527" w:rsidP="00F97EDF">
            <w:pPr>
              <w:tabs>
                <w:tab w:val="clear" w:pos="227"/>
                <w:tab w:val="left" w:pos="156"/>
              </w:tabs>
              <w:ind w:left="15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0" w:type="auto"/>
            <w:vMerge/>
            <w:vAlign w:val="center"/>
            <w:hideMark/>
          </w:tcPr>
          <w:p w14:paraId="49D8E308" w14:textId="77777777" w:rsidR="00E83527" w:rsidRPr="00934DBD" w:rsidRDefault="00E83527" w:rsidP="007A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92" w:type="dxa"/>
            <w:vAlign w:val="bottom"/>
          </w:tcPr>
          <w:p w14:paraId="208A9402" w14:textId="0352FE42" w:rsidR="00E83527" w:rsidRPr="00934DBD" w:rsidRDefault="00E83527" w:rsidP="007A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2,420</w:t>
            </w:r>
          </w:p>
        </w:tc>
      </w:tr>
      <w:tr w:rsidR="00E83527" w:rsidRPr="00934DBD" w14:paraId="7C65BB4E" w14:textId="77777777" w:rsidTr="009B32C6">
        <w:tc>
          <w:tcPr>
            <w:tcW w:w="7308" w:type="dxa"/>
          </w:tcPr>
          <w:p w14:paraId="260AC31D" w14:textId="0A700E16" w:rsidR="00E83527" w:rsidRPr="00934DBD" w:rsidRDefault="00E83527" w:rsidP="00F97EDF">
            <w:pPr>
              <w:tabs>
                <w:tab w:val="clear" w:pos="227"/>
                <w:tab w:val="left" w:pos="156"/>
              </w:tabs>
              <w:ind w:left="15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0" w:type="auto"/>
            <w:vMerge/>
            <w:vAlign w:val="center"/>
            <w:hideMark/>
          </w:tcPr>
          <w:p w14:paraId="05EC027C" w14:textId="77777777" w:rsidR="00E83527" w:rsidRPr="00934DBD" w:rsidRDefault="00E83527" w:rsidP="007A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92" w:type="dxa"/>
            <w:vAlign w:val="bottom"/>
          </w:tcPr>
          <w:p w14:paraId="4A280572" w14:textId="29484C48" w:rsidR="00E83527" w:rsidRPr="00934DBD" w:rsidRDefault="00E83527" w:rsidP="007A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344</w:t>
            </w:r>
          </w:p>
        </w:tc>
      </w:tr>
      <w:tr w:rsidR="00E83527" w:rsidRPr="00934DBD" w14:paraId="2AE8E46A" w14:textId="77777777" w:rsidTr="009B32C6">
        <w:tc>
          <w:tcPr>
            <w:tcW w:w="7308" w:type="dxa"/>
          </w:tcPr>
          <w:p w14:paraId="65CF97D2" w14:textId="2D0B3A6C" w:rsidR="00E83527" w:rsidRPr="00934DBD" w:rsidRDefault="00E83527" w:rsidP="00F97EDF">
            <w:pPr>
              <w:tabs>
                <w:tab w:val="clear" w:pos="227"/>
                <w:tab w:val="left" w:pos="156"/>
              </w:tabs>
              <w:ind w:left="15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สินทรัพย์ไม่มีตัวตนอื่น </w:t>
            </w:r>
          </w:p>
        </w:tc>
        <w:tc>
          <w:tcPr>
            <w:tcW w:w="0" w:type="auto"/>
            <w:vMerge/>
            <w:vAlign w:val="center"/>
            <w:hideMark/>
          </w:tcPr>
          <w:p w14:paraId="68003020" w14:textId="77777777" w:rsidR="00E83527" w:rsidRPr="00934DBD" w:rsidRDefault="00E83527" w:rsidP="007A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92" w:type="dxa"/>
          </w:tcPr>
          <w:p w14:paraId="6A43177C" w14:textId="50771D08" w:rsidR="00E83527" w:rsidRPr="00934DBD" w:rsidRDefault="00E83527" w:rsidP="007A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</w:tr>
      <w:tr w:rsidR="00E83527" w:rsidRPr="00934DBD" w14:paraId="71E546CB" w14:textId="77777777" w:rsidTr="009B32C6">
        <w:tc>
          <w:tcPr>
            <w:tcW w:w="7308" w:type="dxa"/>
            <w:vAlign w:val="bottom"/>
          </w:tcPr>
          <w:p w14:paraId="438F6D5B" w14:textId="3212F3E3" w:rsidR="00E83527" w:rsidRPr="00934DBD" w:rsidRDefault="00E83527" w:rsidP="00F97EDF">
            <w:pPr>
              <w:tabs>
                <w:tab w:val="clear" w:pos="227"/>
                <w:tab w:val="left" w:pos="156"/>
              </w:tabs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</w:t>
            </w:r>
          </w:p>
        </w:tc>
        <w:tc>
          <w:tcPr>
            <w:tcW w:w="0" w:type="auto"/>
            <w:vMerge/>
            <w:vAlign w:val="center"/>
            <w:hideMark/>
          </w:tcPr>
          <w:p w14:paraId="70631465" w14:textId="77777777" w:rsidR="00E83527" w:rsidRPr="00934DBD" w:rsidRDefault="00E83527" w:rsidP="007A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92" w:type="dxa"/>
          </w:tcPr>
          <w:p w14:paraId="24126CD1" w14:textId="0C2580D3" w:rsidR="00E83527" w:rsidRPr="00934DBD" w:rsidRDefault="00E83527" w:rsidP="007A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E83527" w:rsidRPr="00934DBD" w14:paraId="1BF88B24" w14:textId="77777777" w:rsidTr="009B32C6">
        <w:tc>
          <w:tcPr>
            <w:tcW w:w="7308" w:type="dxa"/>
            <w:vAlign w:val="bottom"/>
          </w:tcPr>
          <w:p w14:paraId="03D9D4C8" w14:textId="071C63E6" w:rsidR="00E83527" w:rsidRPr="00934DBD" w:rsidRDefault="00E83527" w:rsidP="00F97EDF">
            <w:pPr>
              <w:tabs>
                <w:tab w:val="clear" w:pos="227"/>
                <w:tab w:val="left" w:pos="156"/>
              </w:tabs>
              <w:ind w:left="15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0" w:type="auto"/>
            <w:vMerge/>
            <w:vAlign w:val="center"/>
            <w:hideMark/>
          </w:tcPr>
          <w:p w14:paraId="56C4BA05" w14:textId="77777777" w:rsidR="00E83527" w:rsidRPr="00934DBD" w:rsidRDefault="00E83527" w:rsidP="007A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92" w:type="dxa"/>
            <w:vAlign w:val="bottom"/>
          </w:tcPr>
          <w:p w14:paraId="542148F4" w14:textId="455CFE91" w:rsidR="00E83527" w:rsidRPr="00934DBD" w:rsidRDefault="001A32A1" w:rsidP="007A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1A32A1" w:rsidRPr="00934DBD" w14:paraId="0480EFF5" w14:textId="77777777" w:rsidTr="009B32C6">
        <w:tc>
          <w:tcPr>
            <w:tcW w:w="7308" w:type="dxa"/>
          </w:tcPr>
          <w:p w14:paraId="28FE9708" w14:textId="609D797A" w:rsidR="001A32A1" w:rsidRPr="00934DBD" w:rsidRDefault="001A32A1" w:rsidP="001A32A1">
            <w:pPr>
              <w:tabs>
                <w:tab w:val="clear" w:pos="227"/>
                <w:tab w:val="left" w:pos="156"/>
              </w:tabs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เงินเบิกเกินบัญชีและเงินกู้ยืมระยะสั้นจากสถาบันการเงิน </w:t>
            </w:r>
          </w:p>
        </w:tc>
        <w:tc>
          <w:tcPr>
            <w:tcW w:w="0" w:type="auto"/>
            <w:vMerge/>
            <w:vAlign w:val="center"/>
            <w:hideMark/>
          </w:tcPr>
          <w:p w14:paraId="49F4D52A" w14:textId="77777777" w:rsidR="001A32A1" w:rsidRPr="00934DBD" w:rsidRDefault="001A32A1" w:rsidP="001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  <w:vAlign w:val="bottom"/>
          </w:tcPr>
          <w:p w14:paraId="50A27C21" w14:textId="6B928234" w:rsidR="001A32A1" w:rsidRPr="00934DBD" w:rsidRDefault="001A32A1" w:rsidP="001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(1,488)</w:t>
            </w:r>
          </w:p>
        </w:tc>
      </w:tr>
      <w:tr w:rsidR="001A32A1" w:rsidRPr="00934DBD" w14:paraId="3F29B398" w14:textId="77777777" w:rsidTr="009B32C6">
        <w:tc>
          <w:tcPr>
            <w:tcW w:w="7308" w:type="dxa"/>
          </w:tcPr>
          <w:p w14:paraId="6182480B" w14:textId="7B4FFB94" w:rsidR="001A32A1" w:rsidRPr="00934DBD" w:rsidRDefault="001A32A1" w:rsidP="001A32A1">
            <w:pPr>
              <w:tabs>
                <w:tab w:val="clear" w:pos="227"/>
                <w:tab w:val="left" w:pos="156"/>
              </w:tabs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0" w:type="auto"/>
            <w:vMerge/>
            <w:vAlign w:val="center"/>
          </w:tcPr>
          <w:p w14:paraId="5E12B71E" w14:textId="77777777" w:rsidR="001A32A1" w:rsidRPr="00934DBD" w:rsidRDefault="001A32A1" w:rsidP="001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92" w:type="dxa"/>
            <w:tcBorders>
              <w:left w:val="nil"/>
              <w:bottom w:val="nil"/>
              <w:right w:val="nil"/>
            </w:tcBorders>
            <w:vAlign w:val="bottom"/>
          </w:tcPr>
          <w:p w14:paraId="0F07F409" w14:textId="0E58BC3B" w:rsidR="001A32A1" w:rsidRPr="00934DBD" w:rsidRDefault="001A32A1" w:rsidP="001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(507)</w:t>
            </w:r>
          </w:p>
        </w:tc>
      </w:tr>
      <w:tr w:rsidR="001A32A1" w:rsidRPr="00934DBD" w14:paraId="52BA6BA7" w14:textId="77777777" w:rsidTr="009B32C6">
        <w:tc>
          <w:tcPr>
            <w:tcW w:w="7308" w:type="dxa"/>
          </w:tcPr>
          <w:p w14:paraId="3DDB9C25" w14:textId="7593B2D9" w:rsidR="001A32A1" w:rsidRPr="00934DBD" w:rsidRDefault="001A32A1" w:rsidP="001A32A1">
            <w:pPr>
              <w:tabs>
                <w:tab w:val="clear" w:pos="227"/>
                <w:tab w:val="left" w:pos="156"/>
              </w:tabs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0" w:type="auto"/>
            <w:vMerge/>
            <w:vAlign w:val="center"/>
          </w:tcPr>
          <w:p w14:paraId="2D020DAF" w14:textId="77777777" w:rsidR="001A32A1" w:rsidRPr="00934DBD" w:rsidRDefault="001A32A1" w:rsidP="001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92" w:type="dxa"/>
            <w:tcBorders>
              <w:left w:val="nil"/>
              <w:bottom w:val="nil"/>
              <w:right w:val="nil"/>
            </w:tcBorders>
            <w:vAlign w:val="bottom"/>
          </w:tcPr>
          <w:p w14:paraId="42D3CF09" w14:textId="7F235A24" w:rsidR="001A32A1" w:rsidRPr="00934DBD" w:rsidRDefault="001A32A1" w:rsidP="001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(410)</w:t>
            </w:r>
          </w:p>
        </w:tc>
      </w:tr>
      <w:tr w:rsidR="001A32A1" w:rsidRPr="00934DBD" w14:paraId="059530DE" w14:textId="77777777" w:rsidTr="009B32C6">
        <w:tc>
          <w:tcPr>
            <w:tcW w:w="7308" w:type="dxa"/>
          </w:tcPr>
          <w:p w14:paraId="54C0C846" w14:textId="62778377" w:rsidR="001A32A1" w:rsidRPr="00934DBD" w:rsidRDefault="001A32A1" w:rsidP="001A32A1">
            <w:pPr>
              <w:tabs>
                <w:tab w:val="clear" w:pos="227"/>
                <w:tab w:val="left" w:pos="156"/>
              </w:tabs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0" w:type="auto"/>
            <w:vMerge/>
            <w:vAlign w:val="center"/>
          </w:tcPr>
          <w:p w14:paraId="02D000C5" w14:textId="77777777" w:rsidR="001A32A1" w:rsidRPr="00934DBD" w:rsidRDefault="001A32A1" w:rsidP="001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92" w:type="dxa"/>
            <w:tcBorders>
              <w:left w:val="nil"/>
              <w:bottom w:val="nil"/>
              <w:right w:val="nil"/>
            </w:tcBorders>
            <w:vAlign w:val="bottom"/>
          </w:tcPr>
          <w:p w14:paraId="00BA4928" w14:textId="153498FA" w:rsidR="001A32A1" w:rsidRPr="00934DBD" w:rsidRDefault="001A32A1" w:rsidP="001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(47)</w:t>
            </w:r>
          </w:p>
        </w:tc>
      </w:tr>
      <w:tr w:rsidR="001A32A1" w:rsidRPr="00934DBD" w14:paraId="1DFF12AE" w14:textId="77777777" w:rsidTr="009B32C6">
        <w:tc>
          <w:tcPr>
            <w:tcW w:w="7308" w:type="dxa"/>
          </w:tcPr>
          <w:p w14:paraId="47807B00" w14:textId="44843415" w:rsidR="001A32A1" w:rsidRPr="00934DBD" w:rsidRDefault="001A32A1" w:rsidP="001A32A1">
            <w:pPr>
              <w:tabs>
                <w:tab w:val="clear" w:pos="227"/>
                <w:tab w:val="left" w:pos="156"/>
              </w:tabs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0" w:type="auto"/>
            <w:vMerge/>
            <w:vAlign w:val="center"/>
          </w:tcPr>
          <w:p w14:paraId="26FB8B38" w14:textId="77777777" w:rsidR="001A32A1" w:rsidRPr="00934DBD" w:rsidRDefault="001A32A1" w:rsidP="001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92" w:type="dxa"/>
            <w:tcBorders>
              <w:left w:val="nil"/>
              <w:bottom w:val="nil"/>
              <w:right w:val="nil"/>
            </w:tcBorders>
            <w:vAlign w:val="bottom"/>
          </w:tcPr>
          <w:p w14:paraId="1B18B5B1" w14:textId="02A6C54E" w:rsidR="001A32A1" w:rsidRPr="00934DBD" w:rsidRDefault="001A32A1" w:rsidP="001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(243)</w:t>
            </w:r>
          </w:p>
        </w:tc>
      </w:tr>
      <w:tr w:rsidR="001A32A1" w:rsidRPr="00934DBD" w14:paraId="5B317ADF" w14:textId="77777777" w:rsidTr="009B32C6">
        <w:tc>
          <w:tcPr>
            <w:tcW w:w="7308" w:type="dxa"/>
            <w:vAlign w:val="bottom"/>
          </w:tcPr>
          <w:p w14:paraId="5D7C6CB5" w14:textId="7FE57C30" w:rsidR="001A32A1" w:rsidRPr="00934DBD" w:rsidRDefault="001A32A1" w:rsidP="001A32A1">
            <w:pPr>
              <w:tabs>
                <w:tab w:val="clear" w:pos="227"/>
                <w:tab w:val="left" w:pos="156"/>
              </w:tabs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หนี้สินระยะยาว</w:t>
            </w:r>
          </w:p>
        </w:tc>
        <w:tc>
          <w:tcPr>
            <w:tcW w:w="0" w:type="auto"/>
            <w:vMerge/>
            <w:vAlign w:val="center"/>
          </w:tcPr>
          <w:p w14:paraId="0963513F" w14:textId="77777777" w:rsidR="001A32A1" w:rsidRPr="00934DBD" w:rsidRDefault="001A32A1" w:rsidP="001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92" w:type="dxa"/>
            <w:tcBorders>
              <w:left w:val="nil"/>
              <w:bottom w:val="nil"/>
              <w:right w:val="nil"/>
            </w:tcBorders>
            <w:vAlign w:val="bottom"/>
          </w:tcPr>
          <w:p w14:paraId="42308A2B" w14:textId="06B84DB4" w:rsidR="001A32A1" w:rsidRPr="00934DBD" w:rsidRDefault="001A32A1" w:rsidP="001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(351)</w:t>
            </w:r>
          </w:p>
        </w:tc>
      </w:tr>
      <w:tr w:rsidR="001A32A1" w:rsidRPr="00934DBD" w14:paraId="12EFBD17" w14:textId="77777777" w:rsidTr="009B32C6">
        <w:tc>
          <w:tcPr>
            <w:tcW w:w="7308" w:type="dxa"/>
            <w:vAlign w:val="bottom"/>
          </w:tcPr>
          <w:p w14:paraId="1443A265" w14:textId="4BAF776F" w:rsidR="001A32A1" w:rsidRPr="00934DBD" w:rsidRDefault="001A32A1" w:rsidP="001A32A1">
            <w:pPr>
              <w:tabs>
                <w:tab w:val="clear" w:pos="227"/>
                <w:tab w:val="left" w:pos="156"/>
              </w:tabs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0" w:type="auto"/>
            <w:vMerge/>
            <w:vAlign w:val="center"/>
          </w:tcPr>
          <w:p w14:paraId="01B9A6F5" w14:textId="77777777" w:rsidR="001A32A1" w:rsidRPr="00934DBD" w:rsidRDefault="001A32A1" w:rsidP="001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92" w:type="dxa"/>
            <w:tcBorders>
              <w:left w:val="nil"/>
              <w:bottom w:val="nil"/>
              <w:right w:val="nil"/>
            </w:tcBorders>
          </w:tcPr>
          <w:p w14:paraId="4A46A333" w14:textId="3AC2853B" w:rsidR="001A32A1" w:rsidRPr="00934DBD" w:rsidRDefault="001A32A1" w:rsidP="001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    (205)</w:t>
            </w:r>
          </w:p>
        </w:tc>
      </w:tr>
      <w:tr w:rsidR="001A32A1" w:rsidRPr="00934DBD" w14:paraId="51FB07B2" w14:textId="77777777" w:rsidTr="009B32C6">
        <w:tc>
          <w:tcPr>
            <w:tcW w:w="7308" w:type="dxa"/>
            <w:vAlign w:val="bottom"/>
          </w:tcPr>
          <w:p w14:paraId="1235D281" w14:textId="139A5169" w:rsidR="001A32A1" w:rsidRPr="00934DBD" w:rsidRDefault="001A32A1" w:rsidP="001A32A1">
            <w:pPr>
              <w:tabs>
                <w:tab w:val="clear" w:pos="227"/>
                <w:tab w:val="left" w:pos="156"/>
              </w:tabs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</w:t>
            </w:r>
          </w:p>
        </w:tc>
        <w:tc>
          <w:tcPr>
            <w:tcW w:w="0" w:type="auto"/>
            <w:vMerge/>
            <w:vAlign w:val="center"/>
          </w:tcPr>
          <w:p w14:paraId="35D96CB7" w14:textId="77777777" w:rsidR="001A32A1" w:rsidRPr="00934DBD" w:rsidRDefault="001A32A1" w:rsidP="001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92" w:type="dxa"/>
            <w:tcBorders>
              <w:left w:val="nil"/>
              <w:bottom w:val="single" w:sz="4" w:space="0" w:color="auto"/>
              <w:right w:val="nil"/>
            </w:tcBorders>
          </w:tcPr>
          <w:p w14:paraId="712C77C0" w14:textId="335788D0" w:rsidR="001A32A1" w:rsidRPr="00934DBD" w:rsidRDefault="001A32A1" w:rsidP="001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(71)</w:t>
            </w:r>
          </w:p>
        </w:tc>
      </w:tr>
      <w:tr w:rsidR="001A32A1" w:rsidRPr="00934DBD" w14:paraId="5BFA4950" w14:textId="77777777" w:rsidTr="00C4775B">
        <w:tc>
          <w:tcPr>
            <w:tcW w:w="7308" w:type="dxa"/>
          </w:tcPr>
          <w:p w14:paraId="266316C0" w14:textId="31023578" w:rsidR="001A32A1" w:rsidRPr="00934DBD" w:rsidRDefault="001A32A1" w:rsidP="001A32A1">
            <w:pPr>
              <w:tabs>
                <w:tab w:val="clear" w:pos="227"/>
                <w:tab w:val="left" w:pos="156"/>
              </w:tabs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0" w:type="auto"/>
            <w:vMerge/>
            <w:vAlign w:val="center"/>
          </w:tcPr>
          <w:p w14:paraId="426C8A7C" w14:textId="77777777" w:rsidR="001A32A1" w:rsidRPr="00934DBD" w:rsidRDefault="001A32A1" w:rsidP="001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right w:val="nil"/>
            </w:tcBorders>
          </w:tcPr>
          <w:p w14:paraId="59097C81" w14:textId="1CAB7D7D" w:rsidR="001A32A1" w:rsidRPr="00934DBD" w:rsidRDefault="001A32A1" w:rsidP="001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2,377</w:t>
            </w:r>
          </w:p>
        </w:tc>
      </w:tr>
      <w:tr w:rsidR="001A32A1" w:rsidRPr="00934DBD" w14:paraId="2A5CA32C" w14:textId="77777777" w:rsidTr="0061335D">
        <w:tc>
          <w:tcPr>
            <w:tcW w:w="7308" w:type="dxa"/>
          </w:tcPr>
          <w:p w14:paraId="3C37ADF3" w14:textId="69427E6C" w:rsidR="001A32A1" w:rsidRPr="00934DBD" w:rsidRDefault="00F832D2" w:rsidP="001A32A1">
            <w:pPr>
              <w:tabs>
                <w:tab w:val="clear" w:pos="227"/>
                <w:tab w:val="left" w:pos="156"/>
              </w:tabs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มูลค่ายุติธรรมของ</w:t>
            </w:r>
            <w:r w:rsidR="001A32A1"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ส่วนได้เสียใน </w:t>
            </w:r>
            <w:r w:rsidR="001A32A1"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CPHM </w:t>
            </w:r>
            <w:r w:rsidR="004C6B03" w:rsidRPr="00934DBD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ที่มีอยู่ก่อนการซื้อธุรกิจ</w:t>
            </w:r>
          </w:p>
        </w:tc>
        <w:tc>
          <w:tcPr>
            <w:tcW w:w="0" w:type="auto"/>
            <w:vMerge/>
            <w:vAlign w:val="center"/>
          </w:tcPr>
          <w:p w14:paraId="3F1929A1" w14:textId="77777777" w:rsidR="001A32A1" w:rsidRPr="00934DBD" w:rsidRDefault="001A32A1" w:rsidP="001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  <w:vAlign w:val="bottom"/>
          </w:tcPr>
          <w:p w14:paraId="435EE3F9" w14:textId="2A6C40DA" w:rsidR="001A32A1" w:rsidRPr="00934DBD" w:rsidRDefault="001A32A1" w:rsidP="001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(1,269)</w:t>
            </w:r>
          </w:p>
        </w:tc>
      </w:tr>
      <w:tr w:rsidR="001A32A1" w:rsidRPr="00934DBD" w14:paraId="0240B49C" w14:textId="77777777" w:rsidTr="009B32C6">
        <w:tc>
          <w:tcPr>
            <w:tcW w:w="7308" w:type="dxa"/>
          </w:tcPr>
          <w:p w14:paraId="2BDB63D8" w14:textId="70E0ED23" w:rsidR="001A32A1" w:rsidRPr="00934DBD" w:rsidRDefault="002E14F2" w:rsidP="001A32A1">
            <w:pPr>
              <w:tabs>
                <w:tab w:val="clear" w:pos="227"/>
                <w:tab w:val="left" w:pos="156"/>
              </w:tabs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ส่วนเกินสิ่งตอบแทนที่สูงกว่าสินทรัพย์สุทธิที่ได้มา</w:t>
            </w:r>
          </w:p>
        </w:tc>
        <w:tc>
          <w:tcPr>
            <w:tcW w:w="0" w:type="auto"/>
            <w:vMerge/>
            <w:vAlign w:val="center"/>
          </w:tcPr>
          <w:p w14:paraId="1A9230E2" w14:textId="77777777" w:rsidR="001A32A1" w:rsidRPr="00934DBD" w:rsidRDefault="001A32A1" w:rsidP="001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6A18A7" w14:textId="4A0F5552" w:rsidR="001A32A1" w:rsidRPr="00934DBD" w:rsidRDefault="001A32A1" w:rsidP="001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1A32A1" w:rsidRPr="00934DBD" w14:paraId="355356EF" w14:textId="77777777" w:rsidTr="009B32C6">
        <w:tc>
          <w:tcPr>
            <w:tcW w:w="7308" w:type="dxa"/>
          </w:tcPr>
          <w:p w14:paraId="075D748E" w14:textId="30900684" w:rsidR="001A32A1" w:rsidRPr="00934DBD" w:rsidRDefault="001A32A1" w:rsidP="001A32A1">
            <w:pPr>
              <w:tabs>
                <w:tab w:val="clear" w:pos="227"/>
                <w:tab w:val="left" w:pos="156"/>
              </w:tabs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0" w:type="auto"/>
            <w:vMerge/>
            <w:vAlign w:val="center"/>
          </w:tcPr>
          <w:p w14:paraId="274D21B0" w14:textId="77777777" w:rsidR="001A32A1" w:rsidRPr="00934DBD" w:rsidRDefault="001A32A1" w:rsidP="001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122CF3" w14:textId="0B5AE5B0" w:rsidR="001A32A1" w:rsidRPr="00934DBD" w:rsidRDefault="001A32A1" w:rsidP="001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1,281</w:t>
            </w:r>
          </w:p>
        </w:tc>
      </w:tr>
      <w:tr w:rsidR="001A32A1" w:rsidRPr="00934DBD" w14:paraId="2B81BCF3" w14:textId="77777777" w:rsidTr="009B32C6">
        <w:tc>
          <w:tcPr>
            <w:tcW w:w="7308" w:type="dxa"/>
          </w:tcPr>
          <w:p w14:paraId="593AD927" w14:textId="3B2CAA6A" w:rsidR="001A32A1" w:rsidRPr="00934DBD" w:rsidRDefault="001A32A1" w:rsidP="001A32A1">
            <w:pPr>
              <w:tabs>
                <w:tab w:val="clear" w:pos="227"/>
                <w:tab w:val="left" w:pos="156"/>
              </w:tabs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เงินสดของบริษัทที่ได้มาจากการซื้อบริษัทย่อย</w:t>
            </w:r>
          </w:p>
        </w:tc>
        <w:tc>
          <w:tcPr>
            <w:tcW w:w="0" w:type="auto"/>
            <w:vMerge/>
            <w:vAlign w:val="center"/>
          </w:tcPr>
          <w:p w14:paraId="41A98E33" w14:textId="77777777" w:rsidR="001A32A1" w:rsidRPr="00934DBD" w:rsidRDefault="001A32A1" w:rsidP="001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C11CFC" w14:textId="2B350D0C" w:rsidR="001A32A1" w:rsidRPr="00934DBD" w:rsidRDefault="001A32A1" w:rsidP="001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(257)</w:t>
            </w:r>
          </w:p>
        </w:tc>
      </w:tr>
      <w:tr w:rsidR="001A32A1" w:rsidRPr="00934DBD" w14:paraId="6F54C23B" w14:textId="77777777" w:rsidTr="009B32C6">
        <w:tc>
          <w:tcPr>
            <w:tcW w:w="7308" w:type="dxa"/>
          </w:tcPr>
          <w:p w14:paraId="0212DCBD" w14:textId="7B9BE9CE" w:rsidR="001A32A1" w:rsidRPr="00934DBD" w:rsidRDefault="001A32A1" w:rsidP="001A32A1">
            <w:pPr>
              <w:pStyle w:val="BodyText2"/>
              <w:tabs>
                <w:tab w:val="left" w:pos="156"/>
                <w:tab w:val="left" w:pos="1800"/>
              </w:tabs>
              <w:ind w:left="156" w:right="-86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เงินสดจ่ายสุทธิจากการซื้อบริษัทย่อย</w:t>
            </w:r>
          </w:p>
        </w:tc>
        <w:tc>
          <w:tcPr>
            <w:tcW w:w="0" w:type="auto"/>
            <w:vMerge/>
            <w:vAlign w:val="center"/>
          </w:tcPr>
          <w:p w14:paraId="28AAF655" w14:textId="77777777" w:rsidR="001A32A1" w:rsidRPr="00934DBD" w:rsidRDefault="001A32A1" w:rsidP="001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B8F326" w14:textId="45C17799" w:rsidR="001A32A1" w:rsidRPr="00934DBD" w:rsidRDefault="001A32A1" w:rsidP="001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22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1,024</w:t>
            </w:r>
          </w:p>
        </w:tc>
      </w:tr>
      <w:tr w:rsidR="001A32A1" w:rsidRPr="00934DBD" w14:paraId="36E4E66B" w14:textId="77777777" w:rsidTr="009B32C6">
        <w:tc>
          <w:tcPr>
            <w:tcW w:w="7308" w:type="dxa"/>
          </w:tcPr>
          <w:p w14:paraId="2B3A821B" w14:textId="27658743" w:rsidR="001A32A1" w:rsidRPr="00934DBD" w:rsidRDefault="001A32A1" w:rsidP="001A32A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vMerge/>
            <w:vAlign w:val="center"/>
          </w:tcPr>
          <w:p w14:paraId="7E9E18C0" w14:textId="77777777" w:rsidR="001A32A1" w:rsidRPr="00934DBD" w:rsidRDefault="001A32A1" w:rsidP="001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double" w:sz="4" w:space="0" w:color="auto"/>
              <w:left w:val="nil"/>
              <w:right w:val="nil"/>
            </w:tcBorders>
          </w:tcPr>
          <w:p w14:paraId="122880E1" w14:textId="6228D6DD" w:rsidR="001A32A1" w:rsidRPr="00934DBD" w:rsidRDefault="001A32A1" w:rsidP="001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00"/>
                <w:tab w:val="left" w:pos="1316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286225C" w14:textId="66D92A76" w:rsidR="00EE6D64" w:rsidRPr="00934DBD" w:rsidRDefault="00F85C38" w:rsidP="00F85C38">
      <w:pPr>
        <w:tabs>
          <w:tab w:val="clear" w:pos="454"/>
        </w:tabs>
        <w:contextualSpacing/>
        <w:jc w:val="thaiDistribute"/>
        <w:rPr>
          <w:rFonts w:asciiTheme="majorBidi" w:hAnsiTheme="majorBidi" w:cstheme="majorBidi"/>
          <w:sz w:val="30"/>
          <w:szCs w:val="30"/>
          <w:cs/>
          <w:lang w:eastAsia="en-GB"/>
        </w:rPr>
      </w:pPr>
      <w:r w:rsidRPr="00934DBD">
        <w:rPr>
          <w:rFonts w:asciiTheme="majorBidi" w:hAnsiTheme="majorBidi" w:cstheme="majorBidi"/>
          <w:sz w:val="30"/>
          <w:szCs w:val="30"/>
          <w:cs/>
          <w:lang w:eastAsia="en-GB"/>
        </w:rPr>
        <w:tab/>
      </w:r>
    </w:p>
    <w:p w14:paraId="4330C0C3" w14:textId="77777777" w:rsidR="00EE6D64" w:rsidRPr="00934DBD" w:rsidRDefault="00EE6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en-GB"/>
        </w:rPr>
      </w:pPr>
      <w:r w:rsidRPr="00934DBD">
        <w:rPr>
          <w:rFonts w:asciiTheme="majorBidi" w:hAnsiTheme="majorBidi" w:cstheme="majorBidi"/>
          <w:sz w:val="30"/>
          <w:szCs w:val="30"/>
          <w:cs/>
          <w:lang w:eastAsia="en-GB"/>
        </w:rPr>
        <w:br w:type="page"/>
      </w:r>
    </w:p>
    <w:p w14:paraId="67EC83F6" w14:textId="0CF6E37A" w:rsidR="00626E55" w:rsidRPr="00934DBD" w:rsidRDefault="00626E55" w:rsidP="00B4634F">
      <w:pPr>
        <w:tabs>
          <w:tab w:val="clear" w:pos="454"/>
          <w:tab w:val="clear" w:pos="680"/>
          <w:tab w:val="clear" w:pos="907"/>
          <w:tab w:val="left" w:pos="1350"/>
        </w:tabs>
        <w:ind w:left="810"/>
        <w:contextualSpacing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934DBD">
        <w:rPr>
          <w:rFonts w:asciiTheme="majorBidi" w:hAnsiTheme="majorBidi" w:cstheme="majorBidi"/>
          <w:sz w:val="30"/>
          <w:szCs w:val="30"/>
          <w:cs/>
          <w:lang w:eastAsia="en-GB"/>
        </w:rPr>
        <w:lastRenderedPageBreak/>
        <w:t xml:space="preserve">ณ วันที่ซื้อ กลุ่มบริษัทต้องวัดมูลค่ายุติธรรมของส่วนได้เสียใน </w:t>
      </w:r>
      <w:r w:rsidRPr="00934DBD">
        <w:rPr>
          <w:rFonts w:asciiTheme="majorBidi" w:hAnsiTheme="majorBidi" w:cstheme="majorBidi"/>
          <w:sz w:val="30"/>
          <w:szCs w:val="30"/>
          <w:lang w:eastAsia="en-GB"/>
        </w:rPr>
        <w:t xml:space="preserve">CPHM </w:t>
      </w:r>
      <w:r w:rsidRPr="00934DBD">
        <w:rPr>
          <w:rFonts w:asciiTheme="majorBidi" w:hAnsiTheme="majorBidi" w:cstheme="majorBidi"/>
          <w:sz w:val="30"/>
          <w:szCs w:val="30"/>
          <w:cs/>
          <w:lang w:eastAsia="en-GB"/>
        </w:rPr>
        <w:t>ที่มีอยู่ก่อนการซื้อธุรกิจ และมีผลให้เกิด</w:t>
      </w:r>
      <w:r w:rsidR="00726446" w:rsidRPr="00934DBD">
        <w:rPr>
          <w:rFonts w:asciiTheme="majorBidi" w:hAnsiTheme="majorBidi" w:cstheme="majorBidi"/>
          <w:sz w:val="30"/>
          <w:szCs w:val="30"/>
          <w:cs/>
          <w:lang w:eastAsia="en-GB"/>
        </w:rPr>
        <w:t>ขาดทุน</w:t>
      </w:r>
      <w:r w:rsidRPr="00934DBD">
        <w:rPr>
          <w:rFonts w:asciiTheme="majorBidi" w:hAnsiTheme="majorBidi" w:cstheme="majorBidi"/>
          <w:sz w:val="30"/>
          <w:szCs w:val="30"/>
          <w:cs/>
          <w:lang w:eastAsia="en-GB"/>
        </w:rPr>
        <w:t>จากการเปลี่ยนแปลงมูลค่ายุติธรรม ซึ่งได้รับรู้ในบัญชี “</w:t>
      </w:r>
      <w:r w:rsidR="00C13F16" w:rsidRPr="00934DBD">
        <w:rPr>
          <w:rFonts w:asciiTheme="majorBidi" w:hAnsiTheme="majorBidi" w:cstheme="majorBidi"/>
          <w:sz w:val="30"/>
          <w:szCs w:val="30"/>
          <w:cs/>
          <w:lang w:eastAsia="en-GB"/>
        </w:rPr>
        <w:t>ขาดทุน</w:t>
      </w:r>
      <w:r w:rsidRPr="00934DBD">
        <w:rPr>
          <w:rFonts w:asciiTheme="majorBidi" w:hAnsiTheme="majorBidi" w:cstheme="majorBidi"/>
          <w:sz w:val="30"/>
          <w:szCs w:val="30"/>
          <w:cs/>
          <w:lang w:eastAsia="en-GB"/>
        </w:rPr>
        <w:t>จากการเปลี่ยนแปลงมูลค่ายุติธรรมของเงินลงทุนในบริษัทร่วม” ในงบกำไรขาดทุนรวมสำหรับงวดสิ้นสุดวันที</w:t>
      </w:r>
      <w:r w:rsidR="009708B4" w:rsidRPr="00934DBD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่ </w:t>
      </w:r>
      <w:r w:rsidR="009708B4" w:rsidRPr="00934DBD">
        <w:rPr>
          <w:rFonts w:asciiTheme="majorBidi" w:hAnsiTheme="majorBidi" w:cstheme="majorBidi"/>
          <w:sz w:val="30"/>
          <w:szCs w:val="30"/>
          <w:lang w:eastAsia="en-GB"/>
        </w:rPr>
        <w:t xml:space="preserve">30 </w:t>
      </w:r>
      <w:r w:rsidRPr="00934DBD">
        <w:rPr>
          <w:rFonts w:asciiTheme="majorBidi" w:hAnsiTheme="majorBidi" w:cstheme="majorBidi"/>
          <w:sz w:val="30"/>
          <w:szCs w:val="30"/>
          <w:cs/>
          <w:lang w:eastAsia="en-GB"/>
        </w:rPr>
        <w:t>กันยายน</w:t>
      </w:r>
      <w:r w:rsidR="009708B4" w:rsidRPr="00934DBD">
        <w:rPr>
          <w:rFonts w:asciiTheme="majorBidi" w:hAnsiTheme="majorBidi" w:cstheme="majorBidi"/>
          <w:sz w:val="30"/>
          <w:szCs w:val="30"/>
          <w:lang w:eastAsia="en-GB"/>
        </w:rPr>
        <w:t xml:space="preserve"> 2563 </w:t>
      </w:r>
      <w:r w:rsidRPr="00934DBD">
        <w:rPr>
          <w:rFonts w:asciiTheme="majorBidi" w:hAnsiTheme="majorBidi" w:cstheme="majorBidi"/>
          <w:sz w:val="30"/>
          <w:szCs w:val="30"/>
          <w:cs/>
          <w:lang w:eastAsia="en-GB"/>
        </w:rPr>
        <w:t>โดยมีรายละเอียดดังนี้</w:t>
      </w:r>
    </w:p>
    <w:p w14:paraId="50A37DAF" w14:textId="77777777" w:rsidR="00626E55" w:rsidRPr="00934DBD" w:rsidRDefault="00626E55" w:rsidP="007A4643">
      <w:pPr>
        <w:tabs>
          <w:tab w:val="clear" w:pos="454"/>
        </w:tabs>
        <w:ind w:left="1080"/>
        <w:contextualSpacing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</w:p>
    <w:tbl>
      <w:tblPr>
        <w:tblW w:w="900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7650"/>
        <w:gridCol w:w="1350"/>
      </w:tblGrid>
      <w:tr w:rsidR="00626E55" w:rsidRPr="00934DBD" w14:paraId="3F1D8608" w14:textId="77777777" w:rsidTr="00B4634F">
        <w:tc>
          <w:tcPr>
            <w:tcW w:w="9000" w:type="dxa"/>
            <w:gridSpan w:val="2"/>
          </w:tcPr>
          <w:p w14:paraId="35BD6D79" w14:textId="77777777" w:rsidR="00626E55" w:rsidRPr="00934DBD" w:rsidRDefault="00626E55" w:rsidP="00EE6D64">
            <w:pPr>
              <w:ind w:righ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26E55" w:rsidRPr="00934DBD" w14:paraId="51E74158" w14:textId="77777777" w:rsidTr="00B4634F">
        <w:tc>
          <w:tcPr>
            <w:tcW w:w="7650" w:type="dxa"/>
          </w:tcPr>
          <w:p w14:paraId="6AABAAA2" w14:textId="77777777" w:rsidR="00626E55" w:rsidRPr="00934DBD" w:rsidRDefault="00626E55" w:rsidP="00F97ED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BDFEDD" w14:textId="77777777" w:rsidR="00626E55" w:rsidRPr="00934DBD" w:rsidRDefault="00626E55" w:rsidP="00F97EDF">
            <w:pPr>
              <w:tabs>
                <w:tab w:val="decimal" w:pos="10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E55" w:rsidRPr="00934DBD" w14:paraId="5A6BEAF1" w14:textId="77777777" w:rsidTr="00B4634F">
        <w:tc>
          <w:tcPr>
            <w:tcW w:w="7650" w:type="dxa"/>
          </w:tcPr>
          <w:p w14:paraId="2FC2BDBD" w14:textId="06546DBA" w:rsidR="00626E55" w:rsidRPr="00934DBD" w:rsidRDefault="00626E55" w:rsidP="00B4634F">
            <w:pPr>
              <w:ind w:left="156" w:hanging="80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มูลค่ายุติธรรมของส่วนได้เสียใน 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CPHM </w:t>
            </w:r>
            <w:r w:rsidR="004C6B03" w:rsidRPr="00934DBD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ที่มีอยู่ก่อนการซื้อธุรกิจ</w:t>
            </w:r>
          </w:p>
        </w:tc>
        <w:tc>
          <w:tcPr>
            <w:tcW w:w="1350" w:type="dxa"/>
          </w:tcPr>
          <w:p w14:paraId="5CF5BD4C" w14:textId="77777777" w:rsidR="00626E55" w:rsidRPr="00934DBD" w:rsidRDefault="00626E55" w:rsidP="00D3349E">
            <w:pPr>
              <w:pStyle w:val="BodyText2"/>
              <w:tabs>
                <w:tab w:val="decimal" w:pos="1039"/>
              </w:tabs>
              <w:spacing w:line="240" w:lineRule="atLeast"/>
              <w:ind w:left="0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1,269</w:t>
            </w:r>
          </w:p>
        </w:tc>
      </w:tr>
      <w:tr w:rsidR="00626E55" w:rsidRPr="00934DBD" w14:paraId="00FE6017" w14:textId="77777777" w:rsidTr="00B4634F">
        <w:trPr>
          <w:trHeight w:val="371"/>
        </w:trPr>
        <w:tc>
          <w:tcPr>
            <w:tcW w:w="7650" w:type="dxa"/>
          </w:tcPr>
          <w:p w14:paraId="792113B0" w14:textId="1003552C" w:rsidR="00626E55" w:rsidRPr="00934DBD" w:rsidRDefault="00626E55" w:rsidP="00B4634F">
            <w:pPr>
              <w:ind w:left="156" w:hanging="80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มูลค่าตามบัญชีของเงินลงทุนตามวิธีส่วนได้เสียใน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CPHM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ของกลุ่ม 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CPF</w:t>
            </w:r>
            <w:r w:rsidR="001904C2" w:rsidRPr="00934DBD">
              <w:rPr>
                <w:rFonts w:asciiTheme="majorBidi" w:hAnsiTheme="majorBidi" w:cstheme="majorBidi"/>
                <w:sz w:val="30"/>
                <w:szCs w:val="30"/>
              </w:rPr>
              <w:t>I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วันที่ซื้อ</w:t>
            </w:r>
          </w:p>
        </w:tc>
        <w:tc>
          <w:tcPr>
            <w:tcW w:w="1350" w:type="dxa"/>
          </w:tcPr>
          <w:p w14:paraId="04FD359C" w14:textId="77777777" w:rsidR="00626E55" w:rsidRPr="00934DBD" w:rsidRDefault="00626E55" w:rsidP="00D3349E">
            <w:pPr>
              <w:pStyle w:val="BodyText2"/>
              <w:tabs>
                <w:tab w:val="decimal" w:pos="1023"/>
              </w:tabs>
              <w:spacing w:line="240" w:lineRule="atLeast"/>
              <w:ind w:left="0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(1,322)</w:t>
            </w:r>
          </w:p>
        </w:tc>
      </w:tr>
      <w:tr w:rsidR="00626E55" w:rsidRPr="00934DBD" w14:paraId="65825E69" w14:textId="77777777" w:rsidTr="00B4634F">
        <w:tc>
          <w:tcPr>
            <w:tcW w:w="7650" w:type="dxa"/>
          </w:tcPr>
          <w:p w14:paraId="39B91198" w14:textId="0B97DC68" w:rsidR="00626E55" w:rsidRPr="00934DBD" w:rsidRDefault="001904C2" w:rsidP="00B4634F">
            <w:pPr>
              <w:ind w:left="156" w:hanging="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="00626E55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จากการเปลี่ยนแปลงมูลค่ายุติธรรมของเงินลงทุนในบริษัทร่วม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E4D9C0" w14:textId="77777777" w:rsidR="00626E55" w:rsidRPr="00934DBD" w:rsidRDefault="00626E55" w:rsidP="00D3349E">
            <w:pPr>
              <w:pStyle w:val="BodyText2"/>
              <w:tabs>
                <w:tab w:val="decimal" w:pos="1023"/>
              </w:tabs>
              <w:spacing w:line="240" w:lineRule="atLeast"/>
              <w:ind w:left="-108" w:right="-108" w:firstLine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(53)</w:t>
            </w:r>
          </w:p>
        </w:tc>
      </w:tr>
    </w:tbl>
    <w:p w14:paraId="0A37CDF2" w14:textId="77777777" w:rsidR="00626E55" w:rsidRPr="00934DBD" w:rsidRDefault="00626E55" w:rsidP="00626E55">
      <w:pPr>
        <w:tabs>
          <w:tab w:val="clear" w:pos="454"/>
        </w:tabs>
        <w:contextualSpacing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</w:p>
    <w:p w14:paraId="54E4B7E8" w14:textId="1C54451F" w:rsidR="007A4643" w:rsidRPr="00934DBD" w:rsidRDefault="007A4643" w:rsidP="00B4634F">
      <w:pPr>
        <w:tabs>
          <w:tab w:val="clear" w:pos="454"/>
        </w:tabs>
        <w:ind w:left="828"/>
        <w:contextualSpacing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934DBD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ณ วันที่ </w:t>
      </w:r>
      <w:r w:rsidRPr="00934DBD">
        <w:rPr>
          <w:rFonts w:asciiTheme="majorBidi" w:hAnsiTheme="majorBidi" w:cstheme="majorBidi"/>
          <w:sz w:val="30"/>
          <w:szCs w:val="30"/>
          <w:lang w:eastAsia="en-GB"/>
        </w:rPr>
        <w:t xml:space="preserve">30 </w:t>
      </w:r>
      <w:r w:rsidRPr="00934DBD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กันยายน </w:t>
      </w:r>
      <w:r w:rsidRPr="00934DBD">
        <w:rPr>
          <w:rFonts w:asciiTheme="majorBidi" w:hAnsiTheme="majorBidi" w:cstheme="majorBidi"/>
          <w:sz w:val="30"/>
          <w:szCs w:val="30"/>
          <w:lang w:eastAsia="en-GB"/>
        </w:rPr>
        <w:t>2563</w:t>
      </w:r>
      <w:r w:rsidRPr="00934DBD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กลุ่มบริษัทอยู่ระหว่างการประเมินสรุปมูลค่ายุติธรรมของสินทรัพย์สุทธิที่ซื้อตามมาตรฐานการรายงานทางการเงินฉบับที่ </w:t>
      </w:r>
      <w:r w:rsidRPr="00934DBD">
        <w:rPr>
          <w:rFonts w:asciiTheme="majorBidi" w:hAnsiTheme="majorBidi" w:cstheme="majorBidi"/>
          <w:sz w:val="30"/>
          <w:szCs w:val="30"/>
          <w:lang w:eastAsia="en-GB"/>
        </w:rPr>
        <w:t>3 (</w:t>
      </w:r>
      <w:r w:rsidRPr="00934DBD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ปรับปรุง </w:t>
      </w:r>
      <w:r w:rsidRPr="00934DBD">
        <w:rPr>
          <w:rFonts w:asciiTheme="majorBidi" w:hAnsiTheme="majorBidi" w:cstheme="majorBidi"/>
          <w:sz w:val="30"/>
          <w:szCs w:val="30"/>
          <w:lang w:eastAsia="en-GB"/>
        </w:rPr>
        <w:t>256</w:t>
      </w:r>
      <w:r w:rsidR="003F4672" w:rsidRPr="00934DBD">
        <w:rPr>
          <w:rFonts w:asciiTheme="majorBidi" w:hAnsiTheme="majorBidi" w:cstheme="majorBidi"/>
          <w:sz w:val="30"/>
          <w:szCs w:val="30"/>
          <w:lang w:eastAsia="en-GB"/>
        </w:rPr>
        <w:t>2</w:t>
      </w:r>
      <w:r w:rsidRPr="00934DBD">
        <w:rPr>
          <w:rFonts w:asciiTheme="majorBidi" w:hAnsiTheme="majorBidi" w:cstheme="majorBidi"/>
          <w:sz w:val="30"/>
          <w:szCs w:val="30"/>
          <w:lang w:eastAsia="en-GB"/>
        </w:rPr>
        <w:t xml:space="preserve">) </w:t>
      </w:r>
      <w:r w:rsidRPr="00934DBD">
        <w:rPr>
          <w:rFonts w:asciiTheme="majorBidi" w:hAnsiTheme="majorBidi" w:cstheme="majorBidi"/>
          <w:sz w:val="30"/>
          <w:szCs w:val="30"/>
          <w:cs/>
          <w:lang w:eastAsia="en-GB"/>
        </w:rPr>
        <w:t>ทั้งนี้ กลุ่มบริษัทได้ประมาณมูลค่ายุติธรรมของสินทรัพย์ที่ได้มาที่ระบุได้และหนี้สินที่รับมาจากการซื้อธุรกิจครั้งนี้เพื่อใช้ในการบันทึกบัญชี หากกลุ่มบริษัทได้รับข้อมูลใหม่เพิ่มเติมภายในหนึ่งปีนับจากวันที่มีการซื้อธุรกิจเกี่ยวกับข้อเท็จจริงและข้อมูลที่สะท้อนเหตุการณ์แวดล้อมที่มีอยู่ ณ วันที่ซื้อธุรกิจ กลุ่มบริษัทจะทำการปรับปรุงมูลค่ายุติธรรมดังกล่าว หรือรับรู้สินทรัพย์หรือหนี้สินซึ่งมีอยู่แล้ว ณ วันที่ซื้อธุรกิจเป็นการเพิ่มเติม กรณีดังกล่าวการบันทึกบัญชีเกี่ยวกับการซื้อธุรกิจจะถูกปรับปรุงใหม่</w:t>
      </w:r>
    </w:p>
    <w:p w14:paraId="54A5FD55" w14:textId="77777777" w:rsidR="00250985" w:rsidRPr="00934DBD" w:rsidRDefault="00250985" w:rsidP="007A4643">
      <w:pPr>
        <w:tabs>
          <w:tab w:val="clear" w:pos="454"/>
        </w:tabs>
        <w:ind w:left="1080"/>
        <w:contextualSpacing/>
        <w:jc w:val="thaiDistribute"/>
        <w:rPr>
          <w:rFonts w:asciiTheme="majorBidi" w:hAnsiTheme="majorBidi" w:cstheme="majorBidi"/>
          <w:sz w:val="30"/>
          <w:szCs w:val="30"/>
          <w:highlight w:val="yellow"/>
          <w:lang w:eastAsia="en-GB"/>
        </w:rPr>
      </w:pPr>
    </w:p>
    <w:p w14:paraId="3D68C63D" w14:textId="5A51547E" w:rsidR="007A4643" w:rsidRPr="00934DBD" w:rsidRDefault="00B30486" w:rsidP="00B4634F">
      <w:pPr>
        <w:tabs>
          <w:tab w:val="clear" w:pos="454"/>
        </w:tabs>
        <w:ind w:left="855"/>
        <w:contextualSpacing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934DBD">
        <w:rPr>
          <w:rFonts w:asciiTheme="majorBidi" w:hAnsiTheme="majorBidi" w:cstheme="majorBidi"/>
          <w:sz w:val="30"/>
          <w:szCs w:val="30"/>
          <w:cs/>
          <w:lang w:eastAsia="en-GB"/>
        </w:rPr>
        <w:t>ผลดำเนินงาน</w:t>
      </w:r>
      <w:r w:rsidR="00CD3E66" w:rsidRPr="00934DBD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ของ </w:t>
      </w:r>
      <w:r w:rsidR="00CD3E66" w:rsidRPr="00934DBD">
        <w:rPr>
          <w:rFonts w:asciiTheme="majorBidi" w:hAnsiTheme="majorBidi" w:cstheme="majorBidi"/>
          <w:sz w:val="30"/>
          <w:szCs w:val="30"/>
          <w:lang w:eastAsia="en-GB"/>
        </w:rPr>
        <w:t>CPHM</w:t>
      </w:r>
      <w:r w:rsidRPr="00934DBD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</w:t>
      </w:r>
      <w:r w:rsidR="007A4643" w:rsidRPr="00934DBD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ตั้งแต่วันที่ </w:t>
      </w:r>
      <w:r w:rsidR="00E00772" w:rsidRPr="00934DBD">
        <w:rPr>
          <w:rFonts w:asciiTheme="majorBidi" w:hAnsiTheme="majorBidi" w:cstheme="majorBidi"/>
          <w:sz w:val="30"/>
          <w:szCs w:val="30"/>
          <w:lang w:eastAsia="en-GB"/>
        </w:rPr>
        <w:t xml:space="preserve">31 </w:t>
      </w:r>
      <w:r w:rsidR="00E00772" w:rsidRPr="00934DBD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กรกฎาคม </w:t>
      </w:r>
      <w:r w:rsidR="007A4643" w:rsidRPr="00934DBD">
        <w:rPr>
          <w:rFonts w:asciiTheme="majorBidi" w:hAnsiTheme="majorBidi" w:cstheme="majorBidi"/>
          <w:sz w:val="30"/>
          <w:szCs w:val="30"/>
          <w:lang w:eastAsia="en-GB"/>
        </w:rPr>
        <w:t>2563</w:t>
      </w:r>
      <w:r w:rsidR="00FF024B" w:rsidRPr="00934DBD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="00FF024B" w:rsidRPr="00934DBD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ถึงวันที่ </w:t>
      </w:r>
      <w:r w:rsidR="00FF024B" w:rsidRPr="00934DBD">
        <w:rPr>
          <w:rFonts w:asciiTheme="majorBidi" w:hAnsiTheme="majorBidi" w:cstheme="majorBidi"/>
          <w:sz w:val="30"/>
          <w:szCs w:val="30"/>
          <w:lang w:eastAsia="en-GB"/>
        </w:rPr>
        <w:t xml:space="preserve">30 </w:t>
      </w:r>
      <w:r w:rsidR="00FF024B" w:rsidRPr="00934DBD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กันยายน </w:t>
      </w:r>
      <w:r w:rsidR="00FF024B" w:rsidRPr="00934DBD">
        <w:rPr>
          <w:rFonts w:asciiTheme="majorBidi" w:hAnsiTheme="majorBidi" w:cstheme="majorBidi"/>
          <w:sz w:val="30"/>
          <w:szCs w:val="30"/>
          <w:lang w:eastAsia="en-GB"/>
        </w:rPr>
        <w:t xml:space="preserve">2563 </w:t>
      </w:r>
      <w:r w:rsidR="007A4643" w:rsidRPr="00934DBD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="00FF024B" w:rsidRPr="00934DBD">
        <w:rPr>
          <w:rFonts w:asciiTheme="majorBidi" w:hAnsiTheme="majorBidi" w:cstheme="majorBidi"/>
          <w:sz w:val="30"/>
          <w:szCs w:val="30"/>
          <w:cs/>
          <w:lang w:eastAsia="en-GB"/>
        </w:rPr>
        <w:t>ซึ่งรวมอยู่ในงบกำไรขาดทุนรวมสำหรับงวด</w:t>
      </w:r>
      <w:r w:rsidR="009708B4" w:rsidRPr="00934DBD">
        <w:rPr>
          <w:rFonts w:asciiTheme="majorBidi" w:hAnsiTheme="majorBidi" w:cstheme="majorBidi"/>
          <w:sz w:val="30"/>
          <w:szCs w:val="30"/>
          <w:cs/>
          <w:lang w:eastAsia="en-GB"/>
        </w:rPr>
        <w:t>สามเดือนและเก้าเดือนสิ้นสุด</w:t>
      </w:r>
      <w:r w:rsidR="00FF024B" w:rsidRPr="00934DBD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วันที่ </w:t>
      </w:r>
      <w:r w:rsidR="00FF024B" w:rsidRPr="00934DBD">
        <w:rPr>
          <w:rFonts w:asciiTheme="majorBidi" w:hAnsiTheme="majorBidi" w:cstheme="majorBidi"/>
          <w:sz w:val="30"/>
          <w:szCs w:val="30"/>
          <w:lang w:eastAsia="en-GB"/>
        </w:rPr>
        <w:t xml:space="preserve">30 </w:t>
      </w:r>
      <w:r w:rsidR="00FF024B" w:rsidRPr="00934DBD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กันยายน </w:t>
      </w:r>
      <w:r w:rsidR="00FF024B" w:rsidRPr="00934DBD">
        <w:rPr>
          <w:rFonts w:asciiTheme="majorBidi" w:hAnsiTheme="majorBidi" w:cstheme="majorBidi"/>
          <w:sz w:val="30"/>
          <w:szCs w:val="30"/>
          <w:lang w:eastAsia="en-GB"/>
        </w:rPr>
        <w:t xml:space="preserve">2563 </w:t>
      </w:r>
      <w:r w:rsidR="00FF024B" w:rsidRPr="00934DBD">
        <w:rPr>
          <w:rFonts w:asciiTheme="majorBidi" w:hAnsiTheme="majorBidi" w:cstheme="majorBidi"/>
          <w:sz w:val="30"/>
          <w:szCs w:val="30"/>
          <w:cs/>
          <w:lang w:eastAsia="en-GB"/>
        </w:rPr>
        <w:t>มีรายละเอียดที่สำคัญ</w:t>
      </w:r>
      <w:r w:rsidR="00E00772" w:rsidRPr="00934DBD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</w:t>
      </w:r>
      <w:r w:rsidR="007A4643" w:rsidRPr="00934DBD">
        <w:rPr>
          <w:rFonts w:asciiTheme="majorBidi" w:hAnsiTheme="majorBidi" w:cstheme="majorBidi"/>
          <w:sz w:val="30"/>
          <w:szCs w:val="30"/>
          <w:cs/>
          <w:lang w:eastAsia="en-GB"/>
        </w:rPr>
        <w:t>ดังนี้</w:t>
      </w:r>
    </w:p>
    <w:p w14:paraId="40A6954A" w14:textId="77777777" w:rsidR="00AF4D85" w:rsidRPr="00934DBD" w:rsidRDefault="00AF4D85" w:rsidP="00AF4D85">
      <w:pPr>
        <w:tabs>
          <w:tab w:val="clear" w:pos="454"/>
        </w:tabs>
        <w:ind w:left="1080"/>
        <w:contextualSpacing/>
        <w:jc w:val="thaiDistribute"/>
        <w:rPr>
          <w:rFonts w:asciiTheme="majorBidi" w:hAnsiTheme="majorBidi" w:cstheme="majorBidi"/>
          <w:lang w:eastAsia="en-GB"/>
        </w:rPr>
      </w:pPr>
    </w:p>
    <w:tbl>
      <w:tblPr>
        <w:tblW w:w="9000" w:type="dxa"/>
        <w:tblInd w:w="810" w:type="dxa"/>
        <w:tblLook w:val="01E0" w:firstRow="1" w:lastRow="1" w:firstColumn="1" w:lastColumn="1" w:noHBand="0" w:noVBand="0"/>
      </w:tblPr>
      <w:tblGrid>
        <w:gridCol w:w="6840"/>
        <w:gridCol w:w="2160"/>
      </w:tblGrid>
      <w:tr w:rsidR="00407822" w:rsidRPr="00934DBD" w14:paraId="7D9CE5A5" w14:textId="77777777" w:rsidTr="000467F5">
        <w:tc>
          <w:tcPr>
            <w:tcW w:w="6840" w:type="dxa"/>
          </w:tcPr>
          <w:p w14:paraId="7789F6F0" w14:textId="77777777" w:rsidR="00407822" w:rsidRPr="00934DBD" w:rsidRDefault="00407822" w:rsidP="007A4643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160" w:type="dxa"/>
            <w:hideMark/>
          </w:tcPr>
          <w:p w14:paraId="51C49535" w14:textId="77777777" w:rsidR="00407822" w:rsidRPr="00934DBD" w:rsidRDefault="00407822" w:rsidP="007A4643">
            <w:pPr>
              <w:ind w:left="-108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07822" w:rsidRPr="00934DBD" w14:paraId="22F9AD59" w14:textId="77777777" w:rsidTr="000467F5">
        <w:tc>
          <w:tcPr>
            <w:tcW w:w="6840" w:type="dxa"/>
          </w:tcPr>
          <w:p w14:paraId="0722F184" w14:textId="77777777" w:rsidR="00407822" w:rsidRPr="00934DBD" w:rsidRDefault="00407822" w:rsidP="007A46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160" w:type="dxa"/>
            <w:hideMark/>
          </w:tcPr>
          <w:p w14:paraId="65665C8E" w14:textId="08EB4341" w:rsidR="00407822" w:rsidRPr="00934DBD" w:rsidRDefault="00407822" w:rsidP="00EE6D64">
            <w:pPr>
              <w:ind w:left="-198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C6720D"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สามเดือน</w:t>
            </w:r>
          </w:p>
        </w:tc>
      </w:tr>
      <w:tr w:rsidR="009708B4" w:rsidRPr="00934DBD" w14:paraId="1C5BA2B2" w14:textId="77777777" w:rsidTr="000467F5">
        <w:tc>
          <w:tcPr>
            <w:tcW w:w="6840" w:type="dxa"/>
          </w:tcPr>
          <w:p w14:paraId="2911DA1F" w14:textId="77777777" w:rsidR="009708B4" w:rsidRPr="00934DBD" w:rsidRDefault="009708B4" w:rsidP="007A46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160" w:type="dxa"/>
          </w:tcPr>
          <w:p w14:paraId="2CE9B1ED" w14:textId="4934E397" w:rsidR="009708B4" w:rsidRPr="00934DBD" w:rsidRDefault="00C6720D" w:rsidP="00EE6D64">
            <w:pPr>
              <w:ind w:left="-198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และเก้าเดือน</w:t>
            </w:r>
            <w:r w:rsidR="009708B4"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สิ้นสุด</w:t>
            </w:r>
          </w:p>
        </w:tc>
      </w:tr>
      <w:tr w:rsidR="00407822" w:rsidRPr="00934DBD" w14:paraId="4981450F" w14:textId="77777777" w:rsidTr="000467F5">
        <w:tc>
          <w:tcPr>
            <w:tcW w:w="6840" w:type="dxa"/>
          </w:tcPr>
          <w:p w14:paraId="5F7BE92D" w14:textId="77777777" w:rsidR="00407822" w:rsidRPr="00934DBD" w:rsidRDefault="00407822" w:rsidP="007A46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BE02E1" w14:textId="1EE7E3F7" w:rsidR="00407822" w:rsidRPr="00934DBD" w:rsidRDefault="00C6720D" w:rsidP="007A464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="0067447C"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67447C"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407822"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07822"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07822" w:rsidRPr="00934DBD" w14:paraId="11F3B3F2" w14:textId="77777777" w:rsidTr="000467F5">
        <w:trPr>
          <w:trHeight w:hRule="exact" w:val="216"/>
        </w:trPr>
        <w:tc>
          <w:tcPr>
            <w:tcW w:w="6840" w:type="dxa"/>
          </w:tcPr>
          <w:p w14:paraId="7F4329AF" w14:textId="77777777" w:rsidR="00407822" w:rsidRPr="00934DBD" w:rsidRDefault="00407822" w:rsidP="007A4643">
            <w:pPr>
              <w:ind w:left="70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160" w:type="dxa"/>
          </w:tcPr>
          <w:p w14:paraId="04281D2B" w14:textId="77777777" w:rsidR="00407822" w:rsidRPr="00934DBD" w:rsidRDefault="00407822" w:rsidP="007A4643">
            <w:pPr>
              <w:tabs>
                <w:tab w:val="decimal" w:pos="995"/>
              </w:tabs>
              <w:ind w:left="-95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407822" w:rsidRPr="00934DBD" w14:paraId="37576C71" w14:textId="77777777" w:rsidTr="000467F5">
        <w:tc>
          <w:tcPr>
            <w:tcW w:w="6840" w:type="dxa"/>
            <w:hideMark/>
          </w:tcPr>
          <w:p w14:paraId="4962E4BC" w14:textId="16BF8C67" w:rsidR="00407822" w:rsidRPr="00934DBD" w:rsidRDefault="00EC65CF" w:rsidP="00B463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2160" w:type="dxa"/>
            <w:shd w:val="clear" w:color="auto" w:fill="auto"/>
          </w:tcPr>
          <w:p w14:paraId="2D447C0B" w14:textId="78DA891A" w:rsidR="00407822" w:rsidRPr="00934DBD" w:rsidRDefault="00EC65CF" w:rsidP="00EE6D64">
            <w:pPr>
              <w:pStyle w:val="BodyText2"/>
              <w:tabs>
                <w:tab w:val="decimal" w:pos="1120"/>
              </w:tabs>
              <w:spacing w:line="240" w:lineRule="atLeast"/>
              <w:ind w:left="-828" w:right="78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726AA" w:rsidRPr="00934D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61AB" w:rsidRPr="00934DB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726AA" w:rsidRPr="00934DBD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EC65CF" w:rsidRPr="00934DBD" w14:paraId="39A6BB76" w14:textId="77777777" w:rsidTr="000467F5">
        <w:tc>
          <w:tcPr>
            <w:tcW w:w="6840" w:type="dxa"/>
          </w:tcPr>
          <w:p w14:paraId="6E0674A4" w14:textId="7C0B5F1B" w:rsidR="00EC65CF" w:rsidRPr="00934DBD" w:rsidRDefault="00EC65CF" w:rsidP="00B463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กำไรสำหรับงวดส่วนที่เป็นของผู้ถือหุ้นของบริษัทใหญ่</w:t>
            </w:r>
          </w:p>
        </w:tc>
        <w:tc>
          <w:tcPr>
            <w:tcW w:w="2160" w:type="dxa"/>
            <w:shd w:val="clear" w:color="auto" w:fill="auto"/>
          </w:tcPr>
          <w:p w14:paraId="08B59877" w14:textId="4A2CFB95" w:rsidR="00EC65CF" w:rsidRPr="00934DBD" w:rsidRDefault="00D726AA" w:rsidP="00EE6D64">
            <w:pPr>
              <w:pStyle w:val="BodyText2"/>
              <w:tabs>
                <w:tab w:val="decimal" w:pos="1120"/>
              </w:tabs>
              <w:spacing w:line="240" w:lineRule="atLeast"/>
              <w:ind w:left="-828" w:right="78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</w:tbl>
    <w:p w14:paraId="04280F47" w14:textId="55EE9C1B" w:rsidR="00250985" w:rsidRDefault="00250985" w:rsidP="00B4634F">
      <w:pPr>
        <w:tabs>
          <w:tab w:val="clear" w:pos="454"/>
          <w:tab w:val="clear" w:pos="907"/>
          <w:tab w:val="left" w:pos="1260"/>
        </w:tabs>
        <w:ind w:left="900"/>
        <w:contextualSpacing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</w:p>
    <w:p w14:paraId="1AB2BC4D" w14:textId="7B54D63C" w:rsidR="00250985" w:rsidRDefault="00250985" w:rsidP="00250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en-GB"/>
        </w:rPr>
      </w:pPr>
      <w:r>
        <w:rPr>
          <w:rFonts w:asciiTheme="majorBidi" w:hAnsiTheme="majorBidi" w:cstheme="majorBidi"/>
          <w:sz w:val="30"/>
          <w:szCs w:val="30"/>
          <w:lang w:eastAsia="en-GB"/>
        </w:rPr>
        <w:br w:type="page"/>
      </w:r>
    </w:p>
    <w:p w14:paraId="13474782" w14:textId="7EF47B38" w:rsidR="00407822" w:rsidRPr="00934DBD" w:rsidRDefault="00407822" w:rsidP="00B4634F">
      <w:pPr>
        <w:tabs>
          <w:tab w:val="clear" w:pos="454"/>
          <w:tab w:val="clear" w:pos="907"/>
          <w:tab w:val="left" w:pos="1260"/>
        </w:tabs>
        <w:ind w:left="900"/>
        <w:contextualSpacing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934DBD">
        <w:rPr>
          <w:rFonts w:asciiTheme="majorBidi" w:hAnsiTheme="majorBidi" w:cstheme="majorBidi"/>
          <w:sz w:val="30"/>
          <w:szCs w:val="30"/>
          <w:cs/>
          <w:lang w:eastAsia="en-GB"/>
        </w:rPr>
        <w:lastRenderedPageBreak/>
        <w:t xml:space="preserve">ฝ่ายบริหารคาดว่าหากกลุ่มบริษัทได้มีการซื้อ </w:t>
      </w:r>
      <w:r w:rsidRPr="00934DBD">
        <w:rPr>
          <w:rFonts w:asciiTheme="majorBidi" w:hAnsiTheme="majorBidi" w:cstheme="majorBidi"/>
          <w:spacing w:val="-4"/>
          <w:sz w:val="30"/>
          <w:szCs w:val="30"/>
        </w:rPr>
        <w:t>CPHM</w:t>
      </w:r>
      <w:r w:rsidRPr="00934DBD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ตั้งแต่วันที่ </w:t>
      </w:r>
      <w:r w:rsidRPr="00934DBD">
        <w:rPr>
          <w:rFonts w:asciiTheme="majorBidi" w:hAnsiTheme="majorBidi" w:cstheme="majorBidi"/>
          <w:sz w:val="30"/>
          <w:szCs w:val="30"/>
          <w:lang w:eastAsia="en-GB"/>
        </w:rPr>
        <w:t xml:space="preserve">1 </w:t>
      </w:r>
      <w:r w:rsidR="00E00772" w:rsidRPr="00934DBD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มกราคม </w:t>
      </w:r>
      <w:r w:rsidRPr="00934DBD">
        <w:rPr>
          <w:rFonts w:asciiTheme="majorBidi" w:hAnsiTheme="majorBidi" w:cstheme="majorBidi"/>
          <w:sz w:val="30"/>
          <w:szCs w:val="30"/>
          <w:lang w:eastAsia="en-GB"/>
        </w:rPr>
        <w:t xml:space="preserve">2563 </w:t>
      </w:r>
      <w:r w:rsidRPr="00934DBD">
        <w:rPr>
          <w:rFonts w:asciiTheme="majorBidi" w:hAnsiTheme="majorBidi" w:cstheme="majorBidi"/>
          <w:sz w:val="30"/>
          <w:szCs w:val="30"/>
          <w:cs/>
          <w:lang w:eastAsia="en-GB"/>
        </w:rPr>
        <w:t>จะมีรายได้จากการขายสินค้าและ</w:t>
      </w:r>
      <w:r w:rsidR="00F85C38" w:rsidRPr="00934DBD">
        <w:rPr>
          <w:rFonts w:asciiTheme="majorBidi" w:hAnsiTheme="majorBidi" w:cstheme="majorBidi"/>
          <w:sz w:val="30"/>
          <w:szCs w:val="30"/>
          <w:cs/>
          <w:lang w:eastAsia="en-GB"/>
        </w:rPr>
        <w:t>กำไร</w:t>
      </w:r>
      <w:r w:rsidRPr="00934DBD">
        <w:rPr>
          <w:rFonts w:asciiTheme="majorBidi" w:hAnsiTheme="majorBidi" w:cstheme="majorBidi"/>
          <w:sz w:val="30"/>
          <w:szCs w:val="30"/>
          <w:cs/>
          <w:lang w:eastAsia="en-GB"/>
        </w:rPr>
        <w:t>ในงบการเงินรวมสำหรับ</w:t>
      </w:r>
      <w:r w:rsidR="007755C2" w:rsidRPr="00934DBD">
        <w:rPr>
          <w:rFonts w:asciiTheme="majorBidi" w:hAnsiTheme="majorBidi" w:cstheme="majorBidi"/>
          <w:sz w:val="30"/>
          <w:szCs w:val="30"/>
          <w:cs/>
          <w:lang w:eastAsia="en-GB"/>
        </w:rPr>
        <w:t>งวด</w:t>
      </w:r>
      <w:r w:rsidR="009708B4" w:rsidRPr="00934DBD">
        <w:rPr>
          <w:rFonts w:asciiTheme="majorBidi" w:hAnsiTheme="majorBidi" w:cstheme="majorBidi"/>
          <w:sz w:val="30"/>
          <w:szCs w:val="30"/>
          <w:cs/>
          <w:lang w:eastAsia="en-GB"/>
        </w:rPr>
        <w:t>สามเดือนและเก้าเดือน</w:t>
      </w:r>
      <w:r w:rsidRPr="00934DBD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สิ้นสุดวันที่ </w:t>
      </w:r>
      <w:r w:rsidRPr="00934DBD">
        <w:rPr>
          <w:rFonts w:asciiTheme="majorBidi" w:hAnsiTheme="majorBidi" w:cstheme="majorBidi"/>
          <w:sz w:val="30"/>
          <w:szCs w:val="30"/>
          <w:lang w:eastAsia="en-GB"/>
        </w:rPr>
        <w:t xml:space="preserve">30 </w:t>
      </w:r>
      <w:r w:rsidRPr="00934DBD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กันยายน </w:t>
      </w:r>
      <w:r w:rsidRPr="00934DBD">
        <w:rPr>
          <w:rFonts w:asciiTheme="majorBidi" w:hAnsiTheme="majorBidi" w:cstheme="majorBidi"/>
          <w:sz w:val="30"/>
          <w:szCs w:val="30"/>
          <w:lang w:eastAsia="en-GB"/>
        </w:rPr>
        <w:t xml:space="preserve">2563 </w:t>
      </w:r>
      <w:r w:rsidRPr="00934DBD">
        <w:rPr>
          <w:rFonts w:asciiTheme="majorBidi" w:hAnsiTheme="majorBidi" w:cstheme="majorBidi"/>
          <w:sz w:val="30"/>
          <w:szCs w:val="30"/>
          <w:cs/>
          <w:lang w:eastAsia="en-GB"/>
        </w:rPr>
        <w:t>ดังนี้</w:t>
      </w:r>
    </w:p>
    <w:p w14:paraId="4CAEA80B" w14:textId="77777777" w:rsidR="00407822" w:rsidRPr="00934DBD" w:rsidRDefault="00407822" w:rsidP="00F44A53">
      <w:pPr>
        <w:rPr>
          <w:rFonts w:asciiTheme="majorBidi" w:hAnsiTheme="majorBidi" w:cstheme="majorBidi"/>
        </w:rPr>
      </w:pPr>
    </w:p>
    <w:tbl>
      <w:tblPr>
        <w:tblW w:w="9000" w:type="dxa"/>
        <w:tblInd w:w="810" w:type="dxa"/>
        <w:tblLook w:val="01E0" w:firstRow="1" w:lastRow="1" w:firstColumn="1" w:lastColumn="1" w:noHBand="0" w:noVBand="0"/>
      </w:tblPr>
      <w:tblGrid>
        <w:gridCol w:w="4950"/>
        <w:gridCol w:w="1890"/>
        <w:gridCol w:w="270"/>
        <w:gridCol w:w="1890"/>
      </w:tblGrid>
      <w:tr w:rsidR="00C6720D" w:rsidRPr="00934DBD" w14:paraId="19719D3E" w14:textId="77777777" w:rsidTr="00C6720D">
        <w:trPr>
          <w:trHeight w:val="299"/>
        </w:trPr>
        <w:tc>
          <w:tcPr>
            <w:tcW w:w="4950" w:type="dxa"/>
          </w:tcPr>
          <w:p w14:paraId="25FC89BE" w14:textId="77777777" w:rsidR="00C6720D" w:rsidRPr="00934DBD" w:rsidRDefault="00C6720D" w:rsidP="009708B4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050" w:type="dxa"/>
            <w:gridSpan w:val="3"/>
          </w:tcPr>
          <w:p w14:paraId="403A58E8" w14:textId="7765CB65" w:rsidR="00C6720D" w:rsidRPr="00934DBD" w:rsidRDefault="00C6720D" w:rsidP="009708B4">
            <w:pPr>
              <w:ind w:left="-108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708B4" w:rsidRPr="00934DBD" w14:paraId="1BC787F8" w14:textId="77777777" w:rsidTr="009708B4">
        <w:trPr>
          <w:trHeight w:val="343"/>
        </w:trPr>
        <w:tc>
          <w:tcPr>
            <w:tcW w:w="4950" w:type="dxa"/>
          </w:tcPr>
          <w:p w14:paraId="36AA08A6" w14:textId="77777777" w:rsidR="009708B4" w:rsidRPr="00934DBD" w:rsidRDefault="009708B4" w:rsidP="009708B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90" w:type="dxa"/>
          </w:tcPr>
          <w:p w14:paraId="29DFC17C" w14:textId="4061B2F3" w:rsidR="009708B4" w:rsidRPr="00934DBD" w:rsidRDefault="009708B4" w:rsidP="009708B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70" w:type="dxa"/>
          </w:tcPr>
          <w:p w14:paraId="3EC948AF" w14:textId="77777777" w:rsidR="009708B4" w:rsidRPr="00934DBD" w:rsidRDefault="009708B4" w:rsidP="009708B4">
            <w:pPr>
              <w:tabs>
                <w:tab w:val="clear" w:pos="1871"/>
                <w:tab w:val="left" w:pos="12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hideMark/>
          </w:tcPr>
          <w:p w14:paraId="4A864310" w14:textId="7A30D787" w:rsidR="009708B4" w:rsidRPr="00934DBD" w:rsidRDefault="009708B4" w:rsidP="009708B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สำหรับงวดเก้าเดือน</w:t>
            </w:r>
          </w:p>
        </w:tc>
      </w:tr>
      <w:tr w:rsidR="009708B4" w:rsidRPr="00934DBD" w14:paraId="05DEBB52" w14:textId="77777777" w:rsidTr="00F54C8B">
        <w:trPr>
          <w:trHeight w:val="352"/>
        </w:trPr>
        <w:tc>
          <w:tcPr>
            <w:tcW w:w="4950" w:type="dxa"/>
          </w:tcPr>
          <w:p w14:paraId="1F239CF8" w14:textId="77777777" w:rsidR="009708B4" w:rsidRPr="00934DBD" w:rsidRDefault="009708B4" w:rsidP="009708B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90" w:type="dxa"/>
          </w:tcPr>
          <w:p w14:paraId="30C5F8E3" w14:textId="58F06E26" w:rsidR="009708B4" w:rsidRPr="00934DBD" w:rsidRDefault="009708B4" w:rsidP="009708B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270" w:type="dxa"/>
          </w:tcPr>
          <w:p w14:paraId="62D3A8DE" w14:textId="77777777" w:rsidR="009708B4" w:rsidRPr="00934DBD" w:rsidRDefault="009708B4" w:rsidP="009708B4">
            <w:pPr>
              <w:tabs>
                <w:tab w:val="clear" w:pos="1871"/>
                <w:tab w:val="left" w:pos="12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44994D0" w14:textId="4AF6381E" w:rsidR="009708B4" w:rsidRPr="00934DBD" w:rsidRDefault="009708B4" w:rsidP="009708B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สิ้นสุดวันที่</w:t>
            </w:r>
          </w:p>
        </w:tc>
      </w:tr>
      <w:tr w:rsidR="009708B4" w:rsidRPr="00934DBD" w14:paraId="05FBD7F4" w14:textId="77777777" w:rsidTr="00F54C8B">
        <w:trPr>
          <w:trHeight w:val="343"/>
        </w:trPr>
        <w:tc>
          <w:tcPr>
            <w:tcW w:w="4950" w:type="dxa"/>
          </w:tcPr>
          <w:p w14:paraId="50B7EFB0" w14:textId="77777777" w:rsidR="009708B4" w:rsidRPr="00934DBD" w:rsidRDefault="009708B4" w:rsidP="009708B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C333927" w14:textId="1ABE980D" w:rsidR="009708B4" w:rsidRPr="00934DBD" w:rsidRDefault="009708B4" w:rsidP="009708B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AA76BC1" w14:textId="77777777" w:rsidR="009708B4" w:rsidRPr="00934DBD" w:rsidRDefault="009708B4" w:rsidP="009708B4">
            <w:pPr>
              <w:tabs>
                <w:tab w:val="clear" w:pos="1871"/>
                <w:tab w:val="left" w:pos="12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1E99B7" w14:textId="6D0241E9" w:rsidR="009708B4" w:rsidRPr="00934DBD" w:rsidRDefault="009708B4" w:rsidP="009708B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708B4" w:rsidRPr="00934DBD" w14:paraId="06587522" w14:textId="77777777" w:rsidTr="00F54C8B">
        <w:trPr>
          <w:trHeight w:hRule="exact" w:val="176"/>
        </w:trPr>
        <w:tc>
          <w:tcPr>
            <w:tcW w:w="4950" w:type="dxa"/>
          </w:tcPr>
          <w:p w14:paraId="29985048" w14:textId="77777777" w:rsidR="009708B4" w:rsidRPr="00934DBD" w:rsidRDefault="009708B4" w:rsidP="009708B4">
            <w:pPr>
              <w:ind w:left="70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05429606" w14:textId="77777777" w:rsidR="009708B4" w:rsidRPr="00934DBD" w:rsidRDefault="009708B4" w:rsidP="009708B4">
            <w:pPr>
              <w:tabs>
                <w:tab w:val="decimal" w:pos="995"/>
              </w:tabs>
              <w:ind w:left="-95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16B4E40" w14:textId="77777777" w:rsidR="009708B4" w:rsidRPr="00934DBD" w:rsidRDefault="009708B4" w:rsidP="009708B4">
            <w:pPr>
              <w:tabs>
                <w:tab w:val="clear" w:pos="1871"/>
                <w:tab w:val="left" w:pos="122"/>
                <w:tab w:val="decimal" w:pos="995"/>
              </w:tabs>
              <w:ind w:left="-95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90" w:type="dxa"/>
          </w:tcPr>
          <w:p w14:paraId="712A7F09" w14:textId="53DD7200" w:rsidR="009708B4" w:rsidRPr="00934DBD" w:rsidRDefault="009708B4" w:rsidP="009708B4">
            <w:pPr>
              <w:tabs>
                <w:tab w:val="decimal" w:pos="995"/>
              </w:tabs>
              <w:ind w:left="-95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9708B4" w:rsidRPr="00934DBD" w14:paraId="5B694790" w14:textId="77777777" w:rsidTr="009708B4">
        <w:trPr>
          <w:trHeight w:val="328"/>
        </w:trPr>
        <w:tc>
          <w:tcPr>
            <w:tcW w:w="4950" w:type="dxa"/>
            <w:shd w:val="clear" w:color="auto" w:fill="auto"/>
            <w:hideMark/>
          </w:tcPr>
          <w:p w14:paraId="0A924C62" w14:textId="77777777" w:rsidR="009708B4" w:rsidRPr="00934DBD" w:rsidRDefault="009708B4" w:rsidP="009708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hanging="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890" w:type="dxa"/>
          </w:tcPr>
          <w:p w14:paraId="2892F10A" w14:textId="57F51786" w:rsidR="009708B4" w:rsidRPr="00934DBD" w:rsidRDefault="00EA0033" w:rsidP="009708B4">
            <w:pPr>
              <w:pStyle w:val="BodyText2"/>
              <w:tabs>
                <w:tab w:val="decimal" w:pos="1120"/>
                <w:tab w:val="left" w:pos="1332"/>
              </w:tabs>
              <w:spacing w:line="240" w:lineRule="atLeast"/>
              <w:ind w:left="-828" w:right="78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158,676</w:t>
            </w:r>
          </w:p>
        </w:tc>
        <w:tc>
          <w:tcPr>
            <w:tcW w:w="270" w:type="dxa"/>
          </w:tcPr>
          <w:p w14:paraId="44C70A8F" w14:textId="77777777" w:rsidR="009708B4" w:rsidRPr="00934DBD" w:rsidRDefault="009708B4" w:rsidP="009708B4">
            <w:pPr>
              <w:pStyle w:val="BodyText2"/>
              <w:tabs>
                <w:tab w:val="left" w:pos="122"/>
                <w:tab w:val="decimal" w:pos="1120"/>
                <w:tab w:val="left" w:pos="1332"/>
              </w:tabs>
              <w:spacing w:line="240" w:lineRule="atLeast"/>
              <w:ind w:left="-828" w:right="78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6007A87" w14:textId="43C2C150" w:rsidR="009708B4" w:rsidRPr="00934DBD" w:rsidRDefault="00EA0033" w:rsidP="009708B4">
            <w:pPr>
              <w:pStyle w:val="BodyText2"/>
              <w:tabs>
                <w:tab w:val="decimal" w:pos="1120"/>
                <w:tab w:val="left" w:pos="1332"/>
              </w:tabs>
              <w:spacing w:line="240" w:lineRule="atLeast"/>
              <w:ind w:left="-828" w:right="78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445,1</w:t>
            </w:r>
            <w:r w:rsidR="00BE2183" w:rsidRPr="00934DBD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9708B4" w:rsidRPr="00934DBD" w14:paraId="6C675761" w14:textId="77777777" w:rsidTr="009708B4">
        <w:trPr>
          <w:trHeight w:val="336"/>
        </w:trPr>
        <w:tc>
          <w:tcPr>
            <w:tcW w:w="4950" w:type="dxa"/>
            <w:hideMark/>
          </w:tcPr>
          <w:p w14:paraId="70EB33D4" w14:textId="7B5D9AD5" w:rsidR="009708B4" w:rsidRPr="00934DBD" w:rsidRDefault="009708B4" w:rsidP="009708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hanging="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กำไรสำหรับงวดส่วนที่เป็นของผู้ถือหุ้นของบริษัทใหญ่</w:t>
            </w:r>
          </w:p>
        </w:tc>
        <w:tc>
          <w:tcPr>
            <w:tcW w:w="1890" w:type="dxa"/>
          </w:tcPr>
          <w:p w14:paraId="35A3EF78" w14:textId="165DA47E" w:rsidR="009708B4" w:rsidRPr="00934DBD" w:rsidRDefault="00A250FA" w:rsidP="009708B4">
            <w:pPr>
              <w:pStyle w:val="BodyText2"/>
              <w:tabs>
                <w:tab w:val="decimal" w:pos="1120"/>
              </w:tabs>
              <w:spacing w:line="240" w:lineRule="atLeast"/>
              <w:ind w:left="-828" w:right="78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7,487</w:t>
            </w:r>
          </w:p>
        </w:tc>
        <w:tc>
          <w:tcPr>
            <w:tcW w:w="270" w:type="dxa"/>
          </w:tcPr>
          <w:p w14:paraId="772D8C67" w14:textId="77777777" w:rsidR="009708B4" w:rsidRPr="00934DBD" w:rsidRDefault="009708B4" w:rsidP="009708B4">
            <w:pPr>
              <w:pStyle w:val="BodyText2"/>
              <w:tabs>
                <w:tab w:val="left" w:pos="122"/>
                <w:tab w:val="decimal" w:pos="1120"/>
              </w:tabs>
              <w:spacing w:line="240" w:lineRule="atLeast"/>
              <w:ind w:left="-828" w:right="78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46972D6" w14:textId="066E38F6" w:rsidR="009708B4" w:rsidRPr="00934DBD" w:rsidRDefault="00A250FA" w:rsidP="009708B4">
            <w:pPr>
              <w:pStyle w:val="BodyText2"/>
              <w:tabs>
                <w:tab w:val="decimal" w:pos="1120"/>
              </w:tabs>
              <w:spacing w:line="240" w:lineRule="atLeast"/>
              <w:ind w:left="-828" w:right="78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19,60</w:t>
            </w:r>
            <w:r w:rsidR="00BE2183" w:rsidRPr="00934DB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6AAA1B77" w14:textId="34CD55EB" w:rsidR="00407822" w:rsidRPr="00934DBD" w:rsidRDefault="00407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69008B1" w14:textId="185E09C9" w:rsidR="00C255E9" w:rsidRPr="00934DBD" w:rsidRDefault="006835FC" w:rsidP="006835FC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</w:rPr>
        <w:t>6</w:t>
      </w:r>
      <w:r w:rsidR="007F1862" w:rsidRPr="00934DBD">
        <w:rPr>
          <w:rFonts w:asciiTheme="majorBidi" w:hAnsiTheme="majorBidi" w:cstheme="majorBidi"/>
          <w:sz w:val="30"/>
          <w:szCs w:val="30"/>
        </w:rPr>
        <w:tab/>
      </w:r>
      <w:r w:rsidR="0080549B" w:rsidRPr="00934DBD">
        <w:rPr>
          <w:rFonts w:asciiTheme="majorBidi" w:hAnsiTheme="majorBidi" w:cstheme="majorBidi"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7EAA2E10" w14:textId="77777777" w:rsidR="00C255E9" w:rsidRPr="00934DBD" w:rsidRDefault="00C255E9" w:rsidP="008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1B60BC1" w14:textId="730005A7" w:rsidR="00DB54E2" w:rsidRPr="00934DBD" w:rsidRDefault="00813A16" w:rsidP="008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ab/>
      </w:r>
      <w:r w:rsidR="0080549B" w:rsidRPr="00934DBD">
        <w:rPr>
          <w:rFonts w:asciiTheme="majorBidi" w:hAnsiTheme="majorBidi" w:cstheme="majorBidi"/>
          <w:sz w:val="30"/>
          <w:szCs w:val="30"/>
          <w:cs/>
        </w:rPr>
        <w:t>บริษัทที่มีอิทธิพลอย่างมีนัยสำคัญของบริษัทคือ บริษัท เครือเจริญโภคภัณฑ์ จำกัด ซึ่งมีสิทธิออกเสียงทั้งทางตรง</w:t>
      </w:r>
      <w:r w:rsidR="0080549B" w:rsidRPr="00934DBD">
        <w:rPr>
          <w:rFonts w:asciiTheme="majorBidi" w:hAnsiTheme="majorBidi" w:cstheme="majorBidi"/>
          <w:sz w:val="30"/>
          <w:szCs w:val="30"/>
          <w:cs/>
        </w:rPr>
        <w:br/>
        <w:t>และทางอ้อมเท่ากับร้อยละ</w:t>
      </w:r>
      <w:r w:rsidR="002B2781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2606E5" w:rsidRPr="00934DBD">
        <w:rPr>
          <w:rFonts w:asciiTheme="majorBidi" w:hAnsiTheme="majorBidi" w:cstheme="majorBidi"/>
          <w:sz w:val="30"/>
          <w:szCs w:val="30"/>
        </w:rPr>
        <w:t>48</w:t>
      </w:r>
      <w:r w:rsidR="00BD4FB8" w:rsidRPr="00934DBD">
        <w:rPr>
          <w:rFonts w:asciiTheme="majorBidi" w:hAnsiTheme="majorBidi" w:cstheme="majorBidi"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sz w:val="30"/>
          <w:szCs w:val="30"/>
        </w:rPr>
        <w:t>42</w:t>
      </w:r>
      <w:r w:rsidR="00BD4FB8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80549B" w:rsidRPr="00934DBD">
        <w:rPr>
          <w:rFonts w:asciiTheme="majorBidi" w:hAnsiTheme="majorBidi" w:cstheme="majorBidi"/>
          <w:sz w:val="30"/>
          <w:szCs w:val="30"/>
          <w:cs/>
        </w:rPr>
        <w:t>ของสิทธิออกเสียงทั้งหมดของบริษัท ณ วันปิดสมุดทะเบียนผู้ถือหุ้นล่าสุดเมื่อ</w:t>
      </w:r>
      <w:r w:rsidR="0080549B" w:rsidRPr="00934DBD">
        <w:rPr>
          <w:rFonts w:asciiTheme="majorBidi" w:hAnsiTheme="majorBidi" w:cstheme="majorBidi"/>
          <w:sz w:val="30"/>
          <w:szCs w:val="30"/>
        </w:rPr>
        <w:br/>
      </w:r>
      <w:r w:rsidR="0080549B" w:rsidRPr="00934DB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2</w:t>
      </w:r>
      <w:r w:rsidR="00BD4FB8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0A2FD1" w:rsidRPr="00934DBD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606E5" w:rsidRPr="00934DBD">
        <w:rPr>
          <w:rFonts w:asciiTheme="majorBidi" w:hAnsiTheme="majorBidi" w:cstheme="majorBidi"/>
          <w:sz w:val="30"/>
          <w:szCs w:val="30"/>
        </w:rPr>
        <w:t>2563</w:t>
      </w:r>
    </w:p>
    <w:p w14:paraId="1FEDD357" w14:textId="77777777" w:rsidR="00E50957" w:rsidRPr="00934DBD" w:rsidRDefault="00E50957" w:rsidP="008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D17D7C" w14:textId="68FC6AE0" w:rsidR="00434731" w:rsidRPr="00934DBD" w:rsidRDefault="00813A16" w:rsidP="008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ab/>
      </w:r>
      <w:r w:rsidR="00E50957" w:rsidRPr="00934DBD">
        <w:rPr>
          <w:rFonts w:asciiTheme="majorBidi" w:hAnsiTheme="majorBidi" w:cstheme="majorBidi"/>
          <w:spacing w:val="-4"/>
          <w:sz w:val="30"/>
          <w:szCs w:val="30"/>
          <w:cs/>
        </w:rPr>
        <w:t>นโยบายการกำหนดราคาไม่มีการเปลี่ยนแปลงอย่างมีสาระสำคัญในระหว่างงวด</w:t>
      </w:r>
      <w:r w:rsidR="006E6704" w:rsidRPr="00934DBD">
        <w:rPr>
          <w:rFonts w:asciiTheme="majorBidi" w:hAnsiTheme="majorBidi" w:cstheme="majorBidi"/>
          <w:spacing w:val="-4"/>
          <w:sz w:val="30"/>
          <w:szCs w:val="30"/>
          <w:cs/>
        </w:rPr>
        <w:t>เก้า</w:t>
      </w:r>
      <w:r w:rsidR="00E50957"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2606E5" w:rsidRPr="00934DBD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631544"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E6704"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กันยายน </w:t>
      </w:r>
      <w:r w:rsidR="006E6704" w:rsidRPr="00934DBD">
        <w:rPr>
          <w:rFonts w:asciiTheme="majorBidi" w:hAnsiTheme="majorBidi" w:cstheme="majorBidi"/>
          <w:spacing w:val="-4"/>
          <w:sz w:val="30"/>
          <w:szCs w:val="30"/>
        </w:rPr>
        <w:t xml:space="preserve">2563 </w:t>
      </w:r>
    </w:p>
    <w:p w14:paraId="1DCC0FCB" w14:textId="1AEC8DF5" w:rsidR="00C9522A" w:rsidRPr="00934DBD" w:rsidRDefault="00C95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CD1E3C0" w14:textId="4E012A99" w:rsidR="00B711E9" w:rsidRPr="00934DBD" w:rsidRDefault="00451353" w:rsidP="00C51618">
      <w:pPr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B711E9" w:rsidRPr="00934DBD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B711E9" w:rsidRPr="00934DBD">
        <w:rPr>
          <w:rFonts w:asciiTheme="majorBidi" w:hAnsiTheme="majorBidi" w:cstheme="majorBidi"/>
          <w:b/>
          <w:bCs/>
          <w:sz w:val="30"/>
          <w:szCs w:val="30"/>
        </w:rPr>
        <w:tab/>
      </w:r>
      <w:r w:rsidR="00D36E45" w:rsidRPr="00934DBD">
        <w:rPr>
          <w:rFonts w:asciiTheme="majorBidi" w:hAnsiTheme="majorBidi" w:cstheme="majorBidi"/>
          <w:b/>
          <w:bCs/>
          <w:sz w:val="30"/>
          <w:szCs w:val="30"/>
          <w:cs/>
        </w:rPr>
        <w:t>รายการที่สำคัญกับกิจการที่เกี่ยวข้องกันสำหรับแต่ละงวดสามเดือนและ</w:t>
      </w:r>
      <w:r w:rsidR="006E6704" w:rsidRPr="00934DBD">
        <w:rPr>
          <w:rFonts w:asciiTheme="majorBidi" w:hAnsiTheme="majorBidi" w:cstheme="majorBidi"/>
          <w:b/>
          <w:bCs/>
          <w:sz w:val="30"/>
          <w:szCs w:val="30"/>
          <w:cs/>
        </w:rPr>
        <w:t>เก้า</w:t>
      </w:r>
      <w:r w:rsidR="00D36E45" w:rsidRPr="00934DB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เดือนสิ้นสุดวันที่ </w:t>
      </w:r>
      <w:r w:rsidR="002606E5" w:rsidRPr="00934DBD">
        <w:rPr>
          <w:rFonts w:asciiTheme="majorBidi" w:hAnsiTheme="majorBidi" w:cstheme="majorBidi"/>
          <w:b/>
          <w:bCs/>
          <w:sz w:val="30"/>
          <w:szCs w:val="30"/>
        </w:rPr>
        <w:t>30</w:t>
      </w:r>
      <w:r w:rsidR="00D36E45" w:rsidRPr="00934DB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6E6704" w:rsidRPr="00934DBD">
        <w:rPr>
          <w:rFonts w:asciiTheme="majorBidi" w:hAnsiTheme="majorBidi" w:cstheme="majorBidi"/>
          <w:b/>
          <w:bCs/>
          <w:sz w:val="30"/>
          <w:szCs w:val="30"/>
          <w:cs/>
        </w:rPr>
        <w:t>กันยายน</w:t>
      </w:r>
    </w:p>
    <w:p w14:paraId="68AFB628" w14:textId="77777777" w:rsidR="000752E4" w:rsidRPr="00934DBD" w:rsidRDefault="000752E4" w:rsidP="000429AC">
      <w:pPr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61993A6" w14:textId="39EC086F" w:rsidR="000752E4" w:rsidRPr="00934DBD" w:rsidRDefault="000752E4" w:rsidP="00025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080"/>
          <w:tab w:val="left" w:pos="1440"/>
        </w:tabs>
        <w:spacing w:line="240" w:lineRule="auto"/>
        <w:ind w:left="1080" w:right="-2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สำหรับแต่ละงวดสามเดือนสิ้นสุดวันที่ </w:t>
      </w: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30 </w:t>
      </w: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กันยายน</w:t>
      </w:r>
    </w:p>
    <w:p w14:paraId="4ADC5DE7" w14:textId="59681890" w:rsidR="00B711E9" w:rsidRPr="00934DBD" w:rsidRDefault="00B711E9" w:rsidP="000429A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sz w:val="10"/>
          <w:szCs w:val="10"/>
        </w:rPr>
      </w:pPr>
    </w:p>
    <w:tbl>
      <w:tblPr>
        <w:tblW w:w="919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44"/>
        <w:gridCol w:w="936"/>
        <w:gridCol w:w="236"/>
        <w:gridCol w:w="6"/>
        <w:gridCol w:w="982"/>
        <w:gridCol w:w="238"/>
        <w:gridCol w:w="950"/>
        <w:gridCol w:w="270"/>
        <w:gridCol w:w="936"/>
      </w:tblGrid>
      <w:tr w:rsidR="00FC7253" w:rsidRPr="00934DBD" w14:paraId="726B9446" w14:textId="77777777" w:rsidTr="00FC7253">
        <w:tc>
          <w:tcPr>
            <w:tcW w:w="4644" w:type="dxa"/>
          </w:tcPr>
          <w:p w14:paraId="25DE2EFE" w14:textId="77777777" w:rsidR="00FC7253" w:rsidRPr="00934DBD" w:rsidRDefault="00FC7253" w:rsidP="00E83371">
            <w:pPr>
              <w:tabs>
                <w:tab w:val="clear" w:pos="227"/>
                <w:tab w:val="left" w:pos="25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gridSpan w:val="4"/>
          </w:tcPr>
          <w:p w14:paraId="57BD8297" w14:textId="77777777" w:rsidR="00FC7253" w:rsidRPr="00934DBD" w:rsidRDefault="00FC7253" w:rsidP="00E8337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1C47BD2A" w14:textId="77777777" w:rsidR="00FC7253" w:rsidRPr="00934DBD" w:rsidRDefault="00FC7253" w:rsidP="00E8337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56" w:type="dxa"/>
            <w:gridSpan w:val="3"/>
            <w:hideMark/>
          </w:tcPr>
          <w:p w14:paraId="0730B3BA" w14:textId="77777777" w:rsidR="00FC7253" w:rsidRPr="00934DBD" w:rsidRDefault="00FC7253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C7253" w:rsidRPr="00934DBD" w14:paraId="4CCC9285" w14:textId="77777777" w:rsidTr="00FC7253">
        <w:tc>
          <w:tcPr>
            <w:tcW w:w="4644" w:type="dxa"/>
          </w:tcPr>
          <w:p w14:paraId="242439FE" w14:textId="77777777" w:rsidR="00FC7253" w:rsidRPr="00934DBD" w:rsidRDefault="00FC7253" w:rsidP="00E83371">
            <w:pPr>
              <w:tabs>
                <w:tab w:val="clear" w:pos="227"/>
                <w:tab w:val="left" w:pos="25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D182CB" w14:textId="77777777" w:rsidR="00FC7253" w:rsidRPr="00934DBD" w:rsidRDefault="00FC7253" w:rsidP="00E8337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2C935E18" w14:textId="77777777" w:rsidR="00FC7253" w:rsidRPr="00934DBD" w:rsidRDefault="00FC7253" w:rsidP="00E8337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8D88F9" w14:textId="77777777" w:rsidR="00FC7253" w:rsidRPr="00934DBD" w:rsidRDefault="00FC7253" w:rsidP="00E8337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7253" w:rsidRPr="00934DBD" w14:paraId="7EB6495C" w14:textId="77777777" w:rsidTr="00FC7253">
        <w:tc>
          <w:tcPr>
            <w:tcW w:w="4644" w:type="dxa"/>
          </w:tcPr>
          <w:p w14:paraId="5F1DDEE4" w14:textId="77777777" w:rsidR="00FC7253" w:rsidRPr="00934DBD" w:rsidRDefault="00FC7253" w:rsidP="00E83371">
            <w:pPr>
              <w:tabs>
                <w:tab w:val="clear" w:pos="227"/>
                <w:tab w:val="left" w:pos="252"/>
              </w:tabs>
              <w:ind w:left="-1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FCC438" w14:textId="11AC8B0C" w:rsidR="00FC7253" w:rsidRPr="00934DBD" w:rsidRDefault="00FC7253" w:rsidP="00E8337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067B1" w14:textId="77777777" w:rsidR="00FC7253" w:rsidRPr="00934DBD" w:rsidRDefault="00FC7253" w:rsidP="00813A16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96D8DA" w14:textId="0D60750F" w:rsidR="00FC7253" w:rsidRPr="00934DBD" w:rsidRDefault="00FC7253" w:rsidP="00E8337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8" w:type="dxa"/>
          </w:tcPr>
          <w:p w14:paraId="4709FE15" w14:textId="77777777" w:rsidR="00FC7253" w:rsidRPr="00934DBD" w:rsidRDefault="00FC7253" w:rsidP="00E8337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655221" w14:textId="072B1F67" w:rsidR="00FC7253" w:rsidRPr="00934DBD" w:rsidRDefault="00FC7253" w:rsidP="00E8337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CA868" w14:textId="77777777" w:rsidR="00FC7253" w:rsidRPr="00934DBD" w:rsidRDefault="00FC7253" w:rsidP="00E8337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A5979E" w14:textId="377FC764" w:rsidR="00FC7253" w:rsidRPr="00934DBD" w:rsidRDefault="00FC7253" w:rsidP="00E8337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FC7253" w:rsidRPr="00934DBD" w14:paraId="7A77726E" w14:textId="77777777" w:rsidTr="00FC7253">
        <w:tc>
          <w:tcPr>
            <w:tcW w:w="4644" w:type="dxa"/>
            <w:hideMark/>
          </w:tcPr>
          <w:p w14:paraId="32293AC5" w14:textId="77777777" w:rsidR="00FC7253" w:rsidRPr="00934DBD" w:rsidRDefault="00FC7253" w:rsidP="00BB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ind w:left="-18" w:right="-108" w:firstLine="43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ก)  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936" w:type="dxa"/>
          </w:tcPr>
          <w:p w14:paraId="72C06437" w14:textId="77777777" w:rsidR="00FC7253" w:rsidRPr="00934DBD" w:rsidRDefault="00FC7253" w:rsidP="00E83371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36" w:type="dxa"/>
          </w:tcPr>
          <w:p w14:paraId="59D18B37" w14:textId="77777777" w:rsidR="00FC7253" w:rsidRPr="00934DBD" w:rsidRDefault="00FC7253" w:rsidP="00E8337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56D692EC" w14:textId="77777777" w:rsidR="00FC7253" w:rsidRPr="00934DBD" w:rsidRDefault="00FC7253" w:rsidP="00E83371">
            <w:pPr>
              <w:tabs>
                <w:tab w:val="decimal" w:pos="79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38" w:type="dxa"/>
          </w:tcPr>
          <w:p w14:paraId="00CF4EB1" w14:textId="77777777" w:rsidR="00FC7253" w:rsidRPr="00934DBD" w:rsidRDefault="00FC7253" w:rsidP="00E8337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C0A7F72" w14:textId="77777777" w:rsidR="00FC7253" w:rsidRPr="00934DBD" w:rsidRDefault="00FC7253" w:rsidP="00E8337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29C7F329" w14:textId="77777777" w:rsidR="00FC7253" w:rsidRPr="00934DBD" w:rsidRDefault="00FC7253" w:rsidP="00E8337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36" w:type="dxa"/>
          </w:tcPr>
          <w:p w14:paraId="76C83A74" w14:textId="77777777" w:rsidR="00FC7253" w:rsidRPr="00934DBD" w:rsidRDefault="00FC7253" w:rsidP="00E83371">
            <w:pPr>
              <w:tabs>
                <w:tab w:val="decimal" w:pos="7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</w:tr>
      <w:tr w:rsidR="00FC7253" w:rsidRPr="00934DBD" w14:paraId="4627A558" w14:textId="77777777" w:rsidTr="00FC7253">
        <w:tc>
          <w:tcPr>
            <w:tcW w:w="4644" w:type="dxa"/>
            <w:hideMark/>
          </w:tcPr>
          <w:p w14:paraId="536DD8FA" w14:textId="77777777" w:rsidR="00FC7253" w:rsidRPr="00934DBD" w:rsidRDefault="00FC7253" w:rsidP="00851146">
            <w:pPr>
              <w:ind w:right="-108" w:firstLine="9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936" w:type="dxa"/>
          </w:tcPr>
          <w:p w14:paraId="3829C1C4" w14:textId="77777777" w:rsidR="00FC7253" w:rsidRPr="00934DBD" w:rsidRDefault="00FC7253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4FB58F7" w14:textId="77777777" w:rsidR="00FC7253" w:rsidRPr="00934DBD" w:rsidRDefault="00FC7253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2990D0A0" w14:textId="77777777" w:rsidR="00FC7253" w:rsidRPr="00934DBD" w:rsidRDefault="00FC7253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3A05C3F" w14:textId="77777777" w:rsidR="00FC7253" w:rsidRPr="00934DBD" w:rsidRDefault="00FC7253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9FFB9B9" w14:textId="77777777" w:rsidR="00FC7253" w:rsidRPr="00934DBD" w:rsidRDefault="00FC7253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84CA11" w14:textId="77777777" w:rsidR="00FC7253" w:rsidRPr="00934DBD" w:rsidRDefault="00FC7253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36" w:type="dxa"/>
          </w:tcPr>
          <w:p w14:paraId="4B48E28A" w14:textId="77777777" w:rsidR="00FC7253" w:rsidRPr="00934DBD" w:rsidRDefault="00FC7253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7253" w:rsidRPr="00934DBD" w14:paraId="2A284392" w14:textId="77777777" w:rsidTr="00FC7253">
        <w:tc>
          <w:tcPr>
            <w:tcW w:w="4644" w:type="dxa"/>
          </w:tcPr>
          <w:p w14:paraId="79FEF94E" w14:textId="77777777" w:rsidR="00FC7253" w:rsidRPr="00934DBD" w:rsidRDefault="00FC7253" w:rsidP="00851146">
            <w:pPr>
              <w:ind w:right="-108" w:firstLine="9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36" w:type="dxa"/>
          </w:tcPr>
          <w:p w14:paraId="45AF2B75" w14:textId="4A680EF1" w:rsidR="00FC7253" w:rsidRPr="00934DBD" w:rsidRDefault="003F5A92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2306BC" w14:textId="77777777" w:rsidR="00FC7253" w:rsidRPr="00934DBD" w:rsidRDefault="00FC7253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16C65555" w14:textId="1FD6D66E" w:rsidR="00FC7253" w:rsidRPr="00934DBD" w:rsidRDefault="00FC7253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8" w:type="dxa"/>
          </w:tcPr>
          <w:p w14:paraId="51C45B3F" w14:textId="77777777" w:rsidR="00FC7253" w:rsidRPr="00934DBD" w:rsidRDefault="00FC7253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4ED50A8" w14:textId="330C9984" w:rsidR="00FC7253" w:rsidRPr="00934DBD" w:rsidRDefault="00FC7253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3C35E4" w14:textId="77777777" w:rsidR="00FC7253" w:rsidRPr="00934DBD" w:rsidRDefault="00FC7253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36" w:type="dxa"/>
          </w:tcPr>
          <w:p w14:paraId="53EC4537" w14:textId="24308AA8" w:rsidR="00FC7253" w:rsidRPr="00934DBD" w:rsidRDefault="00FC7253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7253" w:rsidRPr="00934DBD" w14:paraId="06675BEC" w14:textId="77777777" w:rsidTr="00FC7253">
        <w:tc>
          <w:tcPr>
            <w:tcW w:w="4644" w:type="dxa"/>
            <w:hideMark/>
          </w:tcPr>
          <w:p w14:paraId="65B503CA" w14:textId="77777777" w:rsidR="00FC7253" w:rsidRPr="00934DBD" w:rsidRDefault="00FC7253" w:rsidP="00851146">
            <w:pPr>
              <w:ind w:right="-108" w:firstLine="9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รายได้ค่าฝึกอบรมและสัมมนา</w:t>
            </w:r>
          </w:p>
        </w:tc>
        <w:tc>
          <w:tcPr>
            <w:tcW w:w="936" w:type="dxa"/>
          </w:tcPr>
          <w:p w14:paraId="6C5F4EB9" w14:textId="1512139D" w:rsidR="00FC7253" w:rsidRPr="00934DBD" w:rsidRDefault="003F5A92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F5BF017" w14:textId="77777777" w:rsidR="00FC7253" w:rsidRPr="00934DBD" w:rsidRDefault="00FC7253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251676F4" w14:textId="141D9CA8" w:rsidR="00FC7253" w:rsidRPr="00934DBD" w:rsidRDefault="00FC7253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8" w:type="dxa"/>
          </w:tcPr>
          <w:p w14:paraId="69DE24E3" w14:textId="77777777" w:rsidR="00FC7253" w:rsidRPr="00934DBD" w:rsidRDefault="00FC7253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0A3A05CA" w14:textId="056A2AF5" w:rsidR="00FC7253" w:rsidRPr="00934DBD" w:rsidRDefault="00FC7253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FCCA61" w14:textId="77777777" w:rsidR="00FC7253" w:rsidRPr="00934DBD" w:rsidRDefault="00FC7253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hideMark/>
          </w:tcPr>
          <w:p w14:paraId="72ECEDB0" w14:textId="4E0CBC4B" w:rsidR="00FC7253" w:rsidRPr="00934DBD" w:rsidRDefault="00FC7253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7253" w:rsidRPr="00934DBD" w14:paraId="3B33F9BC" w14:textId="77777777" w:rsidTr="00EE6D64">
        <w:trPr>
          <w:trHeight w:val="20"/>
        </w:trPr>
        <w:tc>
          <w:tcPr>
            <w:tcW w:w="4644" w:type="dxa"/>
          </w:tcPr>
          <w:p w14:paraId="463E1E43" w14:textId="6DD1AD83" w:rsidR="00E2581F" w:rsidRPr="00934DBD" w:rsidRDefault="00E2581F" w:rsidP="00EE6D64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581BCCA6" w14:textId="77777777" w:rsidR="00FC7253" w:rsidRPr="00934DBD" w:rsidRDefault="00FC7253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D86F41E" w14:textId="77777777" w:rsidR="00FC7253" w:rsidRPr="00934DBD" w:rsidRDefault="00FC7253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7D4FE761" w14:textId="77777777" w:rsidR="00FC7253" w:rsidRPr="00934DBD" w:rsidRDefault="00FC7253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D6C7530" w14:textId="77777777" w:rsidR="00FC7253" w:rsidRPr="00934DBD" w:rsidRDefault="00FC7253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4D8A381" w14:textId="77777777" w:rsidR="00FC7253" w:rsidRPr="00934DBD" w:rsidRDefault="00FC7253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056973" w14:textId="77777777" w:rsidR="00FC7253" w:rsidRPr="00934DBD" w:rsidRDefault="00FC7253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36" w:type="dxa"/>
          </w:tcPr>
          <w:p w14:paraId="58AB3598" w14:textId="77777777" w:rsidR="00FC7253" w:rsidRPr="00934DBD" w:rsidRDefault="00FC7253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D64" w:rsidRPr="00934DBD" w14:paraId="2B95F12A" w14:textId="77777777" w:rsidTr="00EE6D64">
        <w:trPr>
          <w:trHeight w:val="20"/>
        </w:trPr>
        <w:tc>
          <w:tcPr>
            <w:tcW w:w="4644" w:type="dxa"/>
          </w:tcPr>
          <w:p w14:paraId="5963BC2B" w14:textId="29A83685" w:rsidR="00EE6D64" w:rsidRPr="00934DBD" w:rsidRDefault="00EE6D64" w:rsidP="00EE6D64">
            <w:pPr>
              <w:ind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62369F53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48B2DF5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4A6F050B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0214633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78EC5C7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46466B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36" w:type="dxa"/>
          </w:tcPr>
          <w:p w14:paraId="520882FC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D64" w:rsidRPr="00934DBD" w14:paraId="6C4AEF3E" w14:textId="77777777" w:rsidTr="00EE6D64">
        <w:trPr>
          <w:trHeight w:val="20"/>
        </w:trPr>
        <w:tc>
          <w:tcPr>
            <w:tcW w:w="4644" w:type="dxa"/>
          </w:tcPr>
          <w:p w14:paraId="202D9FC0" w14:textId="57884A9A" w:rsidR="00EE6D64" w:rsidRPr="00934DBD" w:rsidRDefault="00EE6D64" w:rsidP="00EE6D64">
            <w:pPr>
              <w:ind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115646DE" w14:textId="65C87DA0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5E97C61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595564E3" w14:textId="76243314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C0C3587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B6E4673" w14:textId="7F3D84FF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916B6B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36" w:type="dxa"/>
          </w:tcPr>
          <w:p w14:paraId="35D29FD8" w14:textId="35404FAE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D64" w:rsidRPr="00934DBD" w14:paraId="76A5E42C" w14:textId="77777777" w:rsidTr="00F97EDF">
        <w:tc>
          <w:tcPr>
            <w:tcW w:w="5580" w:type="dxa"/>
            <w:gridSpan w:val="2"/>
          </w:tcPr>
          <w:p w14:paraId="0A4A0E1E" w14:textId="67242C50" w:rsidR="00EE6D64" w:rsidRPr="00934DBD" w:rsidRDefault="00EE6D64" w:rsidP="009F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70"/>
              </w:tabs>
              <w:spacing w:line="240" w:lineRule="auto"/>
              <w:ind w:left="525" w:right="-29" w:hanging="10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สำหรับแต่ละงวดสามเดือนสิ้นสุดวันที่ 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236" w:type="dxa"/>
          </w:tcPr>
          <w:p w14:paraId="560C40E1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2F21E97B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306E32F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6" w:type="dxa"/>
            <w:gridSpan w:val="3"/>
          </w:tcPr>
          <w:p w14:paraId="7A465132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E6D64" w:rsidRPr="00934DBD" w14:paraId="29133402" w14:textId="77777777" w:rsidTr="00F97EDF">
        <w:tc>
          <w:tcPr>
            <w:tcW w:w="4644" w:type="dxa"/>
          </w:tcPr>
          <w:p w14:paraId="53C39203" w14:textId="77777777" w:rsidR="00EE6D64" w:rsidRPr="00934DBD" w:rsidRDefault="00EE6D64" w:rsidP="00EE6D64">
            <w:pPr>
              <w:ind w:right="-108" w:firstLine="10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10C55AC1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375389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2B8C9C2B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C4FD897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6" w:type="dxa"/>
            <w:gridSpan w:val="3"/>
          </w:tcPr>
          <w:p w14:paraId="7C822D5D" w14:textId="1AD38222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E6D64" w:rsidRPr="00934DBD" w14:paraId="388D2FE7" w14:textId="77777777" w:rsidTr="00E2581F">
        <w:tc>
          <w:tcPr>
            <w:tcW w:w="4644" w:type="dxa"/>
          </w:tcPr>
          <w:p w14:paraId="0F2B0D40" w14:textId="77777777" w:rsidR="00EE6D64" w:rsidRPr="00934DBD" w:rsidRDefault="00EE6D64" w:rsidP="00EE6D64">
            <w:pPr>
              <w:ind w:right="-108" w:firstLine="10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4"/>
          </w:tcPr>
          <w:p w14:paraId="2144B4AA" w14:textId="0EA0CBF6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63D39983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6" w:type="dxa"/>
            <w:gridSpan w:val="3"/>
            <w:tcBorders>
              <w:bottom w:val="single" w:sz="4" w:space="0" w:color="auto"/>
            </w:tcBorders>
          </w:tcPr>
          <w:p w14:paraId="43AC001D" w14:textId="49BD48E0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6D64" w:rsidRPr="00934DBD" w14:paraId="626D7D67" w14:textId="77777777" w:rsidTr="00E2581F">
        <w:tc>
          <w:tcPr>
            <w:tcW w:w="4644" w:type="dxa"/>
          </w:tcPr>
          <w:p w14:paraId="3703A70A" w14:textId="77777777" w:rsidR="00EE6D64" w:rsidRPr="00934DBD" w:rsidRDefault="00EE6D64" w:rsidP="00EE6D64">
            <w:pPr>
              <w:ind w:right="-108" w:firstLine="10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22BF5CA" w14:textId="3FC8E11C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B8100FB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</w:tcPr>
          <w:p w14:paraId="6F0F524E" w14:textId="1870C69E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9D57239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4C8BC029" w14:textId="39804DE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857BB5D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8BBA9CA" w14:textId="0A395ABB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E6D64" w:rsidRPr="00934DBD" w14:paraId="40E2043B" w14:textId="77777777" w:rsidTr="00E2581F">
        <w:tc>
          <w:tcPr>
            <w:tcW w:w="4644" w:type="dxa"/>
            <w:hideMark/>
          </w:tcPr>
          <w:p w14:paraId="54008241" w14:textId="082EA886" w:rsidR="00EE6D64" w:rsidRPr="00934DBD" w:rsidRDefault="00EE6D64" w:rsidP="009F049D">
            <w:pPr>
              <w:ind w:left="512" w:right="-108" w:hanging="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ก)  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291D31A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5C5DF8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</w:tcPr>
          <w:p w14:paraId="358DBE8C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9D3D754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6EF87C84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CDCD56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B4B3FF8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D64" w:rsidRPr="00934DBD" w14:paraId="66B17678" w14:textId="77777777" w:rsidTr="00D67D7C">
        <w:tc>
          <w:tcPr>
            <w:tcW w:w="4644" w:type="dxa"/>
          </w:tcPr>
          <w:p w14:paraId="08C44EC0" w14:textId="378EE822" w:rsidR="00EE6D64" w:rsidRPr="00934DBD" w:rsidRDefault="00EE6D64" w:rsidP="009F049D">
            <w:pPr>
              <w:ind w:right="-108" w:firstLine="9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6E0DCC60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667AA9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507C5B91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DD1B007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005ADB08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917742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36" w:type="dxa"/>
          </w:tcPr>
          <w:p w14:paraId="3F98DF0B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D64" w:rsidRPr="00934DBD" w14:paraId="44E05FD4" w14:textId="77777777" w:rsidTr="00FC7253">
        <w:tc>
          <w:tcPr>
            <w:tcW w:w="4644" w:type="dxa"/>
          </w:tcPr>
          <w:p w14:paraId="6456F385" w14:textId="006C41B0" w:rsidR="00EE6D64" w:rsidRPr="00934DBD" w:rsidRDefault="00EE6D64" w:rsidP="009F049D">
            <w:pPr>
              <w:ind w:right="-108" w:firstLine="9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36" w:type="dxa"/>
          </w:tcPr>
          <w:p w14:paraId="76C91A9E" w14:textId="5420AE8A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0F0F6B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08CF44A1" w14:textId="04D4C76B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2889647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CF9E7B4" w14:textId="71F3064C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1,456</w:t>
            </w:r>
          </w:p>
        </w:tc>
        <w:tc>
          <w:tcPr>
            <w:tcW w:w="270" w:type="dxa"/>
          </w:tcPr>
          <w:p w14:paraId="3A3AA9ED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36" w:type="dxa"/>
          </w:tcPr>
          <w:p w14:paraId="7795B226" w14:textId="134574D1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741</w:t>
            </w:r>
          </w:p>
        </w:tc>
      </w:tr>
      <w:tr w:rsidR="00EE6D64" w:rsidRPr="00934DBD" w14:paraId="2E2139AC" w14:textId="77777777" w:rsidTr="00FC7253">
        <w:tc>
          <w:tcPr>
            <w:tcW w:w="4644" w:type="dxa"/>
          </w:tcPr>
          <w:p w14:paraId="588891DF" w14:textId="6A9F3C48" w:rsidR="00EE6D64" w:rsidRPr="00934DBD" w:rsidRDefault="00EE6D64" w:rsidP="009F049D">
            <w:pPr>
              <w:ind w:right="-108" w:firstLine="9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36" w:type="dxa"/>
          </w:tcPr>
          <w:p w14:paraId="0A50EBA3" w14:textId="79D8857F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6C749A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24C20E1D" w14:textId="02865632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3A44407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0FD2A40D" w14:textId="76A575C8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323</w:t>
            </w:r>
          </w:p>
        </w:tc>
        <w:tc>
          <w:tcPr>
            <w:tcW w:w="270" w:type="dxa"/>
          </w:tcPr>
          <w:p w14:paraId="1EEC4298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36" w:type="dxa"/>
          </w:tcPr>
          <w:p w14:paraId="68C379B6" w14:textId="44A46DA6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1,098</w:t>
            </w:r>
          </w:p>
        </w:tc>
      </w:tr>
      <w:tr w:rsidR="00EE6D64" w:rsidRPr="00934DBD" w14:paraId="2A15F461" w14:textId="77777777" w:rsidTr="00FC7253">
        <w:tc>
          <w:tcPr>
            <w:tcW w:w="4644" w:type="dxa"/>
          </w:tcPr>
          <w:p w14:paraId="7B37D64B" w14:textId="724B7C75" w:rsidR="00EE6D64" w:rsidRPr="00934DBD" w:rsidRDefault="00EE6D64" w:rsidP="009F049D">
            <w:pPr>
              <w:ind w:right="-108" w:firstLine="9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 ค่าบริการและอื่นๆ</w:t>
            </w:r>
          </w:p>
        </w:tc>
        <w:tc>
          <w:tcPr>
            <w:tcW w:w="936" w:type="dxa"/>
          </w:tcPr>
          <w:p w14:paraId="2824F17C" w14:textId="54F29A1A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50EDCD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37BF9D73" w14:textId="7A0EAC30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D0825A9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C9998EA" w14:textId="1FF097FD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B8C1EA7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36" w:type="dxa"/>
          </w:tcPr>
          <w:p w14:paraId="0980B7C0" w14:textId="6C0383C6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E6D64" w:rsidRPr="00934DBD" w14:paraId="11EA1B82" w14:textId="77777777" w:rsidTr="00FC7253">
        <w:tc>
          <w:tcPr>
            <w:tcW w:w="4644" w:type="dxa"/>
            <w:hideMark/>
          </w:tcPr>
          <w:p w14:paraId="39C91E15" w14:textId="77777777" w:rsidR="00EE6D64" w:rsidRPr="00934DBD" w:rsidRDefault="00EE6D64" w:rsidP="009F049D">
            <w:pPr>
              <w:ind w:left="-18" w:right="-108" w:firstLine="95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36" w:type="dxa"/>
          </w:tcPr>
          <w:p w14:paraId="7393CC84" w14:textId="71871C43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19C956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hideMark/>
          </w:tcPr>
          <w:p w14:paraId="604D9293" w14:textId="25B5E48F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AFD034C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77431AE" w14:textId="54FEAFDA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A2CD75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36" w:type="dxa"/>
            <w:hideMark/>
          </w:tcPr>
          <w:p w14:paraId="63B0D50C" w14:textId="7A0E88C3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2,179</w:t>
            </w:r>
          </w:p>
        </w:tc>
      </w:tr>
      <w:tr w:rsidR="00EE6D64" w:rsidRPr="00934DBD" w14:paraId="1E625CDB" w14:textId="77777777" w:rsidTr="00F225C1">
        <w:tc>
          <w:tcPr>
            <w:tcW w:w="4644" w:type="dxa"/>
          </w:tcPr>
          <w:p w14:paraId="608A57F1" w14:textId="77777777" w:rsidR="00EE6D64" w:rsidRPr="00934DBD" w:rsidRDefault="00EE6D64" w:rsidP="009F049D">
            <w:pPr>
              <w:ind w:left="-18" w:right="-108" w:firstLine="9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กำไรจากการจำหน่ายสินทรัพย์ถาวร</w:t>
            </w:r>
          </w:p>
        </w:tc>
        <w:tc>
          <w:tcPr>
            <w:tcW w:w="936" w:type="dxa"/>
          </w:tcPr>
          <w:p w14:paraId="365CB442" w14:textId="18077BD2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7C1D8C" w14:textId="77777777" w:rsidR="00EE6D64" w:rsidRPr="00934DBD" w:rsidRDefault="00EE6D64" w:rsidP="00EE6D64">
            <w:pPr>
              <w:ind w:left="-18" w:right="-108" w:firstLine="10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3D8647F8" w14:textId="1A09658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383D334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534A5120" w14:textId="378046EF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170D4B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36" w:type="dxa"/>
          </w:tcPr>
          <w:p w14:paraId="4065D9D3" w14:textId="04858E45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E6D64" w:rsidRPr="00934DBD" w14:paraId="409F5FC2" w14:textId="77777777" w:rsidTr="00EE6D64">
        <w:trPr>
          <w:trHeight w:val="302"/>
        </w:trPr>
        <w:tc>
          <w:tcPr>
            <w:tcW w:w="4644" w:type="dxa"/>
          </w:tcPr>
          <w:p w14:paraId="6FDB8C12" w14:textId="77777777" w:rsidR="00EE6D64" w:rsidRPr="00934DBD" w:rsidRDefault="00EE6D64" w:rsidP="00EE6D64">
            <w:pPr>
              <w:pStyle w:val="ListParagraph"/>
              <w:ind w:left="1045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54998393" w14:textId="7897AFE4" w:rsidR="00EE6D64" w:rsidRPr="00934DBD" w:rsidRDefault="00EE6D64" w:rsidP="00EE6D6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59941E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27940416" w14:textId="15765B42" w:rsidR="00EE6D64" w:rsidRPr="00934DBD" w:rsidRDefault="00EE6D64" w:rsidP="00EE6D6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46D9AE1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BDB903E" w14:textId="7C3196E2" w:rsidR="00EE6D64" w:rsidRPr="00934DBD" w:rsidRDefault="00EE6D64" w:rsidP="00EE6D6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396095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36" w:type="dxa"/>
          </w:tcPr>
          <w:p w14:paraId="313B079A" w14:textId="4778B12B" w:rsidR="00EE6D64" w:rsidRPr="00934DBD" w:rsidRDefault="00EE6D64" w:rsidP="00EE6D6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D64" w:rsidRPr="00934DBD" w14:paraId="0D03662B" w14:textId="77777777" w:rsidTr="00FC7253">
        <w:tc>
          <w:tcPr>
            <w:tcW w:w="4644" w:type="dxa"/>
          </w:tcPr>
          <w:p w14:paraId="3960070F" w14:textId="65AC850E" w:rsidR="00EE6D64" w:rsidRPr="00934DBD" w:rsidRDefault="00EE6D64" w:rsidP="009F049D">
            <w:pPr>
              <w:ind w:left="-18" w:right="-108" w:firstLine="97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 การร่วมค้า</w:t>
            </w:r>
          </w:p>
        </w:tc>
        <w:tc>
          <w:tcPr>
            <w:tcW w:w="936" w:type="dxa"/>
          </w:tcPr>
          <w:p w14:paraId="33FB9DD8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E347AD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68419A60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7CC4F9C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416DB61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EAEB8E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36" w:type="dxa"/>
          </w:tcPr>
          <w:p w14:paraId="2E5BA631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D64" w:rsidRPr="00934DBD" w14:paraId="329432C4" w14:textId="77777777" w:rsidTr="00FC7253">
        <w:tc>
          <w:tcPr>
            <w:tcW w:w="4644" w:type="dxa"/>
          </w:tcPr>
          <w:p w14:paraId="13F4607D" w14:textId="77777777" w:rsidR="00EE6D64" w:rsidRPr="00934DBD" w:rsidRDefault="00EE6D64" w:rsidP="009F049D">
            <w:pPr>
              <w:tabs>
                <w:tab w:val="clear" w:pos="227"/>
                <w:tab w:val="left" w:pos="252"/>
              </w:tabs>
              <w:ind w:left="-18" w:firstLine="9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และบริษัทที่เกี่ยวข้องกัน</w:t>
            </w:r>
          </w:p>
        </w:tc>
        <w:tc>
          <w:tcPr>
            <w:tcW w:w="936" w:type="dxa"/>
          </w:tcPr>
          <w:p w14:paraId="21264718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823996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22E80F7A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BA688F2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EE08CA5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8082E4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36" w:type="dxa"/>
          </w:tcPr>
          <w:p w14:paraId="682A1C7F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D64" w:rsidRPr="00934DBD" w14:paraId="4E87A50B" w14:textId="77777777" w:rsidTr="00FC7253">
        <w:tc>
          <w:tcPr>
            <w:tcW w:w="4644" w:type="dxa"/>
            <w:hideMark/>
          </w:tcPr>
          <w:p w14:paraId="7A6C61FD" w14:textId="77777777" w:rsidR="00EE6D64" w:rsidRPr="00934DBD" w:rsidRDefault="00EE6D64" w:rsidP="009F049D">
            <w:pPr>
              <w:tabs>
                <w:tab w:val="clear" w:pos="227"/>
                <w:tab w:val="left" w:pos="252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36" w:type="dxa"/>
          </w:tcPr>
          <w:p w14:paraId="2AF8307B" w14:textId="4D03660C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21,603</w:t>
            </w:r>
          </w:p>
        </w:tc>
        <w:tc>
          <w:tcPr>
            <w:tcW w:w="236" w:type="dxa"/>
          </w:tcPr>
          <w:p w14:paraId="0E68A50B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hideMark/>
          </w:tcPr>
          <w:p w14:paraId="5F905FFA" w14:textId="1639D908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15,212</w:t>
            </w:r>
          </w:p>
        </w:tc>
        <w:tc>
          <w:tcPr>
            <w:tcW w:w="238" w:type="dxa"/>
          </w:tcPr>
          <w:p w14:paraId="40BED083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352117F" w14:textId="42ACFDE3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270" w:type="dxa"/>
          </w:tcPr>
          <w:p w14:paraId="2E762229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36" w:type="dxa"/>
          </w:tcPr>
          <w:p w14:paraId="05093D77" w14:textId="755015F1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</w:tr>
      <w:tr w:rsidR="00EE6D64" w:rsidRPr="00934DBD" w14:paraId="724F7918" w14:textId="77777777" w:rsidTr="00FC7253">
        <w:tc>
          <w:tcPr>
            <w:tcW w:w="4644" w:type="dxa"/>
          </w:tcPr>
          <w:p w14:paraId="44D37448" w14:textId="77777777" w:rsidR="00EE6D64" w:rsidRPr="00934DBD" w:rsidRDefault="00EE6D64" w:rsidP="009F049D">
            <w:pPr>
              <w:tabs>
                <w:tab w:val="left" w:pos="342"/>
                <w:tab w:val="left" w:pos="3090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รายได้ค่าเช่า ค่าบริการและอื่นๆ </w:t>
            </w:r>
          </w:p>
        </w:tc>
        <w:tc>
          <w:tcPr>
            <w:tcW w:w="936" w:type="dxa"/>
          </w:tcPr>
          <w:p w14:paraId="7F20CD76" w14:textId="2F77008A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36" w:type="dxa"/>
          </w:tcPr>
          <w:p w14:paraId="287729DF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7E8E092E" w14:textId="130E40AF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38" w:type="dxa"/>
          </w:tcPr>
          <w:p w14:paraId="2A031A41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541302DC" w14:textId="0194B50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8618431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36" w:type="dxa"/>
          </w:tcPr>
          <w:p w14:paraId="50193693" w14:textId="2D3ABDA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E6D64" w:rsidRPr="00934DBD" w14:paraId="6553871E" w14:textId="77777777" w:rsidTr="00FC7253">
        <w:tc>
          <w:tcPr>
            <w:tcW w:w="4644" w:type="dxa"/>
          </w:tcPr>
          <w:p w14:paraId="6DE589CC" w14:textId="77777777" w:rsidR="00EE6D64" w:rsidRPr="00934DBD" w:rsidRDefault="00EE6D64" w:rsidP="009F049D">
            <w:pPr>
              <w:tabs>
                <w:tab w:val="left" w:pos="342"/>
                <w:tab w:val="left" w:pos="3090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936" w:type="dxa"/>
          </w:tcPr>
          <w:p w14:paraId="19E44F86" w14:textId="0B8C3EAA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66CB7742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26AB05EE" w14:textId="7D71BF21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38" w:type="dxa"/>
          </w:tcPr>
          <w:p w14:paraId="0A0F44F8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06D598D7" w14:textId="40F16C90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55332A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36" w:type="dxa"/>
          </w:tcPr>
          <w:p w14:paraId="1E98C1E7" w14:textId="7ADE30FD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6D64" w:rsidRPr="00934DBD" w14:paraId="7AD3E04D" w14:textId="77777777" w:rsidTr="00FC7253">
        <w:tc>
          <w:tcPr>
            <w:tcW w:w="4644" w:type="dxa"/>
            <w:hideMark/>
          </w:tcPr>
          <w:p w14:paraId="50737FAF" w14:textId="77777777" w:rsidR="00EE6D64" w:rsidRPr="00934DBD" w:rsidRDefault="00EE6D64" w:rsidP="009F049D">
            <w:pPr>
              <w:tabs>
                <w:tab w:val="left" w:pos="342"/>
                <w:tab w:val="left" w:pos="3090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36" w:type="dxa"/>
          </w:tcPr>
          <w:p w14:paraId="79F64B17" w14:textId="1E4CB842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78ABAE7C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6D51B212" w14:textId="12FC9461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72295373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67346CF" w14:textId="08DEB1CD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70398E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36" w:type="dxa"/>
          </w:tcPr>
          <w:p w14:paraId="0F5CEBEF" w14:textId="5E8BAC8F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6D64" w:rsidRPr="00934DBD" w14:paraId="43A6D9FE" w14:textId="77777777" w:rsidTr="00FC7253">
        <w:tc>
          <w:tcPr>
            <w:tcW w:w="4644" w:type="dxa"/>
            <w:hideMark/>
          </w:tcPr>
          <w:p w14:paraId="2D50D7D2" w14:textId="77777777" w:rsidR="00EE6D64" w:rsidRPr="00934DBD" w:rsidRDefault="00EE6D64" w:rsidP="009F049D">
            <w:pPr>
              <w:tabs>
                <w:tab w:val="left" w:pos="342"/>
                <w:tab w:val="left" w:pos="3090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รายได้ค่าฝึกอบรมและสัมมนา</w:t>
            </w:r>
          </w:p>
        </w:tc>
        <w:tc>
          <w:tcPr>
            <w:tcW w:w="936" w:type="dxa"/>
          </w:tcPr>
          <w:p w14:paraId="117451DB" w14:textId="00456DCF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36750BBC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43500895" w14:textId="4E74C809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70661B6F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8377354" w14:textId="6257AA1C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5016B0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36" w:type="dxa"/>
          </w:tcPr>
          <w:p w14:paraId="7583281D" w14:textId="3AC08EB4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6D64" w:rsidRPr="00934DBD" w14:paraId="2445D7D1" w14:textId="77777777" w:rsidTr="00FC7253">
        <w:tc>
          <w:tcPr>
            <w:tcW w:w="4644" w:type="dxa"/>
          </w:tcPr>
          <w:p w14:paraId="69BC240C" w14:textId="77777777" w:rsidR="00EE6D64" w:rsidRPr="00934DBD" w:rsidRDefault="00EE6D64" w:rsidP="00EE6D64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71BFD432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3C7B52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1653EE0E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CE04CD4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3F02E45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2BCAF6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36" w:type="dxa"/>
          </w:tcPr>
          <w:p w14:paraId="4B15F431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D64" w:rsidRPr="00934DBD" w14:paraId="02FE8928" w14:textId="77777777" w:rsidTr="00FC7253">
        <w:tc>
          <w:tcPr>
            <w:tcW w:w="4644" w:type="dxa"/>
            <w:hideMark/>
          </w:tcPr>
          <w:p w14:paraId="6A6F6147" w14:textId="77777777" w:rsidR="00EE6D64" w:rsidRPr="00934DBD" w:rsidRDefault="00EE6D64" w:rsidP="009F049D">
            <w:pPr>
              <w:tabs>
                <w:tab w:val="clear" w:pos="227"/>
                <w:tab w:val="left" w:pos="252"/>
              </w:tabs>
              <w:ind w:left="-18" w:right="-108" w:firstLine="34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ข)      ค่าใช้จ่ายและอื่นๆ</w:t>
            </w:r>
          </w:p>
        </w:tc>
        <w:tc>
          <w:tcPr>
            <w:tcW w:w="936" w:type="dxa"/>
          </w:tcPr>
          <w:p w14:paraId="4DF3C81E" w14:textId="77777777" w:rsidR="00EE6D64" w:rsidRPr="00934DBD" w:rsidRDefault="00EE6D64" w:rsidP="00EE6D64">
            <w:pPr>
              <w:tabs>
                <w:tab w:val="clear" w:pos="680"/>
                <w:tab w:val="decimal" w:pos="683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C51133F" w14:textId="77777777" w:rsidR="00EE6D64" w:rsidRPr="00934DBD" w:rsidRDefault="00EE6D64" w:rsidP="00EE6D64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6D5C2463" w14:textId="77777777" w:rsidR="00EE6D64" w:rsidRPr="00934DBD" w:rsidRDefault="00EE6D64" w:rsidP="00EE6D64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2ECD544" w14:textId="77777777" w:rsidR="00EE6D64" w:rsidRPr="00934DBD" w:rsidRDefault="00EE6D64" w:rsidP="00EE6D64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52BE4960" w14:textId="77777777" w:rsidR="00EE6D64" w:rsidRPr="00934DBD" w:rsidRDefault="00EE6D64" w:rsidP="00EE6D64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1C024" w14:textId="77777777" w:rsidR="00EE6D64" w:rsidRPr="00934DBD" w:rsidRDefault="00EE6D64" w:rsidP="00EE6D64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36" w:type="dxa"/>
          </w:tcPr>
          <w:p w14:paraId="690514DE" w14:textId="77777777" w:rsidR="00EE6D64" w:rsidRPr="00934DBD" w:rsidRDefault="00EE6D64" w:rsidP="00EE6D64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D64" w:rsidRPr="00934DBD" w14:paraId="7DDB184F" w14:textId="77777777" w:rsidTr="00FC7253">
        <w:tc>
          <w:tcPr>
            <w:tcW w:w="4644" w:type="dxa"/>
            <w:hideMark/>
          </w:tcPr>
          <w:p w14:paraId="79E06459" w14:textId="77777777" w:rsidR="00EE6D64" w:rsidRPr="00934DBD" w:rsidRDefault="00EE6D64" w:rsidP="009F049D">
            <w:pPr>
              <w:ind w:left="1044" w:right="-108" w:hanging="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936" w:type="dxa"/>
          </w:tcPr>
          <w:p w14:paraId="3076999B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EF8FAC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11679473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DB6C6E2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7F8B466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2DA744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41769912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D64" w:rsidRPr="00934DBD" w14:paraId="2DA9F7AE" w14:textId="77777777" w:rsidTr="00FC7253">
        <w:tc>
          <w:tcPr>
            <w:tcW w:w="4644" w:type="dxa"/>
            <w:hideMark/>
          </w:tcPr>
          <w:p w14:paraId="5940878F" w14:textId="77777777" w:rsidR="00EE6D64" w:rsidRPr="00934DBD" w:rsidRDefault="00EE6D64" w:rsidP="009F049D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right="-108" w:firstLine="97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936" w:type="dxa"/>
          </w:tcPr>
          <w:p w14:paraId="1B9D5257" w14:textId="4619DD95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2,174</w:t>
            </w:r>
          </w:p>
        </w:tc>
        <w:tc>
          <w:tcPr>
            <w:tcW w:w="236" w:type="dxa"/>
          </w:tcPr>
          <w:p w14:paraId="7D6CA1D4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4B893422" w14:textId="17B6A9B9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2,446</w:t>
            </w:r>
          </w:p>
        </w:tc>
        <w:tc>
          <w:tcPr>
            <w:tcW w:w="238" w:type="dxa"/>
          </w:tcPr>
          <w:p w14:paraId="69A1C867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E91FF44" w14:textId="11A4A834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41FACA77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4D360D53" w14:textId="1B2A4D89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</w:tr>
      <w:tr w:rsidR="00EE6D64" w:rsidRPr="00934DBD" w14:paraId="36182DF6" w14:textId="77777777" w:rsidTr="00FC7253">
        <w:tc>
          <w:tcPr>
            <w:tcW w:w="4644" w:type="dxa"/>
            <w:hideMark/>
          </w:tcPr>
          <w:p w14:paraId="6C8F8F79" w14:textId="77777777" w:rsidR="00EE6D64" w:rsidRPr="00934DBD" w:rsidRDefault="00EE6D64" w:rsidP="009F049D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ค่าสิทธิในการใช้เครื่องหมายการค้า</w:t>
            </w:r>
          </w:p>
        </w:tc>
        <w:tc>
          <w:tcPr>
            <w:tcW w:w="936" w:type="dxa"/>
          </w:tcPr>
          <w:p w14:paraId="5A7FF6D0" w14:textId="6882AC15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1,039</w:t>
            </w:r>
          </w:p>
        </w:tc>
        <w:tc>
          <w:tcPr>
            <w:tcW w:w="236" w:type="dxa"/>
          </w:tcPr>
          <w:p w14:paraId="7A2C6C17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153BA917" w14:textId="081103A1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849</w:t>
            </w:r>
          </w:p>
        </w:tc>
        <w:tc>
          <w:tcPr>
            <w:tcW w:w="238" w:type="dxa"/>
          </w:tcPr>
          <w:p w14:paraId="2CD29F37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732BBE0" w14:textId="3D76E27F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605E515F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1D6490EA" w14:textId="6781407A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EE6D64" w:rsidRPr="00934DBD" w14:paraId="5E4986DD" w14:textId="77777777" w:rsidTr="00FC7253">
        <w:tc>
          <w:tcPr>
            <w:tcW w:w="4644" w:type="dxa"/>
            <w:hideMark/>
          </w:tcPr>
          <w:p w14:paraId="58A7FEBF" w14:textId="77777777" w:rsidR="00EE6D64" w:rsidRPr="00934DBD" w:rsidRDefault="00EE6D64" w:rsidP="009F049D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ค่าบริการด้านเทคนิควิชาการ</w:t>
            </w:r>
          </w:p>
        </w:tc>
        <w:tc>
          <w:tcPr>
            <w:tcW w:w="936" w:type="dxa"/>
          </w:tcPr>
          <w:p w14:paraId="3FE4D10F" w14:textId="2DA50204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36" w:type="dxa"/>
          </w:tcPr>
          <w:p w14:paraId="483506F6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3558F564" w14:textId="13007A2D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238" w:type="dxa"/>
          </w:tcPr>
          <w:p w14:paraId="30CAD7FE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0CCFCDE" w14:textId="14DBE966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0DC970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42F579AC" w14:textId="0A90325D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6D64" w:rsidRPr="00934DBD" w14:paraId="7B38F261" w14:textId="77777777" w:rsidTr="00FC7253">
        <w:tc>
          <w:tcPr>
            <w:tcW w:w="4644" w:type="dxa"/>
            <w:hideMark/>
          </w:tcPr>
          <w:p w14:paraId="45C7B2C9" w14:textId="77777777" w:rsidR="00EE6D64" w:rsidRPr="00934DBD" w:rsidRDefault="00EE6D64" w:rsidP="009F049D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936" w:type="dxa"/>
          </w:tcPr>
          <w:p w14:paraId="1922B572" w14:textId="2E4B0DF9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3978385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469D6C7E" w14:textId="238A9840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8" w:type="dxa"/>
          </w:tcPr>
          <w:p w14:paraId="2057FC2F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6A726BD1" w14:textId="53959790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9F1B79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6CEDD608" w14:textId="77EBDFEE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6D64" w:rsidRPr="00934DBD" w14:paraId="4891C7B9" w14:textId="77777777" w:rsidTr="00FC7253">
        <w:tc>
          <w:tcPr>
            <w:tcW w:w="4644" w:type="dxa"/>
          </w:tcPr>
          <w:p w14:paraId="52B76EA5" w14:textId="77777777" w:rsidR="00EE6D64" w:rsidRPr="00934DBD" w:rsidRDefault="00EE6D64" w:rsidP="00EE6D64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621C9013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CD00476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534821B8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1427D9E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ED9CDD9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BAC131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4B9259F4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D64" w:rsidRPr="00934DBD" w14:paraId="182F987F" w14:textId="77777777" w:rsidTr="00FC7253">
        <w:tc>
          <w:tcPr>
            <w:tcW w:w="4644" w:type="dxa"/>
          </w:tcPr>
          <w:p w14:paraId="0A529563" w14:textId="77777777" w:rsidR="00EE6D64" w:rsidRPr="00934DBD" w:rsidRDefault="00EE6D64" w:rsidP="00EE6D64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1D39A6EC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7C568CD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7B525BBB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1961E48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71461B0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F452E4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4F1C9FE9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D64" w:rsidRPr="00934DBD" w14:paraId="2660A935" w14:textId="77777777" w:rsidTr="00FC7253">
        <w:tc>
          <w:tcPr>
            <w:tcW w:w="4644" w:type="dxa"/>
          </w:tcPr>
          <w:p w14:paraId="66824E5B" w14:textId="77777777" w:rsidR="00EE6D64" w:rsidRPr="00934DBD" w:rsidRDefault="00EE6D64" w:rsidP="00EE6D64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3004EB53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7C4A911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5E96C9D0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59C92C31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5B148C4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414F6F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5D91330F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D64" w:rsidRPr="00934DBD" w14:paraId="389B216C" w14:textId="77777777" w:rsidTr="00FC7253">
        <w:tc>
          <w:tcPr>
            <w:tcW w:w="4644" w:type="dxa"/>
          </w:tcPr>
          <w:p w14:paraId="7B69C19E" w14:textId="77777777" w:rsidR="00EE6D64" w:rsidRPr="00934DBD" w:rsidRDefault="00EE6D64" w:rsidP="00EE6D64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2335C07D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0263913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35687A8D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432353D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531199D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B05535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62C19C6E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D64" w:rsidRPr="00934DBD" w14:paraId="09C1FE66" w14:textId="77777777" w:rsidTr="00FC7253">
        <w:tc>
          <w:tcPr>
            <w:tcW w:w="4644" w:type="dxa"/>
          </w:tcPr>
          <w:p w14:paraId="325DF092" w14:textId="77777777" w:rsidR="00EE6D64" w:rsidRPr="00934DBD" w:rsidRDefault="00EE6D64" w:rsidP="00EE6D64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58E2DDB1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25FA22D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79DD47C6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917764F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54228672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8CA3C5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6D73AD08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D64" w:rsidRPr="00934DBD" w14:paraId="463539AE" w14:textId="77777777" w:rsidTr="00FC7253">
        <w:tc>
          <w:tcPr>
            <w:tcW w:w="4644" w:type="dxa"/>
          </w:tcPr>
          <w:p w14:paraId="72495782" w14:textId="77777777" w:rsidR="00EE6D64" w:rsidRPr="00934DBD" w:rsidRDefault="00EE6D64" w:rsidP="00EE6D64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02AF08DF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FF40332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1F2B40C7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5960D1D5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25EB36A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15DDF3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7FF0713D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D64" w:rsidRPr="00934DBD" w14:paraId="7663A167" w14:textId="77777777" w:rsidTr="00F97EDF">
        <w:tc>
          <w:tcPr>
            <w:tcW w:w="5580" w:type="dxa"/>
            <w:gridSpan w:val="2"/>
          </w:tcPr>
          <w:p w14:paraId="7CC38B99" w14:textId="33D10171" w:rsidR="00EE6D64" w:rsidRPr="00934DBD" w:rsidRDefault="00EE6D64" w:rsidP="009F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525" w:right="-115" w:hanging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สำหรับแต่ละงวดสามเดือนสิ้นสุดวันที่ 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236" w:type="dxa"/>
          </w:tcPr>
          <w:p w14:paraId="74CF57BA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5165712E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BB3E03B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6" w:type="dxa"/>
            <w:gridSpan w:val="3"/>
          </w:tcPr>
          <w:p w14:paraId="7EAE0E32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7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E6D64" w:rsidRPr="00934DBD" w14:paraId="11D33D3D" w14:textId="77777777" w:rsidTr="00FE5486">
        <w:tc>
          <w:tcPr>
            <w:tcW w:w="4644" w:type="dxa"/>
          </w:tcPr>
          <w:p w14:paraId="20698974" w14:textId="77777777" w:rsidR="00EE6D64" w:rsidRPr="00934DBD" w:rsidRDefault="00EE6D64" w:rsidP="00EE6D64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0BCAE4BC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1B5BF9E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3484B02B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1673C0F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6" w:type="dxa"/>
            <w:gridSpan w:val="3"/>
          </w:tcPr>
          <w:p w14:paraId="46BB12F6" w14:textId="31F63CEE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E6D64" w:rsidRPr="00934DBD" w14:paraId="690021C5" w14:textId="77777777" w:rsidTr="00FE5486">
        <w:tc>
          <w:tcPr>
            <w:tcW w:w="4644" w:type="dxa"/>
          </w:tcPr>
          <w:p w14:paraId="670676E0" w14:textId="77777777" w:rsidR="00EE6D64" w:rsidRPr="00934DBD" w:rsidRDefault="00EE6D64" w:rsidP="00EE6D64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  <w:gridSpan w:val="4"/>
          </w:tcPr>
          <w:p w14:paraId="30D8036A" w14:textId="3B577CFD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left w:val="nil"/>
            </w:tcBorders>
          </w:tcPr>
          <w:p w14:paraId="6A07B6CC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6" w:type="dxa"/>
            <w:gridSpan w:val="3"/>
            <w:tcBorders>
              <w:bottom w:val="single" w:sz="4" w:space="0" w:color="auto"/>
            </w:tcBorders>
          </w:tcPr>
          <w:p w14:paraId="7B398715" w14:textId="2662CA6E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6D64" w:rsidRPr="00934DBD" w14:paraId="42DE84C6" w14:textId="77777777" w:rsidTr="00FE5486">
        <w:tc>
          <w:tcPr>
            <w:tcW w:w="4644" w:type="dxa"/>
          </w:tcPr>
          <w:p w14:paraId="0D024C04" w14:textId="77777777" w:rsidR="00EE6D64" w:rsidRPr="00934DBD" w:rsidRDefault="00EE6D64" w:rsidP="00EE6D64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C2AE722" w14:textId="0233C013" w:rsidR="00EE6D64" w:rsidRPr="00934DBD" w:rsidRDefault="00EE6D64" w:rsidP="00EE6D64">
            <w:pPr>
              <w:tabs>
                <w:tab w:val="clear" w:pos="680"/>
                <w:tab w:val="decimal" w:pos="683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4F1C73E" w14:textId="77777777" w:rsidR="00EE6D64" w:rsidRPr="00934DBD" w:rsidRDefault="00EE6D64" w:rsidP="00EE6D64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</w:tcPr>
          <w:p w14:paraId="4A75385D" w14:textId="165C5D8A" w:rsidR="00EE6D64" w:rsidRPr="00934DBD" w:rsidRDefault="00EE6D64" w:rsidP="00EE6D64">
            <w:pPr>
              <w:tabs>
                <w:tab w:val="clear" w:pos="680"/>
                <w:tab w:val="decimal" w:pos="683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8" w:type="dxa"/>
          </w:tcPr>
          <w:p w14:paraId="0E003363" w14:textId="77777777" w:rsidR="00EE6D64" w:rsidRPr="00934DBD" w:rsidRDefault="00EE6D64" w:rsidP="00EE6D64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38C00A26" w14:textId="707D394B" w:rsidR="00EE6D64" w:rsidRPr="00934DBD" w:rsidRDefault="00EE6D64" w:rsidP="00EE6D64">
            <w:pPr>
              <w:tabs>
                <w:tab w:val="clear" w:pos="680"/>
                <w:tab w:val="decimal" w:pos="683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521B96" w14:textId="77777777" w:rsidR="00EE6D64" w:rsidRPr="00934DBD" w:rsidRDefault="00EE6D64" w:rsidP="00EE6D64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AF923C7" w14:textId="0F0BF201" w:rsidR="00EE6D64" w:rsidRPr="00934DBD" w:rsidRDefault="00EE6D64" w:rsidP="00EE6D64">
            <w:pPr>
              <w:tabs>
                <w:tab w:val="clear" w:pos="680"/>
                <w:tab w:val="decimal" w:pos="683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E6D64" w:rsidRPr="00934DBD" w14:paraId="1092D742" w14:textId="77777777" w:rsidTr="000D388D">
        <w:tc>
          <w:tcPr>
            <w:tcW w:w="4644" w:type="dxa"/>
          </w:tcPr>
          <w:p w14:paraId="2FFEE4C7" w14:textId="5672194E" w:rsidR="00EE6D64" w:rsidRPr="00934DBD" w:rsidRDefault="00EE6D64" w:rsidP="009F049D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501" w:hanging="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ข)      ค่าใช้จ่ายและอื่นๆ (ต่อ)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09B6BE6" w14:textId="77777777" w:rsidR="00EE6D64" w:rsidRPr="00934DBD" w:rsidRDefault="00EE6D64" w:rsidP="00EE6D64">
            <w:pPr>
              <w:tabs>
                <w:tab w:val="clear" w:pos="680"/>
                <w:tab w:val="decimal" w:pos="683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5874CF1" w14:textId="77777777" w:rsidR="00EE6D64" w:rsidRPr="00934DBD" w:rsidRDefault="00EE6D64" w:rsidP="00EE6D64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</w:tcPr>
          <w:p w14:paraId="729F9316" w14:textId="77777777" w:rsidR="00EE6D64" w:rsidRPr="00934DBD" w:rsidRDefault="00EE6D64" w:rsidP="00EE6D64">
            <w:pPr>
              <w:tabs>
                <w:tab w:val="clear" w:pos="680"/>
                <w:tab w:val="decimal" w:pos="683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EDAB584" w14:textId="77777777" w:rsidR="00EE6D64" w:rsidRPr="00934DBD" w:rsidRDefault="00EE6D64" w:rsidP="00EE6D64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577272FA" w14:textId="77777777" w:rsidR="00EE6D64" w:rsidRPr="00934DBD" w:rsidRDefault="00EE6D64" w:rsidP="00EE6D64">
            <w:pPr>
              <w:tabs>
                <w:tab w:val="clear" w:pos="680"/>
                <w:tab w:val="decimal" w:pos="683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B1BB8F" w14:textId="77777777" w:rsidR="00EE6D64" w:rsidRPr="00934DBD" w:rsidRDefault="00EE6D64" w:rsidP="00EE6D64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9753584" w14:textId="77777777" w:rsidR="00EE6D64" w:rsidRPr="00934DBD" w:rsidRDefault="00EE6D64" w:rsidP="00EE6D64">
            <w:pPr>
              <w:tabs>
                <w:tab w:val="clear" w:pos="680"/>
                <w:tab w:val="decimal" w:pos="683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E6D64" w:rsidRPr="00934DBD" w14:paraId="48F4B81B" w14:textId="77777777" w:rsidTr="00972127">
        <w:tc>
          <w:tcPr>
            <w:tcW w:w="4644" w:type="dxa"/>
            <w:hideMark/>
          </w:tcPr>
          <w:p w14:paraId="1BA7D522" w14:textId="77777777" w:rsidR="00EE6D64" w:rsidRPr="00934DBD" w:rsidRDefault="00EE6D64" w:rsidP="009F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9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10A8336D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1FC9874F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1158A9B5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1734D96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0F743C40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382509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79F1B68A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D64" w:rsidRPr="00934DBD" w14:paraId="1F02B84F" w14:textId="77777777" w:rsidTr="00FC7253">
        <w:tc>
          <w:tcPr>
            <w:tcW w:w="4644" w:type="dxa"/>
            <w:hideMark/>
          </w:tcPr>
          <w:p w14:paraId="6F47B3E8" w14:textId="77777777" w:rsidR="00EE6D64" w:rsidRPr="00934DBD" w:rsidRDefault="00EE6D64" w:rsidP="009F049D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936" w:type="dxa"/>
          </w:tcPr>
          <w:p w14:paraId="2CCDABCA" w14:textId="1A0F83E1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</w:tcPr>
          <w:p w14:paraId="69443C6C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79CEE57B" w14:textId="685FF08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1468F41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5AF275EC" w14:textId="2ABDF84A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270" w:type="dxa"/>
          </w:tcPr>
          <w:p w14:paraId="22A2B940" w14:textId="77777777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57A98FE9" w14:textId="5EE5A6F5" w:rsidR="00EE6D64" w:rsidRPr="00934DBD" w:rsidRDefault="00EE6D64" w:rsidP="00EE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</w:tr>
      <w:tr w:rsidR="00445459" w:rsidRPr="00934DBD" w14:paraId="2D2370D4" w14:textId="77777777" w:rsidTr="00FC7253">
        <w:tc>
          <w:tcPr>
            <w:tcW w:w="4644" w:type="dxa"/>
          </w:tcPr>
          <w:p w14:paraId="28C2FF24" w14:textId="2A8631A6" w:rsidR="00445459" w:rsidRPr="00934DBD" w:rsidRDefault="00445459" w:rsidP="00445459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36" w:type="dxa"/>
          </w:tcPr>
          <w:p w14:paraId="5BC2C48B" w14:textId="792B82B8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</w:tcPr>
          <w:p w14:paraId="59FAF8BD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0C254840" w14:textId="1542CFBF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D516DB5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07EA83E9" w14:textId="3F289273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70" w:type="dxa"/>
          </w:tcPr>
          <w:p w14:paraId="4AD33C3D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4BACBA6" w14:textId="12872B3C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45459" w:rsidRPr="00934DBD" w14:paraId="15295575" w14:textId="77777777" w:rsidTr="00FC7253">
        <w:tc>
          <w:tcPr>
            <w:tcW w:w="4644" w:type="dxa"/>
            <w:hideMark/>
          </w:tcPr>
          <w:p w14:paraId="4665804C" w14:textId="77777777" w:rsidR="00445459" w:rsidRPr="00934DBD" w:rsidRDefault="00445459" w:rsidP="00445459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936" w:type="dxa"/>
          </w:tcPr>
          <w:p w14:paraId="3EF7B608" w14:textId="6043199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</w:tcPr>
          <w:p w14:paraId="400F2341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1FC83FFE" w14:textId="37F0554A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04BC2C5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557BF50E" w14:textId="56D19D5A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0F74ECBC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13AAA930" w14:textId="4345C9C8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445459" w:rsidRPr="00934DBD" w14:paraId="136C6049" w14:textId="77777777" w:rsidTr="00FC7253">
        <w:tc>
          <w:tcPr>
            <w:tcW w:w="4644" w:type="dxa"/>
            <w:hideMark/>
          </w:tcPr>
          <w:p w14:paraId="6DC013C3" w14:textId="77777777" w:rsidR="00445459" w:rsidRPr="00934DBD" w:rsidRDefault="00445459" w:rsidP="00445459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ค่าเช่าและค่าบริการ</w:t>
            </w:r>
          </w:p>
        </w:tc>
        <w:tc>
          <w:tcPr>
            <w:tcW w:w="936" w:type="dxa"/>
          </w:tcPr>
          <w:p w14:paraId="7CC30AC2" w14:textId="0939A14E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</w:tcPr>
          <w:p w14:paraId="6180BC78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22CB3B83" w14:textId="45AF3AB9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9B6C3FD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389B1FB" w14:textId="428E79FC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47DA154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12A307BC" w14:textId="23DBCB5F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445459" w:rsidRPr="00934DBD" w14:paraId="2E4234E0" w14:textId="77777777" w:rsidTr="00FC7253">
        <w:tc>
          <w:tcPr>
            <w:tcW w:w="4644" w:type="dxa"/>
            <w:hideMark/>
          </w:tcPr>
          <w:p w14:paraId="3FB691B5" w14:textId="77777777" w:rsidR="00445459" w:rsidRPr="00934DBD" w:rsidRDefault="00445459" w:rsidP="00445459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ค่าฝึกอบรมและสัมมนา</w:t>
            </w:r>
          </w:p>
        </w:tc>
        <w:tc>
          <w:tcPr>
            <w:tcW w:w="936" w:type="dxa"/>
          </w:tcPr>
          <w:p w14:paraId="5A00A7A4" w14:textId="02EDF2F3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</w:tcPr>
          <w:p w14:paraId="662C2514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46975CB0" w14:textId="5B09F7C0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7CB9F69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9AF3FF6" w14:textId="6EEA8EC9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3357869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65594F40" w14:textId="55BE87E2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45459" w:rsidRPr="00934DBD" w14:paraId="5CEB926B" w14:textId="77777777" w:rsidTr="00FC7253">
        <w:tc>
          <w:tcPr>
            <w:tcW w:w="4644" w:type="dxa"/>
            <w:hideMark/>
          </w:tcPr>
          <w:p w14:paraId="4CE81EEC" w14:textId="77777777" w:rsidR="00445459" w:rsidRPr="00934DBD" w:rsidRDefault="00445459" w:rsidP="00445459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ค่าใช้จ่ายอื่นๆ</w:t>
            </w:r>
          </w:p>
        </w:tc>
        <w:tc>
          <w:tcPr>
            <w:tcW w:w="936" w:type="dxa"/>
          </w:tcPr>
          <w:p w14:paraId="7FF72DFB" w14:textId="4B53B9BB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</w:tcPr>
          <w:p w14:paraId="48ABE5C0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0599E26D" w14:textId="09CD3CAF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B9023BF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63B84069" w14:textId="7300189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2E8BD6E2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45BF74AB" w14:textId="5ADC5B36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45459" w:rsidRPr="00934DBD" w14:paraId="46E2C8A5" w14:textId="77777777" w:rsidTr="00FC7253">
        <w:tc>
          <w:tcPr>
            <w:tcW w:w="4644" w:type="dxa"/>
            <w:hideMark/>
          </w:tcPr>
          <w:p w14:paraId="2ED3987D" w14:textId="0AA758E6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0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936" w:type="dxa"/>
          </w:tcPr>
          <w:p w14:paraId="068DB114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</w:tcPr>
          <w:p w14:paraId="04CF128D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17076D3D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2F6719D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3714D35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ABB46E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6235D96B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5459" w:rsidRPr="00934DBD" w14:paraId="36D0F3EA" w14:textId="77777777" w:rsidTr="00D00208">
        <w:tc>
          <w:tcPr>
            <w:tcW w:w="4644" w:type="dxa"/>
          </w:tcPr>
          <w:p w14:paraId="049E6179" w14:textId="3246A467" w:rsidR="00445459" w:rsidRPr="00934DBD" w:rsidRDefault="00445459" w:rsidP="00445459">
            <w:pPr>
              <w:ind w:left="-18" w:right="-108" w:firstLine="97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บริษัทร่วม การร่วมค้า </w:t>
            </w:r>
          </w:p>
        </w:tc>
        <w:tc>
          <w:tcPr>
            <w:tcW w:w="936" w:type="dxa"/>
          </w:tcPr>
          <w:p w14:paraId="4B0E0565" w14:textId="77777777" w:rsidR="00445459" w:rsidRPr="00934DBD" w:rsidRDefault="00445459" w:rsidP="0044545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</w:tcPr>
          <w:p w14:paraId="73F1D47F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1F72000E" w14:textId="77777777" w:rsidR="00445459" w:rsidRPr="00934DBD" w:rsidRDefault="00445459" w:rsidP="0044545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378CC8F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C4C81FB" w14:textId="77777777" w:rsidR="00445459" w:rsidRPr="00934DBD" w:rsidRDefault="00445459" w:rsidP="0044545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237A17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520F7A3A" w14:textId="77777777" w:rsidR="00445459" w:rsidRPr="00934DBD" w:rsidRDefault="00445459" w:rsidP="0044545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45459" w:rsidRPr="00934DBD" w14:paraId="03C628B4" w14:textId="77777777" w:rsidTr="00D00208">
        <w:tc>
          <w:tcPr>
            <w:tcW w:w="4644" w:type="dxa"/>
          </w:tcPr>
          <w:p w14:paraId="0D7A90B4" w14:textId="6A301976" w:rsidR="00445459" w:rsidRPr="00934DBD" w:rsidRDefault="00445459" w:rsidP="00445459">
            <w:pPr>
              <w:ind w:left="-18" w:right="-108" w:firstLine="97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และบริษัทที่เกี่ยวข้องกัน </w:t>
            </w:r>
          </w:p>
        </w:tc>
        <w:tc>
          <w:tcPr>
            <w:tcW w:w="936" w:type="dxa"/>
          </w:tcPr>
          <w:p w14:paraId="320E113F" w14:textId="77777777" w:rsidR="00445459" w:rsidRPr="00934DBD" w:rsidRDefault="00445459" w:rsidP="0044545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</w:tcPr>
          <w:p w14:paraId="60B87F24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20F27F71" w14:textId="77777777" w:rsidR="00445459" w:rsidRPr="00934DBD" w:rsidRDefault="00445459" w:rsidP="0044545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20FD317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0421E650" w14:textId="77777777" w:rsidR="00445459" w:rsidRPr="00934DBD" w:rsidRDefault="00445459" w:rsidP="0044545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38D2D15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7A0743EF" w14:textId="77777777" w:rsidR="00445459" w:rsidRPr="00934DBD" w:rsidRDefault="00445459" w:rsidP="0044545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45459" w:rsidRPr="00934DBD" w14:paraId="6995D205" w14:textId="77777777" w:rsidTr="00D00208">
        <w:tc>
          <w:tcPr>
            <w:tcW w:w="4644" w:type="dxa"/>
          </w:tcPr>
          <w:p w14:paraId="0D7F3088" w14:textId="7E7603B8" w:rsidR="00445459" w:rsidRPr="00934DBD" w:rsidRDefault="00445459" w:rsidP="00445459">
            <w:pPr>
              <w:ind w:left="-18" w:right="-108" w:firstLine="97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ซื้อวัตถุดิบและสินค้า</w:t>
            </w:r>
          </w:p>
        </w:tc>
        <w:tc>
          <w:tcPr>
            <w:tcW w:w="936" w:type="dxa"/>
          </w:tcPr>
          <w:p w14:paraId="637584E1" w14:textId="1A707308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19,323</w:t>
            </w:r>
          </w:p>
        </w:tc>
        <w:tc>
          <w:tcPr>
            <w:tcW w:w="242" w:type="dxa"/>
            <w:gridSpan w:val="2"/>
          </w:tcPr>
          <w:p w14:paraId="2E77A3C6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3ED2BC52" w14:textId="10799D76" w:rsidR="00445459" w:rsidRPr="00934DBD" w:rsidRDefault="00445459" w:rsidP="0044545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15,980</w:t>
            </w:r>
          </w:p>
        </w:tc>
        <w:tc>
          <w:tcPr>
            <w:tcW w:w="238" w:type="dxa"/>
          </w:tcPr>
          <w:p w14:paraId="358F6404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58FCB934" w14:textId="249A75D6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70" w:type="dxa"/>
          </w:tcPr>
          <w:p w14:paraId="7259F23A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7FAEA250" w14:textId="54A74E89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</w:tr>
      <w:tr w:rsidR="00445459" w:rsidRPr="00934DBD" w14:paraId="43E5C9AF" w14:textId="77777777" w:rsidTr="00D00208">
        <w:tc>
          <w:tcPr>
            <w:tcW w:w="4644" w:type="dxa"/>
          </w:tcPr>
          <w:p w14:paraId="1559ABD5" w14:textId="510A38D5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ต้นทุนงานก่อสร้างอาคาร</w:t>
            </w:r>
          </w:p>
        </w:tc>
        <w:tc>
          <w:tcPr>
            <w:tcW w:w="936" w:type="dxa"/>
          </w:tcPr>
          <w:p w14:paraId="2C21CA38" w14:textId="77777777" w:rsidR="00445459" w:rsidRPr="00934DBD" w:rsidRDefault="00445459" w:rsidP="0044545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</w:tcPr>
          <w:p w14:paraId="275796E5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66448CC8" w14:textId="77777777" w:rsidR="00445459" w:rsidRPr="00934DBD" w:rsidRDefault="00445459" w:rsidP="0044545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ED9BA55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1CE3B60" w14:textId="77777777" w:rsidR="00445459" w:rsidRPr="00934DBD" w:rsidRDefault="00445459" w:rsidP="0044545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FC8AC50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60875C1E" w14:textId="77777777" w:rsidR="00445459" w:rsidRPr="00934DBD" w:rsidRDefault="00445459" w:rsidP="0044545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45459" w:rsidRPr="00934DBD" w14:paraId="318BE5C0" w14:textId="77777777" w:rsidTr="00FC7253">
        <w:tc>
          <w:tcPr>
            <w:tcW w:w="4644" w:type="dxa"/>
            <w:hideMark/>
          </w:tcPr>
          <w:p w14:paraId="05383591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 สิ่งปลูกสร้างและอื่นๆ</w:t>
            </w:r>
          </w:p>
        </w:tc>
        <w:tc>
          <w:tcPr>
            <w:tcW w:w="936" w:type="dxa"/>
          </w:tcPr>
          <w:p w14:paraId="586BA410" w14:textId="6C4B16C2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242" w:type="dxa"/>
            <w:gridSpan w:val="2"/>
          </w:tcPr>
          <w:p w14:paraId="3481CFFB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7314A5AD" w14:textId="74592AF4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1,093</w:t>
            </w:r>
          </w:p>
        </w:tc>
        <w:tc>
          <w:tcPr>
            <w:tcW w:w="238" w:type="dxa"/>
          </w:tcPr>
          <w:p w14:paraId="7A24C159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6F1A7BEC" w14:textId="0504B176" w:rsidR="00445459" w:rsidRPr="00934DBD" w:rsidRDefault="00621746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6111208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37ED9C24" w14:textId="6B9EE604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445459" w:rsidRPr="00934DBD" w14:paraId="6752C4E5" w14:textId="77777777" w:rsidTr="00FC7253">
        <w:tc>
          <w:tcPr>
            <w:tcW w:w="4644" w:type="dxa"/>
            <w:hideMark/>
          </w:tcPr>
          <w:p w14:paraId="5EF9B3F7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936" w:type="dxa"/>
          </w:tcPr>
          <w:p w14:paraId="2C79F3EE" w14:textId="4D317C20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242" w:type="dxa"/>
            <w:gridSpan w:val="2"/>
          </w:tcPr>
          <w:p w14:paraId="5D8FCC33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70999917" w14:textId="58F79838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  <w:tc>
          <w:tcPr>
            <w:tcW w:w="238" w:type="dxa"/>
          </w:tcPr>
          <w:p w14:paraId="4F92FC05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54DB1E9C" w14:textId="18790FA2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75323BDB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32F440F" w14:textId="590A7BA4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445459" w:rsidRPr="00934DBD" w14:paraId="2C0CD944" w14:textId="77777777" w:rsidTr="00F97EDF">
        <w:tc>
          <w:tcPr>
            <w:tcW w:w="4644" w:type="dxa"/>
          </w:tcPr>
          <w:p w14:paraId="57315C59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ค่าฝึกอบรมและสัมมนา</w:t>
            </w:r>
          </w:p>
        </w:tc>
        <w:tc>
          <w:tcPr>
            <w:tcW w:w="936" w:type="dxa"/>
          </w:tcPr>
          <w:p w14:paraId="1BB0A0E5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242" w:type="dxa"/>
            <w:gridSpan w:val="2"/>
          </w:tcPr>
          <w:p w14:paraId="62192D82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7AF3B687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38" w:type="dxa"/>
          </w:tcPr>
          <w:p w14:paraId="72AE653B" w14:textId="77777777" w:rsidR="00445459" w:rsidRPr="00934DBD" w:rsidRDefault="00445459" w:rsidP="0044545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76E82F1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5A230CA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4A369C09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445459" w:rsidRPr="00934DBD" w14:paraId="51CF6E67" w14:textId="77777777" w:rsidTr="00FC7253">
        <w:tc>
          <w:tcPr>
            <w:tcW w:w="4644" w:type="dxa"/>
          </w:tcPr>
          <w:p w14:paraId="119D858D" w14:textId="07B9D5E8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ซื้อสินทรัพย์สิทธิการใช้</w:t>
            </w:r>
          </w:p>
        </w:tc>
        <w:tc>
          <w:tcPr>
            <w:tcW w:w="936" w:type="dxa"/>
          </w:tcPr>
          <w:p w14:paraId="631938E1" w14:textId="7F4FDE60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242" w:type="dxa"/>
            <w:gridSpan w:val="2"/>
          </w:tcPr>
          <w:p w14:paraId="59A7F497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1B5F316E" w14:textId="3612F273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DF80402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EBE794D" w14:textId="0FEBFD12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0C4037C6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16A84E45" w14:textId="6B5866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5459" w:rsidRPr="00934DBD" w14:paraId="0DD5D610" w14:textId="77777777" w:rsidTr="00FC7253">
        <w:tc>
          <w:tcPr>
            <w:tcW w:w="4644" w:type="dxa"/>
          </w:tcPr>
          <w:p w14:paraId="2D33CCFA" w14:textId="09C8F0DE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ซื้ออุปกรณ์และอื่นๆ</w:t>
            </w:r>
          </w:p>
        </w:tc>
        <w:tc>
          <w:tcPr>
            <w:tcW w:w="936" w:type="dxa"/>
          </w:tcPr>
          <w:p w14:paraId="374B6F35" w14:textId="7CCD35AF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42" w:type="dxa"/>
            <w:gridSpan w:val="2"/>
          </w:tcPr>
          <w:p w14:paraId="63F61CAB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73B6B2D8" w14:textId="67916DE3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8" w:type="dxa"/>
          </w:tcPr>
          <w:p w14:paraId="42F809CC" w14:textId="77777777" w:rsidR="00445459" w:rsidRPr="00934DBD" w:rsidRDefault="00445459" w:rsidP="0044545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09C9E5E" w14:textId="51318C48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3744C05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F954DC9" w14:textId="74DF98CB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45459" w:rsidRPr="00934DBD" w14:paraId="3309DC17" w14:textId="77777777" w:rsidTr="00FC7253">
        <w:tc>
          <w:tcPr>
            <w:tcW w:w="4644" w:type="dxa"/>
          </w:tcPr>
          <w:p w14:paraId="4287CA43" w14:textId="435431CB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ค่าตอบแทนการใช้ระบบงาน</w:t>
            </w:r>
          </w:p>
        </w:tc>
        <w:tc>
          <w:tcPr>
            <w:tcW w:w="936" w:type="dxa"/>
          </w:tcPr>
          <w:p w14:paraId="6E674CFF" w14:textId="10071091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42" w:type="dxa"/>
            <w:gridSpan w:val="2"/>
          </w:tcPr>
          <w:p w14:paraId="0C01B89E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3914411E" w14:textId="712E5CBC" w:rsidR="00445459" w:rsidRPr="00934DBD" w:rsidRDefault="00373FCA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38" w:type="dxa"/>
          </w:tcPr>
          <w:p w14:paraId="5912ECD2" w14:textId="77777777" w:rsidR="00445459" w:rsidRPr="00934DBD" w:rsidRDefault="00445459" w:rsidP="0044545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61414B9" w14:textId="4E97B799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6BCE48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41D5682A" w14:textId="2D6B5335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5459" w:rsidRPr="00934DBD" w14:paraId="22700FA0" w14:textId="77777777" w:rsidTr="00FC7253">
        <w:tc>
          <w:tcPr>
            <w:tcW w:w="4644" w:type="dxa"/>
          </w:tcPr>
          <w:p w14:paraId="6D587009" w14:textId="2A1B38FA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สิทธิในการใช้เครื่องหมายการค้า</w:t>
            </w:r>
          </w:p>
        </w:tc>
        <w:tc>
          <w:tcPr>
            <w:tcW w:w="936" w:type="dxa"/>
          </w:tcPr>
          <w:p w14:paraId="74CF0A38" w14:textId="5EE847E8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42" w:type="dxa"/>
            <w:gridSpan w:val="2"/>
          </w:tcPr>
          <w:p w14:paraId="45C7F769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236B54BB" w14:textId="0B98E284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38" w:type="dxa"/>
          </w:tcPr>
          <w:p w14:paraId="679E5EC0" w14:textId="77777777" w:rsidR="00445459" w:rsidRPr="00934DBD" w:rsidRDefault="00445459" w:rsidP="0044545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1A5DD44" w14:textId="61BE9B3B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265AAA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4170E0E2" w14:textId="4B5D2C2B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5459" w:rsidRPr="00934DBD" w14:paraId="17672E49" w14:textId="77777777" w:rsidTr="00FC7253">
        <w:tc>
          <w:tcPr>
            <w:tcW w:w="4644" w:type="dxa"/>
          </w:tcPr>
          <w:p w14:paraId="622B4800" w14:textId="67DC1DCE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ดอกเบี้ยจ่าย</w:t>
            </w:r>
          </w:p>
        </w:tc>
        <w:tc>
          <w:tcPr>
            <w:tcW w:w="936" w:type="dxa"/>
          </w:tcPr>
          <w:p w14:paraId="317619F8" w14:textId="2B239286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2" w:type="dxa"/>
            <w:gridSpan w:val="2"/>
          </w:tcPr>
          <w:p w14:paraId="1ACEFD23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11D1EA7B" w14:textId="68C41342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3D1D1E17" w14:textId="77777777" w:rsidR="00445459" w:rsidRPr="00934DBD" w:rsidRDefault="00445459" w:rsidP="0044545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118350B" w14:textId="052BA3F2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B7B4EC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7AA497F9" w14:textId="22355A81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5459" w:rsidRPr="00934DBD" w14:paraId="2B5E3EBE" w14:textId="77777777" w:rsidTr="00F97EDF">
        <w:tc>
          <w:tcPr>
            <w:tcW w:w="4644" w:type="dxa"/>
            <w:shd w:val="clear" w:color="auto" w:fill="FFFFFF"/>
          </w:tcPr>
          <w:p w14:paraId="6C675FB0" w14:textId="202AC046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ค่าใช้จ่ายอื่นๆ</w:t>
            </w:r>
          </w:p>
        </w:tc>
        <w:tc>
          <w:tcPr>
            <w:tcW w:w="936" w:type="dxa"/>
            <w:shd w:val="clear" w:color="auto" w:fill="FFFFFF"/>
          </w:tcPr>
          <w:p w14:paraId="54CED37B" w14:textId="788D9D9A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  <w:tc>
          <w:tcPr>
            <w:tcW w:w="242" w:type="dxa"/>
            <w:gridSpan w:val="2"/>
            <w:shd w:val="clear" w:color="auto" w:fill="FFFFFF"/>
          </w:tcPr>
          <w:p w14:paraId="1D93E8EE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FFFFFF"/>
          </w:tcPr>
          <w:p w14:paraId="4E5BC4BB" w14:textId="2636EF79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238" w:type="dxa"/>
            <w:shd w:val="clear" w:color="auto" w:fill="FFFFFF"/>
          </w:tcPr>
          <w:p w14:paraId="319724B5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FFFFFF"/>
          </w:tcPr>
          <w:p w14:paraId="0E680761" w14:textId="6A86305B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70" w:type="dxa"/>
            <w:shd w:val="clear" w:color="auto" w:fill="FFFFFF"/>
          </w:tcPr>
          <w:p w14:paraId="47EFBCA0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FFFFFF"/>
          </w:tcPr>
          <w:p w14:paraId="53241C4B" w14:textId="68D97004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445459" w:rsidRPr="00934DBD" w14:paraId="516F2643" w14:textId="77777777" w:rsidTr="00F97EDF">
        <w:tc>
          <w:tcPr>
            <w:tcW w:w="4644" w:type="dxa"/>
            <w:shd w:val="clear" w:color="auto" w:fill="FFFFFF"/>
          </w:tcPr>
          <w:p w14:paraId="7661A0E2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36" w:type="dxa"/>
            <w:shd w:val="clear" w:color="auto" w:fill="FFFFFF"/>
          </w:tcPr>
          <w:p w14:paraId="1A65F8FD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FFFFFF"/>
          </w:tcPr>
          <w:p w14:paraId="550DB130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FFFFFF"/>
          </w:tcPr>
          <w:p w14:paraId="09536FE2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FFFFFF"/>
          </w:tcPr>
          <w:p w14:paraId="60F7E4BA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FFFFFF"/>
          </w:tcPr>
          <w:p w14:paraId="210E932E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47311CDC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FFFFFF"/>
          </w:tcPr>
          <w:p w14:paraId="422CF2E6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5459" w:rsidRPr="00934DBD" w14:paraId="4E10F124" w14:textId="77777777" w:rsidTr="00F97EDF">
        <w:tc>
          <w:tcPr>
            <w:tcW w:w="4644" w:type="dxa"/>
            <w:shd w:val="clear" w:color="auto" w:fill="FFFFFF"/>
          </w:tcPr>
          <w:p w14:paraId="12AA0EEE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36" w:type="dxa"/>
            <w:shd w:val="clear" w:color="auto" w:fill="FFFFFF"/>
          </w:tcPr>
          <w:p w14:paraId="210B7A88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FFFFFF"/>
          </w:tcPr>
          <w:p w14:paraId="5068847A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FFFFFF"/>
          </w:tcPr>
          <w:p w14:paraId="54AF2AB0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FFFFFF"/>
          </w:tcPr>
          <w:p w14:paraId="5F059121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FFFFFF"/>
          </w:tcPr>
          <w:p w14:paraId="739D8E1B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7E6189F5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FFFFFF"/>
          </w:tcPr>
          <w:p w14:paraId="7EF6686C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5459" w:rsidRPr="00934DBD" w14:paraId="603BE913" w14:textId="77777777" w:rsidTr="00F97EDF">
        <w:tc>
          <w:tcPr>
            <w:tcW w:w="4644" w:type="dxa"/>
            <w:shd w:val="clear" w:color="auto" w:fill="FFFFFF"/>
          </w:tcPr>
          <w:p w14:paraId="067AF3A8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36" w:type="dxa"/>
            <w:shd w:val="clear" w:color="auto" w:fill="FFFFFF"/>
          </w:tcPr>
          <w:p w14:paraId="35E23332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FFFFFF"/>
          </w:tcPr>
          <w:p w14:paraId="41D2E3B9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FFFFFF"/>
          </w:tcPr>
          <w:p w14:paraId="527712E3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FFFFFF"/>
          </w:tcPr>
          <w:p w14:paraId="3D1C70C5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FFFFFF"/>
          </w:tcPr>
          <w:p w14:paraId="071F1B66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4F6AC5C3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FFFFFF"/>
          </w:tcPr>
          <w:p w14:paraId="4E319C09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5459" w:rsidRPr="00934DBD" w14:paraId="1C0C9421" w14:textId="77777777" w:rsidTr="00F97EDF">
        <w:tc>
          <w:tcPr>
            <w:tcW w:w="4644" w:type="dxa"/>
            <w:shd w:val="clear" w:color="auto" w:fill="FFFFFF"/>
          </w:tcPr>
          <w:p w14:paraId="4F88F489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36" w:type="dxa"/>
            <w:shd w:val="clear" w:color="auto" w:fill="FFFFFF"/>
          </w:tcPr>
          <w:p w14:paraId="541A0994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FFFFFF"/>
          </w:tcPr>
          <w:p w14:paraId="05EE5C7E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FFFFFF"/>
          </w:tcPr>
          <w:p w14:paraId="245F0C91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FFFFFF"/>
          </w:tcPr>
          <w:p w14:paraId="6D71D264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FFFFFF"/>
          </w:tcPr>
          <w:p w14:paraId="42A13D9D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3EC59078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FFFFFF"/>
          </w:tcPr>
          <w:p w14:paraId="3C441CAB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5459" w:rsidRPr="00934DBD" w14:paraId="6C8F54A5" w14:textId="77777777" w:rsidTr="00F97EDF">
        <w:tc>
          <w:tcPr>
            <w:tcW w:w="4644" w:type="dxa"/>
            <w:shd w:val="clear" w:color="auto" w:fill="FFFFFF"/>
          </w:tcPr>
          <w:p w14:paraId="299B7ED2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36" w:type="dxa"/>
            <w:shd w:val="clear" w:color="auto" w:fill="FFFFFF"/>
          </w:tcPr>
          <w:p w14:paraId="4D5D070B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FFFFFF"/>
          </w:tcPr>
          <w:p w14:paraId="04E41926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FFFFFF"/>
          </w:tcPr>
          <w:p w14:paraId="3DA58CB7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FFFFFF"/>
          </w:tcPr>
          <w:p w14:paraId="13140E04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FFFFFF"/>
          </w:tcPr>
          <w:p w14:paraId="036A7883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269DF0E4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FFFFFF"/>
          </w:tcPr>
          <w:p w14:paraId="142F1041" w14:textId="77777777" w:rsidR="00445459" w:rsidRPr="00934DBD" w:rsidRDefault="00445459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4663" w:rsidRPr="00934DBD" w14:paraId="2F01FFBD" w14:textId="77777777" w:rsidTr="00F97EDF">
        <w:tc>
          <w:tcPr>
            <w:tcW w:w="4644" w:type="dxa"/>
            <w:shd w:val="clear" w:color="auto" w:fill="FFFFFF"/>
          </w:tcPr>
          <w:p w14:paraId="204A1DFF" w14:textId="77777777" w:rsidR="00DB4663" w:rsidRPr="00934DBD" w:rsidRDefault="00DB4663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36" w:type="dxa"/>
            <w:shd w:val="clear" w:color="auto" w:fill="FFFFFF"/>
          </w:tcPr>
          <w:p w14:paraId="566D8AF0" w14:textId="77777777" w:rsidR="00DB4663" w:rsidRPr="00934DBD" w:rsidRDefault="00DB4663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FFFFFF"/>
          </w:tcPr>
          <w:p w14:paraId="43780815" w14:textId="77777777" w:rsidR="00DB4663" w:rsidRPr="00934DBD" w:rsidRDefault="00DB4663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FFFFFF"/>
          </w:tcPr>
          <w:p w14:paraId="6EDAE0DF" w14:textId="77777777" w:rsidR="00DB4663" w:rsidRPr="00934DBD" w:rsidRDefault="00DB4663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FFFFFF"/>
          </w:tcPr>
          <w:p w14:paraId="5DF1C3A5" w14:textId="77777777" w:rsidR="00DB4663" w:rsidRPr="00934DBD" w:rsidRDefault="00DB4663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FFFFFF"/>
          </w:tcPr>
          <w:p w14:paraId="1EEB7BDE" w14:textId="77777777" w:rsidR="00DB4663" w:rsidRPr="00934DBD" w:rsidRDefault="00DB4663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4AFBAED7" w14:textId="77777777" w:rsidR="00DB4663" w:rsidRPr="00934DBD" w:rsidRDefault="00DB4663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FFFFFF"/>
          </w:tcPr>
          <w:p w14:paraId="346F5AFA" w14:textId="77777777" w:rsidR="00DB4663" w:rsidRPr="00934DBD" w:rsidRDefault="00DB4663" w:rsidP="0044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2831467" w14:textId="21CBBFF3" w:rsidR="00813A16" w:rsidRPr="00934DBD" w:rsidRDefault="00813A16" w:rsidP="00CD31DF">
      <w:pPr>
        <w:tabs>
          <w:tab w:val="decimal" w:pos="1170"/>
        </w:tabs>
        <w:ind w:left="1170" w:hanging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สำหรับแต่ละงวดเก้าเดือนสิ้นสุดวันที่ </w:t>
      </w: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30 </w:t>
      </w: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กันยายน 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14"/>
        <w:gridCol w:w="894"/>
        <w:gridCol w:w="270"/>
        <w:gridCol w:w="984"/>
        <w:gridCol w:w="270"/>
        <w:gridCol w:w="984"/>
        <w:gridCol w:w="270"/>
        <w:gridCol w:w="894"/>
      </w:tblGrid>
      <w:tr w:rsidR="00813A16" w:rsidRPr="00934DBD" w14:paraId="0272A67A" w14:textId="77777777" w:rsidTr="00885E14">
        <w:tc>
          <w:tcPr>
            <w:tcW w:w="4614" w:type="dxa"/>
          </w:tcPr>
          <w:p w14:paraId="29B2B45F" w14:textId="77777777" w:rsidR="00813A16" w:rsidRPr="00934DBD" w:rsidRDefault="00813A16" w:rsidP="00E83371">
            <w:pPr>
              <w:tabs>
                <w:tab w:val="clear" w:pos="227"/>
                <w:tab w:val="left" w:pos="25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</w:tcPr>
          <w:p w14:paraId="47BE6B37" w14:textId="77777777" w:rsidR="00813A16" w:rsidRPr="00934DBD" w:rsidRDefault="00813A16" w:rsidP="00E8337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23FA7D" w14:textId="77777777" w:rsidR="00813A16" w:rsidRPr="00934DBD" w:rsidRDefault="00813A16" w:rsidP="00E8337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hideMark/>
          </w:tcPr>
          <w:p w14:paraId="524D81A0" w14:textId="77777777" w:rsidR="00813A16" w:rsidRPr="00934DBD" w:rsidRDefault="00813A16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13A16" w:rsidRPr="00934DBD" w14:paraId="731E91E2" w14:textId="77777777" w:rsidTr="00885E14">
        <w:tc>
          <w:tcPr>
            <w:tcW w:w="4614" w:type="dxa"/>
          </w:tcPr>
          <w:p w14:paraId="03695783" w14:textId="77777777" w:rsidR="00813A16" w:rsidRPr="00934DBD" w:rsidRDefault="00813A16" w:rsidP="00E83371">
            <w:pPr>
              <w:tabs>
                <w:tab w:val="clear" w:pos="227"/>
                <w:tab w:val="left" w:pos="25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4EF11D" w14:textId="77777777" w:rsidR="00813A16" w:rsidRPr="00934DBD" w:rsidRDefault="00813A16" w:rsidP="00E8337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84E308" w14:textId="77777777" w:rsidR="00813A16" w:rsidRPr="00934DBD" w:rsidRDefault="00813A16" w:rsidP="00E8337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067E0C" w14:textId="77777777" w:rsidR="00813A16" w:rsidRPr="00934DBD" w:rsidRDefault="00813A16" w:rsidP="00E8337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3A16" w:rsidRPr="00934DBD" w14:paraId="07684D42" w14:textId="77777777" w:rsidTr="00885E14">
        <w:tc>
          <w:tcPr>
            <w:tcW w:w="4614" w:type="dxa"/>
          </w:tcPr>
          <w:p w14:paraId="76CF914C" w14:textId="77777777" w:rsidR="00813A16" w:rsidRPr="00934DBD" w:rsidRDefault="00813A16" w:rsidP="00E83371">
            <w:pPr>
              <w:tabs>
                <w:tab w:val="clear" w:pos="227"/>
                <w:tab w:val="left" w:pos="252"/>
              </w:tabs>
              <w:ind w:left="-1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05F6BD" w14:textId="6A53D1D7" w:rsidR="00813A16" w:rsidRPr="00934DBD" w:rsidRDefault="00813A16" w:rsidP="00E8337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E83371"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77A51" w14:textId="77777777" w:rsidR="00813A16" w:rsidRPr="00934DBD" w:rsidRDefault="00813A16" w:rsidP="00E8337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7C3E1B" w14:textId="785D4E22" w:rsidR="00813A16" w:rsidRPr="00934DBD" w:rsidRDefault="00813A16" w:rsidP="00E8337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E83371"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56772FF" w14:textId="77777777" w:rsidR="00813A16" w:rsidRPr="00934DBD" w:rsidRDefault="00813A16" w:rsidP="00E8337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B3444D" w14:textId="350EDB7E" w:rsidR="00813A16" w:rsidRPr="00934DBD" w:rsidRDefault="00813A16" w:rsidP="00E8337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E83371"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50297F" w14:textId="77777777" w:rsidR="00813A16" w:rsidRPr="00934DBD" w:rsidRDefault="00813A16" w:rsidP="00E8337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54B9CB" w14:textId="2C904B35" w:rsidR="00813A16" w:rsidRPr="00934DBD" w:rsidRDefault="00813A16" w:rsidP="00E8337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E83371"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13A16" w:rsidRPr="00934DBD" w14:paraId="4DADA603" w14:textId="77777777" w:rsidTr="00885E14">
        <w:tc>
          <w:tcPr>
            <w:tcW w:w="4614" w:type="dxa"/>
            <w:hideMark/>
          </w:tcPr>
          <w:p w14:paraId="47688C69" w14:textId="77777777" w:rsidR="00813A16" w:rsidRPr="00934DBD" w:rsidRDefault="00813A16" w:rsidP="009F049D">
            <w:pPr>
              <w:tabs>
                <w:tab w:val="clear" w:pos="227"/>
                <w:tab w:val="clear" w:pos="907"/>
                <w:tab w:val="left" w:pos="252"/>
                <w:tab w:val="left" w:pos="884"/>
              </w:tabs>
              <w:ind w:left="-18" w:right="-108" w:firstLine="43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ก)  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894" w:type="dxa"/>
          </w:tcPr>
          <w:p w14:paraId="10DF61CB" w14:textId="77777777" w:rsidR="00813A16" w:rsidRPr="00934DBD" w:rsidRDefault="00813A16" w:rsidP="00E83371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64B76224" w14:textId="77777777" w:rsidR="00813A16" w:rsidRPr="00934DBD" w:rsidRDefault="00813A16" w:rsidP="00E8337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6A3CDE29" w14:textId="77777777" w:rsidR="00813A16" w:rsidRPr="00934DBD" w:rsidRDefault="00813A16" w:rsidP="00E83371">
            <w:pPr>
              <w:tabs>
                <w:tab w:val="decimal" w:pos="79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3C23B7FE" w14:textId="77777777" w:rsidR="00813A16" w:rsidRPr="00934DBD" w:rsidRDefault="00813A16" w:rsidP="00E8337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415650BB" w14:textId="77777777" w:rsidR="00813A16" w:rsidRPr="00934DBD" w:rsidRDefault="00813A16" w:rsidP="00E8337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2763FE63" w14:textId="77777777" w:rsidR="00813A16" w:rsidRPr="00934DBD" w:rsidRDefault="00813A16" w:rsidP="00E8337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222D762" w14:textId="77777777" w:rsidR="00813A16" w:rsidRPr="00934DBD" w:rsidRDefault="00813A16" w:rsidP="00E83371">
            <w:pPr>
              <w:tabs>
                <w:tab w:val="decimal" w:pos="7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</w:tr>
      <w:tr w:rsidR="00813A16" w:rsidRPr="00934DBD" w14:paraId="7D93C0BD" w14:textId="77777777" w:rsidTr="00885E14">
        <w:tc>
          <w:tcPr>
            <w:tcW w:w="4614" w:type="dxa"/>
            <w:hideMark/>
          </w:tcPr>
          <w:p w14:paraId="19C6B202" w14:textId="77777777" w:rsidR="00813A16" w:rsidRPr="00934DBD" w:rsidRDefault="00813A16" w:rsidP="009F049D">
            <w:pPr>
              <w:ind w:left="-18" w:right="-108" w:firstLine="9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894" w:type="dxa"/>
          </w:tcPr>
          <w:p w14:paraId="76A7C64C" w14:textId="77777777" w:rsidR="00813A16" w:rsidRPr="00934DBD" w:rsidRDefault="00813A16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6F4E11" w14:textId="77777777" w:rsidR="00813A16" w:rsidRPr="00934DBD" w:rsidRDefault="00813A16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5212B0C6" w14:textId="77777777" w:rsidR="00813A16" w:rsidRPr="00934DBD" w:rsidRDefault="00813A16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148A86" w14:textId="77777777" w:rsidR="00813A16" w:rsidRPr="00934DBD" w:rsidRDefault="00813A16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5913146A" w14:textId="77777777" w:rsidR="00813A16" w:rsidRPr="00934DBD" w:rsidRDefault="00813A16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030943" w14:textId="77777777" w:rsidR="00813A16" w:rsidRPr="00934DBD" w:rsidRDefault="00813A16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B87389E" w14:textId="77777777" w:rsidR="00813A16" w:rsidRPr="00934DBD" w:rsidRDefault="00813A16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380" w:rsidRPr="00934DBD" w14:paraId="66E1E0B3" w14:textId="77777777" w:rsidTr="00885E14">
        <w:tc>
          <w:tcPr>
            <w:tcW w:w="4614" w:type="dxa"/>
          </w:tcPr>
          <w:p w14:paraId="6DF0EF57" w14:textId="2583AFD4" w:rsidR="00613380" w:rsidRPr="00934DBD" w:rsidRDefault="00613380" w:rsidP="009F049D">
            <w:pPr>
              <w:ind w:left="-18" w:right="-108" w:firstLine="97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894" w:type="dxa"/>
          </w:tcPr>
          <w:p w14:paraId="4F1AC26F" w14:textId="47FD1EF9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0A1F078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6F9304C1" w14:textId="549A10D2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62A6628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539E0B16" w14:textId="35842460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1C1CE3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5E8D1EC2" w14:textId="297459C8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3380" w:rsidRPr="00934DBD" w14:paraId="357BFC43" w14:textId="77777777" w:rsidTr="00885E14">
        <w:tc>
          <w:tcPr>
            <w:tcW w:w="4614" w:type="dxa"/>
          </w:tcPr>
          <w:p w14:paraId="28560D78" w14:textId="77777777" w:rsidR="00613380" w:rsidRPr="00934DBD" w:rsidRDefault="00613380" w:rsidP="009F049D">
            <w:pPr>
              <w:pStyle w:val="a1"/>
              <w:ind w:left="-18" w:firstLine="9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894" w:type="dxa"/>
          </w:tcPr>
          <w:p w14:paraId="084F8359" w14:textId="4F865B00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6E9D22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478F1D35" w14:textId="3A17C4B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8605DD5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03FC9D95" w14:textId="6C4B5538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361182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</w:tcPr>
          <w:p w14:paraId="6E4A5A6D" w14:textId="62DC22A5" w:rsidR="00613380" w:rsidRPr="00934DBD" w:rsidRDefault="00613380" w:rsidP="0061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3380" w:rsidRPr="00934DBD" w14:paraId="0F26F9F4" w14:textId="77777777" w:rsidTr="00885E14">
        <w:tc>
          <w:tcPr>
            <w:tcW w:w="4614" w:type="dxa"/>
          </w:tcPr>
          <w:p w14:paraId="439A5673" w14:textId="77777777" w:rsidR="00613380" w:rsidRPr="00934DBD" w:rsidRDefault="00613380" w:rsidP="009F049D">
            <w:pPr>
              <w:pStyle w:val="a1"/>
              <w:ind w:left="-18" w:firstLine="9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รายได้ค่าฝึกอบรมและสัมมนา</w:t>
            </w:r>
          </w:p>
        </w:tc>
        <w:tc>
          <w:tcPr>
            <w:tcW w:w="894" w:type="dxa"/>
          </w:tcPr>
          <w:p w14:paraId="12F34921" w14:textId="5CEE3AF5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49382E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05FCF13D" w14:textId="56BBCB7F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3BF714C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726A5D07" w14:textId="2ECB3BDA" w:rsidR="00613380" w:rsidRPr="00934DBD" w:rsidRDefault="00613380" w:rsidP="0061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7FCF60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3437D34" w14:textId="016E587E" w:rsidR="00613380" w:rsidRPr="00934DBD" w:rsidRDefault="00613380" w:rsidP="0061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3380" w:rsidRPr="00934DBD" w14:paraId="568DD3E1" w14:textId="77777777" w:rsidTr="00885E14">
        <w:tc>
          <w:tcPr>
            <w:tcW w:w="4614" w:type="dxa"/>
          </w:tcPr>
          <w:p w14:paraId="654FB2BF" w14:textId="77777777" w:rsidR="00613380" w:rsidRPr="00934DBD" w:rsidRDefault="00613380" w:rsidP="009F049D">
            <w:pPr>
              <w:pStyle w:val="a1"/>
              <w:ind w:left="-18" w:firstLine="9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 ค่าบริการและอื่นๆ</w:t>
            </w:r>
          </w:p>
        </w:tc>
        <w:tc>
          <w:tcPr>
            <w:tcW w:w="894" w:type="dxa"/>
          </w:tcPr>
          <w:p w14:paraId="3D893090" w14:textId="3A58BA85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18E2B9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7CBEA7F3" w14:textId="64BAC5C6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93DFFD3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1A8C26E2" w14:textId="45C3E460" w:rsidR="00613380" w:rsidRPr="00934DBD" w:rsidRDefault="00613380" w:rsidP="0061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BC6ECB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0F30830" w14:textId="648ABEF2" w:rsidR="00613380" w:rsidRPr="00934DBD" w:rsidRDefault="00613380" w:rsidP="0061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3380" w:rsidRPr="00934DBD" w14:paraId="09D3DE22" w14:textId="77777777" w:rsidTr="00885E14">
        <w:tc>
          <w:tcPr>
            <w:tcW w:w="4614" w:type="dxa"/>
          </w:tcPr>
          <w:p w14:paraId="1A0652A8" w14:textId="77777777" w:rsidR="00613380" w:rsidRPr="00934DBD" w:rsidRDefault="00613380" w:rsidP="00613380">
            <w:pPr>
              <w:spacing w:line="240" w:lineRule="auto"/>
              <w:ind w:left="-18" w:right="-108" w:firstLine="10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4" w:type="dxa"/>
          </w:tcPr>
          <w:p w14:paraId="7F9DAA6E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EA02F07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4238FD21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53AFCF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688C635A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CC54A6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5D86627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380" w:rsidRPr="00934DBD" w14:paraId="5A66BCA4" w14:textId="77777777" w:rsidTr="00885E14">
        <w:tc>
          <w:tcPr>
            <w:tcW w:w="4614" w:type="dxa"/>
          </w:tcPr>
          <w:p w14:paraId="03ECEB60" w14:textId="77777777" w:rsidR="00613380" w:rsidRPr="00934DBD" w:rsidRDefault="00613380" w:rsidP="009F049D">
            <w:pPr>
              <w:ind w:left="-18" w:right="-108" w:firstLine="9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94" w:type="dxa"/>
          </w:tcPr>
          <w:p w14:paraId="330E841D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EF15E4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45279F00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0B8E4E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025F0EDF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CA2DE6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E4F7C77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380" w:rsidRPr="00934DBD" w14:paraId="1BA82273" w14:textId="77777777" w:rsidTr="00885E14">
        <w:tc>
          <w:tcPr>
            <w:tcW w:w="4614" w:type="dxa"/>
          </w:tcPr>
          <w:p w14:paraId="325FD07F" w14:textId="77777777" w:rsidR="00613380" w:rsidRPr="00934DBD" w:rsidRDefault="00613380" w:rsidP="009F049D">
            <w:pPr>
              <w:ind w:left="-18" w:right="-108" w:firstLine="97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94" w:type="dxa"/>
          </w:tcPr>
          <w:p w14:paraId="20CE67B6" w14:textId="78F86145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6D8736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69E8F124" w14:textId="42A9249D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77D9B5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18E7B040" w14:textId="5275F3B9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5,260</w:t>
            </w:r>
          </w:p>
        </w:tc>
        <w:tc>
          <w:tcPr>
            <w:tcW w:w="270" w:type="dxa"/>
          </w:tcPr>
          <w:p w14:paraId="0B614345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D5E7480" w14:textId="6C3757B2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8,790</w:t>
            </w:r>
          </w:p>
        </w:tc>
      </w:tr>
      <w:tr w:rsidR="00613380" w:rsidRPr="00934DBD" w14:paraId="7DB6896B" w14:textId="77777777" w:rsidTr="00B47448">
        <w:tc>
          <w:tcPr>
            <w:tcW w:w="4614" w:type="dxa"/>
          </w:tcPr>
          <w:p w14:paraId="1B8BD54C" w14:textId="77777777" w:rsidR="00613380" w:rsidRPr="00934DBD" w:rsidRDefault="00613380" w:rsidP="009F049D">
            <w:pPr>
              <w:ind w:left="-18" w:right="-108" w:firstLine="97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894" w:type="dxa"/>
          </w:tcPr>
          <w:p w14:paraId="5E828C8A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56725B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7C6E004C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0E4B63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766EDE77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3,378</w:t>
            </w:r>
          </w:p>
        </w:tc>
        <w:tc>
          <w:tcPr>
            <w:tcW w:w="270" w:type="dxa"/>
          </w:tcPr>
          <w:p w14:paraId="165982B4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2F7F675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1,979</w:t>
            </w:r>
          </w:p>
        </w:tc>
      </w:tr>
      <w:tr w:rsidR="00613380" w:rsidRPr="00934DBD" w14:paraId="1437347B" w14:textId="77777777" w:rsidTr="00885E14">
        <w:tc>
          <w:tcPr>
            <w:tcW w:w="4614" w:type="dxa"/>
          </w:tcPr>
          <w:p w14:paraId="1C3E685A" w14:textId="77777777" w:rsidR="00613380" w:rsidRPr="00934DBD" w:rsidRDefault="00613380" w:rsidP="009F049D">
            <w:pPr>
              <w:ind w:left="-18" w:right="-108" w:firstLine="97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894" w:type="dxa"/>
          </w:tcPr>
          <w:p w14:paraId="2135FE9E" w14:textId="6BB895EA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75B689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51E87604" w14:textId="6DBC216D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0465E5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69C5F85A" w14:textId="46C6D43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1,298</w:t>
            </w:r>
          </w:p>
        </w:tc>
        <w:tc>
          <w:tcPr>
            <w:tcW w:w="270" w:type="dxa"/>
          </w:tcPr>
          <w:p w14:paraId="6AD57FB1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B9091D4" w14:textId="141F0BD1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3,414</w:t>
            </w:r>
          </w:p>
        </w:tc>
      </w:tr>
      <w:tr w:rsidR="00613380" w:rsidRPr="00934DBD" w14:paraId="2E228B15" w14:textId="77777777" w:rsidTr="00885E14">
        <w:tc>
          <w:tcPr>
            <w:tcW w:w="4614" w:type="dxa"/>
          </w:tcPr>
          <w:p w14:paraId="1896EC61" w14:textId="156F3F24" w:rsidR="00613380" w:rsidRPr="00934DBD" w:rsidRDefault="00613380" w:rsidP="009F049D">
            <w:pPr>
              <w:ind w:left="-18" w:right="-108" w:firstLine="9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894" w:type="dxa"/>
          </w:tcPr>
          <w:p w14:paraId="70F6F1AB" w14:textId="67D60E6F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A2224F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030B0DD7" w14:textId="19F4A7AC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1E9C1D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6357E86A" w14:textId="59D121D0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  <w:tc>
          <w:tcPr>
            <w:tcW w:w="270" w:type="dxa"/>
          </w:tcPr>
          <w:p w14:paraId="3E7C2038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AECEBE5" w14:textId="470B0878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3380" w:rsidRPr="00934DBD" w14:paraId="2B81FBF1" w14:textId="77777777" w:rsidTr="00885E14">
        <w:tc>
          <w:tcPr>
            <w:tcW w:w="4614" w:type="dxa"/>
          </w:tcPr>
          <w:p w14:paraId="4ADA8352" w14:textId="77777777" w:rsidR="00613380" w:rsidRPr="00934DBD" w:rsidRDefault="00613380" w:rsidP="009F049D">
            <w:pPr>
              <w:ind w:left="-18" w:right="-108" w:firstLine="97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 ค่าบริการ และอื่นๆ</w:t>
            </w:r>
          </w:p>
        </w:tc>
        <w:tc>
          <w:tcPr>
            <w:tcW w:w="894" w:type="dxa"/>
          </w:tcPr>
          <w:p w14:paraId="3BECABDE" w14:textId="21C2E198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8A3DA4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2F6B75D3" w14:textId="549461E9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93F0CD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6E89C2F2" w14:textId="1FF7134B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608B799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77841D3" w14:textId="7FA0A395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13380" w:rsidRPr="00934DBD" w14:paraId="7E884515" w14:textId="77777777" w:rsidTr="007F19C9">
        <w:trPr>
          <w:trHeight w:val="407"/>
        </w:trPr>
        <w:tc>
          <w:tcPr>
            <w:tcW w:w="4614" w:type="dxa"/>
          </w:tcPr>
          <w:p w14:paraId="34AB208C" w14:textId="72DD3605" w:rsidR="00613380" w:rsidRPr="00934DBD" w:rsidRDefault="00613380" w:rsidP="009F049D">
            <w:pPr>
              <w:ind w:left="-18" w:right="-108" w:firstLine="9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กำไรจากการจำหน่ายสินทรัพย์ถาวร</w:t>
            </w:r>
          </w:p>
        </w:tc>
        <w:tc>
          <w:tcPr>
            <w:tcW w:w="894" w:type="dxa"/>
          </w:tcPr>
          <w:p w14:paraId="240C6617" w14:textId="4C55372B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B541EC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66AEABBC" w14:textId="6810284D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FF438E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3CCF8CE2" w14:textId="01EF160C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5C7BF8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540C7F9B" w14:textId="4C2D8B52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13380" w:rsidRPr="00934DBD" w14:paraId="7762070D" w14:textId="77777777" w:rsidTr="00885E14">
        <w:tc>
          <w:tcPr>
            <w:tcW w:w="4614" w:type="dxa"/>
          </w:tcPr>
          <w:p w14:paraId="4CCF31E3" w14:textId="77777777" w:rsidR="00613380" w:rsidRPr="00934DBD" w:rsidRDefault="00613380" w:rsidP="00613380">
            <w:pPr>
              <w:tabs>
                <w:tab w:val="clear" w:pos="227"/>
                <w:tab w:val="left" w:pos="252"/>
                <w:tab w:val="decimal" w:pos="970"/>
              </w:tabs>
              <w:ind w:left="-18" w:right="-108" w:firstLine="5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4" w:type="dxa"/>
          </w:tcPr>
          <w:p w14:paraId="43B9A3A9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43C86E33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7B387244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3F848F71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5B7FBBE3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4E57EB80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DF266E4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</w:tr>
      <w:tr w:rsidR="00613380" w:rsidRPr="00934DBD" w14:paraId="3A775F4B" w14:textId="77777777" w:rsidTr="00885E14">
        <w:tc>
          <w:tcPr>
            <w:tcW w:w="4614" w:type="dxa"/>
          </w:tcPr>
          <w:p w14:paraId="06B56FD8" w14:textId="77777777" w:rsidR="00613380" w:rsidRPr="00934DBD" w:rsidRDefault="00613380" w:rsidP="009F049D">
            <w:pPr>
              <w:tabs>
                <w:tab w:val="clear" w:pos="227"/>
                <w:tab w:val="left" w:pos="252"/>
              </w:tabs>
              <w:ind w:left="-18" w:firstLine="97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 การร่วมค้า</w:t>
            </w:r>
          </w:p>
        </w:tc>
        <w:tc>
          <w:tcPr>
            <w:tcW w:w="894" w:type="dxa"/>
          </w:tcPr>
          <w:p w14:paraId="79905728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6C8162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2AAC5D27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7E5EC3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58061E27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BFAAA9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D031632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380" w:rsidRPr="00934DBD" w14:paraId="66545656" w14:textId="77777777" w:rsidTr="00885E14">
        <w:tc>
          <w:tcPr>
            <w:tcW w:w="4614" w:type="dxa"/>
            <w:hideMark/>
          </w:tcPr>
          <w:p w14:paraId="108FA600" w14:textId="77777777" w:rsidR="00613380" w:rsidRPr="00934DBD" w:rsidRDefault="00613380" w:rsidP="009F049D">
            <w:pPr>
              <w:tabs>
                <w:tab w:val="clear" w:pos="227"/>
                <w:tab w:val="left" w:pos="252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และบริษัทที่เกี่ยวข้องกัน</w:t>
            </w:r>
          </w:p>
        </w:tc>
        <w:tc>
          <w:tcPr>
            <w:tcW w:w="894" w:type="dxa"/>
          </w:tcPr>
          <w:p w14:paraId="71E01B19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7C8AC3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6DE43E44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35B854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6FED51A5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620CB1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28DD5EB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380" w:rsidRPr="00934DBD" w14:paraId="4B2FA8AC" w14:textId="77777777" w:rsidTr="00885E14">
        <w:tc>
          <w:tcPr>
            <w:tcW w:w="4614" w:type="dxa"/>
            <w:hideMark/>
          </w:tcPr>
          <w:p w14:paraId="4C810366" w14:textId="77777777" w:rsidR="00613380" w:rsidRPr="00934DBD" w:rsidRDefault="00613380" w:rsidP="009F049D">
            <w:pPr>
              <w:tabs>
                <w:tab w:val="clear" w:pos="227"/>
                <w:tab w:val="left" w:pos="252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894" w:type="dxa"/>
            <w:shd w:val="clear" w:color="auto" w:fill="FFFFFF"/>
          </w:tcPr>
          <w:p w14:paraId="0C6C37F3" w14:textId="43F1A149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57,964</w:t>
            </w:r>
          </w:p>
        </w:tc>
        <w:tc>
          <w:tcPr>
            <w:tcW w:w="270" w:type="dxa"/>
          </w:tcPr>
          <w:p w14:paraId="2EAB1B3A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75405184" w14:textId="0D2D8E03" w:rsidR="00613380" w:rsidRPr="00934DBD" w:rsidRDefault="00613380" w:rsidP="0061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46,351</w:t>
            </w:r>
          </w:p>
        </w:tc>
        <w:tc>
          <w:tcPr>
            <w:tcW w:w="270" w:type="dxa"/>
          </w:tcPr>
          <w:p w14:paraId="3F841FCD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4AC4D636" w14:textId="5142E1DD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1,551</w:t>
            </w:r>
          </w:p>
        </w:tc>
        <w:tc>
          <w:tcPr>
            <w:tcW w:w="270" w:type="dxa"/>
          </w:tcPr>
          <w:p w14:paraId="7C5AAE2E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DD90F60" w14:textId="16BEF9B9" w:rsidR="00613380" w:rsidRPr="00934DBD" w:rsidRDefault="00613380" w:rsidP="0061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</w:tr>
      <w:tr w:rsidR="00613380" w:rsidRPr="00934DBD" w14:paraId="1A387480" w14:textId="77777777" w:rsidTr="00885E14">
        <w:tc>
          <w:tcPr>
            <w:tcW w:w="4614" w:type="dxa"/>
            <w:hideMark/>
          </w:tcPr>
          <w:p w14:paraId="7E669D4E" w14:textId="77777777" w:rsidR="00613380" w:rsidRPr="00934DBD" w:rsidRDefault="00613380" w:rsidP="009F049D">
            <w:pPr>
              <w:tabs>
                <w:tab w:val="left" w:pos="342"/>
                <w:tab w:val="left" w:pos="3090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รายได้ค่าเช่า ค่าบริการและอื่นๆ </w:t>
            </w:r>
          </w:p>
        </w:tc>
        <w:tc>
          <w:tcPr>
            <w:tcW w:w="894" w:type="dxa"/>
          </w:tcPr>
          <w:p w14:paraId="41ADBCD6" w14:textId="62DD03A5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270" w:type="dxa"/>
          </w:tcPr>
          <w:p w14:paraId="41322F31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3D492F49" w14:textId="5024CCF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70" w:type="dxa"/>
          </w:tcPr>
          <w:p w14:paraId="3BA7DE1C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3200A2CD" w14:textId="0DDFBD25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D726903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933906E" w14:textId="19A7A81F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13380" w:rsidRPr="00934DBD" w14:paraId="7EB220AA" w14:textId="77777777" w:rsidTr="00885E14">
        <w:tc>
          <w:tcPr>
            <w:tcW w:w="4614" w:type="dxa"/>
            <w:hideMark/>
          </w:tcPr>
          <w:p w14:paraId="02DA103F" w14:textId="77777777" w:rsidR="00613380" w:rsidRPr="00934DBD" w:rsidRDefault="00613380" w:rsidP="009F049D">
            <w:pPr>
              <w:tabs>
                <w:tab w:val="left" w:pos="342"/>
                <w:tab w:val="left" w:pos="3090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94" w:type="dxa"/>
          </w:tcPr>
          <w:p w14:paraId="02ADE7C7" w14:textId="17D3D91E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64A17B2F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21FFAC43" w14:textId="31A1C44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70" w:type="dxa"/>
          </w:tcPr>
          <w:p w14:paraId="688051A4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1DC8EF79" w14:textId="6C80A98C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70" w:type="dxa"/>
          </w:tcPr>
          <w:p w14:paraId="4097C834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9E8452A" w14:textId="4681AC39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613380" w:rsidRPr="00934DBD" w14:paraId="428626FE" w14:textId="77777777" w:rsidTr="00885E14">
        <w:tc>
          <w:tcPr>
            <w:tcW w:w="4614" w:type="dxa"/>
          </w:tcPr>
          <w:p w14:paraId="129C13BF" w14:textId="77777777" w:rsidR="00613380" w:rsidRPr="00934DBD" w:rsidRDefault="00613380" w:rsidP="009F049D">
            <w:pPr>
              <w:tabs>
                <w:tab w:val="left" w:pos="342"/>
                <w:tab w:val="left" w:pos="3090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894" w:type="dxa"/>
          </w:tcPr>
          <w:p w14:paraId="08AE2EC7" w14:textId="03E5E1CE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1D45381A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0385EC94" w14:textId="0E630303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43D1A6E8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5CFCF483" w14:textId="6F11124E" w:rsidR="00613380" w:rsidRPr="00934DBD" w:rsidRDefault="00613380" w:rsidP="0061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3D2472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7AC27F9" w14:textId="07E7AAED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3380" w:rsidRPr="00934DBD" w14:paraId="3B0BA381" w14:textId="77777777" w:rsidTr="00885E14">
        <w:tc>
          <w:tcPr>
            <w:tcW w:w="4614" w:type="dxa"/>
          </w:tcPr>
          <w:p w14:paraId="4EE5A77D" w14:textId="77777777" w:rsidR="00613380" w:rsidRPr="00934DBD" w:rsidRDefault="00613380" w:rsidP="009F049D">
            <w:pPr>
              <w:tabs>
                <w:tab w:val="left" w:pos="342"/>
                <w:tab w:val="left" w:pos="3090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894" w:type="dxa"/>
          </w:tcPr>
          <w:p w14:paraId="5B574066" w14:textId="18D16F1D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D4E68AA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041212E9" w14:textId="5972C950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46C1D41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02AB31B1" w14:textId="552208F9" w:rsidR="00613380" w:rsidRPr="00934DBD" w:rsidRDefault="00613380" w:rsidP="0061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9DF610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52F5CECE" w14:textId="30FF8BCE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3380" w:rsidRPr="00934DBD" w14:paraId="785E830D" w14:textId="77777777" w:rsidTr="00885E14">
        <w:tc>
          <w:tcPr>
            <w:tcW w:w="4614" w:type="dxa"/>
          </w:tcPr>
          <w:p w14:paraId="488C7091" w14:textId="77777777" w:rsidR="00613380" w:rsidRPr="00934DBD" w:rsidRDefault="00613380" w:rsidP="009F049D">
            <w:pPr>
              <w:tabs>
                <w:tab w:val="left" w:pos="1062"/>
              </w:tabs>
              <w:ind w:left="1062" w:hanging="104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รายได้ค่าฝึกอบรมและสัมมนา</w:t>
            </w:r>
          </w:p>
        </w:tc>
        <w:tc>
          <w:tcPr>
            <w:tcW w:w="894" w:type="dxa"/>
          </w:tcPr>
          <w:p w14:paraId="4EC7494F" w14:textId="35A072F1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E544559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11F54585" w14:textId="13CE7AF9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978BF29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784A3213" w14:textId="15BF0FC0" w:rsidR="00613380" w:rsidRPr="00934DBD" w:rsidRDefault="00613380" w:rsidP="0061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700D38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52B8032C" w14:textId="4C6852DE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3380" w:rsidRPr="00934DBD" w14:paraId="11C89806" w14:textId="77777777" w:rsidTr="00885E14">
        <w:tc>
          <w:tcPr>
            <w:tcW w:w="4614" w:type="dxa"/>
          </w:tcPr>
          <w:p w14:paraId="5CD68248" w14:textId="22B39D55" w:rsidR="00613380" w:rsidRPr="00934DBD" w:rsidRDefault="00613380" w:rsidP="009F049D">
            <w:pPr>
              <w:ind w:left="-18" w:right="-108" w:firstLine="97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กำไรจากการจำหน่ายสินทรัพย์ถาวร</w:t>
            </w:r>
          </w:p>
        </w:tc>
        <w:tc>
          <w:tcPr>
            <w:tcW w:w="894" w:type="dxa"/>
          </w:tcPr>
          <w:p w14:paraId="2C50E80A" w14:textId="5FA791DB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E27FFB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2A548A70" w14:textId="3A935F71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084FC4C1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773BE053" w14:textId="42C14692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19C38B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A6F7AD9" w14:textId="0BBD24B0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3380" w:rsidRPr="00934DBD" w14:paraId="204330FD" w14:textId="77777777" w:rsidTr="00885E14">
        <w:tc>
          <w:tcPr>
            <w:tcW w:w="4614" w:type="dxa"/>
          </w:tcPr>
          <w:p w14:paraId="7B4083DA" w14:textId="77777777" w:rsidR="00613380" w:rsidRPr="00934DBD" w:rsidRDefault="00613380" w:rsidP="00613380">
            <w:pPr>
              <w:ind w:left="-18" w:right="-108" w:firstLine="10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</w:tcPr>
          <w:p w14:paraId="750F3B47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620103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1ECDB16D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1C5433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5DD70BCE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ECD187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12EECE7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380" w:rsidRPr="00934DBD" w14:paraId="21D51EC8" w14:textId="77777777" w:rsidTr="00885E14">
        <w:tc>
          <w:tcPr>
            <w:tcW w:w="4614" w:type="dxa"/>
          </w:tcPr>
          <w:p w14:paraId="67032769" w14:textId="77777777" w:rsidR="00613380" w:rsidRPr="00934DBD" w:rsidRDefault="00613380" w:rsidP="00613380">
            <w:pPr>
              <w:ind w:left="-18" w:right="-108" w:firstLine="10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</w:tcPr>
          <w:p w14:paraId="7F0BC51A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1956E1C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5CADDECB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548FB8D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2BE6FB15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3B2A92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3DD09FE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380" w:rsidRPr="00934DBD" w14:paraId="4E2204CD" w14:textId="77777777" w:rsidTr="00885E14">
        <w:tc>
          <w:tcPr>
            <w:tcW w:w="4614" w:type="dxa"/>
          </w:tcPr>
          <w:p w14:paraId="0C53146A" w14:textId="77777777" w:rsidR="00613380" w:rsidRPr="00934DBD" w:rsidRDefault="00613380" w:rsidP="00613380">
            <w:pPr>
              <w:ind w:left="-18" w:right="-108" w:firstLine="10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</w:tcPr>
          <w:p w14:paraId="6A42F089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12A34B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570F40D2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36AA8D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6F39E37F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D97E25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4C9006C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380" w:rsidRPr="00934DBD" w14:paraId="699374A4" w14:textId="77777777" w:rsidTr="00885E14">
        <w:tc>
          <w:tcPr>
            <w:tcW w:w="4614" w:type="dxa"/>
          </w:tcPr>
          <w:p w14:paraId="7CD4637D" w14:textId="77777777" w:rsidR="00613380" w:rsidRPr="00934DBD" w:rsidRDefault="00613380" w:rsidP="00613380">
            <w:pPr>
              <w:ind w:left="-18" w:right="-108" w:firstLine="10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</w:tcPr>
          <w:p w14:paraId="7AF9B681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DB7C0E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77331567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C8F4F8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216AC54F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201AE1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2B3DF8A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380" w:rsidRPr="00934DBD" w14:paraId="6C08B62C" w14:textId="77777777" w:rsidTr="005E5FD5">
        <w:trPr>
          <w:trHeight w:val="353"/>
        </w:trPr>
        <w:tc>
          <w:tcPr>
            <w:tcW w:w="9180" w:type="dxa"/>
            <w:gridSpan w:val="8"/>
          </w:tcPr>
          <w:p w14:paraId="03519689" w14:textId="670B450F" w:rsidR="00613380" w:rsidRPr="00934DBD" w:rsidRDefault="00613380" w:rsidP="00613380">
            <w:pPr>
              <w:tabs>
                <w:tab w:val="decimal" w:pos="1170"/>
              </w:tabs>
              <w:ind w:firstLine="4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สำหรับแต่ละงวดเก้าเดือนสิ้นสุดวันที่ 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613380" w:rsidRPr="00934DBD" w14:paraId="3EC36599" w14:textId="77777777" w:rsidTr="002E08ED">
        <w:trPr>
          <w:trHeight w:val="302"/>
        </w:trPr>
        <w:tc>
          <w:tcPr>
            <w:tcW w:w="4614" w:type="dxa"/>
          </w:tcPr>
          <w:p w14:paraId="65B5CA18" w14:textId="77777777" w:rsidR="00613380" w:rsidRPr="00934DBD" w:rsidRDefault="00613380" w:rsidP="00613380">
            <w:pPr>
              <w:ind w:left="-18" w:right="-108" w:firstLine="10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</w:tcPr>
          <w:p w14:paraId="0A16DCF4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273523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3D2E57E8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EF311B" w14:textId="3D4B07D0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2148" w:type="dxa"/>
            <w:gridSpan w:val="3"/>
          </w:tcPr>
          <w:p w14:paraId="70210B82" w14:textId="379BF210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         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13380" w:rsidRPr="00934DBD" w14:paraId="020AC698" w14:textId="77777777" w:rsidTr="002E08ED">
        <w:trPr>
          <w:trHeight w:val="20"/>
        </w:trPr>
        <w:tc>
          <w:tcPr>
            <w:tcW w:w="4614" w:type="dxa"/>
          </w:tcPr>
          <w:p w14:paraId="64A209D7" w14:textId="77777777" w:rsidR="00613380" w:rsidRPr="00934DBD" w:rsidRDefault="00613380" w:rsidP="00613380">
            <w:pPr>
              <w:ind w:left="-18" w:right="-108" w:firstLine="10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48" w:type="dxa"/>
            <w:gridSpan w:val="3"/>
          </w:tcPr>
          <w:p w14:paraId="512AEBA2" w14:textId="11EE4D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9E9112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48" w:type="dxa"/>
            <w:gridSpan w:val="3"/>
          </w:tcPr>
          <w:p w14:paraId="031970D8" w14:textId="24193AD8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37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3380" w:rsidRPr="00934DBD" w14:paraId="2C8BEA4C" w14:textId="77777777" w:rsidTr="002E08ED">
        <w:trPr>
          <w:trHeight w:val="20"/>
        </w:trPr>
        <w:tc>
          <w:tcPr>
            <w:tcW w:w="4614" w:type="dxa"/>
          </w:tcPr>
          <w:p w14:paraId="034F16B7" w14:textId="77777777" w:rsidR="00613380" w:rsidRPr="00934DBD" w:rsidRDefault="00613380" w:rsidP="00613380">
            <w:pPr>
              <w:ind w:left="-18" w:right="-108" w:firstLine="10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0C272B5F" w14:textId="501692D0" w:rsidR="00613380" w:rsidRPr="00934DBD" w:rsidRDefault="00613380" w:rsidP="0061338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B79A87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7FB014A8" w14:textId="7ECA7806" w:rsidR="00613380" w:rsidRPr="00934DBD" w:rsidRDefault="00613380" w:rsidP="0061338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11569F8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4D8F092A" w14:textId="0D01FCC4" w:rsidR="00613380" w:rsidRPr="00934DBD" w:rsidRDefault="00613380" w:rsidP="0061338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5F6156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7D25C1E2" w14:textId="6A2665D6" w:rsidR="00613380" w:rsidRPr="00934DBD" w:rsidRDefault="00613380" w:rsidP="0061338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13380" w:rsidRPr="00934DBD" w14:paraId="467FAA58" w14:textId="77777777" w:rsidTr="00885E14">
        <w:tc>
          <w:tcPr>
            <w:tcW w:w="4614" w:type="dxa"/>
            <w:hideMark/>
          </w:tcPr>
          <w:p w14:paraId="577CD2B4" w14:textId="77777777" w:rsidR="00613380" w:rsidRPr="00934DBD" w:rsidRDefault="00613380" w:rsidP="00613380">
            <w:pPr>
              <w:tabs>
                <w:tab w:val="left" w:pos="522"/>
                <w:tab w:val="left" w:pos="1062"/>
              </w:tabs>
              <w:ind w:left="522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ข)      ค่าใช้จ่ายและอื่นๆ</w:t>
            </w:r>
          </w:p>
        </w:tc>
        <w:tc>
          <w:tcPr>
            <w:tcW w:w="894" w:type="dxa"/>
          </w:tcPr>
          <w:p w14:paraId="6AAC29E4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CFFC3F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6B0CF6B8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61D805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23A9164E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C963C3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  <w:cs/>
              </w:rPr>
            </w:pPr>
          </w:p>
        </w:tc>
        <w:tc>
          <w:tcPr>
            <w:tcW w:w="894" w:type="dxa"/>
          </w:tcPr>
          <w:p w14:paraId="5104F6DF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380" w:rsidRPr="00934DBD" w14:paraId="11DC28AA" w14:textId="77777777" w:rsidTr="00885E14">
        <w:tc>
          <w:tcPr>
            <w:tcW w:w="4614" w:type="dxa"/>
            <w:hideMark/>
          </w:tcPr>
          <w:p w14:paraId="2AB6C9F0" w14:textId="77777777" w:rsidR="00613380" w:rsidRPr="00934DBD" w:rsidRDefault="00613380" w:rsidP="00613380">
            <w:pPr>
              <w:pStyle w:val="a1"/>
              <w:ind w:left="-18" w:right="-108" w:firstLine="10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894" w:type="dxa"/>
          </w:tcPr>
          <w:p w14:paraId="416DB91B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630E23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58221993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3BF378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29F81EFB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C95B9A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  <w:cs/>
              </w:rPr>
            </w:pPr>
          </w:p>
        </w:tc>
        <w:tc>
          <w:tcPr>
            <w:tcW w:w="894" w:type="dxa"/>
          </w:tcPr>
          <w:p w14:paraId="7DCBE34E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380" w:rsidRPr="00934DBD" w14:paraId="7D2059C8" w14:textId="77777777" w:rsidTr="00885E14">
        <w:tc>
          <w:tcPr>
            <w:tcW w:w="4614" w:type="dxa"/>
            <w:hideMark/>
          </w:tcPr>
          <w:p w14:paraId="4610C904" w14:textId="77777777" w:rsidR="00613380" w:rsidRPr="00934DBD" w:rsidRDefault="00613380" w:rsidP="00613380">
            <w:pPr>
              <w:pStyle w:val="a1"/>
              <w:ind w:left="-18" w:firstLine="10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894" w:type="dxa"/>
          </w:tcPr>
          <w:p w14:paraId="0CFC6E55" w14:textId="31D80AE1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7,284</w:t>
            </w:r>
          </w:p>
        </w:tc>
        <w:tc>
          <w:tcPr>
            <w:tcW w:w="270" w:type="dxa"/>
          </w:tcPr>
          <w:p w14:paraId="4B21581E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593E5B4D" w14:textId="6BE0C4C9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7,103</w:t>
            </w:r>
          </w:p>
        </w:tc>
        <w:tc>
          <w:tcPr>
            <w:tcW w:w="270" w:type="dxa"/>
          </w:tcPr>
          <w:p w14:paraId="48418219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1428CCDB" w14:textId="3CB7AC66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1,705</w:t>
            </w:r>
          </w:p>
        </w:tc>
        <w:tc>
          <w:tcPr>
            <w:tcW w:w="270" w:type="dxa"/>
          </w:tcPr>
          <w:p w14:paraId="7C47A3E1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366E306" w14:textId="0406123E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1,840</w:t>
            </w:r>
          </w:p>
        </w:tc>
      </w:tr>
      <w:tr w:rsidR="00613380" w:rsidRPr="00934DBD" w14:paraId="31CD9F15" w14:textId="77777777" w:rsidTr="00885E14">
        <w:tc>
          <w:tcPr>
            <w:tcW w:w="4614" w:type="dxa"/>
            <w:hideMark/>
          </w:tcPr>
          <w:p w14:paraId="5D21507B" w14:textId="77777777" w:rsidR="00613380" w:rsidRPr="00934DBD" w:rsidRDefault="00613380" w:rsidP="00613380">
            <w:pPr>
              <w:pStyle w:val="a1"/>
              <w:ind w:left="-18" w:firstLine="10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ค่าสิทธิในการใช้เครื่องหมายการค้า</w:t>
            </w:r>
          </w:p>
        </w:tc>
        <w:tc>
          <w:tcPr>
            <w:tcW w:w="894" w:type="dxa"/>
          </w:tcPr>
          <w:p w14:paraId="62195E37" w14:textId="2FDE37A5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2,993</w:t>
            </w:r>
          </w:p>
        </w:tc>
        <w:tc>
          <w:tcPr>
            <w:tcW w:w="270" w:type="dxa"/>
          </w:tcPr>
          <w:p w14:paraId="02405487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78F76BC6" w14:textId="40E37F51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1,924</w:t>
            </w:r>
          </w:p>
        </w:tc>
        <w:tc>
          <w:tcPr>
            <w:tcW w:w="270" w:type="dxa"/>
          </w:tcPr>
          <w:p w14:paraId="46EE75A1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45238538" w14:textId="5E926343" w:rsidR="00613380" w:rsidRPr="00934DBD" w:rsidRDefault="00613380" w:rsidP="0061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270" w:type="dxa"/>
          </w:tcPr>
          <w:p w14:paraId="7EBA861D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54B7FF65" w14:textId="45A45281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</w:tr>
      <w:tr w:rsidR="00613380" w:rsidRPr="00934DBD" w14:paraId="07F4EEFA" w14:textId="77777777" w:rsidTr="00885E14">
        <w:tc>
          <w:tcPr>
            <w:tcW w:w="4614" w:type="dxa"/>
            <w:hideMark/>
          </w:tcPr>
          <w:p w14:paraId="385CB6DB" w14:textId="77777777" w:rsidR="00613380" w:rsidRPr="00934DBD" w:rsidRDefault="00613380" w:rsidP="00613380">
            <w:pPr>
              <w:pStyle w:val="a1"/>
              <w:ind w:left="-18" w:firstLine="1080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ค่าบริการด้านเทคนิควิชาการ</w:t>
            </w:r>
          </w:p>
        </w:tc>
        <w:tc>
          <w:tcPr>
            <w:tcW w:w="894" w:type="dxa"/>
          </w:tcPr>
          <w:p w14:paraId="57DFBB4F" w14:textId="39699850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3D21B80A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519E3884" w14:textId="4F90D418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8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  <w:tc>
          <w:tcPr>
            <w:tcW w:w="270" w:type="dxa"/>
          </w:tcPr>
          <w:p w14:paraId="3DEAF479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79B19B99" w14:textId="30F6DC4E" w:rsidR="00613380" w:rsidRPr="00934DBD" w:rsidRDefault="00613380" w:rsidP="0061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AB2E06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B117652" w14:textId="67077C69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8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613380" w:rsidRPr="00934DBD" w14:paraId="4C9BB5C8" w14:textId="77777777" w:rsidTr="00885E14">
        <w:tc>
          <w:tcPr>
            <w:tcW w:w="4614" w:type="dxa"/>
            <w:hideMark/>
          </w:tcPr>
          <w:p w14:paraId="5A808F5C" w14:textId="77777777" w:rsidR="00613380" w:rsidRPr="00934DBD" w:rsidRDefault="00613380" w:rsidP="00613380">
            <w:pPr>
              <w:pStyle w:val="a1"/>
              <w:ind w:left="-18" w:firstLine="1080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894" w:type="dxa"/>
          </w:tcPr>
          <w:p w14:paraId="1108B283" w14:textId="2304F521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B50942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5D30EF42" w14:textId="7092F104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9579F5A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71891A81" w14:textId="096E6372" w:rsidR="00613380" w:rsidRPr="00934DBD" w:rsidRDefault="00613380" w:rsidP="0061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CACCC3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61E1F19" w14:textId="225E4F60" w:rsidR="00613380" w:rsidRPr="00934DBD" w:rsidRDefault="00613380" w:rsidP="0061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3380" w:rsidRPr="00934DBD" w14:paraId="391F1DCA" w14:textId="77777777" w:rsidTr="005E5FD5">
        <w:trPr>
          <w:trHeight w:hRule="exact" w:val="281"/>
        </w:trPr>
        <w:tc>
          <w:tcPr>
            <w:tcW w:w="4614" w:type="dxa"/>
          </w:tcPr>
          <w:p w14:paraId="499D1829" w14:textId="77777777" w:rsidR="00613380" w:rsidRPr="00934DBD" w:rsidRDefault="00613380" w:rsidP="00613380">
            <w:pPr>
              <w:pStyle w:val="a1"/>
              <w:ind w:left="-18" w:firstLine="10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94" w:type="dxa"/>
          </w:tcPr>
          <w:p w14:paraId="2AB4C306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AA86C2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7000A88D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4F0E99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47EFFAA5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6F5778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67B7408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380" w:rsidRPr="00934DBD" w14:paraId="49DEA69C" w14:textId="77777777" w:rsidTr="00885E14">
        <w:tc>
          <w:tcPr>
            <w:tcW w:w="4614" w:type="dxa"/>
          </w:tcPr>
          <w:p w14:paraId="73622C23" w14:textId="77777777" w:rsidR="00613380" w:rsidRPr="00934DBD" w:rsidRDefault="00613380" w:rsidP="00613380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94" w:type="dxa"/>
          </w:tcPr>
          <w:p w14:paraId="18443E11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0DD5B1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66CB8DA9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68C99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584C9B41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ECE602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54408296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380" w:rsidRPr="00934DBD" w14:paraId="0BF6D65F" w14:textId="77777777" w:rsidTr="00885E14">
        <w:tc>
          <w:tcPr>
            <w:tcW w:w="4614" w:type="dxa"/>
          </w:tcPr>
          <w:p w14:paraId="7DAA7AA5" w14:textId="77777777" w:rsidR="00613380" w:rsidRPr="00934DBD" w:rsidRDefault="00613380" w:rsidP="00613380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894" w:type="dxa"/>
          </w:tcPr>
          <w:p w14:paraId="10301331" w14:textId="103CB215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5CED09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4AFE2884" w14:textId="22AE5CFC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653D47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2DEC80CB" w14:textId="31677BF2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1,426</w:t>
            </w:r>
          </w:p>
        </w:tc>
        <w:tc>
          <w:tcPr>
            <w:tcW w:w="270" w:type="dxa"/>
          </w:tcPr>
          <w:p w14:paraId="6515C7D5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FA0194A" w14:textId="0A2C29FD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1,773</w:t>
            </w:r>
          </w:p>
        </w:tc>
      </w:tr>
      <w:tr w:rsidR="00613380" w:rsidRPr="00934DBD" w14:paraId="7EBE6E36" w14:textId="77777777" w:rsidTr="00885E14">
        <w:tc>
          <w:tcPr>
            <w:tcW w:w="4614" w:type="dxa"/>
          </w:tcPr>
          <w:p w14:paraId="5F8A9E62" w14:textId="6CED897E" w:rsidR="00613380" w:rsidRPr="00934DBD" w:rsidRDefault="00613380" w:rsidP="00613380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94" w:type="dxa"/>
          </w:tcPr>
          <w:p w14:paraId="63EAF5BC" w14:textId="6FC09E95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E208DC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457AB86A" w14:textId="4B90A50D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0181D8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24DEEBF3" w14:textId="0718C55C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270" w:type="dxa"/>
          </w:tcPr>
          <w:p w14:paraId="170E90C3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4D44742" w14:textId="5C580188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13380" w:rsidRPr="00934DBD" w14:paraId="537A9570" w14:textId="77777777" w:rsidTr="00885E14">
        <w:tc>
          <w:tcPr>
            <w:tcW w:w="4614" w:type="dxa"/>
          </w:tcPr>
          <w:p w14:paraId="178AAD9E" w14:textId="77777777" w:rsidR="00613380" w:rsidRPr="00934DBD" w:rsidRDefault="00613380" w:rsidP="00613380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894" w:type="dxa"/>
          </w:tcPr>
          <w:p w14:paraId="3E33353B" w14:textId="038880DC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8DE011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56D9B887" w14:textId="13D383DD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88F067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157B85B3" w14:textId="168BE82D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70" w:type="dxa"/>
          </w:tcPr>
          <w:p w14:paraId="3EC4D541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036056B" w14:textId="2B84BB3F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</w:tr>
      <w:tr w:rsidR="00613380" w:rsidRPr="00934DBD" w14:paraId="4E51CDA4" w14:textId="77777777" w:rsidTr="00885E14">
        <w:tc>
          <w:tcPr>
            <w:tcW w:w="4614" w:type="dxa"/>
          </w:tcPr>
          <w:p w14:paraId="03944C02" w14:textId="77777777" w:rsidR="00613380" w:rsidRPr="00934DBD" w:rsidRDefault="00613380" w:rsidP="00613380">
            <w:pPr>
              <w:pStyle w:val="a1"/>
              <w:ind w:left="-18" w:firstLine="1080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ค่าฝึกอบรมและสัมมนา</w:t>
            </w:r>
          </w:p>
        </w:tc>
        <w:tc>
          <w:tcPr>
            <w:tcW w:w="894" w:type="dxa"/>
          </w:tcPr>
          <w:p w14:paraId="6B349A7A" w14:textId="50B3035A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172B89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7FEE124A" w14:textId="6A4BC09B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4093D2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2773D1B5" w14:textId="291B6B56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140CE52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E37D0CB" w14:textId="009E9F43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613380" w:rsidRPr="00934DBD" w14:paraId="625832C6" w14:textId="77777777" w:rsidTr="00885E14">
        <w:tc>
          <w:tcPr>
            <w:tcW w:w="4614" w:type="dxa"/>
          </w:tcPr>
          <w:p w14:paraId="334AFAE0" w14:textId="49A781CB" w:rsidR="00613380" w:rsidRPr="00934DBD" w:rsidRDefault="00613380" w:rsidP="00613380">
            <w:pPr>
              <w:pStyle w:val="a1"/>
              <w:ind w:left="-18" w:firstLine="10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ค่าเช่าและค่าบริการ</w:t>
            </w:r>
          </w:p>
        </w:tc>
        <w:tc>
          <w:tcPr>
            <w:tcW w:w="894" w:type="dxa"/>
          </w:tcPr>
          <w:p w14:paraId="5E87253C" w14:textId="3A2B2F19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AC620A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4D39DB0B" w14:textId="25BAB092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9524CB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57B14A86" w14:textId="06148664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784DB29" w14:textId="77777777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ED87DA0" w14:textId="5C746A64" w:rsidR="00613380" w:rsidRPr="00934DBD" w:rsidRDefault="00613380" w:rsidP="0061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D73A05" w:rsidRPr="00934DBD" w14:paraId="2667A84F" w14:textId="77777777" w:rsidTr="00240BFD">
        <w:trPr>
          <w:trHeight w:hRule="exact" w:val="335"/>
        </w:trPr>
        <w:tc>
          <w:tcPr>
            <w:tcW w:w="4614" w:type="dxa"/>
          </w:tcPr>
          <w:p w14:paraId="2B37E564" w14:textId="57DF567D" w:rsidR="00D73A05" w:rsidRPr="00934DBD" w:rsidRDefault="00D73A05" w:rsidP="00D73A05">
            <w:pPr>
              <w:pStyle w:val="a1"/>
              <w:ind w:left="-18" w:firstLine="10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894" w:type="dxa"/>
          </w:tcPr>
          <w:p w14:paraId="1A67E7A0" w14:textId="2E05D80C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2DA4BE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3515C8AB" w14:textId="313E07A5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C01214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26824775" w14:textId="33B82321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6EFC2433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5A05AA6B" w14:textId="3A2868D4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D73A05" w:rsidRPr="00934DBD" w14:paraId="11BCFF6D" w14:textId="77777777" w:rsidTr="00240BFD">
        <w:trPr>
          <w:trHeight w:hRule="exact" w:val="335"/>
        </w:trPr>
        <w:tc>
          <w:tcPr>
            <w:tcW w:w="4614" w:type="dxa"/>
          </w:tcPr>
          <w:p w14:paraId="7FEFB501" w14:textId="77777777" w:rsidR="00D73A05" w:rsidRPr="00934DBD" w:rsidRDefault="00D73A05" w:rsidP="00D73A05">
            <w:pPr>
              <w:pStyle w:val="a1"/>
              <w:ind w:left="-18" w:firstLine="10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4" w:type="dxa"/>
          </w:tcPr>
          <w:p w14:paraId="29FFE206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EC0FE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778EAEAE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D04452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4BD9C20C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F63267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EF896C6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3A05" w:rsidRPr="00934DBD" w14:paraId="526F38B8" w14:textId="77777777" w:rsidTr="00885E14">
        <w:tc>
          <w:tcPr>
            <w:tcW w:w="4614" w:type="dxa"/>
          </w:tcPr>
          <w:p w14:paraId="71B0A594" w14:textId="77777777" w:rsidR="00D73A05" w:rsidRPr="00934DBD" w:rsidRDefault="00D73A05" w:rsidP="00D73A05">
            <w:pPr>
              <w:pStyle w:val="a1"/>
              <w:ind w:left="-18" w:firstLine="9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 การร่วมค้า</w:t>
            </w:r>
          </w:p>
        </w:tc>
        <w:tc>
          <w:tcPr>
            <w:tcW w:w="894" w:type="dxa"/>
          </w:tcPr>
          <w:p w14:paraId="20CD1887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32ACF6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6E2242DD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6C0EE6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538455B6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D8FDE3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D90ADFB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3A05" w:rsidRPr="00934DBD" w14:paraId="40BB6FA0" w14:textId="77777777" w:rsidTr="00885E14">
        <w:tc>
          <w:tcPr>
            <w:tcW w:w="4614" w:type="dxa"/>
            <w:hideMark/>
          </w:tcPr>
          <w:p w14:paraId="0FDFD013" w14:textId="77777777" w:rsidR="00D73A05" w:rsidRPr="00934DBD" w:rsidRDefault="00D73A05" w:rsidP="00D73A05">
            <w:pPr>
              <w:pStyle w:val="a1"/>
              <w:ind w:left="-18" w:firstLine="1080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และบริษัทที่เกี่ยวข้องกัน</w:t>
            </w:r>
          </w:p>
        </w:tc>
        <w:tc>
          <w:tcPr>
            <w:tcW w:w="894" w:type="dxa"/>
          </w:tcPr>
          <w:p w14:paraId="183E2B97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1B0CA9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3CC169D7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62AA8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7E9F48CB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B884D0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4CBFD26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3A05" w:rsidRPr="00934DBD" w14:paraId="2EC8809B" w14:textId="77777777" w:rsidTr="00885E14">
        <w:tc>
          <w:tcPr>
            <w:tcW w:w="4614" w:type="dxa"/>
            <w:hideMark/>
          </w:tcPr>
          <w:p w14:paraId="71B61846" w14:textId="77777777" w:rsidR="00D73A05" w:rsidRPr="00934DBD" w:rsidRDefault="00D73A05" w:rsidP="00D73A05">
            <w:pPr>
              <w:pStyle w:val="a1"/>
              <w:ind w:left="-18" w:firstLine="1080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894" w:type="dxa"/>
          </w:tcPr>
          <w:p w14:paraId="71CE3CBF" w14:textId="397D86A2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58,391</w:t>
            </w:r>
          </w:p>
        </w:tc>
        <w:tc>
          <w:tcPr>
            <w:tcW w:w="270" w:type="dxa"/>
          </w:tcPr>
          <w:p w14:paraId="0FFD6D64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085A4E81" w14:textId="1B5C4264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48,933</w:t>
            </w:r>
          </w:p>
        </w:tc>
        <w:tc>
          <w:tcPr>
            <w:tcW w:w="270" w:type="dxa"/>
          </w:tcPr>
          <w:p w14:paraId="0B824EAF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21113C4F" w14:textId="26866C5B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  <w:tc>
          <w:tcPr>
            <w:tcW w:w="270" w:type="dxa"/>
          </w:tcPr>
          <w:p w14:paraId="2D436709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DD490ED" w14:textId="30A261ED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</w:tr>
      <w:tr w:rsidR="00D73A05" w:rsidRPr="00934DBD" w14:paraId="4C3F873D" w14:textId="77777777" w:rsidTr="00885E14">
        <w:tc>
          <w:tcPr>
            <w:tcW w:w="4614" w:type="dxa"/>
            <w:hideMark/>
          </w:tcPr>
          <w:p w14:paraId="5CFA901A" w14:textId="77777777" w:rsidR="00D73A05" w:rsidRPr="00934DBD" w:rsidRDefault="00D73A05" w:rsidP="00D73A05">
            <w:pPr>
              <w:pStyle w:val="a1"/>
              <w:ind w:left="-18" w:firstLine="1080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ต้นทุนงานก่อสร้างอาคาร </w:t>
            </w:r>
          </w:p>
        </w:tc>
        <w:tc>
          <w:tcPr>
            <w:tcW w:w="894" w:type="dxa"/>
          </w:tcPr>
          <w:p w14:paraId="13770E77" w14:textId="4CF24EF5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72969D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1C08E565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51DCC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0864E73E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07D79E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1E794AD" w14:textId="60938C53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3A05" w:rsidRPr="00934DBD" w14:paraId="657BF650" w14:textId="77777777" w:rsidTr="00885E14">
        <w:tc>
          <w:tcPr>
            <w:tcW w:w="4614" w:type="dxa"/>
            <w:hideMark/>
          </w:tcPr>
          <w:p w14:paraId="3C34198F" w14:textId="77777777" w:rsidR="00D73A05" w:rsidRPr="00934DBD" w:rsidRDefault="00D73A05" w:rsidP="00D73A05">
            <w:pPr>
              <w:pStyle w:val="a1"/>
              <w:ind w:left="-18" w:firstLine="1080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สิ่งปลูกสร้างและอื่นๆ</w:t>
            </w:r>
          </w:p>
        </w:tc>
        <w:tc>
          <w:tcPr>
            <w:tcW w:w="894" w:type="dxa"/>
          </w:tcPr>
          <w:p w14:paraId="35C55A17" w14:textId="1CF943AD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1,894</w:t>
            </w:r>
          </w:p>
        </w:tc>
        <w:tc>
          <w:tcPr>
            <w:tcW w:w="270" w:type="dxa"/>
          </w:tcPr>
          <w:p w14:paraId="6F1E07B5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6E1AA569" w14:textId="68B6DA7A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2,431</w:t>
            </w:r>
          </w:p>
        </w:tc>
        <w:tc>
          <w:tcPr>
            <w:tcW w:w="270" w:type="dxa"/>
          </w:tcPr>
          <w:p w14:paraId="0F489453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6E6EEC45" w14:textId="4C154438" w:rsidR="00D73A05" w:rsidRPr="00934DBD" w:rsidRDefault="00BD3443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306B1525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716EC82" w14:textId="6C89BAA1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</w:tr>
      <w:tr w:rsidR="00D73A05" w:rsidRPr="00934DBD" w14:paraId="496D879E" w14:textId="77777777" w:rsidTr="00885E14">
        <w:tc>
          <w:tcPr>
            <w:tcW w:w="4614" w:type="dxa"/>
          </w:tcPr>
          <w:p w14:paraId="298209AB" w14:textId="1F297564" w:rsidR="00D73A05" w:rsidRPr="00934DBD" w:rsidRDefault="00D73A05" w:rsidP="00D73A05">
            <w:pPr>
              <w:pStyle w:val="a1"/>
              <w:ind w:left="-18" w:firstLine="10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ค่าเช่าและค่าบริการ</w:t>
            </w:r>
          </w:p>
        </w:tc>
        <w:tc>
          <w:tcPr>
            <w:tcW w:w="894" w:type="dxa"/>
          </w:tcPr>
          <w:p w14:paraId="7CB99D17" w14:textId="1489336F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969</w:t>
            </w:r>
          </w:p>
        </w:tc>
        <w:tc>
          <w:tcPr>
            <w:tcW w:w="270" w:type="dxa"/>
          </w:tcPr>
          <w:p w14:paraId="77CC6F7E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78DE2397" w14:textId="6E86D2FB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1,371</w:t>
            </w:r>
          </w:p>
        </w:tc>
        <w:tc>
          <w:tcPr>
            <w:tcW w:w="270" w:type="dxa"/>
          </w:tcPr>
          <w:p w14:paraId="7D084A91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4221A07A" w14:textId="4558E716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70" w:type="dxa"/>
          </w:tcPr>
          <w:p w14:paraId="1F162F48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1209128" w14:textId="7EA6133A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</w:tr>
      <w:tr w:rsidR="00D73A05" w:rsidRPr="00934DBD" w14:paraId="072E48D1" w14:textId="77777777" w:rsidTr="00885E14">
        <w:tc>
          <w:tcPr>
            <w:tcW w:w="4614" w:type="dxa"/>
          </w:tcPr>
          <w:p w14:paraId="6A3A6E10" w14:textId="615D41C3" w:rsidR="00D73A05" w:rsidRPr="00934DBD" w:rsidRDefault="00D73A05" w:rsidP="00D73A05">
            <w:pPr>
              <w:pStyle w:val="a1"/>
              <w:ind w:left="-18" w:firstLine="10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ซื้อสินทรัพย์สิทธิการใช้</w:t>
            </w:r>
          </w:p>
        </w:tc>
        <w:tc>
          <w:tcPr>
            <w:tcW w:w="894" w:type="dxa"/>
          </w:tcPr>
          <w:p w14:paraId="5E9D5BF0" w14:textId="04757F2F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539</w:t>
            </w:r>
          </w:p>
        </w:tc>
        <w:tc>
          <w:tcPr>
            <w:tcW w:w="270" w:type="dxa"/>
          </w:tcPr>
          <w:p w14:paraId="55DCF741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19065620" w14:textId="623A70BA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22D77A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0AB13299" w14:textId="59824C38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270" w:type="dxa"/>
          </w:tcPr>
          <w:p w14:paraId="4AEED1CD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6F3847B" w14:textId="495A2CDD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3A05" w:rsidRPr="00934DBD" w14:paraId="0F99C148" w14:textId="77777777" w:rsidTr="00F97EDF">
        <w:tc>
          <w:tcPr>
            <w:tcW w:w="4614" w:type="dxa"/>
          </w:tcPr>
          <w:p w14:paraId="5A8361F9" w14:textId="4AF74BA4" w:rsidR="00D73A05" w:rsidRPr="00934DBD" w:rsidRDefault="00D73A05" w:rsidP="00D73A05">
            <w:pPr>
              <w:pStyle w:val="a1"/>
              <w:ind w:left="-18" w:firstLine="10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ค่าฝึกอบรมและสัมมนา</w:t>
            </w:r>
          </w:p>
        </w:tc>
        <w:tc>
          <w:tcPr>
            <w:tcW w:w="894" w:type="dxa"/>
            <w:shd w:val="clear" w:color="auto" w:fill="auto"/>
          </w:tcPr>
          <w:p w14:paraId="7D5272D5" w14:textId="6CC4F000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270" w:type="dxa"/>
          </w:tcPr>
          <w:p w14:paraId="5F0C4C5D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75DA76B4" w14:textId="387B8E31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270" w:type="dxa"/>
          </w:tcPr>
          <w:p w14:paraId="5908DF4F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446BC6B8" w14:textId="707D7412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5B365B2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E514A3B" w14:textId="3FF75995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D73A05" w:rsidRPr="00934DBD" w14:paraId="3FFAF5E0" w14:textId="77777777" w:rsidTr="00F97EDF">
        <w:tc>
          <w:tcPr>
            <w:tcW w:w="4614" w:type="dxa"/>
          </w:tcPr>
          <w:p w14:paraId="79F3A9CB" w14:textId="6D578CD7" w:rsidR="00D73A05" w:rsidRPr="00934DBD" w:rsidRDefault="00D73A05" w:rsidP="00D73A05">
            <w:pPr>
              <w:pStyle w:val="a1"/>
              <w:ind w:left="-18" w:firstLine="10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ซื้อเครื่องหมายการค้า</w:t>
            </w:r>
          </w:p>
        </w:tc>
        <w:tc>
          <w:tcPr>
            <w:tcW w:w="894" w:type="dxa"/>
          </w:tcPr>
          <w:p w14:paraId="13C5C1F7" w14:textId="1E7F2896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270" w:type="dxa"/>
          </w:tcPr>
          <w:p w14:paraId="24AEE5E4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64B62867" w14:textId="5DD430EC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38E9AF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1169B87E" w14:textId="4A24BE2E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D76C0D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65903FE" w14:textId="7B9524E1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3A05" w:rsidRPr="00934DBD" w14:paraId="2A4FCA82" w14:textId="77777777" w:rsidTr="00B47448">
        <w:tc>
          <w:tcPr>
            <w:tcW w:w="4614" w:type="dxa"/>
          </w:tcPr>
          <w:p w14:paraId="5FA55904" w14:textId="687F7FA0" w:rsidR="00D73A05" w:rsidRPr="00934DBD" w:rsidRDefault="00D73A05" w:rsidP="00D73A05">
            <w:pPr>
              <w:pStyle w:val="a1"/>
              <w:ind w:left="-18" w:firstLine="10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ซื้ออุปกรณ์และอื่นๆ</w:t>
            </w:r>
          </w:p>
        </w:tc>
        <w:tc>
          <w:tcPr>
            <w:tcW w:w="894" w:type="dxa"/>
          </w:tcPr>
          <w:p w14:paraId="6554D541" w14:textId="6000EE0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70" w:type="dxa"/>
          </w:tcPr>
          <w:p w14:paraId="0286008C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69CFBDD8" w14:textId="216C70E6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270" w:type="dxa"/>
          </w:tcPr>
          <w:p w14:paraId="61B2F025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28B3A2C5" w14:textId="0804C53B" w:rsidR="00D73A05" w:rsidRPr="00934DBD" w:rsidRDefault="00BD3443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0E78258E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2455EBA" w14:textId="734E2259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D73A05" w:rsidRPr="00934DBD" w14:paraId="387BEA4E" w14:textId="77777777" w:rsidTr="00F97EDF">
        <w:tc>
          <w:tcPr>
            <w:tcW w:w="4614" w:type="dxa"/>
            <w:shd w:val="clear" w:color="auto" w:fill="FFFFFF"/>
          </w:tcPr>
          <w:p w14:paraId="521894E6" w14:textId="70DB15AC" w:rsidR="00D73A05" w:rsidRPr="00934DBD" w:rsidRDefault="00D73A05" w:rsidP="00D73A05">
            <w:pPr>
              <w:pStyle w:val="a1"/>
              <w:ind w:left="-18" w:firstLine="1080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894" w:type="dxa"/>
            <w:shd w:val="clear" w:color="auto" w:fill="FFFFFF"/>
          </w:tcPr>
          <w:p w14:paraId="141513D3" w14:textId="3AEFAD1B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70" w:type="dxa"/>
            <w:shd w:val="clear" w:color="auto" w:fill="FFFFFF"/>
          </w:tcPr>
          <w:p w14:paraId="07A63815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FFFFFF"/>
          </w:tcPr>
          <w:p w14:paraId="0EC23A79" w14:textId="3FBE4600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  <w:shd w:val="clear" w:color="auto" w:fill="FFFFFF"/>
          </w:tcPr>
          <w:p w14:paraId="4C49FA50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FFFFFF"/>
          </w:tcPr>
          <w:p w14:paraId="4D14BE68" w14:textId="17743108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2FD97279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shd w:val="clear" w:color="auto" w:fill="FFFFFF"/>
          </w:tcPr>
          <w:p w14:paraId="44096BDE" w14:textId="3FF8BC2E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3A05" w:rsidRPr="00934DBD" w14:paraId="5C7DD914" w14:textId="77777777" w:rsidTr="00F97EDF">
        <w:tc>
          <w:tcPr>
            <w:tcW w:w="4614" w:type="dxa"/>
          </w:tcPr>
          <w:p w14:paraId="04D89731" w14:textId="02A1DD7E" w:rsidR="00D73A05" w:rsidRPr="00934DBD" w:rsidRDefault="00D73A05" w:rsidP="00D73A05">
            <w:pPr>
              <w:pStyle w:val="a1"/>
              <w:ind w:left="-18" w:firstLine="10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สิทธิในการใช้เครื่องหมายการค้า</w:t>
            </w:r>
          </w:p>
        </w:tc>
        <w:tc>
          <w:tcPr>
            <w:tcW w:w="894" w:type="dxa"/>
          </w:tcPr>
          <w:p w14:paraId="042CF903" w14:textId="174F4D0F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4C59A322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25D42E4A" w14:textId="77330BE6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580085AD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271531EA" w14:textId="0283FF62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289F58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875DBCA" w14:textId="31814B9D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3A05" w:rsidRPr="00934DBD" w14:paraId="6327D805" w14:textId="77777777" w:rsidTr="00885E14">
        <w:tc>
          <w:tcPr>
            <w:tcW w:w="4614" w:type="dxa"/>
            <w:hideMark/>
          </w:tcPr>
          <w:p w14:paraId="62FDC87A" w14:textId="2631BE6B" w:rsidR="00D73A05" w:rsidRPr="00934DBD" w:rsidRDefault="00D73A05" w:rsidP="00D73A05">
            <w:pPr>
              <w:pStyle w:val="a1"/>
              <w:ind w:left="-18" w:firstLine="1080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894" w:type="dxa"/>
          </w:tcPr>
          <w:p w14:paraId="3D00E5F5" w14:textId="3483D6F0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6682C896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42560180" w14:textId="768FE2DB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88471A0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0C07F712" w14:textId="3706453F" w:rsidR="00D73A05" w:rsidRPr="00934DBD" w:rsidRDefault="00D73A05" w:rsidP="00D73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9E2F67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578D4F4B" w14:textId="0DE7851A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3A05" w:rsidRPr="00934DBD" w14:paraId="59F40BBC" w14:textId="77777777" w:rsidTr="00B47448">
        <w:tc>
          <w:tcPr>
            <w:tcW w:w="4614" w:type="dxa"/>
          </w:tcPr>
          <w:p w14:paraId="0A97279D" w14:textId="7D380C71" w:rsidR="00D73A05" w:rsidRPr="00934DBD" w:rsidRDefault="00D73A05" w:rsidP="00D73A05">
            <w:pPr>
              <w:pStyle w:val="a1"/>
              <w:ind w:left="-18" w:firstLine="1080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ค่าใช้จ่ายอื่นๆ</w:t>
            </w:r>
          </w:p>
        </w:tc>
        <w:tc>
          <w:tcPr>
            <w:tcW w:w="894" w:type="dxa"/>
          </w:tcPr>
          <w:p w14:paraId="63D765CF" w14:textId="0B1FFC05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1,297</w:t>
            </w:r>
          </w:p>
        </w:tc>
        <w:tc>
          <w:tcPr>
            <w:tcW w:w="270" w:type="dxa"/>
          </w:tcPr>
          <w:p w14:paraId="5969A3BE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44BB9F4B" w14:textId="49166A5C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1,215</w:t>
            </w:r>
          </w:p>
        </w:tc>
        <w:tc>
          <w:tcPr>
            <w:tcW w:w="270" w:type="dxa"/>
          </w:tcPr>
          <w:p w14:paraId="6CDACFF8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21694120" w14:textId="6E7D99BD" w:rsidR="00D73A05" w:rsidRPr="00934DBD" w:rsidRDefault="00D73A05" w:rsidP="00D73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70" w:type="dxa"/>
          </w:tcPr>
          <w:p w14:paraId="5DF42EFB" w14:textId="77777777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BBB4286" w14:textId="3CD7DC11" w:rsidR="00D73A05" w:rsidRPr="00934DBD" w:rsidRDefault="00D73A05" w:rsidP="00D7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9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</w:tbl>
    <w:p w14:paraId="47EA3FBB" w14:textId="3132E1E7" w:rsidR="0080549B" w:rsidRPr="00934DBD" w:rsidRDefault="00451353" w:rsidP="00E8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spacing w:val="-2"/>
          <w:sz w:val="30"/>
          <w:szCs w:val="30"/>
        </w:rPr>
        <w:lastRenderedPageBreak/>
        <w:t>6</w:t>
      </w:r>
      <w:r w:rsidR="00EB7616" w:rsidRPr="00934DBD">
        <w:rPr>
          <w:rFonts w:asciiTheme="majorBidi" w:hAnsiTheme="majorBidi" w:cstheme="majorBidi"/>
          <w:b/>
          <w:bCs/>
          <w:spacing w:val="-2"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b/>
          <w:bCs/>
          <w:spacing w:val="-2"/>
          <w:sz w:val="30"/>
          <w:szCs w:val="30"/>
        </w:rPr>
        <w:t>2</w:t>
      </w:r>
      <w:r w:rsidR="0080549B" w:rsidRPr="00934DBD">
        <w:rPr>
          <w:rFonts w:asciiTheme="majorBidi" w:hAnsiTheme="majorBidi" w:cstheme="majorBidi"/>
          <w:b/>
          <w:bCs/>
          <w:spacing w:val="-2"/>
          <w:sz w:val="30"/>
          <w:szCs w:val="30"/>
        </w:rPr>
        <w:tab/>
      </w:r>
      <w:r w:rsidR="0080549B" w:rsidRPr="00934DBD">
        <w:rPr>
          <w:rFonts w:asciiTheme="majorBidi" w:hAnsiTheme="majorBidi" w:cstheme="majorBidi"/>
          <w:b/>
          <w:bCs/>
          <w:sz w:val="30"/>
          <w:szCs w:val="30"/>
          <w:cs/>
        </w:rPr>
        <w:t>ยอดคงเหลือกับกิจการที่เกี่ยวข้องกัน</w:t>
      </w:r>
      <w:r w:rsidR="0080549B" w:rsidRPr="00934DB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78197A" w:rsidRPr="00934DB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ณ วันที่ </w:t>
      </w:r>
      <w:r w:rsidR="002606E5" w:rsidRPr="00934DBD">
        <w:rPr>
          <w:rFonts w:asciiTheme="majorBidi" w:hAnsiTheme="majorBidi" w:cstheme="majorBidi"/>
          <w:b/>
          <w:bCs/>
          <w:sz w:val="30"/>
          <w:szCs w:val="30"/>
        </w:rPr>
        <w:t>30</w:t>
      </w:r>
      <w:r w:rsidR="00F0786C" w:rsidRPr="00934DB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13A16" w:rsidRPr="00934DBD">
        <w:rPr>
          <w:rFonts w:asciiTheme="majorBidi" w:hAnsiTheme="majorBidi" w:cstheme="majorBidi"/>
          <w:b/>
          <w:bCs/>
          <w:sz w:val="30"/>
          <w:szCs w:val="30"/>
          <w:cs/>
        </w:rPr>
        <w:t>กันยายน</w:t>
      </w:r>
      <w:r w:rsidR="002E08E3" w:rsidRPr="00934DB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2606E5" w:rsidRPr="00934DBD">
        <w:rPr>
          <w:rFonts w:asciiTheme="majorBidi" w:hAnsiTheme="majorBidi" w:cstheme="majorBidi"/>
          <w:b/>
          <w:bCs/>
          <w:sz w:val="30"/>
          <w:szCs w:val="30"/>
        </w:rPr>
        <w:t>2563</w:t>
      </w:r>
      <w:r w:rsidR="0080549B" w:rsidRPr="00934DB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0549B" w:rsidRPr="00934DBD">
        <w:rPr>
          <w:rFonts w:asciiTheme="majorBidi" w:hAnsiTheme="majorBidi" w:cstheme="majorBidi"/>
          <w:b/>
          <w:bCs/>
          <w:sz w:val="30"/>
          <w:szCs w:val="30"/>
          <w:cs/>
        </w:rPr>
        <w:t>และ</w:t>
      </w:r>
      <w:r w:rsidR="004A4952" w:rsidRPr="00934DB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วันที่ </w:t>
      </w:r>
      <w:r w:rsidR="002606E5" w:rsidRPr="00934DBD">
        <w:rPr>
          <w:rFonts w:asciiTheme="majorBidi" w:hAnsiTheme="majorBidi" w:cstheme="majorBidi"/>
          <w:b/>
          <w:bCs/>
          <w:sz w:val="30"/>
          <w:szCs w:val="30"/>
        </w:rPr>
        <w:t>31</w:t>
      </w:r>
      <w:r w:rsidR="004A4952" w:rsidRPr="00934DB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4A4952" w:rsidRPr="00934DB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ธันวาคม </w:t>
      </w:r>
      <w:r w:rsidR="00E83371" w:rsidRPr="00934DBD">
        <w:rPr>
          <w:rFonts w:asciiTheme="majorBidi" w:hAnsiTheme="majorBidi" w:cstheme="majorBidi"/>
          <w:b/>
          <w:bCs/>
          <w:sz w:val="30"/>
          <w:szCs w:val="30"/>
        </w:rPr>
        <w:t>2562</w:t>
      </w:r>
      <w:r w:rsidR="0080549B" w:rsidRPr="00934DB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0549B" w:rsidRPr="00934DBD">
        <w:rPr>
          <w:rFonts w:asciiTheme="majorBidi" w:hAnsiTheme="majorBidi" w:cstheme="majorBidi"/>
          <w:b/>
          <w:bCs/>
          <w:sz w:val="30"/>
          <w:szCs w:val="30"/>
          <w:cs/>
        </w:rPr>
        <w:t>มีดังนี้</w:t>
      </w:r>
    </w:p>
    <w:p w14:paraId="009BC181" w14:textId="77777777" w:rsidR="0080549B" w:rsidRPr="00934DBD" w:rsidRDefault="0080549B" w:rsidP="00E83371">
      <w:pPr>
        <w:pStyle w:val="BodyText2"/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725B19CC" w14:textId="137012B3" w:rsidR="00F022AE" w:rsidRPr="00934DBD" w:rsidRDefault="00451353" w:rsidP="00E83371">
      <w:pPr>
        <w:pStyle w:val="BodyText2"/>
        <w:tabs>
          <w:tab w:val="left" w:pos="540"/>
          <w:tab w:val="left" w:pos="1080"/>
          <w:tab w:val="left" w:pos="1440"/>
        </w:tabs>
        <w:ind w:firstLine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  <w:r w:rsidR="0080549B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80549B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B0091F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</w:t>
      </w:r>
      <w:r w:rsidR="0080549B"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2BF9A032" w14:textId="77777777" w:rsidR="00E62EBA" w:rsidRPr="00934DBD" w:rsidRDefault="00E62EBA" w:rsidP="00E83371">
      <w:pPr>
        <w:pStyle w:val="BodyText2"/>
        <w:tabs>
          <w:tab w:val="left" w:pos="540"/>
          <w:tab w:val="left" w:pos="1080"/>
          <w:tab w:val="left" w:pos="1440"/>
        </w:tabs>
        <w:ind w:firstLine="720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34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67"/>
        <w:gridCol w:w="1090"/>
        <w:gridCol w:w="279"/>
        <w:gridCol w:w="1062"/>
        <w:gridCol w:w="13"/>
        <w:gridCol w:w="254"/>
        <w:gridCol w:w="1071"/>
      </w:tblGrid>
      <w:tr w:rsidR="00255BF1" w:rsidRPr="00934DBD" w14:paraId="118954C9" w14:textId="77777777" w:rsidTr="00E83371">
        <w:tc>
          <w:tcPr>
            <w:tcW w:w="2263" w:type="pct"/>
          </w:tcPr>
          <w:p w14:paraId="22837190" w14:textId="77777777" w:rsidR="00255BF1" w:rsidRPr="00934DBD" w:rsidRDefault="00255BF1" w:rsidP="00E833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27A85B29" w14:textId="77777777" w:rsidR="00255BF1" w:rsidRPr="00934DBD" w:rsidRDefault="00255BF1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00BDF011" w14:textId="77777777" w:rsidR="00255BF1" w:rsidRPr="00934DBD" w:rsidRDefault="00255BF1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pct"/>
            <w:gridSpan w:val="4"/>
            <w:vAlign w:val="center"/>
          </w:tcPr>
          <w:p w14:paraId="11AF6A2F" w14:textId="77777777" w:rsidR="00255BF1" w:rsidRPr="00934DBD" w:rsidRDefault="00255BF1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F022AE" w:rsidRPr="00934DBD" w14:paraId="1E192C5E" w14:textId="77777777" w:rsidTr="00E83371">
        <w:tc>
          <w:tcPr>
            <w:tcW w:w="2263" w:type="pct"/>
          </w:tcPr>
          <w:p w14:paraId="5C865B7A" w14:textId="77777777" w:rsidR="00F022AE" w:rsidRPr="00934DBD" w:rsidRDefault="00F022AE" w:rsidP="00E833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4" w:type="pct"/>
            <w:gridSpan w:val="3"/>
            <w:tcBorders>
              <w:bottom w:val="single" w:sz="4" w:space="0" w:color="auto"/>
            </w:tcBorders>
          </w:tcPr>
          <w:p w14:paraId="29703F36" w14:textId="77777777" w:rsidR="00F022AE" w:rsidRPr="00934DBD" w:rsidRDefault="00F022AE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235BB5B" w14:textId="77777777" w:rsidR="00F022AE" w:rsidRPr="00934DBD" w:rsidRDefault="00F022AE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pct"/>
            <w:gridSpan w:val="4"/>
            <w:tcBorders>
              <w:bottom w:val="single" w:sz="4" w:space="0" w:color="auto"/>
            </w:tcBorders>
          </w:tcPr>
          <w:p w14:paraId="7261697F" w14:textId="77777777" w:rsidR="00F022AE" w:rsidRPr="00934DBD" w:rsidRDefault="00F022AE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3371" w:rsidRPr="00934DBD" w14:paraId="038A4732" w14:textId="77777777" w:rsidTr="00E83371">
        <w:tc>
          <w:tcPr>
            <w:tcW w:w="2263" w:type="pct"/>
          </w:tcPr>
          <w:p w14:paraId="46C7D61C" w14:textId="77777777" w:rsidR="00E83371" w:rsidRPr="00934DBD" w:rsidRDefault="00E83371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7B6DC058" w14:textId="18C1D4BD" w:rsidR="00E83371" w:rsidRPr="00934DBD" w:rsidRDefault="00E83371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3C78D772" w14:textId="77777777" w:rsidR="00E83371" w:rsidRPr="00934DBD" w:rsidRDefault="00E83371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2EE046A" w14:textId="3110099B" w:rsidR="00E83371" w:rsidRPr="00934DBD" w:rsidRDefault="00E83371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002BFB60" w14:textId="77777777" w:rsidR="00E83371" w:rsidRPr="00934DBD" w:rsidRDefault="00E83371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</w:tcBorders>
          </w:tcPr>
          <w:p w14:paraId="32575371" w14:textId="350DDB23" w:rsidR="00E83371" w:rsidRPr="00934DBD" w:rsidRDefault="00E83371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6" w:type="pct"/>
            <w:tcBorders>
              <w:top w:val="single" w:sz="4" w:space="0" w:color="auto"/>
            </w:tcBorders>
          </w:tcPr>
          <w:p w14:paraId="5B28DE0D" w14:textId="77777777" w:rsidR="00E83371" w:rsidRPr="00934DBD" w:rsidRDefault="00E83371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49DB77A8" w14:textId="1D580A86" w:rsidR="00E83371" w:rsidRPr="00934DBD" w:rsidRDefault="00E83371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83371" w:rsidRPr="00934DBD" w14:paraId="54879C51" w14:textId="77777777" w:rsidTr="00E83371">
        <w:tc>
          <w:tcPr>
            <w:tcW w:w="2263" w:type="pct"/>
          </w:tcPr>
          <w:p w14:paraId="6AD9F080" w14:textId="77777777" w:rsidR="00E83371" w:rsidRPr="00934DBD" w:rsidRDefault="00E83371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5EC4633" w14:textId="1B3F96AB" w:rsidR="00E83371" w:rsidRPr="00934DBD" w:rsidRDefault="00E83371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144DFB5B" w14:textId="77777777" w:rsidR="00E83371" w:rsidRPr="00934DBD" w:rsidRDefault="00E83371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EB089F5" w14:textId="6AA4D9E3" w:rsidR="00E83371" w:rsidRPr="00934DBD" w:rsidRDefault="00E83371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14:paraId="25A942D0" w14:textId="77777777" w:rsidR="00E83371" w:rsidRPr="00934DBD" w:rsidRDefault="00E83371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</w:tcPr>
          <w:p w14:paraId="6974F1FD" w14:textId="4AEF5862" w:rsidR="00E83371" w:rsidRPr="00934DBD" w:rsidRDefault="00E83371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6" w:type="pct"/>
          </w:tcPr>
          <w:p w14:paraId="46745B3D" w14:textId="77777777" w:rsidR="00E83371" w:rsidRPr="00934DBD" w:rsidRDefault="00E83371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78DD1550" w14:textId="3A08785D" w:rsidR="00E83371" w:rsidRPr="00934DBD" w:rsidRDefault="00E83371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83371" w:rsidRPr="00934DBD" w14:paraId="12451D52" w14:textId="77777777" w:rsidTr="00E83371">
        <w:tc>
          <w:tcPr>
            <w:tcW w:w="2263" w:type="pct"/>
          </w:tcPr>
          <w:p w14:paraId="7184ABCF" w14:textId="77777777" w:rsidR="00E83371" w:rsidRPr="00934DBD" w:rsidRDefault="00E83371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58" w:right="-2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09C022FB" w14:textId="162A3D45" w:rsidR="00E83371" w:rsidRPr="00934DBD" w:rsidRDefault="00C1630D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2B0AB78C" w14:textId="77777777" w:rsidR="00E83371" w:rsidRPr="00934DBD" w:rsidRDefault="00E83371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</w:tcPr>
          <w:p w14:paraId="553050D2" w14:textId="5D8C743F" w:rsidR="00E83371" w:rsidRPr="00934DBD" w:rsidRDefault="00E83371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14:paraId="399975C3" w14:textId="77777777" w:rsidR="00E83371" w:rsidRPr="00934DBD" w:rsidRDefault="00E83371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4F477BC7" w14:textId="217A7197" w:rsidR="00E83371" w:rsidRPr="00934DBD" w:rsidRDefault="003B5D36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04645524" w14:textId="77777777" w:rsidR="00E83371" w:rsidRPr="00934DBD" w:rsidRDefault="00E83371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1823035F" w14:textId="77777777" w:rsidR="00E83371" w:rsidRPr="00934DBD" w:rsidRDefault="00E83371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3371" w:rsidRPr="00934DBD" w14:paraId="53E84EF7" w14:textId="77777777" w:rsidTr="00E83371">
        <w:tc>
          <w:tcPr>
            <w:tcW w:w="2263" w:type="pct"/>
          </w:tcPr>
          <w:p w14:paraId="0082830C" w14:textId="77777777" w:rsidR="00E83371" w:rsidRPr="00934DBD" w:rsidRDefault="00E83371" w:rsidP="00E83371">
            <w:pPr>
              <w:spacing w:line="240" w:lineRule="auto"/>
              <w:ind w:firstLine="95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29EA15F0" w14:textId="6D7D3A95" w:rsidR="00E83371" w:rsidRPr="00934DBD" w:rsidRDefault="00C1630D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45862F8" w14:textId="77777777" w:rsidR="00E83371" w:rsidRPr="00934DBD" w:rsidRDefault="00E83371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</w:tcPr>
          <w:p w14:paraId="1DD98DB7" w14:textId="77777777" w:rsidR="00E83371" w:rsidRPr="00934DBD" w:rsidRDefault="00E83371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E1E577F" w14:textId="77777777" w:rsidR="00E83371" w:rsidRPr="00934DBD" w:rsidRDefault="00E83371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68" w:type="pct"/>
          </w:tcPr>
          <w:p w14:paraId="2D0F7333" w14:textId="3EB0054A" w:rsidR="00E83371" w:rsidRPr="00934DBD" w:rsidRDefault="005F6073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D1010" w:rsidRPr="00934DBD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43" w:type="pct"/>
            <w:gridSpan w:val="2"/>
          </w:tcPr>
          <w:p w14:paraId="44C33568" w14:textId="77777777" w:rsidR="00E83371" w:rsidRPr="00934DBD" w:rsidRDefault="00E83371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0FE4B45F" w14:textId="04A603DF" w:rsidR="00E83371" w:rsidRPr="00934DBD" w:rsidRDefault="00E83371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</w:tr>
      <w:tr w:rsidR="00E83371" w:rsidRPr="00934DBD" w14:paraId="6CEC4E43" w14:textId="77777777" w:rsidTr="00E83371">
        <w:tc>
          <w:tcPr>
            <w:tcW w:w="2263" w:type="pct"/>
          </w:tcPr>
          <w:p w14:paraId="122A4B40" w14:textId="77777777" w:rsidR="00E83371" w:rsidRPr="00934DBD" w:rsidRDefault="00E83371" w:rsidP="00E83371">
            <w:pPr>
              <w:spacing w:line="240" w:lineRule="auto"/>
              <w:ind w:firstLine="95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934D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8" w:type="pct"/>
          </w:tcPr>
          <w:p w14:paraId="7B9590D7" w14:textId="5529413C" w:rsidR="00E83371" w:rsidRPr="00934DBD" w:rsidRDefault="00C1630D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4,618</w:t>
            </w:r>
          </w:p>
        </w:tc>
        <w:tc>
          <w:tcPr>
            <w:tcW w:w="143" w:type="pct"/>
          </w:tcPr>
          <w:p w14:paraId="33E289F5" w14:textId="77777777" w:rsidR="00E83371" w:rsidRPr="00934DBD" w:rsidRDefault="00E83371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</w:tcPr>
          <w:p w14:paraId="14D34D9B" w14:textId="66DC47C9" w:rsidR="00E83371" w:rsidRPr="00934DBD" w:rsidRDefault="00E83371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5,182</w:t>
            </w:r>
          </w:p>
        </w:tc>
        <w:tc>
          <w:tcPr>
            <w:tcW w:w="149" w:type="pct"/>
          </w:tcPr>
          <w:p w14:paraId="0954DF5F" w14:textId="77777777" w:rsidR="00E83371" w:rsidRPr="00934DBD" w:rsidRDefault="00E83371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68" w:type="pct"/>
          </w:tcPr>
          <w:p w14:paraId="1809EB7F" w14:textId="66F82C88" w:rsidR="00E83371" w:rsidRPr="00934DBD" w:rsidRDefault="005F6073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D1010" w:rsidRPr="00934DB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3" w:type="pct"/>
            <w:gridSpan w:val="2"/>
          </w:tcPr>
          <w:p w14:paraId="4F9C3284" w14:textId="77777777" w:rsidR="00E83371" w:rsidRPr="00934DBD" w:rsidRDefault="00E83371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364AC174" w14:textId="4545E0B4" w:rsidR="00E83371" w:rsidRPr="00934DBD" w:rsidRDefault="00E83371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E83371" w:rsidRPr="00934DBD" w14:paraId="67AC442C" w14:textId="77777777" w:rsidTr="00E83371">
        <w:tc>
          <w:tcPr>
            <w:tcW w:w="2263" w:type="pct"/>
          </w:tcPr>
          <w:p w14:paraId="40835959" w14:textId="77777777" w:rsidR="00E83371" w:rsidRPr="00934DBD" w:rsidRDefault="00E83371" w:rsidP="00E83371">
            <w:pPr>
              <w:spacing w:line="240" w:lineRule="auto"/>
              <w:ind w:firstLine="95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0A0792A9" w14:textId="480D0A06" w:rsidR="00E83371" w:rsidRPr="00934DBD" w:rsidRDefault="00C1630D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10,117</w:t>
            </w:r>
          </w:p>
        </w:tc>
        <w:tc>
          <w:tcPr>
            <w:tcW w:w="143" w:type="pct"/>
          </w:tcPr>
          <w:p w14:paraId="5F922360" w14:textId="77777777" w:rsidR="00E83371" w:rsidRPr="00934DBD" w:rsidRDefault="00E83371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4640CBE" w14:textId="5065DCC3" w:rsidR="00E83371" w:rsidRPr="00934DBD" w:rsidRDefault="00E83371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7,371</w:t>
            </w:r>
          </w:p>
        </w:tc>
        <w:tc>
          <w:tcPr>
            <w:tcW w:w="149" w:type="pct"/>
          </w:tcPr>
          <w:p w14:paraId="0D4999F6" w14:textId="77777777" w:rsidR="00E83371" w:rsidRPr="00934DBD" w:rsidRDefault="00E83371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5BA42A0A" w14:textId="064BFD82" w:rsidR="00E83371" w:rsidRPr="00934DBD" w:rsidRDefault="005F6073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8D1010" w:rsidRPr="00934DBD">
              <w:rPr>
                <w:rFonts w:asciiTheme="majorBidi" w:hAnsiTheme="majorBidi" w:cstheme="majorBidi"/>
                <w:sz w:val="30"/>
                <w:szCs w:val="30"/>
              </w:rPr>
              <w:t>098</w:t>
            </w:r>
          </w:p>
        </w:tc>
        <w:tc>
          <w:tcPr>
            <w:tcW w:w="143" w:type="pct"/>
            <w:gridSpan w:val="2"/>
          </w:tcPr>
          <w:p w14:paraId="43ED99E6" w14:textId="77777777" w:rsidR="00E83371" w:rsidRPr="00934DBD" w:rsidRDefault="00E83371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0D35E559" w14:textId="6A784FC6" w:rsidR="00E83371" w:rsidRPr="00934DBD" w:rsidRDefault="00E83371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</w:tr>
      <w:tr w:rsidR="00E83371" w:rsidRPr="00934DBD" w14:paraId="4EE61B61" w14:textId="77777777" w:rsidTr="00E83371">
        <w:tc>
          <w:tcPr>
            <w:tcW w:w="2263" w:type="pct"/>
          </w:tcPr>
          <w:p w14:paraId="56C038B4" w14:textId="77777777" w:rsidR="00E83371" w:rsidRPr="00934DBD" w:rsidRDefault="00E83371" w:rsidP="00E83371">
            <w:pPr>
              <w:spacing w:line="240" w:lineRule="auto"/>
              <w:ind w:firstLine="95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74C40BC" w14:textId="51C3B63E" w:rsidR="00E83371" w:rsidRPr="00934DBD" w:rsidRDefault="00C1630D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14,736</w:t>
            </w:r>
          </w:p>
        </w:tc>
        <w:tc>
          <w:tcPr>
            <w:tcW w:w="143" w:type="pct"/>
          </w:tcPr>
          <w:p w14:paraId="335C42FD" w14:textId="77777777" w:rsidR="00E83371" w:rsidRPr="00934DBD" w:rsidRDefault="00E83371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582C3D1" w14:textId="7D4BBB6A" w:rsidR="00E83371" w:rsidRPr="00934DBD" w:rsidRDefault="00E83371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12,555</w:t>
            </w:r>
          </w:p>
        </w:tc>
        <w:tc>
          <w:tcPr>
            <w:tcW w:w="149" w:type="pct"/>
          </w:tcPr>
          <w:p w14:paraId="349F15F3" w14:textId="77777777" w:rsidR="00E83371" w:rsidRPr="00934DBD" w:rsidRDefault="00E83371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5619C9D7" w14:textId="22E5A2D8" w:rsidR="00E83371" w:rsidRPr="00934DBD" w:rsidRDefault="005F6073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8D1010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681</w:t>
            </w:r>
          </w:p>
        </w:tc>
        <w:tc>
          <w:tcPr>
            <w:tcW w:w="143" w:type="pct"/>
            <w:gridSpan w:val="2"/>
          </w:tcPr>
          <w:p w14:paraId="366130A5" w14:textId="77777777" w:rsidR="00E83371" w:rsidRPr="00934DBD" w:rsidRDefault="00E83371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994073A" w14:textId="28D2FA76" w:rsidR="00E83371" w:rsidRPr="00934DBD" w:rsidRDefault="00E83371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1,228</w:t>
            </w:r>
          </w:p>
        </w:tc>
      </w:tr>
    </w:tbl>
    <w:p w14:paraId="1B38291D" w14:textId="638C3B76" w:rsidR="00C627B4" w:rsidRPr="00934DBD" w:rsidRDefault="00C627B4" w:rsidP="00C62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7E93F7D5" w14:textId="468DC0AE" w:rsidR="0080549B" w:rsidRPr="00934DBD" w:rsidRDefault="00451353" w:rsidP="00F81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  <w:r w:rsidR="0080549B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80549B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B0659C"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  </w:t>
      </w:r>
      <w:r w:rsidR="0080549B"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เงินให้กู้ยืมระยะสั้น</w:t>
      </w:r>
      <w:r w:rsidR="00292FB7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D97901B" w14:textId="77777777" w:rsidR="00D00B4F" w:rsidRPr="00934DBD" w:rsidRDefault="00D00B4F" w:rsidP="00F548E5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12"/>
          <w:szCs w:val="12"/>
        </w:rPr>
      </w:pP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18"/>
        <w:gridCol w:w="1080"/>
        <w:gridCol w:w="270"/>
        <w:gridCol w:w="1170"/>
        <w:gridCol w:w="270"/>
        <w:gridCol w:w="1152"/>
      </w:tblGrid>
      <w:tr w:rsidR="00B1217F" w:rsidRPr="00934DBD" w14:paraId="6DEF5192" w14:textId="77777777" w:rsidTr="00963EB6">
        <w:trPr>
          <w:trHeight w:val="173"/>
        </w:trPr>
        <w:tc>
          <w:tcPr>
            <w:tcW w:w="5418" w:type="dxa"/>
          </w:tcPr>
          <w:p w14:paraId="0A801AAD" w14:textId="77777777" w:rsidR="00B1217F" w:rsidRPr="00934DBD" w:rsidRDefault="00B1217F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2" w:type="dxa"/>
            <w:gridSpan w:val="5"/>
            <w:vAlign w:val="center"/>
          </w:tcPr>
          <w:p w14:paraId="6F8C2188" w14:textId="77777777" w:rsidR="00B1217F" w:rsidRPr="00934DBD" w:rsidRDefault="00B1217F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1217F" w:rsidRPr="00934DBD" w14:paraId="78C2BB20" w14:textId="77777777" w:rsidTr="00C4785D">
        <w:tc>
          <w:tcPr>
            <w:tcW w:w="5418" w:type="dxa"/>
          </w:tcPr>
          <w:p w14:paraId="11192EED" w14:textId="77777777" w:rsidR="00B1217F" w:rsidRPr="00934DBD" w:rsidRDefault="00B1217F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2" w:type="dxa"/>
            <w:gridSpan w:val="5"/>
            <w:tcBorders>
              <w:bottom w:val="single" w:sz="4" w:space="0" w:color="auto"/>
            </w:tcBorders>
          </w:tcPr>
          <w:p w14:paraId="0E29E855" w14:textId="77777777" w:rsidR="00B1217F" w:rsidRPr="00934DBD" w:rsidRDefault="00B1217F" w:rsidP="000429A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1217F" w:rsidRPr="00934DBD" w14:paraId="0BF170FF" w14:textId="77777777" w:rsidTr="00C4785D">
        <w:tc>
          <w:tcPr>
            <w:tcW w:w="5418" w:type="dxa"/>
          </w:tcPr>
          <w:p w14:paraId="6191A7F2" w14:textId="77777777" w:rsidR="00B1217F" w:rsidRPr="00934DBD" w:rsidRDefault="00B1217F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E4C95B" w14:textId="77777777" w:rsidR="00B1217F" w:rsidRPr="00934DBD" w:rsidRDefault="00B1217F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0D64C1" w14:textId="77777777" w:rsidR="00B1217F" w:rsidRPr="00934DBD" w:rsidRDefault="00B1217F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3DEF889" w14:textId="77777777" w:rsidR="00B1217F" w:rsidRPr="00934DBD" w:rsidRDefault="00B1217F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3371" w:rsidRPr="00934DBD" w14:paraId="051E0C8B" w14:textId="77777777" w:rsidTr="00881AF9">
        <w:tc>
          <w:tcPr>
            <w:tcW w:w="5418" w:type="dxa"/>
          </w:tcPr>
          <w:p w14:paraId="4888AD38" w14:textId="77777777" w:rsidR="00E83371" w:rsidRPr="00934DBD" w:rsidRDefault="00E83371" w:rsidP="00E8337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6A1B3B" w14:textId="6B74BE01" w:rsidR="00E83371" w:rsidRPr="00934DBD" w:rsidRDefault="00E83371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7A370C4" w14:textId="77777777" w:rsidR="00E83371" w:rsidRPr="00934DBD" w:rsidRDefault="00E83371" w:rsidP="00E8337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429C9E0" w14:textId="35B9B39C" w:rsidR="00E83371" w:rsidRPr="00934DBD" w:rsidRDefault="00E83371" w:rsidP="00E8337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2325277" w14:textId="77777777" w:rsidR="00E83371" w:rsidRPr="00934DBD" w:rsidRDefault="00E83371" w:rsidP="00E8337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F9292FF" w14:textId="77777777" w:rsidR="00E83371" w:rsidRPr="00934DBD" w:rsidRDefault="00E83371" w:rsidP="00E8337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3371" w:rsidRPr="00934DBD" w14:paraId="53D13316" w14:textId="77777777" w:rsidTr="00C4785D">
        <w:tc>
          <w:tcPr>
            <w:tcW w:w="5418" w:type="dxa"/>
          </w:tcPr>
          <w:p w14:paraId="6CD3E40B" w14:textId="77777777" w:rsidR="00E83371" w:rsidRPr="00934DBD" w:rsidRDefault="00E83371" w:rsidP="00E8337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E07901" w14:textId="00392C23" w:rsidR="00E83371" w:rsidRPr="00934DBD" w:rsidRDefault="00E83371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98ECA59" w14:textId="77777777" w:rsidR="00E83371" w:rsidRPr="00934DBD" w:rsidRDefault="00E83371" w:rsidP="00E8337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F5678A" w14:textId="4ECDF787" w:rsidR="00E83371" w:rsidRPr="00934DBD" w:rsidRDefault="00E83371" w:rsidP="00E8337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291DD3F" w14:textId="77777777" w:rsidR="00E83371" w:rsidRPr="00934DBD" w:rsidRDefault="00E83371" w:rsidP="00E8337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0E171A2" w14:textId="77777777" w:rsidR="00E83371" w:rsidRPr="00934DBD" w:rsidRDefault="00E83371" w:rsidP="00E8337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E83371" w:rsidRPr="00934DBD" w14:paraId="2EFD9DCF" w14:textId="77777777" w:rsidTr="00282B7B">
        <w:trPr>
          <w:trHeight w:hRule="exact" w:val="432"/>
        </w:trPr>
        <w:tc>
          <w:tcPr>
            <w:tcW w:w="5418" w:type="dxa"/>
          </w:tcPr>
          <w:p w14:paraId="1BA1BEAB" w14:textId="7EEF99F7" w:rsidR="00E83371" w:rsidRPr="00934DBD" w:rsidRDefault="00E83371" w:rsidP="00E83371">
            <w:pPr>
              <w:spacing w:line="18" w:lineRule="atLeast"/>
              <w:ind w:firstLine="97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71C5A46" w14:textId="5C4D826C" w:rsidR="00E83371" w:rsidRPr="00934DBD" w:rsidRDefault="00F50D59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70" w:type="dxa"/>
          </w:tcPr>
          <w:p w14:paraId="05BFF318" w14:textId="77777777" w:rsidR="00E83371" w:rsidRPr="00934DBD" w:rsidRDefault="00E83371" w:rsidP="00E83371">
            <w:pPr>
              <w:tabs>
                <w:tab w:val="decimal" w:pos="864"/>
              </w:tabs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DD9405" w14:textId="30F4E7F3" w:rsidR="00E83371" w:rsidRPr="00934DBD" w:rsidRDefault="00E83371" w:rsidP="00AF1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270" w:type="dxa"/>
          </w:tcPr>
          <w:p w14:paraId="62845569" w14:textId="77777777" w:rsidR="00E83371" w:rsidRPr="00934DBD" w:rsidRDefault="00E83371" w:rsidP="00E83371">
            <w:pPr>
              <w:tabs>
                <w:tab w:val="decimal" w:pos="864"/>
              </w:tabs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9CD95EF" w14:textId="789944E4" w:rsidR="00E83371" w:rsidRPr="00934DBD" w:rsidRDefault="00E83371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A40685"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83371" w:rsidRPr="00934DBD" w14:paraId="126B3D2D" w14:textId="77777777" w:rsidTr="00282B7B">
        <w:trPr>
          <w:trHeight w:hRule="exact" w:val="432"/>
        </w:trPr>
        <w:tc>
          <w:tcPr>
            <w:tcW w:w="5418" w:type="dxa"/>
          </w:tcPr>
          <w:p w14:paraId="529BD994" w14:textId="77777777" w:rsidR="00E83371" w:rsidRPr="00934DBD" w:rsidRDefault="00E83371" w:rsidP="00E83371">
            <w:pPr>
              <w:ind w:firstLine="9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F6D244" w14:textId="6576C390" w:rsidR="00E83371" w:rsidRPr="00934DBD" w:rsidRDefault="00F50D59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</w:t>
            </w:r>
          </w:p>
        </w:tc>
        <w:tc>
          <w:tcPr>
            <w:tcW w:w="270" w:type="dxa"/>
          </w:tcPr>
          <w:p w14:paraId="7AED49D3" w14:textId="77777777" w:rsidR="00E83371" w:rsidRPr="00934DBD" w:rsidRDefault="00E83371" w:rsidP="00E83371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361CA8" w14:textId="18748D62" w:rsidR="00E83371" w:rsidRPr="00934DBD" w:rsidRDefault="00E83371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</w:t>
            </w:r>
          </w:p>
        </w:tc>
        <w:tc>
          <w:tcPr>
            <w:tcW w:w="270" w:type="dxa"/>
            <w:vAlign w:val="bottom"/>
          </w:tcPr>
          <w:p w14:paraId="42F666B9" w14:textId="77777777" w:rsidR="00E83371" w:rsidRPr="00934DBD" w:rsidRDefault="00E83371" w:rsidP="00E8337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CF8D45" w14:textId="0CFAE03A" w:rsidR="00E83371" w:rsidRPr="00934DBD" w:rsidRDefault="00E83371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A40685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E83371" w:rsidRPr="00934DBD" w14:paraId="19B6FC61" w14:textId="77777777" w:rsidTr="001F76FD">
        <w:trPr>
          <w:trHeight w:hRule="exact" w:val="356"/>
        </w:trPr>
        <w:tc>
          <w:tcPr>
            <w:tcW w:w="5418" w:type="dxa"/>
          </w:tcPr>
          <w:p w14:paraId="3716A82A" w14:textId="77777777" w:rsidR="00E83371" w:rsidRPr="00934DBD" w:rsidRDefault="00E83371" w:rsidP="00E83371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2" w:type="dxa"/>
            <w:gridSpan w:val="5"/>
          </w:tcPr>
          <w:p w14:paraId="7B3E224E" w14:textId="77777777" w:rsidR="00E83371" w:rsidRPr="00934DBD" w:rsidRDefault="00E83371" w:rsidP="00E83371">
            <w:pPr>
              <w:tabs>
                <w:tab w:val="left" w:pos="540"/>
              </w:tabs>
              <w:ind w:left="-108"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83371" w:rsidRPr="00934DBD" w14:paraId="6BEFDDC0" w14:textId="77777777" w:rsidTr="00963EB6">
        <w:tc>
          <w:tcPr>
            <w:tcW w:w="5418" w:type="dxa"/>
          </w:tcPr>
          <w:p w14:paraId="1BFCDA66" w14:textId="77777777" w:rsidR="00E83371" w:rsidRPr="00934DBD" w:rsidRDefault="00E83371" w:rsidP="00E83371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2" w:type="dxa"/>
            <w:gridSpan w:val="5"/>
            <w:vAlign w:val="center"/>
          </w:tcPr>
          <w:p w14:paraId="4E5347A1" w14:textId="77777777" w:rsidR="00E83371" w:rsidRPr="00934DBD" w:rsidRDefault="00E83371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83371" w:rsidRPr="00934DBD" w14:paraId="0B6FD86C" w14:textId="77777777" w:rsidTr="00C4785D">
        <w:tc>
          <w:tcPr>
            <w:tcW w:w="5418" w:type="dxa"/>
          </w:tcPr>
          <w:p w14:paraId="6C1B0F06" w14:textId="77777777" w:rsidR="00E83371" w:rsidRPr="00934DBD" w:rsidRDefault="00E83371" w:rsidP="00E83371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2" w:type="dxa"/>
            <w:gridSpan w:val="5"/>
            <w:tcBorders>
              <w:bottom w:val="single" w:sz="4" w:space="0" w:color="auto"/>
            </w:tcBorders>
          </w:tcPr>
          <w:p w14:paraId="651C582E" w14:textId="77777777" w:rsidR="00E83371" w:rsidRPr="00934DBD" w:rsidRDefault="00E83371" w:rsidP="00E8337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3371" w:rsidRPr="00934DBD" w14:paraId="333BA341" w14:textId="77777777" w:rsidTr="00C4785D">
        <w:tc>
          <w:tcPr>
            <w:tcW w:w="5418" w:type="dxa"/>
          </w:tcPr>
          <w:p w14:paraId="5CCE5670" w14:textId="77777777" w:rsidR="00E83371" w:rsidRPr="00934DBD" w:rsidRDefault="00E83371" w:rsidP="00E83371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D6F128" w14:textId="77777777" w:rsidR="00E83371" w:rsidRPr="00934DBD" w:rsidRDefault="00E83371" w:rsidP="00E8337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EE9001" w14:textId="77777777" w:rsidR="00E83371" w:rsidRPr="00934DBD" w:rsidRDefault="00E83371" w:rsidP="00E8337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D175598" w14:textId="77777777" w:rsidR="00E83371" w:rsidRPr="00934DBD" w:rsidRDefault="00E83371" w:rsidP="00E8337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3371" w:rsidRPr="00934DBD" w14:paraId="33BE36E2" w14:textId="77777777" w:rsidTr="00881AF9">
        <w:tc>
          <w:tcPr>
            <w:tcW w:w="5418" w:type="dxa"/>
          </w:tcPr>
          <w:p w14:paraId="11F2B1FC" w14:textId="77777777" w:rsidR="00E83371" w:rsidRPr="00934DBD" w:rsidRDefault="00E83371" w:rsidP="00E83371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A2BAF5" w14:textId="5BEC6398" w:rsidR="00E83371" w:rsidRPr="00934DBD" w:rsidRDefault="00E83371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81795"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EB1B80" w14:textId="77777777" w:rsidR="00E83371" w:rsidRPr="00934DBD" w:rsidRDefault="00E83371" w:rsidP="00E8337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8AD6D1" w14:textId="07360834" w:rsidR="00E83371" w:rsidRPr="00934DBD" w:rsidRDefault="00E83371" w:rsidP="00E8337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A5FD730" w14:textId="77777777" w:rsidR="00E83371" w:rsidRPr="00934DBD" w:rsidRDefault="00E83371" w:rsidP="00E8337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9CEF5F3" w14:textId="77777777" w:rsidR="00E83371" w:rsidRPr="00934DBD" w:rsidRDefault="00E83371" w:rsidP="00E8337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3371" w:rsidRPr="00934DBD" w14:paraId="65842D5E" w14:textId="77777777" w:rsidTr="00C4785D">
        <w:tc>
          <w:tcPr>
            <w:tcW w:w="5418" w:type="dxa"/>
          </w:tcPr>
          <w:p w14:paraId="234C3A25" w14:textId="77777777" w:rsidR="00E83371" w:rsidRPr="00934DBD" w:rsidRDefault="00E83371" w:rsidP="00E83371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5F6034" w14:textId="1936CC04" w:rsidR="00E83371" w:rsidRPr="00934DBD" w:rsidRDefault="00E83371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BFA7EA8" w14:textId="77777777" w:rsidR="00E83371" w:rsidRPr="00934DBD" w:rsidRDefault="00E83371" w:rsidP="00E8337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D9F616" w14:textId="5D67FEB3" w:rsidR="00E83371" w:rsidRPr="00934DBD" w:rsidRDefault="00E83371" w:rsidP="00E8337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BC251A1" w14:textId="77777777" w:rsidR="00E83371" w:rsidRPr="00934DBD" w:rsidRDefault="00E83371" w:rsidP="00E8337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8C26AB3" w14:textId="77777777" w:rsidR="00E83371" w:rsidRPr="00934DBD" w:rsidRDefault="00E83371" w:rsidP="00E8337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E83371" w:rsidRPr="00934DBD" w14:paraId="1805053B" w14:textId="77777777" w:rsidTr="00C4785D">
        <w:trPr>
          <w:trHeight w:hRule="exact" w:val="432"/>
        </w:trPr>
        <w:tc>
          <w:tcPr>
            <w:tcW w:w="5418" w:type="dxa"/>
          </w:tcPr>
          <w:p w14:paraId="1ACD4EE9" w14:textId="77777777" w:rsidR="00E83371" w:rsidRPr="00934DBD" w:rsidRDefault="00E83371" w:rsidP="00E83371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158F95D" w14:textId="024F39B4" w:rsidR="00E83371" w:rsidRPr="00934DBD" w:rsidRDefault="00A40685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23,583</w:t>
            </w:r>
          </w:p>
        </w:tc>
        <w:tc>
          <w:tcPr>
            <w:tcW w:w="270" w:type="dxa"/>
          </w:tcPr>
          <w:p w14:paraId="5D6351E1" w14:textId="77777777" w:rsidR="00E83371" w:rsidRPr="00934DBD" w:rsidRDefault="00E83371" w:rsidP="00E83371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49108F" w14:textId="0F19FBA9" w:rsidR="00E83371" w:rsidRPr="00934DBD" w:rsidRDefault="00E83371" w:rsidP="00AF1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43,075</w:t>
            </w:r>
          </w:p>
        </w:tc>
        <w:tc>
          <w:tcPr>
            <w:tcW w:w="270" w:type="dxa"/>
            <w:vAlign w:val="bottom"/>
          </w:tcPr>
          <w:p w14:paraId="7C0D2665" w14:textId="77777777" w:rsidR="00E83371" w:rsidRPr="00934DBD" w:rsidRDefault="00E83371" w:rsidP="00E8337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86F8D7" w14:textId="4F354E9A" w:rsidR="00E83371" w:rsidRPr="00934DBD" w:rsidRDefault="00E83371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40685" w:rsidRPr="00934DB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40685" w:rsidRPr="00934DBD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</w:tr>
      <w:tr w:rsidR="00E83371" w:rsidRPr="00934DBD" w14:paraId="6E2C5A3B" w14:textId="77777777" w:rsidTr="00C4785D">
        <w:trPr>
          <w:trHeight w:hRule="exact" w:val="432"/>
        </w:trPr>
        <w:tc>
          <w:tcPr>
            <w:tcW w:w="5418" w:type="dxa"/>
          </w:tcPr>
          <w:p w14:paraId="13A679F5" w14:textId="77777777" w:rsidR="00E83371" w:rsidRPr="00934DBD" w:rsidRDefault="00E83371" w:rsidP="00E83371">
            <w:pPr>
              <w:ind w:firstLine="9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A17774" w14:textId="249F18AB" w:rsidR="00E83371" w:rsidRPr="00934DBD" w:rsidRDefault="00A40685" w:rsidP="00E8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23,583</w:t>
            </w:r>
          </w:p>
        </w:tc>
        <w:tc>
          <w:tcPr>
            <w:tcW w:w="270" w:type="dxa"/>
          </w:tcPr>
          <w:p w14:paraId="717099F8" w14:textId="77777777" w:rsidR="00E83371" w:rsidRPr="00934DBD" w:rsidRDefault="00E83371" w:rsidP="00E83371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CFB09D" w14:textId="6C9FF1C8" w:rsidR="00E83371" w:rsidRPr="00934DBD" w:rsidRDefault="00E83371" w:rsidP="00AF1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43,075</w:t>
            </w:r>
          </w:p>
        </w:tc>
        <w:tc>
          <w:tcPr>
            <w:tcW w:w="270" w:type="dxa"/>
            <w:vAlign w:val="bottom"/>
          </w:tcPr>
          <w:p w14:paraId="45B731B4" w14:textId="77777777" w:rsidR="00E83371" w:rsidRPr="00934DBD" w:rsidRDefault="00E83371" w:rsidP="00E8337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FFAA8D9" w14:textId="7BC67DBE" w:rsidR="00E83371" w:rsidRPr="00934DBD" w:rsidRDefault="00E83371" w:rsidP="00E8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8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40685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40685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750</w:t>
            </w:r>
          </w:p>
        </w:tc>
      </w:tr>
    </w:tbl>
    <w:p w14:paraId="76CFAC93" w14:textId="77777777" w:rsidR="001F76FD" w:rsidRPr="00934DBD" w:rsidRDefault="001F76FD" w:rsidP="00673F46">
      <w:pPr>
        <w:spacing w:line="18" w:lineRule="atLeast"/>
        <w:ind w:left="1620"/>
        <w:jc w:val="thaiDistribute"/>
        <w:rPr>
          <w:rFonts w:asciiTheme="majorBidi" w:hAnsiTheme="majorBidi" w:cstheme="majorBidi"/>
          <w:sz w:val="20"/>
          <w:szCs w:val="20"/>
        </w:rPr>
      </w:pPr>
    </w:p>
    <w:p w14:paraId="0B772826" w14:textId="3E85253A" w:rsidR="00914A2B" w:rsidRPr="00934DBD" w:rsidRDefault="00D54CF4" w:rsidP="00914A2B">
      <w:pPr>
        <w:spacing w:line="18" w:lineRule="atLeast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กลุ่มบริษัทและบริษัทคำนวณยอดเฉลี่ยจากยอดคงค้างของเงินให้กู้ยืมระยะสั้น ณ วันสิ้นเดือนโดย</w:t>
      </w:r>
      <w:r w:rsidR="00A92A2C" w:rsidRPr="00934DBD">
        <w:rPr>
          <w:rFonts w:asciiTheme="majorBidi" w:hAnsiTheme="majorBidi" w:cstheme="majorBidi"/>
          <w:sz w:val="30"/>
          <w:szCs w:val="30"/>
        </w:rPr>
        <w:br/>
      </w:r>
      <w:r w:rsidRPr="00934DBD">
        <w:rPr>
          <w:rFonts w:asciiTheme="majorBidi" w:hAnsiTheme="majorBidi" w:cstheme="majorBidi"/>
          <w:sz w:val="30"/>
          <w:szCs w:val="30"/>
          <w:cs/>
        </w:rPr>
        <w:t>ไม่รวมดอกเบี้ยค้างรับ</w:t>
      </w:r>
    </w:p>
    <w:p w14:paraId="39899B4D" w14:textId="0A784864" w:rsidR="005A6EB0" w:rsidRPr="00934DBD" w:rsidRDefault="00451353" w:rsidP="000429AC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6</w:t>
      </w:r>
      <w:r w:rsidR="005A6EB0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5A6EB0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5A6EB0"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090F05"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เงินจ่าย</w:t>
      </w:r>
      <w:r w:rsidR="005A6EB0"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ล่วงหน้าค่าสินค้า</w:t>
      </w:r>
    </w:p>
    <w:p w14:paraId="6F17ADDD" w14:textId="77777777" w:rsidR="00090F05" w:rsidRPr="00934DBD" w:rsidRDefault="00090F05" w:rsidP="000429AC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1"/>
        <w:gridCol w:w="277"/>
        <w:gridCol w:w="1042"/>
        <w:gridCol w:w="236"/>
        <w:gridCol w:w="1145"/>
        <w:gridCol w:w="277"/>
        <w:gridCol w:w="1052"/>
      </w:tblGrid>
      <w:tr w:rsidR="005A6EB0" w:rsidRPr="00934DBD" w14:paraId="3AE669A2" w14:textId="77777777" w:rsidTr="00963EB6">
        <w:trPr>
          <w:tblHeader/>
        </w:trPr>
        <w:tc>
          <w:tcPr>
            <w:tcW w:w="2211" w:type="pct"/>
          </w:tcPr>
          <w:p w14:paraId="7A75EFC4" w14:textId="77777777" w:rsidR="005A6EB0" w:rsidRPr="00934DBD" w:rsidRDefault="005A6EB0" w:rsidP="000429A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197C3568" w14:textId="77777777" w:rsidR="005A6EB0" w:rsidRPr="00934DBD" w:rsidRDefault="005A6EB0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4D198C5B" w14:textId="77777777" w:rsidR="005A6EB0" w:rsidRPr="00934DBD" w:rsidRDefault="005A6EB0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pct"/>
            <w:gridSpan w:val="3"/>
            <w:vAlign w:val="center"/>
          </w:tcPr>
          <w:p w14:paraId="682A5406" w14:textId="77777777" w:rsidR="005A6EB0" w:rsidRPr="00934DBD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A6EB0" w:rsidRPr="00934DBD" w14:paraId="7769CCAA" w14:textId="77777777" w:rsidTr="00090F05">
        <w:trPr>
          <w:tblHeader/>
        </w:trPr>
        <w:tc>
          <w:tcPr>
            <w:tcW w:w="2211" w:type="pct"/>
          </w:tcPr>
          <w:p w14:paraId="346F4491" w14:textId="77777777" w:rsidR="005A6EB0" w:rsidRPr="00934DBD" w:rsidRDefault="005A6EB0" w:rsidP="000429A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  <w:tcBorders>
              <w:bottom w:val="single" w:sz="4" w:space="0" w:color="auto"/>
            </w:tcBorders>
          </w:tcPr>
          <w:p w14:paraId="2BA64AEA" w14:textId="77777777" w:rsidR="005A6EB0" w:rsidRPr="00934DBD" w:rsidRDefault="005A6EB0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594BD7D" w14:textId="77777777" w:rsidR="005A6EB0" w:rsidRPr="00934DBD" w:rsidRDefault="005A6EB0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pct"/>
            <w:gridSpan w:val="3"/>
            <w:tcBorders>
              <w:bottom w:val="single" w:sz="4" w:space="0" w:color="auto"/>
            </w:tcBorders>
          </w:tcPr>
          <w:p w14:paraId="56362D04" w14:textId="77777777" w:rsidR="005A6EB0" w:rsidRPr="00934DBD" w:rsidRDefault="005A6EB0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1795" w:rsidRPr="00934DBD" w14:paraId="6D2DB27C" w14:textId="77777777" w:rsidTr="00881AF9">
        <w:trPr>
          <w:tblHeader/>
        </w:trPr>
        <w:tc>
          <w:tcPr>
            <w:tcW w:w="2211" w:type="pct"/>
          </w:tcPr>
          <w:p w14:paraId="30DD8A46" w14:textId="77777777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E0E644A" w14:textId="7C5F0371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492A41F3" w14:textId="77777777" w:rsidR="00F81795" w:rsidRPr="00934DBD" w:rsidRDefault="00F81795" w:rsidP="00F8179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7530E3A9" w14:textId="0EDA3FC1" w:rsidR="00F81795" w:rsidRPr="00934DBD" w:rsidRDefault="00F81795" w:rsidP="00F8179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14:paraId="6F9AC92C" w14:textId="77777777" w:rsidR="00F81795" w:rsidRPr="00934DBD" w:rsidRDefault="00F81795" w:rsidP="00F8179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02483B7" w14:textId="09BEAA9F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33DDB828" w14:textId="77777777" w:rsidR="00F81795" w:rsidRPr="00934DBD" w:rsidRDefault="00F81795" w:rsidP="00F8179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5BEEA49B" w14:textId="32C35F5F" w:rsidR="00F81795" w:rsidRPr="00934DBD" w:rsidRDefault="00F81795" w:rsidP="00F8179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81795" w:rsidRPr="00934DBD" w14:paraId="2827829A" w14:textId="77777777" w:rsidTr="00090F05">
        <w:trPr>
          <w:tblHeader/>
        </w:trPr>
        <w:tc>
          <w:tcPr>
            <w:tcW w:w="2211" w:type="pct"/>
          </w:tcPr>
          <w:p w14:paraId="0D2539A2" w14:textId="77777777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820B59F" w14:textId="7E0960C3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1" w:type="pct"/>
          </w:tcPr>
          <w:p w14:paraId="49E47053" w14:textId="77777777" w:rsidR="00F81795" w:rsidRPr="00934DBD" w:rsidRDefault="00F81795" w:rsidP="00F81795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BB5F8A4" w14:textId="3DD59B3A" w:rsidR="00F81795" w:rsidRPr="00934DBD" w:rsidRDefault="00F81795" w:rsidP="00F81795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14:paraId="6F109945" w14:textId="77777777" w:rsidR="00F81795" w:rsidRPr="00934DBD" w:rsidRDefault="00F81795" w:rsidP="00F81795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6AD4E945" w14:textId="0ACCA400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1" w:type="pct"/>
          </w:tcPr>
          <w:p w14:paraId="0505E9FD" w14:textId="77777777" w:rsidR="00F81795" w:rsidRPr="00934DBD" w:rsidRDefault="00F81795" w:rsidP="00F81795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4EEE545E" w14:textId="3C9ECA09" w:rsidR="00F81795" w:rsidRPr="00934DBD" w:rsidRDefault="00F81795" w:rsidP="00F81795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81795" w:rsidRPr="00934DBD" w14:paraId="7E7BB727" w14:textId="77777777" w:rsidTr="00B1217F">
        <w:trPr>
          <w:trHeight w:hRule="exact" w:val="374"/>
        </w:trPr>
        <w:tc>
          <w:tcPr>
            <w:tcW w:w="2211" w:type="pct"/>
          </w:tcPr>
          <w:p w14:paraId="585490F5" w14:textId="77777777" w:rsidR="00F81795" w:rsidRPr="00934DBD" w:rsidRDefault="00F81795" w:rsidP="00F81795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  <w:shd w:val="clear" w:color="auto" w:fill="auto"/>
          </w:tcPr>
          <w:p w14:paraId="3F49EBB5" w14:textId="4071451D" w:rsidR="00F81795" w:rsidRPr="00934DBD" w:rsidRDefault="00D77756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50</w:t>
            </w:r>
          </w:p>
        </w:tc>
        <w:tc>
          <w:tcPr>
            <w:tcW w:w="151" w:type="pct"/>
          </w:tcPr>
          <w:p w14:paraId="11E45D64" w14:textId="77777777" w:rsidR="00F81795" w:rsidRPr="00934DBD" w:rsidRDefault="00F81795" w:rsidP="00F81795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</w:tcPr>
          <w:p w14:paraId="00DF889E" w14:textId="0CDFD32B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1A88CD39" w14:textId="77777777" w:rsidR="00F81795" w:rsidRPr="00934DBD" w:rsidRDefault="00F81795" w:rsidP="00F81795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</w:tcPr>
          <w:p w14:paraId="0D35C38D" w14:textId="3C1486E1" w:rsidR="00F81795" w:rsidRPr="00934DBD" w:rsidRDefault="00961636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29BADE8" w14:textId="77777777" w:rsidR="00F81795" w:rsidRPr="00934DBD" w:rsidRDefault="00F81795" w:rsidP="00F81795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</w:tcPr>
          <w:p w14:paraId="096B8FE3" w14:textId="77777777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F81795" w:rsidRPr="00934DBD" w14:paraId="2F3282EC" w14:textId="77777777" w:rsidTr="00B1217F">
        <w:trPr>
          <w:trHeight w:hRule="exact" w:val="374"/>
        </w:trPr>
        <w:tc>
          <w:tcPr>
            <w:tcW w:w="2211" w:type="pct"/>
          </w:tcPr>
          <w:p w14:paraId="6B2E3C24" w14:textId="77777777" w:rsidR="00F81795" w:rsidRPr="00934DBD" w:rsidRDefault="00F81795" w:rsidP="00F81795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90" w:type="pct"/>
            <w:shd w:val="clear" w:color="auto" w:fill="auto"/>
          </w:tcPr>
          <w:p w14:paraId="67C61D59" w14:textId="15B37A6B" w:rsidR="00F81795" w:rsidRPr="00934DBD" w:rsidRDefault="00D77756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2,677</w:t>
            </w:r>
          </w:p>
        </w:tc>
        <w:tc>
          <w:tcPr>
            <w:tcW w:w="151" w:type="pct"/>
          </w:tcPr>
          <w:p w14:paraId="3660CB4E" w14:textId="77777777" w:rsidR="00F81795" w:rsidRPr="00934DBD" w:rsidRDefault="00F81795" w:rsidP="00F81795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</w:tcPr>
          <w:p w14:paraId="3A643F5C" w14:textId="12203493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3,685</w:t>
            </w:r>
          </w:p>
        </w:tc>
        <w:tc>
          <w:tcPr>
            <w:tcW w:w="129" w:type="pct"/>
          </w:tcPr>
          <w:p w14:paraId="32DF85F6" w14:textId="77777777" w:rsidR="00F81795" w:rsidRPr="00934DBD" w:rsidRDefault="00F81795" w:rsidP="00F81795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</w:tcPr>
          <w:p w14:paraId="44230A87" w14:textId="7A8748B7" w:rsidR="00F81795" w:rsidRPr="00934DBD" w:rsidRDefault="00961636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0F57C6EC" w14:textId="77777777" w:rsidR="00F81795" w:rsidRPr="00934DBD" w:rsidRDefault="00F81795" w:rsidP="00F81795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</w:tcPr>
          <w:p w14:paraId="3576F219" w14:textId="77777777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F81795" w:rsidRPr="00934DBD" w14:paraId="1B410251" w14:textId="77777777" w:rsidTr="00B1217F">
        <w:trPr>
          <w:trHeight w:hRule="exact" w:val="374"/>
        </w:trPr>
        <w:tc>
          <w:tcPr>
            <w:tcW w:w="2211" w:type="pct"/>
          </w:tcPr>
          <w:p w14:paraId="3FD56968" w14:textId="77777777" w:rsidR="00F81795" w:rsidRPr="00934DBD" w:rsidRDefault="00F81795" w:rsidP="00F81795">
            <w:pPr>
              <w:tabs>
                <w:tab w:val="left" w:pos="176"/>
              </w:tabs>
              <w:ind w:right="-102" w:firstLine="97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39942B" w14:textId="6DDBC4E5" w:rsidR="00F81795" w:rsidRPr="00934DBD" w:rsidRDefault="00D77756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2,727</w:t>
            </w:r>
          </w:p>
        </w:tc>
        <w:tc>
          <w:tcPr>
            <w:tcW w:w="151" w:type="pct"/>
          </w:tcPr>
          <w:p w14:paraId="30F62A36" w14:textId="77777777" w:rsidR="00F81795" w:rsidRPr="00934DBD" w:rsidRDefault="00F81795" w:rsidP="00F81795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EBE255E" w14:textId="04F2C8B4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3,693</w:t>
            </w:r>
          </w:p>
        </w:tc>
        <w:tc>
          <w:tcPr>
            <w:tcW w:w="129" w:type="pct"/>
          </w:tcPr>
          <w:p w14:paraId="0FAC797E" w14:textId="77777777" w:rsidR="00F81795" w:rsidRPr="00934DBD" w:rsidRDefault="00F81795" w:rsidP="00F81795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6BD9171" w14:textId="32FD92A9" w:rsidR="00F81795" w:rsidRPr="00934DBD" w:rsidRDefault="00961636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1817E82" w14:textId="77777777" w:rsidR="00F81795" w:rsidRPr="00934DBD" w:rsidRDefault="00F81795" w:rsidP="00F81795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FDF0EA1" w14:textId="77777777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646D4B51" w14:textId="77777777" w:rsidR="000448DD" w:rsidRPr="00934DBD" w:rsidRDefault="000448DD" w:rsidP="006C2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A350947" w14:textId="4E7C239E" w:rsidR="000E6837" w:rsidRPr="00934DBD" w:rsidRDefault="00451353" w:rsidP="00F81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firstLine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  <w:r w:rsidR="000E6837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0E6837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0E6837"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เงินปันผลค้างรับ</w:t>
      </w:r>
    </w:p>
    <w:p w14:paraId="33619B5A" w14:textId="77777777" w:rsidR="00F8324E" w:rsidRPr="00934DBD" w:rsidRDefault="00F8324E" w:rsidP="00610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firstLine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1"/>
        <w:gridCol w:w="277"/>
        <w:gridCol w:w="1042"/>
        <w:gridCol w:w="236"/>
        <w:gridCol w:w="1145"/>
        <w:gridCol w:w="277"/>
        <w:gridCol w:w="1052"/>
      </w:tblGrid>
      <w:tr w:rsidR="000E6837" w:rsidRPr="00934DBD" w14:paraId="051ACCCE" w14:textId="77777777" w:rsidTr="00963EB6">
        <w:trPr>
          <w:tblHeader/>
        </w:trPr>
        <w:tc>
          <w:tcPr>
            <w:tcW w:w="2211" w:type="pct"/>
          </w:tcPr>
          <w:p w14:paraId="4B071D46" w14:textId="77777777" w:rsidR="000E6837" w:rsidRPr="00934DBD" w:rsidRDefault="000E6837" w:rsidP="000429A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6AFAE343" w14:textId="77777777" w:rsidR="000E6837" w:rsidRPr="00934DBD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5ED8391" w14:textId="77777777" w:rsidR="000E6837" w:rsidRPr="00934DBD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pct"/>
            <w:gridSpan w:val="3"/>
            <w:vAlign w:val="center"/>
          </w:tcPr>
          <w:p w14:paraId="73DD1FD3" w14:textId="77777777" w:rsidR="000E6837" w:rsidRPr="00934DBD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E6837" w:rsidRPr="00934DBD" w14:paraId="6487D26E" w14:textId="77777777" w:rsidTr="00090F05">
        <w:trPr>
          <w:tblHeader/>
        </w:trPr>
        <w:tc>
          <w:tcPr>
            <w:tcW w:w="2211" w:type="pct"/>
          </w:tcPr>
          <w:p w14:paraId="702FA4B8" w14:textId="77777777" w:rsidR="000E6837" w:rsidRPr="00934DBD" w:rsidRDefault="000E6837" w:rsidP="000429A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  <w:tcBorders>
              <w:bottom w:val="single" w:sz="4" w:space="0" w:color="auto"/>
            </w:tcBorders>
          </w:tcPr>
          <w:p w14:paraId="6ECF1549" w14:textId="77777777" w:rsidR="000E6837" w:rsidRPr="00934DBD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97087D6" w14:textId="77777777" w:rsidR="000E6837" w:rsidRPr="00934DBD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pct"/>
            <w:gridSpan w:val="3"/>
            <w:tcBorders>
              <w:bottom w:val="single" w:sz="4" w:space="0" w:color="auto"/>
            </w:tcBorders>
          </w:tcPr>
          <w:p w14:paraId="0D17C907" w14:textId="77777777" w:rsidR="000E6837" w:rsidRPr="00934DBD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1795" w:rsidRPr="00934DBD" w14:paraId="4C0B7937" w14:textId="77777777" w:rsidTr="00090F05">
        <w:trPr>
          <w:tblHeader/>
        </w:trPr>
        <w:tc>
          <w:tcPr>
            <w:tcW w:w="2211" w:type="pct"/>
          </w:tcPr>
          <w:p w14:paraId="49A0AB57" w14:textId="77777777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33D9F93B" w14:textId="3307B463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4C3B10FE" w14:textId="77777777" w:rsidR="00F81795" w:rsidRPr="00934DBD" w:rsidRDefault="00F81795" w:rsidP="00F8179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1107C1D5" w14:textId="712164E1" w:rsidR="00F81795" w:rsidRPr="00934DBD" w:rsidRDefault="00F81795" w:rsidP="00F8179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14:paraId="71A3CEE2" w14:textId="77777777" w:rsidR="00F81795" w:rsidRPr="00934DBD" w:rsidRDefault="00F81795" w:rsidP="00F8179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3444B162" w14:textId="5BF1B8AC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4A55CB0D" w14:textId="77777777" w:rsidR="00F81795" w:rsidRPr="00934DBD" w:rsidRDefault="00F81795" w:rsidP="00F8179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585B9261" w14:textId="5BB7278A" w:rsidR="00F81795" w:rsidRPr="00934DBD" w:rsidRDefault="00F81795" w:rsidP="00F8179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81795" w:rsidRPr="00934DBD" w14:paraId="377E9C9D" w14:textId="77777777" w:rsidTr="00090F05">
        <w:trPr>
          <w:tblHeader/>
        </w:trPr>
        <w:tc>
          <w:tcPr>
            <w:tcW w:w="2211" w:type="pct"/>
          </w:tcPr>
          <w:p w14:paraId="6F3614FC" w14:textId="77777777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08CFF7DE" w14:textId="4E0D5869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1" w:type="pct"/>
          </w:tcPr>
          <w:p w14:paraId="2D64BDEA" w14:textId="77777777" w:rsidR="00F81795" w:rsidRPr="00934DBD" w:rsidRDefault="00F81795" w:rsidP="00F81795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0CD691AD" w14:textId="00BF84B6" w:rsidR="00F81795" w:rsidRPr="00934DBD" w:rsidRDefault="00F81795" w:rsidP="00F81795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14:paraId="1E9F6142" w14:textId="77777777" w:rsidR="00F81795" w:rsidRPr="00934DBD" w:rsidRDefault="00F81795" w:rsidP="00F81795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6362D86C" w14:textId="5B9D527B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1" w:type="pct"/>
          </w:tcPr>
          <w:p w14:paraId="621590F5" w14:textId="77777777" w:rsidR="00F81795" w:rsidRPr="00934DBD" w:rsidRDefault="00F81795" w:rsidP="00F81795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066EC28" w14:textId="5E4B78AF" w:rsidR="00F81795" w:rsidRPr="00934DBD" w:rsidRDefault="00F81795" w:rsidP="00F81795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81795" w:rsidRPr="00934DBD" w14:paraId="094E0531" w14:textId="77777777" w:rsidTr="00EA0EAB">
        <w:trPr>
          <w:trHeight w:hRule="exact" w:val="374"/>
        </w:trPr>
        <w:tc>
          <w:tcPr>
            <w:tcW w:w="2211" w:type="pct"/>
          </w:tcPr>
          <w:p w14:paraId="43B85E07" w14:textId="77777777" w:rsidR="00F81795" w:rsidRPr="00934DBD" w:rsidRDefault="00F81795" w:rsidP="00F81795">
            <w:pPr>
              <w:tabs>
                <w:tab w:val="left" w:pos="1062"/>
              </w:tabs>
              <w:ind w:right="-102" w:firstLine="95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12FC0BDC" w14:textId="231D6481" w:rsidR="00F81795" w:rsidRPr="00934DBD" w:rsidRDefault="00D77756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A5FBE2D" w14:textId="77777777" w:rsidR="00F81795" w:rsidRPr="00934DBD" w:rsidRDefault="00F81795" w:rsidP="00F81795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</w:tcPr>
          <w:p w14:paraId="760FBA95" w14:textId="77777777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475D818" w14:textId="77777777" w:rsidR="00F81795" w:rsidRPr="00934DBD" w:rsidRDefault="00F81795" w:rsidP="00F81795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</w:tcPr>
          <w:p w14:paraId="47EFF533" w14:textId="44F032BD" w:rsidR="00F81795" w:rsidRPr="00934DBD" w:rsidRDefault="00961636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8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8"/>
              </w:rPr>
              <w:t>-</w:t>
            </w:r>
          </w:p>
        </w:tc>
        <w:tc>
          <w:tcPr>
            <w:tcW w:w="151" w:type="pct"/>
          </w:tcPr>
          <w:p w14:paraId="5B9E6F41" w14:textId="77777777" w:rsidR="00F81795" w:rsidRPr="00934DBD" w:rsidRDefault="00F81795" w:rsidP="00F81795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</w:tcPr>
          <w:p w14:paraId="681F06A0" w14:textId="301EF185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2,690</w:t>
            </w:r>
          </w:p>
        </w:tc>
      </w:tr>
      <w:tr w:rsidR="00F81795" w:rsidRPr="00934DBD" w14:paraId="1E2B2A99" w14:textId="77777777" w:rsidTr="00EA0EAB">
        <w:trPr>
          <w:trHeight w:hRule="exact" w:val="374"/>
        </w:trPr>
        <w:tc>
          <w:tcPr>
            <w:tcW w:w="2211" w:type="pct"/>
          </w:tcPr>
          <w:p w14:paraId="1129CCD8" w14:textId="77777777" w:rsidR="00F81795" w:rsidRPr="00934DBD" w:rsidRDefault="00F81795" w:rsidP="00F81795">
            <w:pPr>
              <w:tabs>
                <w:tab w:val="left" w:pos="1062"/>
              </w:tabs>
              <w:ind w:right="-102" w:firstLine="95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</w:tcPr>
          <w:p w14:paraId="0BA43C1C" w14:textId="49109BE2" w:rsidR="00F81795" w:rsidRPr="00934DBD" w:rsidRDefault="00D77756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139</w:t>
            </w:r>
          </w:p>
        </w:tc>
        <w:tc>
          <w:tcPr>
            <w:tcW w:w="151" w:type="pct"/>
          </w:tcPr>
          <w:p w14:paraId="36A2B625" w14:textId="77777777" w:rsidR="00F81795" w:rsidRPr="00934DBD" w:rsidRDefault="00F81795" w:rsidP="00F81795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</w:tcPr>
          <w:p w14:paraId="1B327738" w14:textId="6AC6DFE7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128</w:t>
            </w:r>
          </w:p>
        </w:tc>
        <w:tc>
          <w:tcPr>
            <w:tcW w:w="129" w:type="pct"/>
          </w:tcPr>
          <w:p w14:paraId="7A1467A5" w14:textId="77777777" w:rsidR="00F81795" w:rsidRPr="00934DBD" w:rsidRDefault="00F81795" w:rsidP="00F81795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</w:tcPr>
          <w:p w14:paraId="7BD93001" w14:textId="4DD7523A" w:rsidR="00F81795" w:rsidRPr="00934DBD" w:rsidRDefault="00961636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6139B5C" w14:textId="77777777" w:rsidR="00F81795" w:rsidRPr="00934DBD" w:rsidRDefault="00F81795" w:rsidP="00F81795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</w:tcPr>
          <w:p w14:paraId="493C0225" w14:textId="77777777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F81795" w:rsidRPr="00934DBD" w14:paraId="007CF6A0" w14:textId="77777777" w:rsidTr="00EA0EAB">
        <w:trPr>
          <w:trHeight w:hRule="exact" w:val="374"/>
        </w:trPr>
        <w:tc>
          <w:tcPr>
            <w:tcW w:w="2211" w:type="pct"/>
          </w:tcPr>
          <w:p w14:paraId="790DEB4C" w14:textId="77777777" w:rsidR="00F81795" w:rsidRPr="00934DBD" w:rsidRDefault="00F81795" w:rsidP="00F81795">
            <w:pPr>
              <w:tabs>
                <w:tab w:val="left" w:pos="1062"/>
              </w:tabs>
              <w:ind w:right="-102" w:firstLine="958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90" w:type="pct"/>
          </w:tcPr>
          <w:p w14:paraId="2608B9E6" w14:textId="1D39049F" w:rsidR="00F81795" w:rsidRPr="00934DBD" w:rsidRDefault="00D77756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7D066A0" w14:textId="77777777" w:rsidR="00F81795" w:rsidRPr="00934DBD" w:rsidRDefault="00F81795" w:rsidP="00F81795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</w:tcPr>
          <w:p w14:paraId="50FDD932" w14:textId="44DEDCDA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37</w:t>
            </w:r>
          </w:p>
        </w:tc>
        <w:tc>
          <w:tcPr>
            <w:tcW w:w="129" w:type="pct"/>
          </w:tcPr>
          <w:p w14:paraId="35824189" w14:textId="77777777" w:rsidR="00F81795" w:rsidRPr="00934DBD" w:rsidRDefault="00F81795" w:rsidP="00F81795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</w:tcPr>
          <w:p w14:paraId="6118ED99" w14:textId="587A658B" w:rsidR="00F81795" w:rsidRPr="00934DBD" w:rsidRDefault="00961636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8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8"/>
              </w:rPr>
              <w:t>-</w:t>
            </w:r>
          </w:p>
        </w:tc>
        <w:tc>
          <w:tcPr>
            <w:tcW w:w="151" w:type="pct"/>
          </w:tcPr>
          <w:p w14:paraId="145FF5B4" w14:textId="77777777" w:rsidR="00F81795" w:rsidRPr="00934DBD" w:rsidRDefault="00F81795" w:rsidP="00F81795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</w:tcPr>
          <w:p w14:paraId="4061BC2E" w14:textId="77777777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F81795" w:rsidRPr="00934DBD" w14:paraId="394394B2" w14:textId="77777777" w:rsidTr="00EA0EAB">
        <w:trPr>
          <w:trHeight w:hRule="exact" w:val="374"/>
        </w:trPr>
        <w:tc>
          <w:tcPr>
            <w:tcW w:w="2211" w:type="pct"/>
          </w:tcPr>
          <w:p w14:paraId="550DF74B" w14:textId="77777777" w:rsidR="00F81795" w:rsidRPr="00934DBD" w:rsidRDefault="00F81795" w:rsidP="00F81795">
            <w:pPr>
              <w:tabs>
                <w:tab w:val="left" w:pos="176"/>
              </w:tabs>
              <w:ind w:right="-102" w:firstLine="95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3D4E7AB" w14:textId="141BF006" w:rsidR="00F81795" w:rsidRPr="00934DBD" w:rsidRDefault="00D77756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139</w:t>
            </w:r>
          </w:p>
        </w:tc>
        <w:tc>
          <w:tcPr>
            <w:tcW w:w="151" w:type="pct"/>
          </w:tcPr>
          <w:p w14:paraId="69C84DE1" w14:textId="77777777" w:rsidR="00F81795" w:rsidRPr="00934DBD" w:rsidRDefault="00F81795" w:rsidP="00F81795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460AADF" w14:textId="63BF56F0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165</w:t>
            </w:r>
          </w:p>
        </w:tc>
        <w:tc>
          <w:tcPr>
            <w:tcW w:w="129" w:type="pct"/>
          </w:tcPr>
          <w:p w14:paraId="4B8809B3" w14:textId="77777777" w:rsidR="00F81795" w:rsidRPr="00934DBD" w:rsidRDefault="00F81795" w:rsidP="00F81795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3CE8E5F4" w14:textId="6A96639B" w:rsidR="00F81795" w:rsidRPr="00934DBD" w:rsidRDefault="00961636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4DCA97E2" w14:textId="77777777" w:rsidR="00F81795" w:rsidRPr="00934DBD" w:rsidRDefault="00F81795" w:rsidP="00F81795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031958F" w14:textId="4159E2EC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2,690</w:t>
            </w:r>
          </w:p>
        </w:tc>
      </w:tr>
    </w:tbl>
    <w:p w14:paraId="28D3201B" w14:textId="7AB7B1C5" w:rsidR="002460E0" w:rsidRPr="00934DBD" w:rsidRDefault="002460E0" w:rsidP="000429AC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E063947" w14:textId="48347EFE" w:rsidR="0080549B" w:rsidRPr="00934DBD" w:rsidRDefault="00451353" w:rsidP="000429AC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  <w:r w:rsidR="0080549B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6B04F0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80549B"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ดอกเบี้ยค้างรับ</w:t>
      </w:r>
    </w:p>
    <w:p w14:paraId="6FD01841" w14:textId="77777777" w:rsidR="00090F05" w:rsidRPr="00934DBD" w:rsidRDefault="00090F05" w:rsidP="000429AC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1"/>
        <w:gridCol w:w="277"/>
        <w:gridCol w:w="1042"/>
        <w:gridCol w:w="236"/>
        <w:gridCol w:w="1145"/>
        <w:gridCol w:w="277"/>
        <w:gridCol w:w="1052"/>
      </w:tblGrid>
      <w:tr w:rsidR="000E6837" w:rsidRPr="00934DBD" w14:paraId="4C626E65" w14:textId="77777777" w:rsidTr="00C371CA">
        <w:trPr>
          <w:trHeight w:hRule="exact" w:val="374"/>
          <w:tblHeader/>
        </w:trPr>
        <w:tc>
          <w:tcPr>
            <w:tcW w:w="2211" w:type="pct"/>
          </w:tcPr>
          <w:p w14:paraId="1D3F700C" w14:textId="77777777" w:rsidR="000E6837" w:rsidRPr="00934DBD" w:rsidRDefault="000E6837" w:rsidP="000429A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25BA4EB5" w14:textId="77777777" w:rsidR="000E6837" w:rsidRPr="00934DBD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76A4121" w14:textId="77777777" w:rsidR="000E6837" w:rsidRPr="00934DBD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14:paraId="425184DA" w14:textId="77777777" w:rsidR="000E6837" w:rsidRPr="00934DBD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0549B" w:rsidRPr="00934DBD" w14:paraId="3813EB83" w14:textId="77777777" w:rsidTr="000E6837">
        <w:trPr>
          <w:trHeight w:hRule="exact" w:val="374"/>
          <w:tblHeader/>
        </w:trPr>
        <w:tc>
          <w:tcPr>
            <w:tcW w:w="2211" w:type="pct"/>
          </w:tcPr>
          <w:p w14:paraId="7731F24D" w14:textId="77777777" w:rsidR="0080549B" w:rsidRPr="00934DBD" w:rsidRDefault="0080549B" w:rsidP="000429A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  <w:tcBorders>
              <w:bottom w:val="single" w:sz="4" w:space="0" w:color="auto"/>
            </w:tcBorders>
          </w:tcPr>
          <w:p w14:paraId="52297D77" w14:textId="77777777" w:rsidR="0080549B" w:rsidRPr="00934DBD" w:rsidRDefault="0080549B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CBF240F" w14:textId="77777777" w:rsidR="0080549B" w:rsidRPr="00934DBD" w:rsidRDefault="0080549B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14:paraId="6BD72784" w14:textId="77777777" w:rsidR="0080549B" w:rsidRPr="00934DBD" w:rsidRDefault="0080549B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1795" w:rsidRPr="00934DBD" w14:paraId="7CFEEB3F" w14:textId="77777777" w:rsidTr="00C371CA">
        <w:trPr>
          <w:trHeight w:hRule="exact" w:val="374"/>
          <w:tblHeader/>
        </w:trPr>
        <w:tc>
          <w:tcPr>
            <w:tcW w:w="2211" w:type="pct"/>
          </w:tcPr>
          <w:p w14:paraId="6F3EE477" w14:textId="77777777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5ACFAE4D" w14:textId="2477409B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6C5EB096" w14:textId="77777777" w:rsidR="00F81795" w:rsidRPr="00934DBD" w:rsidRDefault="00F81795" w:rsidP="00F8179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07A96AEC" w14:textId="10EA3C6F" w:rsidR="00F81795" w:rsidRPr="00934DBD" w:rsidRDefault="00F81795" w:rsidP="00F8179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14:paraId="0977A01A" w14:textId="77777777" w:rsidR="00F81795" w:rsidRPr="00934DBD" w:rsidRDefault="00F81795" w:rsidP="00F8179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4D45BA0B" w14:textId="162C81FB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06FF2578" w14:textId="77777777" w:rsidR="00F81795" w:rsidRPr="00934DBD" w:rsidRDefault="00F81795" w:rsidP="00F8179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054D2E89" w14:textId="2746BBA6" w:rsidR="00F81795" w:rsidRPr="00934DBD" w:rsidRDefault="00F81795" w:rsidP="00F8179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81795" w:rsidRPr="00934DBD" w14:paraId="5C089911" w14:textId="77777777" w:rsidTr="000E6837">
        <w:trPr>
          <w:trHeight w:hRule="exact" w:val="374"/>
          <w:tblHeader/>
        </w:trPr>
        <w:tc>
          <w:tcPr>
            <w:tcW w:w="2211" w:type="pct"/>
          </w:tcPr>
          <w:p w14:paraId="5A93D9E7" w14:textId="77777777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51B633C" w14:textId="12321B42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1" w:type="pct"/>
          </w:tcPr>
          <w:p w14:paraId="36BAD95A" w14:textId="77777777" w:rsidR="00F81795" w:rsidRPr="00934DBD" w:rsidRDefault="00F81795" w:rsidP="00F81795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3931228B" w14:textId="3B4AC78F" w:rsidR="00F81795" w:rsidRPr="00934DBD" w:rsidRDefault="00F81795" w:rsidP="00F81795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14:paraId="2D0707F6" w14:textId="77777777" w:rsidR="00F81795" w:rsidRPr="00934DBD" w:rsidRDefault="00F81795" w:rsidP="00F81795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01C93D91" w14:textId="49D5750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1" w:type="pct"/>
          </w:tcPr>
          <w:p w14:paraId="204B84F2" w14:textId="77777777" w:rsidR="00F81795" w:rsidRPr="00934DBD" w:rsidRDefault="00F81795" w:rsidP="00F81795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0C380446" w14:textId="5A430C67" w:rsidR="00F81795" w:rsidRPr="00934DBD" w:rsidRDefault="00F81795" w:rsidP="00F81795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81795" w:rsidRPr="00934DBD" w14:paraId="21F58D10" w14:textId="77777777" w:rsidTr="000E6837">
        <w:trPr>
          <w:trHeight w:hRule="exact" w:val="374"/>
        </w:trPr>
        <w:tc>
          <w:tcPr>
            <w:tcW w:w="2211" w:type="pct"/>
          </w:tcPr>
          <w:p w14:paraId="50E4FE63" w14:textId="11B006E1" w:rsidR="00F81795" w:rsidRPr="00934DBD" w:rsidRDefault="00F81795" w:rsidP="00F81795">
            <w:pPr>
              <w:tabs>
                <w:tab w:val="left" w:pos="176"/>
              </w:tabs>
              <w:ind w:right="-102" w:firstLine="95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7BFFF44D" w14:textId="0ED3DC04" w:rsidR="00F81795" w:rsidRPr="00934DBD" w:rsidRDefault="00D77756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1" w:type="pct"/>
          </w:tcPr>
          <w:p w14:paraId="254C3419" w14:textId="77777777" w:rsidR="00F81795" w:rsidRPr="00934DBD" w:rsidRDefault="00F81795" w:rsidP="00F81795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77775BF3" w14:textId="58CA061C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390F744F" w14:textId="77777777" w:rsidR="00F81795" w:rsidRPr="00934DBD" w:rsidRDefault="00F81795" w:rsidP="00F81795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20EDDE6E" w14:textId="2678108B" w:rsidR="00F81795" w:rsidRPr="00934DBD" w:rsidRDefault="00961636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07AF2BB" w14:textId="77777777" w:rsidR="00F81795" w:rsidRPr="00934DBD" w:rsidRDefault="00F81795" w:rsidP="00F81795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67BEE8CA" w14:textId="77777777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F81795" w:rsidRPr="00934DBD" w14:paraId="1C91C360" w14:textId="77777777" w:rsidTr="00562238">
        <w:trPr>
          <w:trHeight w:hRule="exact" w:val="374"/>
        </w:trPr>
        <w:tc>
          <w:tcPr>
            <w:tcW w:w="2211" w:type="pct"/>
          </w:tcPr>
          <w:p w14:paraId="64316611" w14:textId="77777777" w:rsidR="00F81795" w:rsidRPr="00934DBD" w:rsidRDefault="00F81795" w:rsidP="00F81795">
            <w:pPr>
              <w:tabs>
                <w:tab w:val="left" w:pos="176"/>
              </w:tabs>
              <w:ind w:right="-102" w:firstLine="95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6259069" w14:textId="70AC4404" w:rsidR="00F81795" w:rsidRPr="00934DBD" w:rsidRDefault="00D77756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51" w:type="pct"/>
          </w:tcPr>
          <w:p w14:paraId="7A21FE1B" w14:textId="77777777" w:rsidR="00F81795" w:rsidRPr="00934DBD" w:rsidRDefault="00F81795" w:rsidP="00F81795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51E5C94" w14:textId="543605EF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78D25C86" w14:textId="77777777" w:rsidR="00F81795" w:rsidRPr="00934DBD" w:rsidRDefault="00F81795" w:rsidP="00F81795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39347AD0" w14:textId="671F792A" w:rsidR="00F81795" w:rsidRPr="00934DBD" w:rsidRDefault="00961636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D585A66" w14:textId="77777777" w:rsidR="00F81795" w:rsidRPr="00934DBD" w:rsidRDefault="00F81795" w:rsidP="00F81795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190D6EB" w14:textId="77777777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6EA4BF86" w14:textId="77777777" w:rsidR="00FE6F9C" w:rsidRPr="00934DBD" w:rsidRDefault="00FE6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1838477D" w14:textId="0D00B176" w:rsidR="002F5AAA" w:rsidRPr="00934DBD" w:rsidRDefault="00451353" w:rsidP="004226F7">
      <w:pPr>
        <w:tabs>
          <w:tab w:val="clear" w:pos="454"/>
          <w:tab w:val="clear" w:pos="1644"/>
          <w:tab w:val="left" w:pos="540"/>
          <w:tab w:val="left" w:pos="1080"/>
          <w:tab w:val="left" w:pos="1620"/>
        </w:tabs>
        <w:ind w:left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6</w:t>
      </w:r>
      <w:r w:rsidR="0080549B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80549B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  <w:r w:rsidR="0080549B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80549B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0549B"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เงินให้กู้ยืมระยะยาว</w:t>
      </w:r>
    </w:p>
    <w:p w14:paraId="421B3DC8" w14:textId="77777777" w:rsidR="00F6614E" w:rsidRPr="00934DBD" w:rsidRDefault="00F6614E" w:rsidP="000429AC">
      <w:pPr>
        <w:tabs>
          <w:tab w:val="clear" w:pos="454"/>
          <w:tab w:val="left" w:pos="540"/>
          <w:tab w:val="left" w:pos="1080"/>
        </w:tabs>
        <w:ind w:left="1080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90"/>
        <w:gridCol w:w="1080"/>
        <w:gridCol w:w="252"/>
        <w:gridCol w:w="1098"/>
        <w:gridCol w:w="252"/>
        <w:gridCol w:w="1098"/>
      </w:tblGrid>
      <w:tr w:rsidR="00881AF9" w:rsidRPr="00934DBD" w14:paraId="6B87FF93" w14:textId="77777777" w:rsidTr="00295921">
        <w:trPr>
          <w:trHeight w:val="173"/>
        </w:trPr>
        <w:tc>
          <w:tcPr>
            <w:tcW w:w="5490" w:type="dxa"/>
          </w:tcPr>
          <w:p w14:paraId="2A1E046A" w14:textId="77777777" w:rsidR="00881AF9" w:rsidRPr="00934DBD" w:rsidRDefault="00881AF9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5"/>
          </w:tcPr>
          <w:p w14:paraId="5C9C196B" w14:textId="77777777" w:rsidR="00881AF9" w:rsidRPr="00934DBD" w:rsidRDefault="00881AF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81AF9" w:rsidRPr="00934DBD" w14:paraId="36AD0751" w14:textId="77777777" w:rsidTr="00295921">
        <w:tc>
          <w:tcPr>
            <w:tcW w:w="5490" w:type="dxa"/>
          </w:tcPr>
          <w:p w14:paraId="5B64A535" w14:textId="77777777" w:rsidR="00881AF9" w:rsidRPr="00934DBD" w:rsidRDefault="00881AF9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</w:tcPr>
          <w:p w14:paraId="3F22D75E" w14:textId="77777777" w:rsidR="00881AF9" w:rsidRPr="00934DBD" w:rsidRDefault="00881AF9" w:rsidP="000429A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81AF9" w:rsidRPr="00934DBD" w14:paraId="69041ECF" w14:textId="77777777" w:rsidTr="00295921">
        <w:tc>
          <w:tcPr>
            <w:tcW w:w="5490" w:type="dxa"/>
          </w:tcPr>
          <w:p w14:paraId="26FE83EC" w14:textId="77777777" w:rsidR="00881AF9" w:rsidRPr="00934DBD" w:rsidRDefault="00881AF9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17B1E1" w14:textId="77777777" w:rsidR="00881AF9" w:rsidRPr="00934DBD" w:rsidRDefault="00881AF9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610FC09B" w14:textId="77777777" w:rsidR="00881AF9" w:rsidRPr="00934DBD" w:rsidRDefault="00881AF9" w:rsidP="00126259">
            <w:pPr>
              <w:ind w:left="-12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345CD92B" w14:textId="77777777" w:rsidR="00881AF9" w:rsidRPr="00934DBD" w:rsidRDefault="00881AF9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1795" w:rsidRPr="00934DBD" w14:paraId="6AF264DA" w14:textId="77777777" w:rsidTr="00295921">
        <w:tc>
          <w:tcPr>
            <w:tcW w:w="5490" w:type="dxa"/>
          </w:tcPr>
          <w:p w14:paraId="5E1EE362" w14:textId="77777777" w:rsidR="00F81795" w:rsidRPr="00934DBD" w:rsidRDefault="00F81795" w:rsidP="00F8179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060DED" w14:textId="7FDAAC73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1D512972" w14:textId="77777777" w:rsidR="00F81795" w:rsidRPr="00934DBD" w:rsidRDefault="00F81795" w:rsidP="00F81795">
            <w:pPr>
              <w:tabs>
                <w:tab w:val="clear" w:pos="227"/>
                <w:tab w:val="left" w:pos="13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DAFC6EA" w14:textId="6B6BCEA9" w:rsidR="00F81795" w:rsidRPr="00934DBD" w:rsidRDefault="00F81795" w:rsidP="00F8179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2" w:type="dxa"/>
          </w:tcPr>
          <w:p w14:paraId="6B6EEA4E" w14:textId="77777777" w:rsidR="00F81795" w:rsidRPr="00934DBD" w:rsidRDefault="00F81795" w:rsidP="00F8179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91F9060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1795" w:rsidRPr="00934DBD" w14:paraId="3E9C3382" w14:textId="77777777" w:rsidTr="00295921">
        <w:tc>
          <w:tcPr>
            <w:tcW w:w="5490" w:type="dxa"/>
          </w:tcPr>
          <w:p w14:paraId="7013DEF3" w14:textId="77777777" w:rsidR="00F81795" w:rsidRPr="00934DBD" w:rsidRDefault="00F81795" w:rsidP="00F8179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5D15E0" w14:textId="3C885FFA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2" w:type="dxa"/>
          </w:tcPr>
          <w:p w14:paraId="1F1D071F" w14:textId="77777777" w:rsidR="00F81795" w:rsidRPr="00934DBD" w:rsidRDefault="00F81795" w:rsidP="00F81795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7A6F473" w14:textId="07A00D4F" w:rsidR="00F81795" w:rsidRPr="00934DBD" w:rsidRDefault="00F81795" w:rsidP="00F81795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52" w:type="dxa"/>
          </w:tcPr>
          <w:p w14:paraId="1AFC9E7F" w14:textId="77777777" w:rsidR="00F81795" w:rsidRPr="00934DBD" w:rsidRDefault="00F81795" w:rsidP="00F81795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85922E2" w14:textId="77777777" w:rsidR="00F81795" w:rsidRPr="00934DBD" w:rsidRDefault="00F81795" w:rsidP="00F8179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F81795" w:rsidRPr="00934DBD" w14:paraId="133B6278" w14:textId="77777777" w:rsidTr="00295921">
        <w:trPr>
          <w:trHeight w:hRule="exact" w:val="432"/>
        </w:trPr>
        <w:tc>
          <w:tcPr>
            <w:tcW w:w="5490" w:type="dxa"/>
          </w:tcPr>
          <w:p w14:paraId="0970E24A" w14:textId="77777777" w:rsidR="00F81795" w:rsidRPr="00934DBD" w:rsidRDefault="00F81795" w:rsidP="004226F7">
            <w:pPr>
              <w:tabs>
                <w:tab w:val="clear" w:pos="907"/>
                <w:tab w:val="left" w:pos="342"/>
                <w:tab w:val="left" w:pos="965"/>
              </w:tabs>
              <w:ind w:firstLine="971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14:paraId="4AA5DF1D" w14:textId="6B0A1936" w:rsidR="00F81795" w:rsidRPr="00934DBD" w:rsidRDefault="00F50D59" w:rsidP="00037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52" w:type="dxa"/>
            <w:vAlign w:val="bottom"/>
          </w:tcPr>
          <w:p w14:paraId="586D3825" w14:textId="77777777" w:rsidR="00F81795" w:rsidRPr="00934DBD" w:rsidRDefault="00F81795" w:rsidP="0003753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10FD0C2" w14:textId="41E8555F" w:rsidR="00F81795" w:rsidRPr="00934DBD" w:rsidRDefault="00F81795" w:rsidP="000375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1" w:hanging="2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52" w:type="dxa"/>
            <w:vAlign w:val="bottom"/>
          </w:tcPr>
          <w:p w14:paraId="06C8A335" w14:textId="77777777" w:rsidR="00F81795" w:rsidRPr="00934DBD" w:rsidRDefault="00F81795" w:rsidP="00F81795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A29DE20" w14:textId="4503B1F1" w:rsidR="00F81795" w:rsidRPr="00934DBD" w:rsidRDefault="00F81795" w:rsidP="007C0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2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61636"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81795" w:rsidRPr="00934DBD" w14:paraId="0866566F" w14:textId="77777777" w:rsidTr="00295921">
        <w:trPr>
          <w:trHeight w:hRule="exact" w:val="432"/>
        </w:trPr>
        <w:tc>
          <w:tcPr>
            <w:tcW w:w="5490" w:type="dxa"/>
          </w:tcPr>
          <w:p w14:paraId="683D5E32" w14:textId="77777777" w:rsidR="00F81795" w:rsidRPr="00934DBD" w:rsidRDefault="00F81795" w:rsidP="00F81795">
            <w:pPr>
              <w:ind w:firstLine="9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3A4BE" w14:textId="39F88228" w:rsidR="00F81795" w:rsidRPr="00934DBD" w:rsidRDefault="00F50D59" w:rsidP="00037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252" w:type="dxa"/>
            <w:vAlign w:val="bottom"/>
          </w:tcPr>
          <w:p w14:paraId="44E3DB2C" w14:textId="77777777" w:rsidR="00F81795" w:rsidRPr="00934DBD" w:rsidRDefault="00F81795" w:rsidP="0003753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C1221" w14:textId="29025926" w:rsidR="00F81795" w:rsidRPr="00934DBD" w:rsidRDefault="00F81795" w:rsidP="000375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 w:hanging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52" w:type="dxa"/>
            <w:vAlign w:val="bottom"/>
          </w:tcPr>
          <w:p w14:paraId="0B307274" w14:textId="77777777" w:rsidR="00F81795" w:rsidRPr="00934DBD" w:rsidRDefault="00F81795" w:rsidP="00F81795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3865C" w14:textId="39450073" w:rsidR="00F81795" w:rsidRPr="00934DBD" w:rsidRDefault="00F81795" w:rsidP="007C0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2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961636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6E413518" w14:textId="77777777" w:rsidR="00B0659C" w:rsidRPr="00934DBD" w:rsidRDefault="00B06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2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90"/>
        <w:gridCol w:w="1080"/>
        <w:gridCol w:w="270"/>
        <w:gridCol w:w="1043"/>
        <w:gridCol w:w="264"/>
        <w:gridCol w:w="1133"/>
      </w:tblGrid>
      <w:tr w:rsidR="000E6837" w:rsidRPr="00934DBD" w14:paraId="01C8A7DD" w14:textId="77777777" w:rsidTr="00295921">
        <w:trPr>
          <w:trHeight w:val="413"/>
        </w:trPr>
        <w:tc>
          <w:tcPr>
            <w:tcW w:w="5490" w:type="dxa"/>
          </w:tcPr>
          <w:p w14:paraId="21205BF0" w14:textId="77777777" w:rsidR="000E6837" w:rsidRPr="00934DBD" w:rsidRDefault="000E6837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90" w:type="dxa"/>
            <w:gridSpan w:val="5"/>
            <w:vAlign w:val="center"/>
          </w:tcPr>
          <w:p w14:paraId="7173C7E6" w14:textId="77777777" w:rsidR="000E6837" w:rsidRPr="00934DBD" w:rsidRDefault="000E6837" w:rsidP="002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E6837" w:rsidRPr="00934DBD" w14:paraId="35223797" w14:textId="77777777" w:rsidTr="00295921">
        <w:trPr>
          <w:trHeight w:val="439"/>
        </w:trPr>
        <w:tc>
          <w:tcPr>
            <w:tcW w:w="5490" w:type="dxa"/>
          </w:tcPr>
          <w:p w14:paraId="09DC6C94" w14:textId="77777777" w:rsidR="000E6837" w:rsidRPr="00934DBD" w:rsidRDefault="000E6837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90" w:type="dxa"/>
            <w:gridSpan w:val="5"/>
            <w:tcBorders>
              <w:bottom w:val="single" w:sz="4" w:space="0" w:color="auto"/>
            </w:tcBorders>
          </w:tcPr>
          <w:p w14:paraId="683E3272" w14:textId="77777777" w:rsidR="000E6837" w:rsidRPr="00934DBD" w:rsidRDefault="000E6837" w:rsidP="000429A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6837" w:rsidRPr="00934DBD" w14:paraId="5E72A5F1" w14:textId="77777777" w:rsidTr="00295921">
        <w:trPr>
          <w:trHeight w:val="413"/>
        </w:trPr>
        <w:tc>
          <w:tcPr>
            <w:tcW w:w="5490" w:type="dxa"/>
          </w:tcPr>
          <w:p w14:paraId="7CBB73E5" w14:textId="77777777" w:rsidR="000E6837" w:rsidRPr="00934DBD" w:rsidRDefault="000E6837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5A0271" w14:textId="77777777" w:rsidR="000E6837" w:rsidRPr="00934DBD" w:rsidRDefault="000E6837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1E1C7268" w14:textId="77777777" w:rsidR="000E6837" w:rsidRPr="00934DBD" w:rsidRDefault="000E6837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445DD2F4" w14:textId="77777777" w:rsidR="000E6837" w:rsidRPr="00934DBD" w:rsidRDefault="000E6837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1795" w:rsidRPr="00934DBD" w14:paraId="144ABCC9" w14:textId="77777777" w:rsidTr="00295921">
        <w:trPr>
          <w:trHeight w:val="413"/>
        </w:trPr>
        <w:tc>
          <w:tcPr>
            <w:tcW w:w="5490" w:type="dxa"/>
          </w:tcPr>
          <w:p w14:paraId="6F54FD71" w14:textId="77777777" w:rsidR="00F81795" w:rsidRPr="00934DBD" w:rsidRDefault="00F81795" w:rsidP="00F8179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8BD1A9" w14:textId="373A12E6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0F712BD" w14:textId="77777777" w:rsidR="00F81795" w:rsidRPr="00934DBD" w:rsidRDefault="00F81795" w:rsidP="00F8179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3196CE67" w14:textId="06F62EFA" w:rsidR="00F81795" w:rsidRPr="00934DBD" w:rsidRDefault="00F81795" w:rsidP="00F8179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4" w:type="dxa"/>
          </w:tcPr>
          <w:p w14:paraId="017914EC" w14:textId="77777777" w:rsidR="00F81795" w:rsidRPr="00934DBD" w:rsidRDefault="00F81795" w:rsidP="00F8179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</w:tcPr>
          <w:p w14:paraId="1D244A7F" w14:textId="77777777" w:rsidR="00F81795" w:rsidRPr="00934DBD" w:rsidRDefault="00F81795" w:rsidP="00F8179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1795" w:rsidRPr="00934DBD" w14:paraId="02F97DC7" w14:textId="77777777" w:rsidTr="00295921">
        <w:trPr>
          <w:trHeight w:val="413"/>
        </w:trPr>
        <w:tc>
          <w:tcPr>
            <w:tcW w:w="5490" w:type="dxa"/>
          </w:tcPr>
          <w:p w14:paraId="12393769" w14:textId="77777777" w:rsidR="00F81795" w:rsidRPr="00934DBD" w:rsidRDefault="00F81795" w:rsidP="00F8179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0F84CF" w14:textId="6E69E1CA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5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666CA3C" w14:textId="77777777" w:rsidR="00F81795" w:rsidRPr="00934DBD" w:rsidRDefault="00F81795" w:rsidP="00F81795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70693776" w14:textId="1CE2D9A9" w:rsidR="00F81795" w:rsidRPr="00934DBD" w:rsidRDefault="00F81795" w:rsidP="00F81795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4" w:type="dxa"/>
          </w:tcPr>
          <w:p w14:paraId="0F8197A4" w14:textId="77777777" w:rsidR="00F81795" w:rsidRPr="00934DBD" w:rsidRDefault="00F81795" w:rsidP="00F8179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79A32619" w14:textId="77777777" w:rsidR="00F81795" w:rsidRPr="00934DBD" w:rsidRDefault="00F81795" w:rsidP="00F8179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F81795" w:rsidRPr="00934DBD" w14:paraId="31B7BE98" w14:textId="77777777" w:rsidTr="00295921">
        <w:trPr>
          <w:trHeight w:hRule="exact" w:val="445"/>
        </w:trPr>
        <w:tc>
          <w:tcPr>
            <w:tcW w:w="5490" w:type="dxa"/>
          </w:tcPr>
          <w:p w14:paraId="385AF5F6" w14:textId="77777777" w:rsidR="00F81795" w:rsidRPr="00934DBD" w:rsidRDefault="00F81795" w:rsidP="00F81795">
            <w:pPr>
              <w:tabs>
                <w:tab w:val="left" w:pos="342"/>
              </w:tabs>
              <w:ind w:firstLine="971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149AC0D4" w14:textId="3D4878C4" w:rsidR="00F81795" w:rsidRPr="00934DBD" w:rsidRDefault="00961636" w:rsidP="00037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270" w:type="dxa"/>
            <w:vAlign w:val="bottom"/>
          </w:tcPr>
          <w:p w14:paraId="0FE4430F" w14:textId="77777777" w:rsidR="00F81795" w:rsidRPr="00934DBD" w:rsidRDefault="00F81795" w:rsidP="00F81795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42ED5936" w14:textId="586E316E" w:rsidR="00F81795" w:rsidRPr="00934DBD" w:rsidRDefault="00F81795" w:rsidP="000375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64" w:type="dxa"/>
            <w:vAlign w:val="bottom"/>
          </w:tcPr>
          <w:p w14:paraId="26844064" w14:textId="77777777" w:rsidR="00F81795" w:rsidRPr="00934DBD" w:rsidRDefault="00F81795" w:rsidP="00F81795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3AA6F2A7" w14:textId="73491B80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61636" w:rsidRPr="00934DBD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F81795" w:rsidRPr="00934DBD" w14:paraId="27073009" w14:textId="77777777" w:rsidTr="00295921">
        <w:trPr>
          <w:trHeight w:hRule="exact" w:val="445"/>
        </w:trPr>
        <w:tc>
          <w:tcPr>
            <w:tcW w:w="5490" w:type="dxa"/>
          </w:tcPr>
          <w:p w14:paraId="7117A375" w14:textId="77777777" w:rsidR="00F81795" w:rsidRPr="00934DBD" w:rsidRDefault="00F81795" w:rsidP="00F81795">
            <w:pPr>
              <w:ind w:firstLine="9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6C254" w14:textId="79B2C0AF" w:rsidR="00F81795" w:rsidRPr="00934DBD" w:rsidRDefault="00961636" w:rsidP="00037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270" w:type="dxa"/>
            <w:vAlign w:val="bottom"/>
          </w:tcPr>
          <w:p w14:paraId="59B9F00C" w14:textId="77777777" w:rsidR="00F81795" w:rsidRPr="00934DBD" w:rsidRDefault="00F81795" w:rsidP="00F81795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3AECE7" w14:textId="6C0CA789" w:rsidR="00F81795" w:rsidRPr="00934DBD" w:rsidRDefault="00F81795" w:rsidP="000375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264" w:type="dxa"/>
            <w:vAlign w:val="bottom"/>
          </w:tcPr>
          <w:p w14:paraId="689F2D03" w14:textId="77777777" w:rsidR="00F81795" w:rsidRPr="00934DBD" w:rsidRDefault="00F81795" w:rsidP="00F81795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EB6CA" w14:textId="71A0F6DE" w:rsidR="00F81795" w:rsidRPr="00934DBD" w:rsidRDefault="00961636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577</w:t>
            </w:r>
          </w:p>
        </w:tc>
      </w:tr>
    </w:tbl>
    <w:p w14:paraId="59CA9C24" w14:textId="77777777" w:rsidR="00A1783B" w:rsidRPr="00934DBD" w:rsidRDefault="00A1783B" w:rsidP="000429AC">
      <w:pPr>
        <w:tabs>
          <w:tab w:val="clear" w:pos="1644"/>
          <w:tab w:val="clear" w:pos="1871"/>
          <w:tab w:val="left" w:pos="1620"/>
          <w:tab w:val="left" w:pos="1890"/>
        </w:tabs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4CD4E6DF" w14:textId="57CF863C" w:rsidR="009A741C" w:rsidRPr="00934DBD" w:rsidRDefault="00FD354F" w:rsidP="00BE0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ind w:left="16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="0080549B" w:rsidRPr="00934DBD">
        <w:rPr>
          <w:rFonts w:asciiTheme="majorBidi" w:hAnsiTheme="majorBidi" w:cstheme="majorBidi"/>
          <w:sz w:val="30"/>
          <w:szCs w:val="30"/>
          <w:cs/>
        </w:rPr>
        <w:t>บริษัทคำนวณยอดเฉลี่ยจากยอดคงค้างของเงินให้กู้ยืมระยะยาว ณ วันสิ้นเดือนโดยไม่รวมดอกเบี้ยค้างรับ</w:t>
      </w:r>
    </w:p>
    <w:p w14:paraId="26793EDF" w14:textId="77777777" w:rsidR="00E57FB8" w:rsidRPr="00934DBD" w:rsidRDefault="006A249B" w:rsidP="00B06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  <w:tab w:val="left" w:pos="1620"/>
        </w:tabs>
        <w:rPr>
          <w:rFonts w:asciiTheme="majorBidi" w:hAnsiTheme="majorBidi" w:cstheme="majorBidi"/>
          <w:sz w:val="24"/>
          <w:szCs w:val="24"/>
        </w:rPr>
      </w:pPr>
      <w:r w:rsidRPr="00934DBD">
        <w:rPr>
          <w:rFonts w:asciiTheme="majorBidi" w:hAnsiTheme="majorBidi" w:cstheme="majorBidi"/>
          <w:sz w:val="30"/>
          <w:szCs w:val="30"/>
        </w:rPr>
        <w:tab/>
      </w:r>
    </w:p>
    <w:p w14:paraId="73EB2849" w14:textId="146DC9E1" w:rsidR="0080549B" w:rsidRPr="00934DBD" w:rsidRDefault="00451353" w:rsidP="00E57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  <w:tab w:val="left" w:pos="1620"/>
        </w:tabs>
        <w:ind w:left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  <w:r w:rsidR="0080549B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6B04F0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7</w:t>
      </w:r>
      <w:r w:rsidR="0080549B"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เจ้าหนี้การค้าและเจ้าหนี้อื่น</w:t>
      </w:r>
      <w:r w:rsidR="0080549B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1F757F3E" w14:textId="4C4F53F8" w:rsidR="00A1783B" w:rsidRPr="00934DBD" w:rsidRDefault="00295921" w:rsidP="002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00"/>
        </w:tabs>
        <w:rPr>
          <w:rFonts w:asciiTheme="majorBidi" w:hAnsiTheme="majorBidi" w:cstheme="majorBidi"/>
          <w:b/>
          <w:bCs/>
          <w:i/>
          <w:iCs/>
        </w:rPr>
      </w:pPr>
      <w:r w:rsidRPr="00934DBD">
        <w:rPr>
          <w:rFonts w:asciiTheme="majorBidi" w:hAnsiTheme="majorBidi" w:cstheme="majorBidi"/>
          <w:b/>
          <w:bCs/>
          <w:i/>
          <w:iCs/>
          <w:sz w:val="20"/>
          <w:szCs w:val="20"/>
        </w:rPr>
        <w:tab/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7"/>
        <w:gridCol w:w="989"/>
        <w:gridCol w:w="268"/>
        <w:gridCol w:w="1077"/>
        <w:gridCol w:w="268"/>
        <w:gridCol w:w="1075"/>
        <w:gridCol w:w="265"/>
        <w:gridCol w:w="1003"/>
      </w:tblGrid>
      <w:tr w:rsidR="005704E9" w:rsidRPr="00934DBD" w14:paraId="4D14B386" w14:textId="77777777" w:rsidTr="00295921">
        <w:trPr>
          <w:tblHeader/>
        </w:trPr>
        <w:tc>
          <w:tcPr>
            <w:tcW w:w="2327" w:type="pct"/>
          </w:tcPr>
          <w:p w14:paraId="799F37C6" w14:textId="77777777" w:rsidR="005704E9" w:rsidRPr="00934DBD" w:rsidRDefault="005704E9" w:rsidP="00F8179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1" w:type="pct"/>
            <w:gridSpan w:val="3"/>
          </w:tcPr>
          <w:p w14:paraId="6C2BA75B" w14:textId="77777777" w:rsidR="005704E9" w:rsidRPr="00934DBD" w:rsidRDefault="005704E9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1C034C9" w14:textId="77777777" w:rsidR="005704E9" w:rsidRPr="00934DBD" w:rsidRDefault="005704E9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pct"/>
            <w:gridSpan w:val="3"/>
          </w:tcPr>
          <w:p w14:paraId="25B5DE0F" w14:textId="77777777" w:rsidR="005704E9" w:rsidRPr="00934DBD" w:rsidRDefault="005704E9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704E9" w:rsidRPr="00934DBD" w14:paraId="5DA05C33" w14:textId="77777777" w:rsidTr="00295921">
        <w:trPr>
          <w:tblHeader/>
        </w:trPr>
        <w:tc>
          <w:tcPr>
            <w:tcW w:w="2327" w:type="pct"/>
          </w:tcPr>
          <w:p w14:paraId="2E37FFDC" w14:textId="77777777" w:rsidR="005704E9" w:rsidRPr="00934DBD" w:rsidRDefault="005704E9" w:rsidP="00F8179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1" w:type="pct"/>
            <w:gridSpan w:val="3"/>
          </w:tcPr>
          <w:p w14:paraId="355F6F24" w14:textId="77777777" w:rsidR="005704E9" w:rsidRPr="00934DBD" w:rsidRDefault="005704E9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9379836" w14:textId="77777777" w:rsidR="005704E9" w:rsidRPr="00934DBD" w:rsidRDefault="005704E9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pct"/>
            <w:gridSpan w:val="3"/>
            <w:tcBorders>
              <w:bottom w:val="single" w:sz="4" w:space="0" w:color="auto"/>
            </w:tcBorders>
          </w:tcPr>
          <w:p w14:paraId="54D72B2E" w14:textId="77777777" w:rsidR="005704E9" w:rsidRPr="00934DBD" w:rsidRDefault="005704E9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1795" w:rsidRPr="00934DBD" w14:paraId="33ABA8CE" w14:textId="77777777" w:rsidTr="00295921">
        <w:trPr>
          <w:tblHeader/>
        </w:trPr>
        <w:tc>
          <w:tcPr>
            <w:tcW w:w="2327" w:type="pct"/>
          </w:tcPr>
          <w:p w14:paraId="6BFDFE38" w14:textId="77777777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0A0EA78D" w14:textId="04D50F87" w:rsidR="00F81795" w:rsidRPr="00934DBD" w:rsidRDefault="00F81795" w:rsidP="00F81795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6F3E93C7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4EB8250A" w14:textId="1B4BF9B9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0971D245" w14:textId="77777777" w:rsidR="00F81795" w:rsidRPr="00934DBD" w:rsidRDefault="00F81795" w:rsidP="00F817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6E9C482D" w14:textId="1C6CDA07" w:rsidR="00F81795" w:rsidRPr="00934DBD" w:rsidRDefault="00F81795" w:rsidP="00F81795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7C89DF81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50504D20" w14:textId="7F96AF89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81795" w:rsidRPr="00934DBD" w14:paraId="4ADA9663" w14:textId="77777777" w:rsidTr="00295921">
        <w:trPr>
          <w:tblHeader/>
        </w:trPr>
        <w:tc>
          <w:tcPr>
            <w:tcW w:w="2327" w:type="pct"/>
          </w:tcPr>
          <w:p w14:paraId="5B77BB0E" w14:textId="77777777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B4FE839" w14:textId="16A54675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638C87E7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146A7C6" w14:textId="797007B2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2E9F1E43" w14:textId="77777777" w:rsidR="00F81795" w:rsidRPr="00934DBD" w:rsidRDefault="00F81795" w:rsidP="00F817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958C72F" w14:textId="229F18A4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4DDE1D8E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5D20B55D" w14:textId="0CD6A17A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81795" w:rsidRPr="00934DBD" w14:paraId="07CF6B72" w14:textId="77777777" w:rsidTr="00295921">
        <w:tc>
          <w:tcPr>
            <w:tcW w:w="2327" w:type="pct"/>
          </w:tcPr>
          <w:p w14:paraId="3EC8397E" w14:textId="77777777" w:rsidR="00F81795" w:rsidRPr="00934DBD" w:rsidRDefault="00F81795" w:rsidP="00F81795">
            <w:pPr>
              <w:spacing w:line="240" w:lineRule="auto"/>
              <w:ind w:firstLine="958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34" w:type="pct"/>
          </w:tcPr>
          <w:p w14:paraId="22527556" w14:textId="05835B4F" w:rsidR="00F81795" w:rsidRPr="00934DBD" w:rsidRDefault="00F50D59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834</w:t>
            </w:r>
          </w:p>
        </w:tc>
        <w:tc>
          <w:tcPr>
            <w:tcW w:w="145" w:type="pct"/>
          </w:tcPr>
          <w:p w14:paraId="506C208F" w14:textId="77777777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1" w:type="pct"/>
          </w:tcPr>
          <w:p w14:paraId="5F29F041" w14:textId="01DB27A0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429</w:t>
            </w:r>
          </w:p>
        </w:tc>
        <w:tc>
          <w:tcPr>
            <w:tcW w:w="145" w:type="pct"/>
          </w:tcPr>
          <w:p w14:paraId="66F2D370" w14:textId="77777777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1" w:type="pct"/>
          </w:tcPr>
          <w:p w14:paraId="0CA66A20" w14:textId="06303AE2" w:rsidR="00F81795" w:rsidRPr="00934DBD" w:rsidRDefault="00B03BD3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64</w:t>
            </w:r>
          </w:p>
        </w:tc>
        <w:tc>
          <w:tcPr>
            <w:tcW w:w="143" w:type="pct"/>
          </w:tcPr>
          <w:p w14:paraId="6741F975" w14:textId="77777777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42" w:type="pct"/>
          </w:tcPr>
          <w:p w14:paraId="690BE14E" w14:textId="338D3114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63</w:t>
            </w:r>
          </w:p>
        </w:tc>
      </w:tr>
      <w:tr w:rsidR="00F81795" w:rsidRPr="00934DBD" w14:paraId="35020EE6" w14:textId="77777777" w:rsidTr="00295921">
        <w:tc>
          <w:tcPr>
            <w:tcW w:w="2327" w:type="pct"/>
          </w:tcPr>
          <w:p w14:paraId="3B599C6D" w14:textId="77777777" w:rsidR="00F81795" w:rsidRPr="00934DBD" w:rsidRDefault="00F81795" w:rsidP="00F81795">
            <w:pPr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4" w:type="pct"/>
          </w:tcPr>
          <w:p w14:paraId="77D2DB49" w14:textId="1B52AA30" w:rsidR="00F81795" w:rsidRPr="00934DBD" w:rsidRDefault="00F50D59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F33699E" w14:textId="77777777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1" w:type="pct"/>
          </w:tcPr>
          <w:p w14:paraId="2267B408" w14:textId="77777777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F726474" w14:textId="77777777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1" w:type="pct"/>
          </w:tcPr>
          <w:p w14:paraId="6284B644" w14:textId="5105937B" w:rsidR="00F81795" w:rsidRPr="00934DBD" w:rsidRDefault="00B03BD3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95</w:t>
            </w:r>
          </w:p>
        </w:tc>
        <w:tc>
          <w:tcPr>
            <w:tcW w:w="143" w:type="pct"/>
          </w:tcPr>
          <w:p w14:paraId="18513FEC" w14:textId="77777777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42" w:type="pct"/>
          </w:tcPr>
          <w:p w14:paraId="000E05D3" w14:textId="420A28BE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97</w:t>
            </w:r>
          </w:p>
        </w:tc>
      </w:tr>
      <w:tr w:rsidR="00F81795" w:rsidRPr="00934DBD" w14:paraId="14835B70" w14:textId="77777777" w:rsidTr="00295921">
        <w:tc>
          <w:tcPr>
            <w:tcW w:w="2327" w:type="pct"/>
          </w:tcPr>
          <w:p w14:paraId="2B025D95" w14:textId="77777777" w:rsidR="00F81795" w:rsidRPr="00934DBD" w:rsidRDefault="00F81795" w:rsidP="00F81795">
            <w:pPr>
              <w:tabs>
                <w:tab w:val="left" w:pos="176"/>
              </w:tabs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934D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34" w:type="pct"/>
          </w:tcPr>
          <w:p w14:paraId="14CCDDF2" w14:textId="2F377F82" w:rsidR="00F81795" w:rsidRPr="00934DBD" w:rsidRDefault="00F50D59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464</w:t>
            </w:r>
          </w:p>
        </w:tc>
        <w:tc>
          <w:tcPr>
            <w:tcW w:w="145" w:type="pct"/>
          </w:tcPr>
          <w:p w14:paraId="126B44F7" w14:textId="77777777" w:rsidR="00F81795" w:rsidRPr="00934DBD" w:rsidRDefault="00F81795" w:rsidP="00F81795">
            <w:pPr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1" w:type="pct"/>
          </w:tcPr>
          <w:p w14:paraId="3841661D" w14:textId="29BA47DF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497</w:t>
            </w:r>
          </w:p>
        </w:tc>
        <w:tc>
          <w:tcPr>
            <w:tcW w:w="145" w:type="pct"/>
          </w:tcPr>
          <w:p w14:paraId="3FF72AB8" w14:textId="77777777" w:rsidR="00F81795" w:rsidRPr="00934DBD" w:rsidRDefault="00F81795" w:rsidP="00F81795">
            <w:pPr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1" w:type="pct"/>
          </w:tcPr>
          <w:p w14:paraId="082EB9ED" w14:textId="0140D9EE" w:rsidR="00F81795" w:rsidRPr="00934DBD" w:rsidRDefault="00B03BD3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039F6DDA" w14:textId="77777777" w:rsidR="00F81795" w:rsidRPr="00934DBD" w:rsidRDefault="00F81795" w:rsidP="00F81795">
            <w:pPr>
              <w:tabs>
                <w:tab w:val="clear" w:pos="680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42" w:type="pct"/>
          </w:tcPr>
          <w:p w14:paraId="1645F2E1" w14:textId="0F0B9741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6</w:t>
            </w:r>
          </w:p>
        </w:tc>
      </w:tr>
      <w:tr w:rsidR="00F81795" w:rsidRPr="00934DBD" w14:paraId="1EB7E3FE" w14:textId="77777777" w:rsidTr="00295921">
        <w:tc>
          <w:tcPr>
            <w:tcW w:w="2327" w:type="pct"/>
          </w:tcPr>
          <w:p w14:paraId="0E5785EC" w14:textId="77777777" w:rsidR="00F81795" w:rsidRPr="00934DBD" w:rsidRDefault="00F81795" w:rsidP="00F81795">
            <w:pPr>
              <w:tabs>
                <w:tab w:val="left" w:pos="176"/>
              </w:tabs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4EB964FB" w14:textId="0A863FBA" w:rsidR="00F81795" w:rsidRPr="00934DBD" w:rsidRDefault="00F50D59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5,204</w:t>
            </w:r>
          </w:p>
        </w:tc>
        <w:tc>
          <w:tcPr>
            <w:tcW w:w="145" w:type="pct"/>
          </w:tcPr>
          <w:p w14:paraId="3963DE81" w14:textId="77777777" w:rsidR="00F81795" w:rsidRPr="00934DBD" w:rsidRDefault="00F81795" w:rsidP="00F81795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475BD53A" w14:textId="7311C783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4,664</w:t>
            </w:r>
          </w:p>
        </w:tc>
        <w:tc>
          <w:tcPr>
            <w:tcW w:w="145" w:type="pct"/>
          </w:tcPr>
          <w:p w14:paraId="290FEE29" w14:textId="77777777" w:rsidR="00F81795" w:rsidRPr="00934DBD" w:rsidRDefault="00F81795" w:rsidP="00F81795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6330576F" w14:textId="1AB00774" w:rsidR="00F81795" w:rsidRPr="00934DBD" w:rsidRDefault="00B03BD3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65</w:t>
            </w:r>
          </w:p>
        </w:tc>
        <w:tc>
          <w:tcPr>
            <w:tcW w:w="143" w:type="pct"/>
          </w:tcPr>
          <w:p w14:paraId="50973489" w14:textId="77777777" w:rsidR="00F81795" w:rsidRPr="00934DBD" w:rsidRDefault="00F81795" w:rsidP="00F81795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53C7453C" w14:textId="7DFC78FA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84</w:t>
            </w:r>
          </w:p>
        </w:tc>
      </w:tr>
      <w:tr w:rsidR="00F81795" w:rsidRPr="00934DBD" w14:paraId="75112ECA" w14:textId="77777777" w:rsidTr="00295921">
        <w:tc>
          <w:tcPr>
            <w:tcW w:w="2327" w:type="pct"/>
          </w:tcPr>
          <w:p w14:paraId="0FB24EE8" w14:textId="77777777" w:rsidR="00F81795" w:rsidRPr="00934DBD" w:rsidRDefault="00F81795" w:rsidP="00295921">
            <w:pPr>
              <w:tabs>
                <w:tab w:val="left" w:pos="176"/>
              </w:tabs>
              <w:spacing w:line="240" w:lineRule="auto"/>
              <w:ind w:right="-96" w:firstLine="95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4689E6A2" w14:textId="6CBEB359" w:rsidR="00F81795" w:rsidRPr="00934DBD" w:rsidRDefault="00F50D59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6,502</w:t>
            </w:r>
          </w:p>
        </w:tc>
        <w:tc>
          <w:tcPr>
            <w:tcW w:w="145" w:type="pct"/>
          </w:tcPr>
          <w:p w14:paraId="3361B237" w14:textId="77777777" w:rsidR="00F81795" w:rsidRPr="00934DBD" w:rsidRDefault="00F81795" w:rsidP="00F81795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5FEA7E5" w14:textId="0486D873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5,590</w:t>
            </w:r>
          </w:p>
        </w:tc>
        <w:tc>
          <w:tcPr>
            <w:tcW w:w="145" w:type="pct"/>
          </w:tcPr>
          <w:p w14:paraId="557BD3B5" w14:textId="77777777" w:rsidR="00F81795" w:rsidRPr="00934DBD" w:rsidRDefault="00F81795" w:rsidP="00F81795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0A75A697" w14:textId="6C0B7B8D" w:rsidR="00F81795" w:rsidRPr="00934DBD" w:rsidRDefault="00961636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</w:t>
            </w:r>
            <w:r w:rsidR="00B03BD3" w:rsidRPr="00934DBD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29</w:t>
            </w:r>
          </w:p>
        </w:tc>
        <w:tc>
          <w:tcPr>
            <w:tcW w:w="143" w:type="pct"/>
          </w:tcPr>
          <w:p w14:paraId="5E84AE8B" w14:textId="77777777" w:rsidR="00F81795" w:rsidRPr="00934DBD" w:rsidRDefault="00F81795" w:rsidP="00F81795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2328F379" w14:textId="2C575CCD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250</w:t>
            </w:r>
          </w:p>
        </w:tc>
      </w:tr>
    </w:tbl>
    <w:p w14:paraId="49422351" w14:textId="40F9910B" w:rsidR="00F94C6E" w:rsidRPr="00934DBD" w:rsidRDefault="00451353" w:rsidP="00610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6</w:t>
      </w:r>
      <w:r w:rsidR="0080549B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6B04F0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  <w:r w:rsidR="0080549B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0549B"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</w:t>
      </w:r>
    </w:p>
    <w:p w14:paraId="0951B59E" w14:textId="77777777" w:rsidR="00F94C6E" w:rsidRPr="00934DBD" w:rsidRDefault="00F94C6E" w:rsidP="000429AC">
      <w:pPr>
        <w:tabs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ind w:left="990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tbl>
      <w:tblPr>
        <w:tblW w:w="934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080"/>
        <w:gridCol w:w="270"/>
        <w:gridCol w:w="1170"/>
        <w:gridCol w:w="270"/>
        <w:gridCol w:w="1152"/>
      </w:tblGrid>
      <w:tr w:rsidR="005704E9" w:rsidRPr="00934DBD" w14:paraId="59048494" w14:textId="77777777" w:rsidTr="00295921">
        <w:tc>
          <w:tcPr>
            <w:tcW w:w="5400" w:type="dxa"/>
          </w:tcPr>
          <w:p w14:paraId="1EB1240D" w14:textId="77777777" w:rsidR="005704E9" w:rsidRPr="00934DBD" w:rsidRDefault="005704E9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2" w:type="dxa"/>
            <w:gridSpan w:val="5"/>
          </w:tcPr>
          <w:p w14:paraId="0CC0BC4D" w14:textId="77777777" w:rsidR="005704E9" w:rsidRPr="00934DBD" w:rsidRDefault="005704E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704E9" w:rsidRPr="00934DBD" w14:paraId="760E65AA" w14:textId="77777777" w:rsidTr="00295921">
        <w:trPr>
          <w:trHeight w:val="182"/>
        </w:trPr>
        <w:tc>
          <w:tcPr>
            <w:tcW w:w="5400" w:type="dxa"/>
          </w:tcPr>
          <w:p w14:paraId="1D5EFADC" w14:textId="77777777" w:rsidR="005704E9" w:rsidRPr="00934DBD" w:rsidRDefault="005704E9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2" w:type="dxa"/>
            <w:gridSpan w:val="5"/>
            <w:tcBorders>
              <w:bottom w:val="single" w:sz="4" w:space="0" w:color="auto"/>
            </w:tcBorders>
          </w:tcPr>
          <w:p w14:paraId="5FCA7C46" w14:textId="77777777" w:rsidR="005704E9" w:rsidRPr="00934DBD" w:rsidRDefault="005704E9" w:rsidP="000429A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704E9" w:rsidRPr="00934DBD" w14:paraId="4ADB854B" w14:textId="77777777" w:rsidTr="00295921">
        <w:tc>
          <w:tcPr>
            <w:tcW w:w="5400" w:type="dxa"/>
          </w:tcPr>
          <w:p w14:paraId="215F1B9A" w14:textId="77777777" w:rsidR="005704E9" w:rsidRPr="00934DBD" w:rsidRDefault="005704E9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B2ABB3" w14:textId="77777777" w:rsidR="005704E9" w:rsidRPr="00934DBD" w:rsidRDefault="005704E9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71DA2D" w14:textId="77777777" w:rsidR="005704E9" w:rsidRPr="00934DBD" w:rsidRDefault="005704E9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FCBDC9E" w14:textId="77777777" w:rsidR="005704E9" w:rsidRPr="00934DBD" w:rsidRDefault="005704E9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1795" w:rsidRPr="00934DBD" w14:paraId="43C23EE1" w14:textId="77777777" w:rsidTr="00295921">
        <w:tc>
          <w:tcPr>
            <w:tcW w:w="5400" w:type="dxa"/>
          </w:tcPr>
          <w:p w14:paraId="62957DAA" w14:textId="77777777" w:rsidR="00F81795" w:rsidRPr="00934DBD" w:rsidRDefault="00F81795" w:rsidP="00F8179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02C06C" w14:textId="641EF925" w:rsidR="00F81795" w:rsidRPr="00934DBD" w:rsidRDefault="00F81795" w:rsidP="00F8179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9CA4A9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65AE6E" w14:textId="0FD35246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4BE16CEE" w14:textId="77777777" w:rsidR="00F81795" w:rsidRPr="00934DBD" w:rsidRDefault="00F81795" w:rsidP="00F8179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21CBE6E" w14:textId="77777777" w:rsidR="00F81795" w:rsidRPr="00934DBD" w:rsidRDefault="00F81795" w:rsidP="00F8179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1795" w:rsidRPr="00934DBD" w14:paraId="71133BE7" w14:textId="77777777" w:rsidTr="00295921">
        <w:tc>
          <w:tcPr>
            <w:tcW w:w="5400" w:type="dxa"/>
          </w:tcPr>
          <w:p w14:paraId="0DF30B11" w14:textId="77777777" w:rsidR="00F81795" w:rsidRPr="00934DBD" w:rsidRDefault="00F81795" w:rsidP="00F8179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FC5009" w14:textId="59039C61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D974056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8BFFA1" w14:textId="75EA2D1E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BDA9BE8" w14:textId="77777777" w:rsidR="00F81795" w:rsidRPr="00934DBD" w:rsidRDefault="00F81795" w:rsidP="00F8179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9BD3A5" w14:textId="77777777" w:rsidR="00F81795" w:rsidRPr="00934DBD" w:rsidRDefault="00F81795" w:rsidP="00F8179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F81795" w:rsidRPr="00934DBD" w14:paraId="29FEDC4F" w14:textId="77777777" w:rsidTr="00295921">
        <w:trPr>
          <w:trHeight w:hRule="exact" w:val="432"/>
        </w:trPr>
        <w:tc>
          <w:tcPr>
            <w:tcW w:w="5400" w:type="dxa"/>
          </w:tcPr>
          <w:p w14:paraId="09EDFA64" w14:textId="77777777" w:rsidR="00F81795" w:rsidRPr="00934DBD" w:rsidRDefault="00F81795" w:rsidP="00F81795">
            <w:pPr>
              <w:tabs>
                <w:tab w:val="clear" w:pos="907"/>
                <w:tab w:val="left" w:pos="342"/>
                <w:tab w:val="left" w:pos="967"/>
              </w:tabs>
              <w:ind w:firstLine="971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09AB9058" w14:textId="5FB8865C" w:rsidR="00F81795" w:rsidRPr="00934DBD" w:rsidRDefault="00F50D59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  <w:tc>
          <w:tcPr>
            <w:tcW w:w="270" w:type="dxa"/>
            <w:vAlign w:val="bottom"/>
          </w:tcPr>
          <w:p w14:paraId="15CD346C" w14:textId="77777777" w:rsidR="00F81795" w:rsidRPr="00934DBD" w:rsidRDefault="00F81795" w:rsidP="00F81795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60CC67" w14:textId="302A39EB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657</w:t>
            </w:r>
          </w:p>
        </w:tc>
        <w:tc>
          <w:tcPr>
            <w:tcW w:w="270" w:type="dxa"/>
            <w:vAlign w:val="bottom"/>
          </w:tcPr>
          <w:p w14:paraId="288E7BF6" w14:textId="77777777" w:rsidR="00F81795" w:rsidRPr="00934DBD" w:rsidRDefault="00F81795" w:rsidP="00F81795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365F9C" w14:textId="655C9D1A" w:rsidR="00F81795" w:rsidRPr="00934DBD" w:rsidRDefault="00E65BC3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</w:tr>
      <w:tr w:rsidR="00F81795" w:rsidRPr="00934DBD" w14:paraId="1D2545DC" w14:textId="77777777" w:rsidTr="00295921">
        <w:trPr>
          <w:trHeight w:hRule="exact" w:val="432"/>
        </w:trPr>
        <w:tc>
          <w:tcPr>
            <w:tcW w:w="5400" w:type="dxa"/>
          </w:tcPr>
          <w:p w14:paraId="31568743" w14:textId="77777777" w:rsidR="00F81795" w:rsidRPr="00934DBD" w:rsidRDefault="00F81795" w:rsidP="00F81795">
            <w:pPr>
              <w:ind w:firstLine="9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FD088" w14:textId="0A7E70DA" w:rsidR="00F81795" w:rsidRPr="00934DBD" w:rsidRDefault="00F50D59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820</w:t>
            </w:r>
          </w:p>
        </w:tc>
        <w:tc>
          <w:tcPr>
            <w:tcW w:w="270" w:type="dxa"/>
            <w:vAlign w:val="bottom"/>
          </w:tcPr>
          <w:p w14:paraId="2B3FDE47" w14:textId="77777777" w:rsidR="00F81795" w:rsidRPr="00934DBD" w:rsidRDefault="00F81795" w:rsidP="00F81795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3F20B6" w14:textId="526E1271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657</w:t>
            </w:r>
          </w:p>
        </w:tc>
        <w:tc>
          <w:tcPr>
            <w:tcW w:w="270" w:type="dxa"/>
            <w:vAlign w:val="bottom"/>
          </w:tcPr>
          <w:p w14:paraId="2CD6B492" w14:textId="77777777" w:rsidR="00F81795" w:rsidRPr="00934DBD" w:rsidRDefault="00F81795" w:rsidP="00F81795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D9FF55" w14:textId="589A902C" w:rsidR="00F81795" w:rsidRPr="00934DBD" w:rsidRDefault="00E65BC3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760</w:t>
            </w:r>
          </w:p>
        </w:tc>
      </w:tr>
      <w:tr w:rsidR="00F81795" w:rsidRPr="00934DBD" w14:paraId="017C743B" w14:textId="77777777" w:rsidTr="00295921">
        <w:trPr>
          <w:trHeight w:hRule="exact" w:val="432"/>
        </w:trPr>
        <w:tc>
          <w:tcPr>
            <w:tcW w:w="5400" w:type="dxa"/>
          </w:tcPr>
          <w:p w14:paraId="28708289" w14:textId="77777777" w:rsidR="00F81795" w:rsidRPr="00934DBD" w:rsidRDefault="00F81795" w:rsidP="00F81795">
            <w:pPr>
              <w:ind w:firstLine="10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F4C7FF5" w14:textId="77777777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D5D111" w14:textId="77777777" w:rsidR="00F81795" w:rsidRPr="00934DBD" w:rsidRDefault="00F81795" w:rsidP="00F81795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C244C8" w14:textId="77777777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D56AB2" w14:textId="77777777" w:rsidR="00F81795" w:rsidRPr="00934DBD" w:rsidRDefault="00F81795" w:rsidP="00F81795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6B17CA" w14:textId="77777777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1795" w:rsidRPr="00934DBD" w14:paraId="45BC4294" w14:textId="77777777" w:rsidTr="00295921">
        <w:trPr>
          <w:trHeight w:hRule="exact" w:val="432"/>
        </w:trPr>
        <w:tc>
          <w:tcPr>
            <w:tcW w:w="5400" w:type="dxa"/>
          </w:tcPr>
          <w:p w14:paraId="6EEB9C42" w14:textId="77777777" w:rsidR="00F81795" w:rsidRPr="00934DBD" w:rsidRDefault="00F81795" w:rsidP="00F8179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2" w:type="dxa"/>
            <w:gridSpan w:val="5"/>
          </w:tcPr>
          <w:p w14:paraId="5FD6926D" w14:textId="77777777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81795" w:rsidRPr="00934DBD" w14:paraId="69681386" w14:textId="77777777" w:rsidTr="00295921">
        <w:trPr>
          <w:trHeight w:hRule="exact" w:val="432"/>
        </w:trPr>
        <w:tc>
          <w:tcPr>
            <w:tcW w:w="5400" w:type="dxa"/>
          </w:tcPr>
          <w:p w14:paraId="6252FF94" w14:textId="77777777" w:rsidR="00F81795" w:rsidRPr="00934DBD" w:rsidRDefault="00F81795" w:rsidP="00F8179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2" w:type="dxa"/>
            <w:gridSpan w:val="5"/>
          </w:tcPr>
          <w:p w14:paraId="2523CC79" w14:textId="77777777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1795" w:rsidRPr="00934DBD" w14:paraId="3E16E733" w14:textId="77777777" w:rsidTr="00295921">
        <w:trPr>
          <w:trHeight w:hRule="exact" w:val="432"/>
        </w:trPr>
        <w:tc>
          <w:tcPr>
            <w:tcW w:w="5400" w:type="dxa"/>
          </w:tcPr>
          <w:p w14:paraId="58C1E627" w14:textId="77777777" w:rsidR="00F81795" w:rsidRPr="00934DBD" w:rsidRDefault="00F81795" w:rsidP="00F8179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</w:tcPr>
          <w:p w14:paraId="21A74448" w14:textId="77777777" w:rsidR="00F81795" w:rsidRPr="00934DBD" w:rsidRDefault="00F81795" w:rsidP="00F8179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8F33707" w14:textId="77777777" w:rsidR="00F81795" w:rsidRPr="00934DBD" w:rsidRDefault="00F81795" w:rsidP="00F81795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2DC37" w14:textId="77777777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1795" w:rsidRPr="00934DBD" w14:paraId="1C35E36A" w14:textId="77777777" w:rsidTr="00295921">
        <w:trPr>
          <w:trHeight w:hRule="exact" w:val="432"/>
        </w:trPr>
        <w:tc>
          <w:tcPr>
            <w:tcW w:w="5400" w:type="dxa"/>
          </w:tcPr>
          <w:p w14:paraId="0FB0525E" w14:textId="77777777" w:rsidR="00F81795" w:rsidRPr="00934DBD" w:rsidRDefault="00F81795" w:rsidP="00F8179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549485" w14:textId="0ACBD418" w:rsidR="00F81795" w:rsidRPr="00934DBD" w:rsidRDefault="00F81795" w:rsidP="00F8179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9D2B13F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E68C56" w14:textId="58075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1A29FE7" w14:textId="77777777" w:rsidR="00F81795" w:rsidRPr="00934DBD" w:rsidRDefault="00F81795" w:rsidP="00F8179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6DD2087" w14:textId="77777777" w:rsidR="00F81795" w:rsidRPr="00934DBD" w:rsidRDefault="00F81795" w:rsidP="00F8179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1795" w:rsidRPr="00934DBD" w14:paraId="25D8C656" w14:textId="77777777" w:rsidTr="00295921">
        <w:trPr>
          <w:trHeight w:hRule="exact" w:val="432"/>
        </w:trPr>
        <w:tc>
          <w:tcPr>
            <w:tcW w:w="5400" w:type="dxa"/>
          </w:tcPr>
          <w:p w14:paraId="5A622376" w14:textId="77777777" w:rsidR="00F81795" w:rsidRPr="00934DBD" w:rsidRDefault="00F81795" w:rsidP="00F8179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F74A6D" w14:textId="0555BAC9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6EEE1F0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5E595B" w14:textId="15EB48C5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F96C61F" w14:textId="77777777" w:rsidR="00F81795" w:rsidRPr="00934DBD" w:rsidRDefault="00F81795" w:rsidP="00F8179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63B8E8F" w14:textId="77777777" w:rsidR="00F81795" w:rsidRPr="00934DBD" w:rsidRDefault="00F81795" w:rsidP="00F8179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F81795" w:rsidRPr="00934DBD" w14:paraId="5A01480B" w14:textId="77777777" w:rsidTr="00295921">
        <w:trPr>
          <w:trHeight w:hRule="exact" w:val="432"/>
        </w:trPr>
        <w:tc>
          <w:tcPr>
            <w:tcW w:w="5400" w:type="dxa"/>
          </w:tcPr>
          <w:p w14:paraId="083DA88A" w14:textId="77777777" w:rsidR="00F81795" w:rsidRPr="00934DBD" w:rsidRDefault="00F81795" w:rsidP="00F81795">
            <w:pPr>
              <w:tabs>
                <w:tab w:val="clear" w:pos="907"/>
                <w:tab w:val="left" w:pos="342"/>
                <w:tab w:val="left" w:pos="1057"/>
              </w:tabs>
              <w:ind w:firstLine="971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775AB3" w14:textId="41DF5759" w:rsidR="00F81795" w:rsidRPr="00934DBD" w:rsidRDefault="00961636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16,783</w:t>
            </w:r>
          </w:p>
        </w:tc>
        <w:tc>
          <w:tcPr>
            <w:tcW w:w="270" w:type="dxa"/>
          </w:tcPr>
          <w:p w14:paraId="3DDF5114" w14:textId="77777777" w:rsidR="00F81795" w:rsidRPr="00934DBD" w:rsidRDefault="00F81795" w:rsidP="00F81795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B36541E" w14:textId="6D6E73CE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6,500</w:t>
            </w:r>
          </w:p>
        </w:tc>
        <w:tc>
          <w:tcPr>
            <w:tcW w:w="270" w:type="dxa"/>
            <w:vAlign w:val="bottom"/>
          </w:tcPr>
          <w:p w14:paraId="2E45D34C" w14:textId="77777777" w:rsidR="00F81795" w:rsidRPr="00934DBD" w:rsidRDefault="00F81795" w:rsidP="00F81795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7E0A0" w14:textId="7037591C" w:rsidR="00F81795" w:rsidRPr="00934DBD" w:rsidRDefault="00961636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7,426</w:t>
            </w:r>
          </w:p>
        </w:tc>
      </w:tr>
      <w:tr w:rsidR="00F81795" w:rsidRPr="00934DBD" w14:paraId="43E8D8A2" w14:textId="77777777" w:rsidTr="00295921">
        <w:trPr>
          <w:trHeight w:hRule="exact" w:val="432"/>
        </w:trPr>
        <w:tc>
          <w:tcPr>
            <w:tcW w:w="5400" w:type="dxa"/>
          </w:tcPr>
          <w:p w14:paraId="7E35B9BD" w14:textId="77777777" w:rsidR="00F81795" w:rsidRPr="00934DBD" w:rsidRDefault="00F81795" w:rsidP="00F81795">
            <w:pPr>
              <w:ind w:firstLine="9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238F81" w14:textId="51568037" w:rsidR="00F81795" w:rsidRPr="00934DBD" w:rsidRDefault="00961636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16,783</w:t>
            </w:r>
          </w:p>
        </w:tc>
        <w:tc>
          <w:tcPr>
            <w:tcW w:w="270" w:type="dxa"/>
          </w:tcPr>
          <w:p w14:paraId="65452DD7" w14:textId="77777777" w:rsidR="00F81795" w:rsidRPr="00934DBD" w:rsidRDefault="00F81795" w:rsidP="00F81795">
            <w:pPr>
              <w:tabs>
                <w:tab w:val="decimal" w:pos="864"/>
              </w:tabs>
              <w:spacing w:before="100" w:beforeAutospacing="1" w:after="100" w:afterAutospacing="1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FC7330" w14:textId="11AEF933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6,500</w:t>
            </w:r>
          </w:p>
        </w:tc>
        <w:tc>
          <w:tcPr>
            <w:tcW w:w="270" w:type="dxa"/>
            <w:vAlign w:val="bottom"/>
          </w:tcPr>
          <w:p w14:paraId="54DBC95C" w14:textId="77777777" w:rsidR="00F81795" w:rsidRPr="00934DBD" w:rsidRDefault="00F81795" w:rsidP="00F81795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C8AEDC" w14:textId="14F94BC3" w:rsidR="00F81795" w:rsidRPr="00934DBD" w:rsidRDefault="00961636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7,426</w:t>
            </w:r>
          </w:p>
        </w:tc>
      </w:tr>
    </w:tbl>
    <w:p w14:paraId="03FE32C5" w14:textId="77777777" w:rsidR="00F81795" w:rsidRPr="00934DBD" w:rsidRDefault="00F81795" w:rsidP="003D6A3E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620"/>
        </w:tabs>
        <w:ind w:left="1620" w:right="-20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9016EC0" w14:textId="3E13D8B8" w:rsidR="00BC3669" w:rsidRPr="00934DBD" w:rsidRDefault="00FD354F" w:rsidP="003D6A3E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620"/>
        </w:tabs>
        <w:ind w:left="1620" w:right="-20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="0080549B" w:rsidRPr="00934DBD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EB202A" w:rsidRPr="00934DBD">
        <w:rPr>
          <w:rFonts w:asciiTheme="majorBidi" w:hAnsiTheme="majorBidi" w:cstheme="majorBidi"/>
          <w:spacing w:val="-4"/>
          <w:sz w:val="30"/>
          <w:szCs w:val="30"/>
          <w:cs/>
        </w:rPr>
        <w:t>และบริษัท</w:t>
      </w:r>
      <w:r w:rsidR="0080549B" w:rsidRPr="00934DBD">
        <w:rPr>
          <w:rFonts w:asciiTheme="majorBidi" w:hAnsiTheme="majorBidi" w:cstheme="majorBidi"/>
          <w:spacing w:val="-4"/>
          <w:sz w:val="30"/>
          <w:szCs w:val="30"/>
          <w:cs/>
        </w:rPr>
        <w:t>คำนวณยอดเฉลี่ยจากยอดคงค้างของเงินกู้ยืมระยะสั้น ณ</w:t>
      </w:r>
      <w:r w:rsidR="0080549B" w:rsidRPr="00934DB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0549B" w:rsidRPr="00934DBD">
        <w:rPr>
          <w:rFonts w:asciiTheme="majorBidi" w:hAnsiTheme="majorBidi" w:cstheme="majorBidi"/>
          <w:spacing w:val="-4"/>
          <w:sz w:val="30"/>
          <w:szCs w:val="30"/>
          <w:cs/>
        </w:rPr>
        <w:t>วันสิ้นเดือนโดยไม่รวมดอกเบี้ยค้างจ่าย</w:t>
      </w:r>
    </w:p>
    <w:p w14:paraId="1A6DD4A7" w14:textId="77777777" w:rsidR="0070771C" w:rsidRPr="00934DBD" w:rsidRDefault="0070771C" w:rsidP="003D6A3E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620"/>
        </w:tabs>
        <w:ind w:left="1620" w:right="-20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F3CCD18" w14:textId="0B33896F" w:rsidR="00182D1B" w:rsidRPr="00934DBD" w:rsidRDefault="00451353" w:rsidP="00182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  <w:r w:rsidR="00182D1B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182D1B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9</w:t>
      </w:r>
      <w:r w:rsidR="00182D1B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182D1B"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5BA8F44D" w14:textId="77777777" w:rsidR="00182D1B" w:rsidRPr="00934DBD" w:rsidRDefault="00182D1B" w:rsidP="00F044C1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 w:right="-20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6"/>
        <w:gridCol w:w="989"/>
        <w:gridCol w:w="269"/>
        <w:gridCol w:w="1076"/>
        <w:gridCol w:w="269"/>
        <w:gridCol w:w="1076"/>
        <w:gridCol w:w="265"/>
        <w:gridCol w:w="1024"/>
      </w:tblGrid>
      <w:tr w:rsidR="00182D1B" w:rsidRPr="00934DBD" w14:paraId="61628127" w14:textId="77777777" w:rsidTr="00F81795">
        <w:trPr>
          <w:tblHeader/>
        </w:trPr>
        <w:tc>
          <w:tcPr>
            <w:tcW w:w="2322" w:type="pct"/>
          </w:tcPr>
          <w:p w14:paraId="47B3A9C9" w14:textId="77777777" w:rsidR="00182D1B" w:rsidRPr="00934DBD" w:rsidRDefault="00182D1B" w:rsidP="00F8179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52856FB1" w14:textId="77777777" w:rsidR="00182D1B" w:rsidRPr="00934DBD" w:rsidRDefault="00182D1B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41AB3D0" w14:textId="77777777" w:rsidR="00182D1B" w:rsidRPr="00934DBD" w:rsidRDefault="00182D1B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6F711C95" w14:textId="77777777" w:rsidR="00182D1B" w:rsidRPr="00934DBD" w:rsidRDefault="00182D1B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82D1B" w:rsidRPr="00934DBD" w14:paraId="5437BE67" w14:textId="77777777" w:rsidTr="00F81795">
        <w:trPr>
          <w:tblHeader/>
        </w:trPr>
        <w:tc>
          <w:tcPr>
            <w:tcW w:w="2322" w:type="pct"/>
          </w:tcPr>
          <w:p w14:paraId="1B01AD48" w14:textId="77777777" w:rsidR="00182D1B" w:rsidRPr="00934DBD" w:rsidRDefault="00182D1B" w:rsidP="00F8179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2A615D27" w14:textId="77777777" w:rsidR="00182D1B" w:rsidRPr="00934DBD" w:rsidRDefault="00182D1B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43F6B45" w14:textId="77777777" w:rsidR="00182D1B" w:rsidRPr="00934DBD" w:rsidRDefault="00182D1B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3"/>
            <w:tcBorders>
              <w:bottom w:val="single" w:sz="4" w:space="0" w:color="auto"/>
            </w:tcBorders>
          </w:tcPr>
          <w:p w14:paraId="4003288F" w14:textId="77777777" w:rsidR="00182D1B" w:rsidRPr="00934DBD" w:rsidRDefault="00182D1B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1795" w:rsidRPr="00934DBD" w14:paraId="2BD02C2B" w14:textId="77777777" w:rsidTr="00F81795">
        <w:trPr>
          <w:tblHeader/>
        </w:trPr>
        <w:tc>
          <w:tcPr>
            <w:tcW w:w="2322" w:type="pct"/>
          </w:tcPr>
          <w:p w14:paraId="7990680E" w14:textId="41D5D723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33F4DDD8" w14:textId="507AEC13" w:rsidR="00F81795" w:rsidRPr="00934DBD" w:rsidRDefault="00F81795" w:rsidP="00F81795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53EF6B94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22FEEAE1" w14:textId="1A41EF6F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2885729C" w14:textId="77777777" w:rsidR="00F81795" w:rsidRPr="00934DBD" w:rsidRDefault="00F81795" w:rsidP="00F817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228A9F58" w14:textId="55EFB7C2" w:rsidR="00F81795" w:rsidRPr="00934DBD" w:rsidRDefault="00F81795" w:rsidP="00F81795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3B0FB030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63E6E446" w14:textId="61D5D60E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81795" w:rsidRPr="00934DBD" w14:paraId="05DA136F" w14:textId="77777777" w:rsidTr="00F81795">
        <w:trPr>
          <w:tblHeader/>
        </w:trPr>
        <w:tc>
          <w:tcPr>
            <w:tcW w:w="2322" w:type="pct"/>
          </w:tcPr>
          <w:p w14:paraId="6C3B462F" w14:textId="77777777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39006DBD" w14:textId="52C45D4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607EBE74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95D5D53" w14:textId="46E94855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0DD23CA8" w14:textId="77777777" w:rsidR="00F81795" w:rsidRPr="00934DBD" w:rsidRDefault="00F81795" w:rsidP="00F817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56DA41D" w14:textId="61DDC9EC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6A3DD761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617CA530" w14:textId="34A56809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81795" w:rsidRPr="00934DBD" w14:paraId="653F723B" w14:textId="77777777" w:rsidTr="00F81795">
        <w:tc>
          <w:tcPr>
            <w:tcW w:w="2322" w:type="pct"/>
          </w:tcPr>
          <w:p w14:paraId="10466F3A" w14:textId="77777777" w:rsidR="00F81795" w:rsidRPr="00934DBD" w:rsidRDefault="00F81795" w:rsidP="00F81795">
            <w:pPr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</w:tcPr>
          <w:p w14:paraId="7925C88D" w14:textId="2FBC03E2" w:rsidR="00F81795" w:rsidRPr="00934DBD" w:rsidRDefault="00F50D59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98BCA2D" w14:textId="77777777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42D7EB0D" w14:textId="77777777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0612F3B" w14:textId="77777777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5B5DDEA5" w14:textId="22F1A598" w:rsidR="00F81795" w:rsidRPr="00934DBD" w:rsidRDefault="00F34F64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52</w:t>
            </w:r>
          </w:p>
        </w:tc>
        <w:tc>
          <w:tcPr>
            <w:tcW w:w="143" w:type="pct"/>
          </w:tcPr>
          <w:p w14:paraId="3B3355A8" w14:textId="77777777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</w:tcPr>
          <w:p w14:paraId="3B69CF38" w14:textId="1245691C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9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F81795" w:rsidRPr="00934DBD" w14:paraId="227FE33C" w14:textId="77777777" w:rsidTr="00F81795">
        <w:tc>
          <w:tcPr>
            <w:tcW w:w="2322" w:type="pct"/>
          </w:tcPr>
          <w:p w14:paraId="4C402EA3" w14:textId="77777777" w:rsidR="00F81795" w:rsidRPr="00934DBD" w:rsidRDefault="00F81795" w:rsidP="00F81795">
            <w:pPr>
              <w:tabs>
                <w:tab w:val="left" w:pos="176"/>
              </w:tabs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5549F3E9" w14:textId="149E37CA" w:rsidR="00F81795" w:rsidRPr="00934DBD" w:rsidRDefault="00F50D59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2,759</w:t>
            </w:r>
          </w:p>
        </w:tc>
        <w:tc>
          <w:tcPr>
            <w:tcW w:w="145" w:type="pct"/>
          </w:tcPr>
          <w:p w14:paraId="111F238A" w14:textId="77777777" w:rsidR="00F81795" w:rsidRPr="00934DBD" w:rsidRDefault="00F81795" w:rsidP="00F81795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2A31C34" w14:textId="554B3304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8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8"/>
              </w:rPr>
              <w:t>-</w:t>
            </w:r>
          </w:p>
        </w:tc>
        <w:tc>
          <w:tcPr>
            <w:tcW w:w="145" w:type="pct"/>
          </w:tcPr>
          <w:p w14:paraId="767DE422" w14:textId="77777777" w:rsidR="00F81795" w:rsidRPr="00934DBD" w:rsidRDefault="00F81795" w:rsidP="00F81795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6A5E642" w14:textId="5F03C214" w:rsidR="00F81795" w:rsidRPr="00934DBD" w:rsidRDefault="00F34F64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253</w:t>
            </w:r>
          </w:p>
        </w:tc>
        <w:tc>
          <w:tcPr>
            <w:tcW w:w="143" w:type="pct"/>
          </w:tcPr>
          <w:p w14:paraId="357F6032" w14:textId="77777777" w:rsidR="00F81795" w:rsidRPr="00934DBD" w:rsidRDefault="00F81795" w:rsidP="00F81795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729A3F6B" w14:textId="643F2674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F81795" w:rsidRPr="00934DBD" w14:paraId="79DD87A6" w14:textId="77777777" w:rsidTr="00F81795">
        <w:tc>
          <w:tcPr>
            <w:tcW w:w="2322" w:type="pct"/>
          </w:tcPr>
          <w:p w14:paraId="1F3D35E9" w14:textId="77777777" w:rsidR="00F81795" w:rsidRPr="00934DBD" w:rsidRDefault="00F81795" w:rsidP="00F81795">
            <w:pPr>
              <w:tabs>
                <w:tab w:val="left" w:pos="176"/>
              </w:tabs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0A49FF91" w14:textId="5856C568" w:rsidR="00F81795" w:rsidRPr="00934DBD" w:rsidRDefault="00F50D59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2,759</w:t>
            </w:r>
          </w:p>
        </w:tc>
        <w:tc>
          <w:tcPr>
            <w:tcW w:w="145" w:type="pct"/>
          </w:tcPr>
          <w:p w14:paraId="53DE21EF" w14:textId="77777777" w:rsidR="00F81795" w:rsidRPr="00934DBD" w:rsidRDefault="00F81795" w:rsidP="00F81795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BC8B9E0" w14:textId="40F10010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E8F7701" w14:textId="77777777" w:rsidR="00F81795" w:rsidRPr="00934DBD" w:rsidRDefault="00F81795" w:rsidP="00F81795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50D536C8" w14:textId="5F9E3D37" w:rsidR="00F81795" w:rsidRPr="00934DBD" w:rsidRDefault="00F34F64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305</w:t>
            </w:r>
          </w:p>
        </w:tc>
        <w:tc>
          <w:tcPr>
            <w:tcW w:w="143" w:type="pct"/>
          </w:tcPr>
          <w:p w14:paraId="1EA37332" w14:textId="77777777" w:rsidR="00F81795" w:rsidRPr="00934DBD" w:rsidRDefault="00F81795" w:rsidP="00F81795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7F870526" w14:textId="65B310B9" w:rsidR="00F81795" w:rsidRPr="00934DBD" w:rsidRDefault="00F81795" w:rsidP="00F81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1C896B19" w14:textId="77777777" w:rsidR="00600395" w:rsidRPr="00934DBD" w:rsidRDefault="00600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C61EECD" w14:textId="0C39B2B4" w:rsidR="000377D1" w:rsidRPr="00934DBD" w:rsidRDefault="00AF5034" w:rsidP="00F81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80549B" w:rsidRPr="00934DBD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80549B" w:rsidRPr="00934DBD">
        <w:rPr>
          <w:rFonts w:asciiTheme="majorBidi" w:hAnsiTheme="majorBidi" w:cstheme="majorBidi"/>
          <w:b/>
          <w:bCs/>
          <w:sz w:val="30"/>
          <w:szCs w:val="30"/>
        </w:rPr>
        <w:tab/>
      </w:r>
      <w:r w:rsidR="0080549B" w:rsidRPr="00934DBD">
        <w:rPr>
          <w:rFonts w:asciiTheme="majorBidi" w:hAnsiTheme="majorBidi" w:cstheme="majorBidi"/>
          <w:b/>
          <w:bCs/>
          <w:sz w:val="30"/>
          <w:szCs w:val="30"/>
          <w:cs/>
        </w:rPr>
        <w:t>ยอดคงเหลือของเงินให้กู้ยืม/เงินกู้ยืมและอัตราดอกเบี้ย</w:t>
      </w:r>
    </w:p>
    <w:p w14:paraId="4412F461" w14:textId="77777777" w:rsidR="000377D1" w:rsidRPr="00934DBD" w:rsidRDefault="000377D1" w:rsidP="000429AC">
      <w:pPr>
        <w:tabs>
          <w:tab w:val="clear" w:pos="454"/>
          <w:tab w:val="clear" w:pos="907"/>
          <w:tab w:val="left" w:pos="540"/>
          <w:tab w:val="left" w:pos="1080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6361923" w14:textId="6815296E" w:rsidR="0080549B" w:rsidRPr="00934DBD" w:rsidRDefault="00F81795" w:rsidP="00F81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77" w:hanging="360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 w:rsidR="0080549B" w:rsidRPr="00934DBD">
        <w:rPr>
          <w:rFonts w:asciiTheme="majorBidi" w:hAnsiTheme="majorBidi" w:cstheme="majorBidi"/>
          <w:sz w:val="30"/>
          <w:szCs w:val="30"/>
          <w:cs/>
        </w:rPr>
        <w:t>ยอดคงเหลือของเงินให้กู้ยืม/เงินกู้ยืมและอัตราดอกเบี้ย</w:t>
      </w:r>
      <w:r w:rsidR="0080549B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80549B" w:rsidRPr="00934DB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30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กันยายน</w:t>
      </w:r>
      <w:r w:rsidR="003105ED"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606E5" w:rsidRPr="00934DBD">
        <w:rPr>
          <w:rFonts w:asciiTheme="majorBidi" w:hAnsiTheme="majorBidi" w:cstheme="majorBidi"/>
          <w:sz w:val="30"/>
          <w:szCs w:val="30"/>
        </w:rPr>
        <w:t>2563</w:t>
      </w:r>
      <w:r w:rsidR="002A3DF9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3105ED" w:rsidRPr="00934DB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606E5" w:rsidRPr="00934DBD">
        <w:rPr>
          <w:rFonts w:asciiTheme="majorBidi" w:hAnsiTheme="majorBidi" w:cstheme="majorBidi"/>
          <w:sz w:val="30"/>
          <w:szCs w:val="30"/>
        </w:rPr>
        <w:t>31</w:t>
      </w:r>
      <w:r w:rsidR="0080549B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80549B" w:rsidRPr="00934DB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285A7B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2606E5" w:rsidRPr="00934DBD">
        <w:rPr>
          <w:rFonts w:asciiTheme="majorBidi" w:hAnsiTheme="majorBidi" w:cstheme="majorBidi"/>
          <w:sz w:val="30"/>
          <w:szCs w:val="30"/>
        </w:rPr>
        <w:t>2562</w:t>
      </w:r>
      <w:r w:rsidR="00167814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80549B" w:rsidRPr="00934DBD">
        <w:rPr>
          <w:rFonts w:asciiTheme="majorBidi" w:hAnsiTheme="majorBidi" w:cstheme="majorBidi"/>
          <w:sz w:val="30"/>
          <w:szCs w:val="30"/>
          <w:cs/>
        </w:rPr>
        <w:t xml:space="preserve">สรุปได้ดังนี้ </w:t>
      </w:r>
    </w:p>
    <w:p w14:paraId="046F1CC6" w14:textId="77777777" w:rsidR="00F271AD" w:rsidRPr="00934DBD" w:rsidRDefault="00F271AD" w:rsidP="00F271AD">
      <w:pPr>
        <w:tabs>
          <w:tab w:val="clear" w:pos="454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475" w:type="dxa"/>
        <w:tblInd w:w="738" w:type="dxa"/>
        <w:tblLook w:val="01E0" w:firstRow="1" w:lastRow="1" w:firstColumn="1" w:lastColumn="1" w:noHBand="0" w:noVBand="0"/>
      </w:tblPr>
      <w:tblGrid>
        <w:gridCol w:w="1782"/>
        <w:gridCol w:w="1063"/>
        <w:gridCol w:w="289"/>
        <w:gridCol w:w="1040"/>
        <w:gridCol w:w="289"/>
        <w:gridCol w:w="1052"/>
        <w:gridCol w:w="262"/>
        <w:gridCol w:w="1025"/>
        <w:gridCol w:w="265"/>
        <w:gridCol w:w="1126"/>
        <w:gridCol w:w="264"/>
        <w:gridCol w:w="1018"/>
      </w:tblGrid>
      <w:tr w:rsidR="00F271AD" w:rsidRPr="00934DBD" w14:paraId="1933E1F5" w14:textId="77777777" w:rsidTr="00295921">
        <w:tc>
          <w:tcPr>
            <w:tcW w:w="1782" w:type="dxa"/>
          </w:tcPr>
          <w:p w14:paraId="35AF8F3A" w14:textId="77777777" w:rsidR="00F271AD" w:rsidRPr="00934DBD" w:rsidRDefault="00F271AD" w:rsidP="00216955">
            <w:pPr>
              <w:tabs>
                <w:tab w:val="left" w:pos="36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3" w:type="dxa"/>
            <w:gridSpan w:val="11"/>
            <w:tcBorders>
              <w:bottom w:val="single" w:sz="4" w:space="0" w:color="auto"/>
            </w:tcBorders>
          </w:tcPr>
          <w:p w14:paraId="2B167FDC" w14:textId="77777777" w:rsidR="00F271AD" w:rsidRPr="00934DBD" w:rsidRDefault="00F271AD" w:rsidP="00216955">
            <w:pPr>
              <w:tabs>
                <w:tab w:val="left" w:pos="36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F271AD" w:rsidRPr="00934DBD" w14:paraId="1A07FBCD" w14:textId="77777777" w:rsidTr="00295921">
        <w:tc>
          <w:tcPr>
            <w:tcW w:w="1782" w:type="dxa"/>
          </w:tcPr>
          <w:p w14:paraId="76702EF8" w14:textId="77777777" w:rsidR="00F271AD" w:rsidRPr="00934DBD" w:rsidRDefault="00F271AD" w:rsidP="00216955">
            <w:pPr>
              <w:tabs>
                <w:tab w:val="left" w:pos="36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20" w:type="dxa"/>
            <w:gridSpan w:val="7"/>
            <w:tcBorders>
              <w:top w:val="single" w:sz="4" w:space="0" w:color="auto"/>
            </w:tcBorders>
          </w:tcPr>
          <w:p w14:paraId="48C6DE6C" w14:textId="77777777" w:rsidR="00F271AD" w:rsidRPr="00934DBD" w:rsidRDefault="00F271AD" w:rsidP="00216955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104FB8AB" w14:textId="77777777" w:rsidR="00F271AD" w:rsidRPr="00934DBD" w:rsidRDefault="00F271AD" w:rsidP="00216955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</w:tcBorders>
          </w:tcPr>
          <w:p w14:paraId="5D6C2D05" w14:textId="77777777" w:rsidR="00F271AD" w:rsidRPr="00934DBD" w:rsidRDefault="00F271AD" w:rsidP="00216955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71AD" w:rsidRPr="00934DBD" w14:paraId="73AA91FD" w14:textId="77777777" w:rsidTr="00295921">
        <w:tc>
          <w:tcPr>
            <w:tcW w:w="1782" w:type="dxa"/>
          </w:tcPr>
          <w:p w14:paraId="3F5398ED" w14:textId="77777777" w:rsidR="00F271AD" w:rsidRPr="00934DBD" w:rsidRDefault="00F271AD" w:rsidP="00216955">
            <w:pPr>
              <w:tabs>
                <w:tab w:val="left" w:pos="36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</w:tcBorders>
          </w:tcPr>
          <w:p w14:paraId="051E9172" w14:textId="77777777" w:rsidR="00F271AD" w:rsidRPr="00934DBD" w:rsidRDefault="00F271AD" w:rsidP="00216955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ยอดคงเหลือที่มี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00BE71A0" w14:textId="77777777" w:rsidR="00F271AD" w:rsidRPr="00934DBD" w:rsidRDefault="00F271AD" w:rsidP="00216955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gridSpan w:val="3"/>
            <w:tcBorders>
              <w:top w:val="single" w:sz="4" w:space="0" w:color="auto"/>
            </w:tcBorders>
          </w:tcPr>
          <w:p w14:paraId="2519A4E0" w14:textId="77777777" w:rsidR="00F271AD" w:rsidRPr="00934DBD" w:rsidRDefault="00F271AD" w:rsidP="00216955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ยอดคงเหลือที่มี</w:t>
            </w:r>
          </w:p>
        </w:tc>
        <w:tc>
          <w:tcPr>
            <w:tcW w:w="265" w:type="dxa"/>
          </w:tcPr>
          <w:p w14:paraId="63D6DD1F" w14:textId="77777777" w:rsidR="00F271AD" w:rsidRPr="00934DBD" w:rsidRDefault="00F271AD" w:rsidP="00216955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8" w:type="dxa"/>
            <w:gridSpan w:val="3"/>
          </w:tcPr>
          <w:p w14:paraId="44EDD8FF" w14:textId="77777777" w:rsidR="00F271AD" w:rsidRPr="00934DBD" w:rsidRDefault="00F271AD" w:rsidP="00295921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อัตราดอกเบี้ยเฉลี่ย</w:t>
            </w:r>
          </w:p>
        </w:tc>
      </w:tr>
      <w:tr w:rsidR="00F271AD" w:rsidRPr="00934DBD" w14:paraId="4D253920" w14:textId="77777777" w:rsidTr="00295921">
        <w:tc>
          <w:tcPr>
            <w:tcW w:w="1782" w:type="dxa"/>
          </w:tcPr>
          <w:p w14:paraId="71AF9191" w14:textId="77777777" w:rsidR="00F271AD" w:rsidRPr="00934DBD" w:rsidRDefault="00F271AD" w:rsidP="00216955">
            <w:pPr>
              <w:tabs>
                <w:tab w:val="left" w:pos="36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2" w:type="dxa"/>
            <w:gridSpan w:val="3"/>
            <w:tcBorders>
              <w:bottom w:val="single" w:sz="4" w:space="0" w:color="auto"/>
            </w:tcBorders>
          </w:tcPr>
          <w:p w14:paraId="77704ED9" w14:textId="77777777" w:rsidR="00F271AD" w:rsidRPr="00934DBD" w:rsidRDefault="00F271AD" w:rsidP="00216955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289" w:type="dxa"/>
          </w:tcPr>
          <w:p w14:paraId="2A8DDFAE" w14:textId="77777777" w:rsidR="00F271AD" w:rsidRPr="00934DBD" w:rsidRDefault="00F271AD" w:rsidP="00216955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gridSpan w:val="3"/>
            <w:tcBorders>
              <w:bottom w:val="single" w:sz="4" w:space="0" w:color="auto"/>
            </w:tcBorders>
          </w:tcPr>
          <w:p w14:paraId="1FCAF200" w14:textId="77777777" w:rsidR="00F271AD" w:rsidRPr="00934DBD" w:rsidRDefault="00F271AD" w:rsidP="00216955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อัตราดอกเบี้ยลอยตัว</w:t>
            </w:r>
          </w:p>
        </w:tc>
        <w:tc>
          <w:tcPr>
            <w:tcW w:w="265" w:type="dxa"/>
          </w:tcPr>
          <w:p w14:paraId="47B2B108" w14:textId="77777777" w:rsidR="00F271AD" w:rsidRPr="00934DBD" w:rsidRDefault="00F271AD" w:rsidP="00216955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8" w:type="dxa"/>
            <w:gridSpan w:val="3"/>
            <w:tcBorders>
              <w:bottom w:val="single" w:sz="4" w:space="0" w:color="auto"/>
            </w:tcBorders>
          </w:tcPr>
          <w:p w14:paraId="2D3E613D" w14:textId="0450BB88" w:rsidR="00F271AD" w:rsidRPr="00934DBD" w:rsidRDefault="00F271AD" w:rsidP="00295921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อัตราร้อยล</w:t>
            </w:r>
            <w:r w:rsidR="00F51DF2"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ะ</w:t>
            </w:r>
            <w:r w:rsidR="00F51DF2"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81795" w:rsidRPr="00934DBD" w14:paraId="0316420E" w14:textId="77777777" w:rsidTr="00295921">
        <w:tc>
          <w:tcPr>
            <w:tcW w:w="1782" w:type="dxa"/>
          </w:tcPr>
          <w:p w14:paraId="280D63E8" w14:textId="77777777" w:rsidR="00F81795" w:rsidRPr="00934DBD" w:rsidRDefault="00F81795" w:rsidP="00F81795">
            <w:pPr>
              <w:tabs>
                <w:tab w:val="left" w:pos="36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4BE889C" w14:textId="773E77A8" w:rsidR="00F81795" w:rsidRPr="00934DBD" w:rsidRDefault="00F81795" w:rsidP="00F81795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9" w:type="dxa"/>
          </w:tcPr>
          <w:p w14:paraId="3C8B8D88" w14:textId="77777777" w:rsidR="00F81795" w:rsidRPr="00934DBD" w:rsidRDefault="00F81795" w:rsidP="00F81795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50C17179" w14:textId="7C046646" w:rsidR="00F81795" w:rsidRPr="00934DBD" w:rsidRDefault="00F81795" w:rsidP="00F81795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9" w:type="dxa"/>
          </w:tcPr>
          <w:p w14:paraId="282B0B58" w14:textId="77777777" w:rsidR="00F81795" w:rsidRPr="00934DBD" w:rsidRDefault="00F81795" w:rsidP="00F81795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</w:tcPr>
          <w:p w14:paraId="165F0763" w14:textId="03A16E3A" w:rsidR="00F81795" w:rsidRPr="00934DBD" w:rsidRDefault="00F81795" w:rsidP="00F81795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" w:type="dxa"/>
          </w:tcPr>
          <w:p w14:paraId="56AB2154" w14:textId="77777777" w:rsidR="00F81795" w:rsidRPr="00934DBD" w:rsidRDefault="00F81795" w:rsidP="00F81795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7E2A6E7A" w14:textId="036CEC9B" w:rsidR="00F81795" w:rsidRPr="00934DBD" w:rsidRDefault="00F81795" w:rsidP="00F81795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5" w:type="dxa"/>
          </w:tcPr>
          <w:p w14:paraId="3CDD2BCB" w14:textId="77777777" w:rsidR="00F81795" w:rsidRPr="00934DBD" w:rsidRDefault="00F81795" w:rsidP="00F81795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BE5CCC3" w14:textId="7A0EB868" w:rsidR="00F81795" w:rsidRPr="00934DBD" w:rsidRDefault="00F81795" w:rsidP="00F81795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4" w:type="dxa"/>
          </w:tcPr>
          <w:p w14:paraId="09ED094B" w14:textId="77777777" w:rsidR="00F81795" w:rsidRPr="00934DBD" w:rsidRDefault="00F81795" w:rsidP="00F81795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658A3B6A" w14:textId="3B088075" w:rsidR="00F81795" w:rsidRPr="00934DBD" w:rsidRDefault="00F81795" w:rsidP="00F81795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81795" w:rsidRPr="00934DBD" w14:paraId="49D71F4D" w14:textId="77777777" w:rsidTr="00295921">
        <w:tc>
          <w:tcPr>
            <w:tcW w:w="1782" w:type="dxa"/>
          </w:tcPr>
          <w:p w14:paraId="07F0BFD2" w14:textId="77777777" w:rsidR="00F81795" w:rsidRPr="00934DBD" w:rsidRDefault="00F81795" w:rsidP="00F81795">
            <w:pPr>
              <w:tabs>
                <w:tab w:val="left" w:pos="36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39FB9FA0" w14:textId="3A5FEC6D" w:rsidR="00F81795" w:rsidRPr="00934DBD" w:rsidRDefault="00F81795" w:rsidP="00F81795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9" w:type="dxa"/>
          </w:tcPr>
          <w:p w14:paraId="0527A0C6" w14:textId="77777777" w:rsidR="00F81795" w:rsidRPr="00934DBD" w:rsidRDefault="00F81795" w:rsidP="00F817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5C4F8673" w14:textId="044808F3" w:rsidR="00F81795" w:rsidRPr="00934DBD" w:rsidRDefault="00F81795" w:rsidP="00F81795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89" w:type="dxa"/>
          </w:tcPr>
          <w:p w14:paraId="71E5BE4B" w14:textId="77777777" w:rsidR="00F81795" w:rsidRPr="00934DBD" w:rsidRDefault="00F81795" w:rsidP="00F81795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15C23F41" w14:textId="4710A271" w:rsidR="00F81795" w:rsidRPr="00934DBD" w:rsidRDefault="00F81795" w:rsidP="00F81795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2" w:type="dxa"/>
          </w:tcPr>
          <w:p w14:paraId="58016BC4" w14:textId="77777777" w:rsidR="00F81795" w:rsidRPr="00934DBD" w:rsidRDefault="00F81795" w:rsidP="00F817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49901F29" w14:textId="542B818C" w:rsidR="00F81795" w:rsidRPr="00934DBD" w:rsidRDefault="00F81795" w:rsidP="00F81795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5" w:type="dxa"/>
          </w:tcPr>
          <w:p w14:paraId="39084362" w14:textId="77777777" w:rsidR="00F81795" w:rsidRPr="00934DBD" w:rsidRDefault="00F81795" w:rsidP="00F81795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0D0DD821" w14:textId="72AD4AE6" w:rsidR="00F81795" w:rsidRPr="00934DBD" w:rsidRDefault="00F81795" w:rsidP="00F81795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4" w:type="dxa"/>
          </w:tcPr>
          <w:p w14:paraId="67290F13" w14:textId="77777777" w:rsidR="00F81795" w:rsidRPr="00934DBD" w:rsidRDefault="00F81795" w:rsidP="00F817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2D3448BC" w14:textId="35648901" w:rsidR="00F81795" w:rsidRPr="00934DBD" w:rsidRDefault="00F81795" w:rsidP="00F81795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81795" w:rsidRPr="00934DBD" w14:paraId="64B90B5E" w14:textId="77777777" w:rsidTr="00295921">
        <w:tc>
          <w:tcPr>
            <w:tcW w:w="1782" w:type="dxa"/>
          </w:tcPr>
          <w:p w14:paraId="5CD89FFE" w14:textId="77777777" w:rsidR="00F81795" w:rsidRPr="00934DBD" w:rsidRDefault="00F81795" w:rsidP="00F81795">
            <w:pPr>
              <w:tabs>
                <w:tab w:val="left" w:pos="162"/>
                <w:tab w:val="left" w:pos="36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7D7EB700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9" w:type="dxa"/>
          </w:tcPr>
          <w:p w14:paraId="013F7224" w14:textId="77777777" w:rsidR="00F81795" w:rsidRPr="00934DBD" w:rsidRDefault="00F81795" w:rsidP="00F81795">
            <w:pPr>
              <w:tabs>
                <w:tab w:val="left" w:pos="360"/>
                <w:tab w:val="decimal" w:pos="725"/>
              </w:tabs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7A0A7B5C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dxa"/>
          </w:tcPr>
          <w:p w14:paraId="7F2B5FAC" w14:textId="77777777" w:rsidR="00F81795" w:rsidRPr="00934DBD" w:rsidRDefault="00F81795" w:rsidP="00F81795">
            <w:pPr>
              <w:tabs>
                <w:tab w:val="left" w:pos="360"/>
                <w:tab w:val="decimal" w:pos="725"/>
              </w:tabs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3E023A67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76875110" w14:textId="77777777" w:rsidR="00F81795" w:rsidRPr="00934DBD" w:rsidRDefault="00F81795" w:rsidP="00F81795">
            <w:pPr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403DD63D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1F50ACB7" w14:textId="77777777" w:rsidR="00F81795" w:rsidRPr="00934DBD" w:rsidRDefault="00F81795" w:rsidP="00F81795">
            <w:pPr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74FEB80D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6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6AE7C72D" w14:textId="77777777" w:rsidR="00F81795" w:rsidRPr="00934DBD" w:rsidRDefault="00F81795" w:rsidP="00F81795">
            <w:pPr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58D0FE4F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1795" w:rsidRPr="00934DBD" w14:paraId="3A3460FF" w14:textId="77777777" w:rsidTr="00295921">
        <w:tc>
          <w:tcPr>
            <w:tcW w:w="1782" w:type="dxa"/>
          </w:tcPr>
          <w:p w14:paraId="29F5F9DB" w14:textId="19EF0FD5" w:rsidR="00F81795" w:rsidRPr="00934DBD" w:rsidRDefault="00F81795" w:rsidP="00F81795">
            <w:pPr>
              <w:tabs>
                <w:tab w:val="left" w:pos="48"/>
                <w:tab w:val="left" w:pos="360"/>
                <w:tab w:val="left" w:pos="720"/>
              </w:tabs>
              <w:spacing w:line="240" w:lineRule="auto"/>
              <w:ind w:right="-108" w:hanging="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แก่การร่วมค้า</w:t>
            </w:r>
          </w:p>
        </w:tc>
        <w:tc>
          <w:tcPr>
            <w:tcW w:w="1063" w:type="dxa"/>
          </w:tcPr>
          <w:p w14:paraId="5C7EFED4" w14:textId="16306816" w:rsidR="00F81795" w:rsidRPr="00934DBD" w:rsidRDefault="00F50D59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89" w:type="dxa"/>
          </w:tcPr>
          <w:p w14:paraId="0F02F4AB" w14:textId="77777777" w:rsidR="00F81795" w:rsidRPr="00934DBD" w:rsidRDefault="00F81795" w:rsidP="00F81795">
            <w:pPr>
              <w:tabs>
                <w:tab w:val="left" w:pos="360"/>
                <w:tab w:val="decimal" w:pos="725"/>
              </w:tabs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7F70FBF0" w14:textId="0A0403CD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289" w:type="dxa"/>
          </w:tcPr>
          <w:p w14:paraId="2C7E32C1" w14:textId="77777777" w:rsidR="00F81795" w:rsidRPr="00934DBD" w:rsidRDefault="00F81795" w:rsidP="00F81795">
            <w:pPr>
              <w:tabs>
                <w:tab w:val="left" w:pos="360"/>
                <w:tab w:val="decimal" w:pos="725"/>
              </w:tabs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</w:tcPr>
          <w:p w14:paraId="006DE6AA" w14:textId="00FAF573" w:rsidR="00F81795" w:rsidRPr="00934DBD" w:rsidRDefault="00F50D59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1336C55A" w14:textId="77777777" w:rsidR="00F81795" w:rsidRPr="00934DBD" w:rsidRDefault="00F81795" w:rsidP="00F81795">
            <w:pPr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373DCD03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58EEBDB9" w14:textId="77777777" w:rsidR="00F81795" w:rsidRPr="00934DBD" w:rsidRDefault="00F81795" w:rsidP="00F81795">
            <w:pPr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9F14B41" w14:textId="606E9C94" w:rsidR="00F81795" w:rsidRPr="00934DBD" w:rsidRDefault="00F50D59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108" w:right="-2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4.85</w:t>
            </w:r>
          </w:p>
        </w:tc>
        <w:tc>
          <w:tcPr>
            <w:tcW w:w="264" w:type="dxa"/>
          </w:tcPr>
          <w:p w14:paraId="18E0EFC8" w14:textId="77777777" w:rsidR="00F81795" w:rsidRPr="00934DBD" w:rsidRDefault="00F81795" w:rsidP="00F81795">
            <w:pPr>
              <w:tabs>
                <w:tab w:val="clear" w:pos="454"/>
                <w:tab w:val="decimal" w:pos="470"/>
              </w:tabs>
              <w:ind w:left="-67" w:right="-2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085B861B" w14:textId="1893C63F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 w:right="-2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4.74</w:t>
            </w:r>
          </w:p>
        </w:tc>
      </w:tr>
      <w:tr w:rsidR="00F81795" w:rsidRPr="00934DBD" w14:paraId="20CDD5F3" w14:textId="77777777" w:rsidTr="00295921">
        <w:tc>
          <w:tcPr>
            <w:tcW w:w="1782" w:type="dxa"/>
          </w:tcPr>
          <w:p w14:paraId="0679F068" w14:textId="77777777" w:rsidR="00F81795" w:rsidRPr="00934DBD" w:rsidRDefault="00F81795" w:rsidP="00F81795">
            <w:pPr>
              <w:tabs>
                <w:tab w:val="left" w:pos="162"/>
                <w:tab w:val="left" w:pos="36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63" w:type="dxa"/>
          </w:tcPr>
          <w:p w14:paraId="0F086A20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dxa"/>
          </w:tcPr>
          <w:p w14:paraId="50DC04C6" w14:textId="77777777" w:rsidR="00F81795" w:rsidRPr="00934DBD" w:rsidRDefault="00F81795" w:rsidP="00F81795">
            <w:pPr>
              <w:tabs>
                <w:tab w:val="left" w:pos="360"/>
                <w:tab w:val="decimal" w:pos="725"/>
              </w:tabs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23AFEDC8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dxa"/>
          </w:tcPr>
          <w:p w14:paraId="2F41E0EF" w14:textId="77777777" w:rsidR="00F81795" w:rsidRPr="00934DBD" w:rsidRDefault="00F81795" w:rsidP="00F81795">
            <w:pPr>
              <w:tabs>
                <w:tab w:val="left" w:pos="360"/>
                <w:tab w:val="decimal" w:pos="725"/>
              </w:tabs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</w:tcPr>
          <w:p w14:paraId="0D5EEB0C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0D6BE402" w14:textId="77777777" w:rsidR="00F81795" w:rsidRPr="00934DBD" w:rsidRDefault="00F81795" w:rsidP="00F81795">
            <w:pPr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7F16E07D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2BAF0B5B" w14:textId="77777777" w:rsidR="00F81795" w:rsidRPr="00934DBD" w:rsidRDefault="00F81795" w:rsidP="00F81795">
            <w:pPr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55363EB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1B2D219D" w14:textId="77777777" w:rsidR="00F81795" w:rsidRPr="00934DBD" w:rsidRDefault="00F81795" w:rsidP="00F81795">
            <w:pPr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2D6F4599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81795" w:rsidRPr="00934DBD" w14:paraId="3976716B" w14:textId="77777777" w:rsidTr="00295921">
        <w:tc>
          <w:tcPr>
            <w:tcW w:w="1782" w:type="dxa"/>
          </w:tcPr>
          <w:p w14:paraId="13959D2D" w14:textId="033F1827" w:rsidR="00F81795" w:rsidRPr="00934DBD" w:rsidRDefault="00F81795" w:rsidP="00F81795">
            <w:pPr>
              <w:tabs>
                <w:tab w:val="left" w:pos="162"/>
                <w:tab w:val="left" w:pos="360"/>
                <w:tab w:val="left" w:pos="720"/>
              </w:tabs>
              <w:spacing w:line="240" w:lineRule="auto"/>
              <w:ind w:right="-108" w:hanging="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แก่บริษัทร่วม</w:t>
            </w:r>
          </w:p>
        </w:tc>
        <w:tc>
          <w:tcPr>
            <w:tcW w:w="1063" w:type="dxa"/>
          </w:tcPr>
          <w:p w14:paraId="6DBB8F47" w14:textId="147D4B22" w:rsidR="00F81795" w:rsidRPr="00934DBD" w:rsidRDefault="00F50D59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89" w:type="dxa"/>
          </w:tcPr>
          <w:p w14:paraId="4F747F05" w14:textId="77777777" w:rsidR="00F81795" w:rsidRPr="00934DBD" w:rsidRDefault="00F81795" w:rsidP="00F81795">
            <w:pPr>
              <w:tabs>
                <w:tab w:val="left" w:pos="360"/>
                <w:tab w:val="decimal" w:pos="725"/>
              </w:tabs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4339AFC5" w14:textId="03D62650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89" w:type="dxa"/>
          </w:tcPr>
          <w:p w14:paraId="1718E0F3" w14:textId="77777777" w:rsidR="00F81795" w:rsidRPr="00934DBD" w:rsidRDefault="00F81795" w:rsidP="00F81795">
            <w:pPr>
              <w:tabs>
                <w:tab w:val="left" w:pos="360"/>
                <w:tab w:val="decimal" w:pos="725"/>
              </w:tabs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</w:tcPr>
          <w:p w14:paraId="307A8F96" w14:textId="36A6F8DF" w:rsidR="00F81795" w:rsidRPr="00934DBD" w:rsidRDefault="00F50D59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8E34801" w14:textId="77777777" w:rsidR="00F81795" w:rsidRPr="00934DBD" w:rsidRDefault="00F81795" w:rsidP="00F81795">
            <w:pPr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724E3862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DD608A1" w14:textId="77777777" w:rsidR="00F81795" w:rsidRPr="00934DBD" w:rsidRDefault="00F81795" w:rsidP="00F81795">
            <w:pPr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715DA3C" w14:textId="7383CC0A" w:rsidR="00F81795" w:rsidRPr="00934DBD" w:rsidRDefault="00F50D59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108" w:right="-2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2.81</w:t>
            </w:r>
          </w:p>
        </w:tc>
        <w:tc>
          <w:tcPr>
            <w:tcW w:w="264" w:type="dxa"/>
          </w:tcPr>
          <w:p w14:paraId="7C621027" w14:textId="77777777" w:rsidR="00F81795" w:rsidRPr="00934DBD" w:rsidRDefault="00F81795" w:rsidP="00F81795">
            <w:pPr>
              <w:tabs>
                <w:tab w:val="clear" w:pos="454"/>
                <w:tab w:val="decimal" w:pos="470"/>
              </w:tabs>
              <w:ind w:left="-67" w:right="-2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91298A2" w14:textId="755DB264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 w:right="-2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3.51</w:t>
            </w:r>
          </w:p>
        </w:tc>
      </w:tr>
      <w:tr w:rsidR="00F81795" w:rsidRPr="00934DBD" w14:paraId="03D975DD" w14:textId="77777777" w:rsidTr="00295921">
        <w:tc>
          <w:tcPr>
            <w:tcW w:w="1782" w:type="dxa"/>
          </w:tcPr>
          <w:p w14:paraId="0FE9E54C" w14:textId="77777777" w:rsidR="00F81795" w:rsidRPr="00934DBD" w:rsidRDefault="00F81795" w:rsidP="00F81795">
            <w:pPr>
              <w:tabs>
                <w:tab w:val="left" w:pos="162"/>
                <w:tab w:val="left" w:pos="36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</w:p>
        </w:tc>
        <w:tc>
          <w:tcPr>
            <w:tcW w:w="1063" w:type="dxa"/>
          </w:tcPr>
          <w:p w14:paraId="1B0E5CC5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dxa"/>
          </w:tcPr>
          <w:p w14:paraId="1109A1F9" w14:textId="77777777" w:rsidR="00F81795" w:rsidRPr="00934DBD" w:rsidRDefault="00F81795" w:rsidP="00F81795">
            <w:pPr>
              <w:tabs>
                <w:tab w:val="left" w:pos="360"/>
                <w:tab w:val="decimal" w:pos="725"/>
              </w:tabs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39978DF9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dxa"/>
          </w:tcPr>
          <w:p w14:paraId="062E4BFF" w14:textId="77777777" w:rsidR="00F81795" w:rsidRPr="00934DBD" w:rsidRDefault="00F81795" w:rsidP="00F81795">
            <w:pPr>
              <w:tabs>
                <w:tab w:val="left" w:pos="360"/>
                <w:tab w:val="decimal" w:pos="725"/>
              </w:tabs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</w:tcPr>
          <w:p w14:paraId="39263481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09B8FB8E" w14:textId="77777777" w:rsidR="00F81795" w:rsidRPr="00934DBD" w:rsidRDefault="00F81795" w:rsidP="00F81795">
            <w:pPr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18971D07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78414FFC" w14:textId="77777777" w:rsidR="00F81795" w:rsidRPr="00934DBD" w:rsidRDefault="00F81795" w:rsidP="00F81795">
            <w:pPr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CA66A75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174F0AB6" w14:textId="77777777" w:rsidR="00F81795" w:rsidRPr="00934DBD" w:rsidRDefault="00F81795" w:rsidP="00F81795">
            <w:pPr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4E5A9380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81795" w:rsidRPr="00934DBD" w14:paraId="7B426FC0" w14:textId="77777777" w:rsidTr="00295921">
        <w:tc>
          <w:tcPr>
            <w:tcW w:w="1782" w:type="dxa"/>
          </w:tcPr>
          <w:p w14:paraId="488B4307" w14:textId="3B07FFA4" w:rsidR="00F81795" w:rsidRPr="00934DBD" w:rsidRDefault="00F81795" w:rsidP="00F81795">
            <w:pPr>
              <w:tabs>
                <w:tab w:val="left" w:pos="162"/>
                <w:tab w:val="left" w:pos="360"/>
                <w:tab w:val="left" w:pos="720"/>
              </w:tabs>
              <w:spacing w:line="240" w:lineRule="auto"/>
              <w:ind w:right="-108" w:hanging="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34D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63" w:type="dxa"/>
          </w:tcPr>
          <w:p w14:paraId="21972FAC" w14:textId="63A30B72" w:rsidR="00F81795" w:rsidRPr="00934DBD" w:rsidRDefault="00F50D59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  <w:tc>
          <w:tcPr>
            <w:tcW w:w="289" w:type="dxa"/>
          </w:tcPr>
          <w:p w14:paraId="400CA1F1" w14:textId="77777777" w:rsidR="00F81795" w:rsidRPr="00934DBD" w:rsidRDefault="00F81795" w:rsidP="00F81795">
            <w:pPr>
              <w:tabs>
                <w:tab w:val="left" w:pos="360"/>
                <w:tab w:val="decimal" w:pos="725"/>
              </w:tabs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3FAD66D4" w14:textId="740A29D9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657</w:t>
            </w:r>
          </w:p>
        </w:tc>
        <w:tc>
          <w:tcPr>
            <w:tcW w:w="289" w:type="dxa"/>
          </w:tcPr>
          <w:p w14:paraId="7A4EA968" w14:textId="77777777" w:rsidR="00F81795" w:rsidRPr="00934DBD" w:rsidRDefault="00F81795" w:rsidP="00F81795">
            <w:pPr>
              <w:tabs>
                <w:tab w:val="left" w:pos="360"/>
                <w:tab w:val="decimal" w:pos="725"/>
              </w:tabs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</w:tcPr>
          <w:p w14:paraId="36C5E52E" w14:textId="3EA6506A" w:rsidR="00F81795" w:rsidRPr="00934DBD" w:rsidRDefault="00F50D59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0F5ECDA" w14:textId="77777777" w:rsidR="00F81795" w:rsidRPr="00934DBD" w:rsidRDefault="00F81795" w:rsidP="00F81795">
            <w:pPr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558C4A8D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0214D785" w14:textId="77777777" w:rsidR="00F81795" w:rsidRPr="00934DBD" w:rsidRDefault="00F81795" w:rsidP="00F81795">
            <w:pPr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49CCA0D" w14:textId="53E29CE1" w:rsidR="00F81795" w:rsidRPr="00934DBD" w:rsidRDefault="00F50D59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108" w:right="-2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264" w:type="dxa"/>
          </w:tcPr>
          <w:p w14:paraId="3E005288" w14:textId="77777777" w:rsidR="00F81795" w:rsidRPr="00934DBD" w:rsidRDefault="00F81795" w:rsidP="00F81795">
            <w:pPr>
              <w:spacing w:line="240" w:lineRule="auto"/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2D6AF4EA" w14:textId="0E0DA493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 w:right="-2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</w:tr>
    </w:tbl>
    <w:p w14:paraId="4829BD3E" w14:textId="19F7B238" w:rsidR="00B0659C" w:rsidRPr="00934DBD" w:rsidRDefault="00B06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506" w:type="dxa"/>
        <w:tblInd w:w="738" w:type="dxa"/>
        <w:tblLook w:val="01E0" w:firstRow="1" w:lastRow="1" w:firstColumn="1" w:lastColumn="1" w:noHBand="0" w:noVBand="0"/>
      </w:tblPr>
      <w:tblGrid>
        <w:gridCol w:w="1782"/>
        <w:gridCol w:w="1033"/>
        <w:gridCol w:w="290"/>
        <w:gridCol w:w="1042"/>
        <w:gridCol w:w="289"/>
        <w:gridCol w:w="1004"/>
        <w:gridCol w:w="262"/>
        <w:gridCol w:w="1111"/>
        <w:gridCol w:w="266"/>
        <w:gridCol w:w="1099"/>
        <w:gridCol w:w="265"/>
        <w:gridCol w:w="1063"/>
      </w:tblGrid>
      <w:tr w:rsidR="00F271AD" w:rsidRPr="00934DBD" w14:paraId="584D849D" w14:textId="77777777" w:rsidTr="00295921">
        <w:tc>
          <w:tcPr>
            <w:tcW w:w="1782" w:type="dxa"/>
          </w:tcPr>
          <w:p w14:paraId="4D4E41B4" w14:textId="77777777" w:rsidR="00F271AD" w:rsidRPr="00934DBD" w:rsidRDefault="00F271AD" w:rsidP="00CA09E7">
            <w:pPr>
              <w:tabs>
                <w:tab w:val="left" w:pos="180"/>
                <w:tab w:val="left" w:pos="36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7724" w:type="dxa"/>
            <w:gridSpan w:val="11"/>
            <w:tcBorders>
              <w:bottom w:val="single" w:sz="4" w:space="0" w:color="auto"/>
            </w:tcBorders>
          </w:tcPr>
          <w:p w14:paraId="4E3B698F" w14:textId="77777777" w:rsidR="00F271AD" w:rsidRPr="00934DBD" w:rsidRDefault="00F271AD" w:rsidP="00CA09E7">
            <w:pPr>
              <w:tabs>
                <w:tab w:val="left" w:pos="36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71AD" w:rsidRPr="00934DBD" w14:paraId="2346E001" w14:textId="77777777" w:rsidTr="00295921">
        <w:tc>
          <w:tcPr>
            <w:tcW w:w="1782" w:type="dxa"/>
          </w:tcPr>
          <w:p w14:paraId="30E569EE" w14:textId="77777777" w:rsidR="00F271AD" w:rsidRPr="00934DBD" w:rsidRDefault="00F271AD" w:rsidP="00CA09E7">
            <w:pPr>
              <w:tabs>
                <w:tab w:val="left" w:pos="36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1" w:type="dxa"/>
            <w:gridSpan w:val="7"/>
            <w:tcBorders>
              <w:top w:val="single" w:sz="4" w:space="0" w:color="auto"/>
            </w:tcBorders>
          </w:tcPr>
          <w:p w14:paraId="6C1DA2B4" w14:textId="77777777" w:rsidR="00F271AD" w:rsidRPr="00934DBD" w:rsidRDefault="00F271AD" w:rsidP="00FF7739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47F7CC06" w14:textId="77777777" w:rsidR="00F271AD" w:rsidRPr="00934DBD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7" w:type="dxa"/>
            <w:gridSpan w:val="3"/>
            <w:tcBorders>
              <w:top w:val="single" w:sz="4" w:space="0" w:color="auto"/>
            </w:tcBorders>
          </w:tcPr>
          <w:p w14:paraId="085AED1B" w14:textId="77777777" w:rsidR="00F271AD" w:rsidRPr="00934DBD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71AD" w:rsidRPr="00934DBD" w14:paraId="279955AE" w14:textId="77777777" w:rsidTr="00295921">
        <w:tc>
          <w:tcPr>
            <w:tcW w:w="1782" w:type="dxa"/>
          </w:tcPr>
          <w:p w14:paraId="710C4CDE" w14:textId="77777777" w:rsidR="00F271AD" w:rsidRPr="00934DBD" w:rsidRDefault="00F271AD" w:rsidP="00CA09E7">
            <w:pPr>
              <w:tabs>
                <w:tab w:val="left" w:pos="36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</w:tcBorders>
          </w:tcPr>
          <w:p w14:paraId="7FEDDDED" w14:textId="77777777" w:rsidR="00F271AD" w:rsidRPr="00934DBD" w:rsidRDefault="00F271AD" w:rsidP="006E3FF8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ยอดคงเหลือที่มี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6367C1E9" w14:textId="77777777" w:rsidR="00F271AD" w:rsidRPr="00934DBD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</w:tcBorders>
          </w:tcPr>
          <w:p w14:paraId="1E86E861" w14:textId="77777777" w:rsidR="00F271AD" w:rsidRPr="00934DBD" w:rsidRDefault="00F271AD" w:rsidP="006E3FF8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ยอดคงเหลือที่มี</w:t>
            </w:r>
          </w:p>
        </w:tc>
        <w:tc>
          <w:tcPr>
            <w:tcW w:w="266" w:type="dxa"/>
          </w:tcPr>
          <w:p w14:paraId="388D97D2" w14:textId="77777777" w:rsidR="00F271AD" w:rsidRPr="00934DBD" w:rsidRDefault="00F271AD" w:rsidP="006E3FF8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2B06312D" w14:textId="77777777" w:rsidR="00F271AD" w:rsidRPr="00934DBD" w:rsidRDefault="00F271AD" w:rsidP="006E3FF8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อัตราดอกเบี้ยเฉลี่ย</w:t>
            </w:r>
          </w:p>
        </w:tc>
      </w:tr>
      <w:tr w:rsidR="00F271AD" w:rsidRPr="00934DBD" w14:paraId="77A5315A" w14:textId="77777777" w:rsidTr="00295921">
        <w:tc>
          <w:tcPr>
            <w:tcW w:w="1782" w:type="dxa"/>
          </w:tcPr>
          <w:p w14:paraId="4078AEE1" w14:textId="77777777" w:rsidR="00F271AD" w:rsidRPr="00934DBD" w:rsidRDefault="00F271AD" w:rsidP="00CA09E7">
            <w:pPr>
              <w:tabs>
                <w:tab w:val="left" w:pos="36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5" w:type="dxa"/>
            <w:gridSpan w:val="3"/>
            <w:tcBorders>
              <w:bottom w:val="single" w:sz="4" w:space="0" w:color="auto"/>
            </w:tcBorders>
          </w:tcPr>
          <w:p w14:paraId="70D9D031" w14:textId="77777777" w:rsidR="00F271AD" w:rsidRPr="00934DBD" w:rsidRDefault="00F271AD" w:rsidP="006E3FF8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289" w:type="dxa"/>
          </w:tcPr>
          <w:p w14:paraId="6F14DB90" w14:textId="77777777" w:rsidR="00F271AD" w:rsidRPr="00934DBD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7" w:type="dxa"/>
            <w:gridSpan w:val="3"/>
            <w:tcBorders>
              <w:bottom w:val="single" w:sz="4" w:space="0" w:color="auto"/>
            </w:tcBorders>
          </w:tcPr>
          <w:p w14:paraId="0E381595" w14:textId="77777777" w:rsidR="00F271AD" w:rsidRPr="00934DBD" w:rsidRDefault="00F271AD" w:rsidP="006E3FF8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อัตราดอกเบี้ยลอยตัว</w:t>
            </w:r>
          </w:p>
        </w:tc>
        <w:tc>
          <w:tcPr>
            <w:tcW w:w="266" w:type="dxa"/>
          </w:tcPr>
          <w:p w14:paraId="18A0A8C2" w14:textId="77777777" w:rsidR="00F271AD" w:rsidRPr="00934DBD" w:rsidRDefault="00F271AD" w:rsidP="006E3FF8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7" w:type="dxa"/>
            <w:gridSpan w:val="3"/>
            <w:tcBorders>
              <w:bottom w:val="single" w:sz="4" w:space="0" w:color="auto"/>
            </w:tcBorders>
          </w:tcPr>
          <w:p w14:paraId="6676D3B8" w14:textId="15921E19" w:rsidR="00F271AD" w:rsidRPr="00934DBD" w:rsidRDefault="00F271AD" w:rsidP="006E3FF8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</w:t>
            </w:r>
            <w:r w:rsidR="00991748"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81795" w:rsidRPr="00934DBD" w14:paraId="30EF6890" w14:textId="77777777" w:rsidTr="00295921">
        <w:tc>
          <w:tcPr>
            <w:tcW w:w="1782" w:type="dxa"/>
          </w:tcPr>
          <w:p w14:paraId="17633F09" w14:textId="77777777" w:rsidR="00F81795" w:rsidRPr="00934DBD" w:rsidRDefault="00F81795" w:rsidP="00F81795">
            <w:pPr>
              <w:tabs>
                <w:tab w:val="left" w:pos="36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</w:tcPr>
          <w:p w14:paraId="55760121" w14:textId="76A15D4A" w:rsidR="00F81795" w:rsidRPr="00934DBD" w:rsidRDefault="00F81795" w:rsidP="006E3FF8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0" w:type="dxa"/>
          </w:tcPr>
          <w:p w14:paraId="2B16260E" w14:textId="77777777" w:rsidR="00F81795" w:rsidRPr="00934DBD" w:rsidRDefault="00F81795" w:rsidP="006E3FF8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0BBEC37A" w14:textId="03CB6A43" w:rsidR="00F81795" w:rsidRPr="00934DBD" w:rsidRDefault="00F81795" w:rsidP="006E3FF8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9" w:type="dxa"/>
          </w:tcPr>
          <w:p w14:paraId="305DD160" w14:textId="77777777" w:rsidR="00F81795" w:rsidRPr="00934DBD" w:rsidRDefault="00F81795" w:rsidP="00F81795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1A36103E" w14:textId="1EBECFA3" w:rsidR="00F81795" w:rsidRPr="00934DBD" w:rsidRDefault="00F81795" w:rsidP="00F8179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" w:type="dxa"/>
          </w:tcPr>
          <w:p w14:paraId="2719CF20" w14:textId="77777777" w:rsidR="00F81795" w:rsidRPr="00934DBD" w:rsidRDefault="00F81795" w:rsidP="00F8179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242BC5BC" w14:textId="282F8388" w:rsidR="00F81795" w:rsidRPr="00934DBD" w:rsidRDefault="00F81795" w:rsidP="00F8179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6" w:type="dxa"/>
          </w:tcPr>
          <w:p w14:paraId="3E4D7F3C" w14:textId="77777777" w:rsidR="00F81795" w:rsidRPr="00934DBD" w:rsidRDefault="00F81795" w:rsidP="00F81795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3E16F4A4" w14:textId="01506146" w:rsidR="00F81795" w:rsidRPr="00934DBD" w:rsidRDefault="00F81795" w:rsidP="00F8179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5" w:type="dxa"/>
          </w:tcPr>
          <w:p w14:paraId="11B41B3C" w14:textId="77777777" w:rsidR="00F81795" w:rsidRPr="00934DBD" w:rsidRDefault="00F81795" w:rsidP="00F8179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4585969A" w14:textId="572A5618" w:rsidR="00F81795" w:rsidRPr="00934DBD" w:rsidRDefault="00F81795" w:rsidP="00F8179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81795" w:rsidRPr="00934DBD" w14:paraId="74272C6C" w14:textId="77777777" w:rsidTr="00295921">
        <w:tc>
          <w:tcPr>
            <w:tcW w:w="1782" w:type="dxa"/>
          </w:tcPr>
          <w:p w14:paraId="6B8B3540" w14:textId="77777777" w:rsidR="00F81795" w:rsidRPr="00934DBD" w:rsidRDefault="00F81795" w:rsidP="00F81795">
            <w:pPr>
              <w:tabs>
                <w:tab w:val="left" w:pos="36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5686C964" w14:textId="0659CA99" w:rsidR="00F81795" w:rsidRPr="00934DBD" w:rsidRDefault="00F81795" w:rsidP="006E3FF8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90" w:type="dxa"/>
          </w:tcPr>
          <w:p w14:paraId="0BE8E5F6" w14:textId="77777777" w:rsidR="00F81795" w:rsidRPr="00934DBD" w:rsidRDefault="00F81795" w:rsidP="006E3F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00CABFAD" w14:textId="3B3DC281" w:rsidR="00F81795" w:rsidRPr="00934DBD" w:rsidRDefault="00F81795" w:rsidP="006E3FF8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89" w:type="dxa"/>
          </w:tcPr>
          <w:p w14:paraId="7D27F0E3" w14:textId="77777777" w:rsidR="00F81795" w:rsidRPr="00934DBD" w:rsidRDefault="00F81795" w:rsidP="00F81795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005138A5" w14:textId="15D41988" w:rsidR="00F81795" w:rsidRPr="00934DBD" w:rsidRDefault="00F81795" w:rsidP="00F8179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2" w:type="dxa"/>
          </w:tcPr>
          <w:p w14:paraId="46F6BA7A" w14:textId="77777777" w:rsidR="00F81795" w:rsidRPr="00934DBD" w:rsidRDefault="00F81795" w:rsidP="00F8179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025CBE6E" w14:textId="42387CFA" w:rsidR="00F81795" w:rsidRPr="00934DBD" w:rsidRDefault="00F81795" w:rsidP="00F8179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6" w:type="dxa"/>
          </w:tcPr>
          <w:p w14:paraId="3B02373C" w14:textId="77777777" w:rsidR="00F81795" w:rsidRPr="00934DBD" w:rsidRDefault="00F81795" w:rsidP="00F81795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5F0DD842" w14:textId="2B7A4253" w:rsidR="00F81795" w:rsidRPr="00934DBD" w:rsidRDefault="00F81795" w:rsidP="00F8179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5" w:type="dxa"/>
          </w:tcPr>
          <w:p w14:paraId="312E3631" w14:textId="77777777" w:rsidR="00F81795" w:rsidRPr="00934DBD" w:rsidRDefault="00F81795" w:rsidP="00F8179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54E1C3F3" w14:textId="5674CA04" w:rsidR="00F81795" w:rsidRPr="00934DBD" w:rsidRDefault="00F81795" w:rsidP="00F8179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81795" w:rsidRPr="00934DBD" w14:paraId="11DD257B" w14:textId="77777777" w:rsidTr="00295921">
        <w:tc>
          <w:tcPr>
            <w:tcW w:w="1782" w:type="dxa"/>
          </w:tcPr>
          <w:p w14:paraId="1DE021B3" w14:textId="77777777" w:rsidR="00F81795" w:rsidRPr="00934DBD" w:rsidRDefault="00F81795" w:rsidP="00F81795">
            <w:pPr>
              <w:tabs>
                <w:tab w:val="left" w:pos="162"/>
                <w:tab w:val="left" w:pos="360"/>
                <w:tab w:val="left" w:pos="720"/>
              </w:tabs>
              <w:ind w:left="54" w:right="-108" w:hanging="5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33" w:type="dxa"/>
          </w:tcPr>
          <w:p w14:paraId="3A798A3F" w14:textId="77777777" w:rsidR="00F81795" w:rsidRPr="00934DBD" w:rsidRDefault="00F81795" w:rsidP="00F81795">
            <w:pPr>
              <w:tabs>
                <w:tab w:val="decimal" w:pos="710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</w:tcPr>
          <w:p w14:paraId="63B971E5" w14:textId="77777777" w:rsidR="00F81795" w:rsidRPr="00934DBD" w:rsidRDefault="00F81795" w:rsidP="00F81795">
            <w:pPr>
              <w:tabs>
                <w:tab w:val="left" w:pos="360"/>
                <w:tab w:val="decimal" w:pos="725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C534451" w14:textId="77777777" w:rsidR="00F81795" w:rsidRPr="00934DBD" w:rsidRDefault="00F81795" w:rsidP="00F81795">
            <w:pPr>
              <w:tabs>
                <w:tab w:val="decimal" w:pos="803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dxa"/>
          </w:tcPr>
          <w:p w14:paraId="0170C75F" w14:textId="77777777" w:rsidR="00F81795" w:rsidRPr="00934DBD" w:rsidRDefault="00F81795" w:rsidP="00F81795">
            <w:pPr>
              <w:tabs>
                <w:tab w:val="left" w:pos="360"/>
                <w:tab w:val="decimal" w:pos="725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5E9D4939" w14:textId="77777777" w:rsidR="00F81795" w:rsidRPr="00934DBD" w:rsidRDefault="00F81795" w:rsidP="00F81795">
            <w:pPr>
              <w:tabs>
                <w:tab w:val="decimal" w:pos="710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530EF503" w14:textId="77777777" w:rsidR="00F81795" w:rsidRPr="00934DBD" w:rsidRDefault="00F81795" w:rsidP="00F81795">
            <w:pPr>
              <w:tabs>
                <w:tab w:val="left" w:pos="360"/>
                <w:tab w:val="decimal" w:pos="725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7FDA4934" w14:textId="77777777" w:rsidR="00F81795" w:rsidRPr="00934DBD" w:rsidRDefault="00F81795" w:rsidP="00F81795">
            <w:pPr>
              <w:tabs>
                <w:tab w:val="decimal" w:pos="710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74375D47" w14:textId="77777777" w:rsidR="00F81795" w:rsidRPr="00934DBD" w:rsidRDefault="00F81795" w:rsidP="00F81795">
            <w:pPr>
              <w:tabs>
                <w:tab w:val="left" w:pos="360"/>
                <w:tab w:val="decimal" w:pos="725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0B0263B5" w14:textId="77777777" w:rsidR="00F81795" w:rsidRPr="00934DBD" w:rsidRDefault="00F81795" w:rsidP="00F81795">
            <w:pPr>
              <w:tabs>
                <w:tab w:val="decimal" w:pos="752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75B7D46B" w14:textId="77777777" w:rsidR="00F81795" w:rsidRPr="00934DBD" w:rsidRDefault="00F81795" w:rsidP="00F81795">
            <w:pPr>
              <w:tabs>
                <w:tab w:val="left" w:pos="360"/>
                <w:tab w:val="decimal" w:pos="725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85CF985" w14:textId="77777777" w:rsidR="00F81795" w:rsidRPr="00934DBD" w:rsidRDefault="00F81795" w:rsidP="00F81795">
            <w:pPr>
              <w:tabs>
                <w:tab w:val="decimal" w:pos="526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1795" w:rsidRPr="00934DBD" w14:paraId="2C25524E" w14:textId="77777777" w:rsidTr="00295921">
        <w:tc>
          <w:tcPr>
            <w:tcW w:w="1782" w:type="dxa"/>
          </w:tcPr>
          <w:p w14:paraId="6BF3A211" w14:textId="77777777" w:rsidR="00F81795" w:rsidRPr="00934DBD" w:rsidRDefault="00F81795" w:rsidP="00F81795">
            <w:pPr>
              <w:tabs>
                <w:tab w:val="left" w:pos="162"/>
                <w:tab w:val="left" w:pos="360"/>
                <w:tab w:val="left" w:pos="720"/>
              </w:tabs>
              <w:ind w:hanging="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1033" w:type="dxa"/>
          </w:tcPr>
          <w:p w14:paraId="7C9D63D4" w14:textId="2D2E5B65" w:rsidR="00F81795" w:rsidRPr="00934DBD" w:rsidRDefault="0064509C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ind w:left="-8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0" w:type="dxa"/>
          </w:tcPr>
          <w:p w14:paraId="3D0BAD62" w14:textId="77777777" w:rsidR="00F81795" w:rsidRPr="00934DBD" w:rsidRDefault="00F81795" w:rsidP="00F81795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04075BB3" w14:textId="4723B7A5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ind w:left="-8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9" w:type="dxa"/>
          </w:tcPr>
          <w:p w14:paraId="2955A65D" w14:textId="77777777" w:rsidR="00F81795" w:rsidRPr="00934DBD" w:rsidRDefault="00F81795" w:rsidP="00F81795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55DC0A70" w14:textId="29D5D04B" w:rsidR="00F81795" w:rsidRPr="00934DBD" w:rsidRDefault="0064509C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23,583</w:t>
            </w:r>
          </w:p>
        </w:tc>
        <w:tc>
          <w:tcPr>
            <w:tcW w:w="262" w:type="dxa"/>
          </w:tcPr>
          <w:p w14:paraId="75893D8E" w14:textId="77777777" w:rsidR="00F81795" w:rsidRPr="00934DBD" w:rsidRDefault="00F81795" w:rsidP="00F81795">
            <w:pPr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2D0B6CBE" w14:textId="1ACD734E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43,075</w:t>
            </w:r>
          </w:p>
        </w:tc>
        <w:tc>
          <w:tcPr>
            <w:tcW w:w="266" w:type="dxa"/>
          </w:tcPr>
          <w:p w14:paraId="2A578E1D" w14:textId="77777777" w:rsidR="00F81795" w:rsidRPr="00934DBD" w:rsidRDefault="00F81795" w:rsidP="00F81795">
            <w:pPr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7BF3C73F" w14:textId="0CBE6641" w:rsidR="00F81795" w:rsidRPr="00934DBD" w:rsidRDefault="0064509C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08" w:right="-2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5.88</w:t>
            </w:r>
          </w:p>
        </w:tc>
        <w:tc>
          <w:tcPr>
            <w:tcW w:w="265" w:type="dxa"/>
          </w:tcPr>
          <w:p w14:paraId="522FBE7C" w14:textId="77777777" w:rsidR="00F81795" w:rsidRPr="00934DBD" w:rsidRDefault="00F81795" w:rsidP="00F81795">
            <w:pPr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0CAB8BF8" w14:textId="0BB24B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ind w:left="-108" w:right="-2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6.88</w:t>
            </w:r>
          </w:p>
        </w:tc>
      </w:tr>
      <w:tr w:rsidR="00F81795" w:rsidRPr="00934DBD" w14:paraId="689B7070" w14:textId="77777777" w:rsidTr="00295921">
        <w:tc>
          <w:tcPr>
            <w:tcW w:w="1782" w:type="dxa"/>
          </w:tcPr>
          <w:p w14:paraId="2ED3506E" w14:textId="77777777" w:rsidR="00F81795" w:rsidRPr="00934DBD" w:rsidRDefault="00F81795" w:rsidP="00F81795">
            <w:pPr>
              <w:tabs>
                <w:tab w:val="left" w:pos="54"/>
                <w:tab w:val="left" w:pos="360"/>
                <w:tab w:val="left" w:pos="720"/>
              </w:tabs>
              <w:ind w:left="54" w:right="-108" w:hanging="5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33" w:type="dxa"/>
          </w:tcPr>
          <w:p w14:paraId="7BC15A7C" w14:textId="4C8A4125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</w:tcPr>
          <w:p w14:paraId="43B92EAC" w14:textId="77777777" w:rsidR="00F81795" w:rsidRPr="00934DBD" w:rsidRDefault="00F81795" w:rsidP="00F81795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32405E6B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dxa"/>
          </w:tcPr>
          <w:p w14:paraId="6A72F1DB" w14:textId="77777777" w:rsidR="00F81795" w:rsidRPr="00934DBD" w:rsidRDefault="00F81795" w:rsidP="00F81795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56B5473B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037A9920" w14:textId="77777777" w:rsidR="00F81795" w:rsidRPr="00934DBD" w:rsidRDefault="00F81795" w:rsidP="00F81795">
            <w:pPr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11510950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CDF0DBD" w14:textId="77777777" w:rsidR="00F81795" w:rsidRPr="00934DBD" w:rsidRDefault="00F81795" w:rsidP="00F81795">
            <w:pPr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441EF708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08" w:right="-2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72F7D2FB" w14:textId="77777777" w:rsidR="00F81795" w:rsidRPr="00934DBD" w:rsidRDefault="00F81795" w:rsidP="00F81795">
            <w:pPr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865E8A9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08" w:right="-2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1795" w:rsidRPr="00934DBD" w14:paraId="36C8DC1B" w14:textId="77777777" w:rsidTr="00295921">
        <w:tc>
          <w:tcPr>
            <w:tcW w:w="1782" w:type="dxa"/>
          </w:tcPr>
          <w:p w14:paraId="2E3558BF" w14:textId="77777777" w:rsidR="00F81795" w:rsidRPr="00934DBD" w:rsidRDefault="00F81795" w:rsidP="00F81795">
            <w:pPr>
              <w:tabs>
                <w:tab w:val="left" w:pos="162"/>
                <w:tab w:val="left" w:pos="360"/>
                <w:tab w:val="left" w:pos="720"/>
              </w:tabs>
              <w:ind w:left="-42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1033" w:type="dxa"/>
          </w:tcPr>
          <w:p w14:paraId="4F9A6BFB" w14:textId="42F299FD" w:rsidR="00F81795" w:rsidRPr="00934DBD" w:rsidRDefault="0064509C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290" w:type="dxa"/>
          </w:tcPr>
          <w:p w14:paraId="722D58CB" w14:textId="77777777" w:rsidR="00F81795" w:rsidRPr="00934DBD" w:rsidRDefault="00F81795" w:rsidP="00F81795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0B45111" w14:textId="51580366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89" w:type="dxa"/>
          </w:tcPr>
          <w:p w14:paraId="3096D39E" w14:textId="77777777" w:rsidR="00F81795" w:rsidRPr="00934DBD" w:rsidRDefault="00F81795" w:rsidP="00F81795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25411118" w14:textId="0AA4A477" w:rsidR="00F81795" w:rsidRPr="00934DBD" w:rsidRDefault="0064509C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4C397E24" w14:textId="77777777" w:rsidR="00F81795" w:rsidRPr="00934DBD" w:rsidRDefault="00F81795" w:rsidP="00F81795">
            <w:pPr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54A8FC4D" w14:textId="34F5515D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1E3EBEA" w14:textId="77777777" w:rsidR="00F81795" w:rsidRPr="00934DBD" w:rsidRDefault="00F81795" w:rsidP="00F81795">
            <w:pPr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4FDE56F5" w14:textId="211E142B" w:rsidR="00F81795" w:rsidRPr="00934DBD" w:rsidRDefault="0064509C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08" w:right="-2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65" w:type="dxa"/>
          </w:tcPr>
          <w:p w14:paraId="1FBAE506" w14:textId="77777777" w:rsidR="00F81795" w:rsidRPr="00934DBD" w:rsidRDefault="00F81795" w:rsidP="00F81795">
            <w:pPr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5FF0DFDC" w14:textId="47D311B9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ind w:left="-108" w:right="-2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</w:tr>
      <w:tr w:rsidR="00F81795" w:rsidRPr="00934DBD" w14:paraId="37BEC6D6" w14:textId="77777777" w:rsidTr="00295921">
        <w:tc>
          <w:tcPr>
            <w:tcW w:w="1782" w:type="dxa"/>
          </w:tcPr>
          <w:p w14:paraId="52B0C1D6" w14:textId="77777777" w:rsidR="00F81795" w:rsidRPr="00934DBD" w:rsidRDefault="00F81795" w:rsidP="00F81795">
            <w:pPr>
              <w:tabs>
                <w:tab w:val="left" w:pos="54"/>
                <w:tab w:val="left" w:pos="360"/>
                <w:tab w:val="left" w:pos="720"/>
              </w:tabs>
              <w:ind w:left="54" w:right="-108" w:hanging="5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33" w:type="dxa"/>
          </w:tcPr>
          <w:p w14:paraId="62091A43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</w:tcPr>
          <w:p w14:paraId="12416F48" w14:textId="77777777" w:rsidR="00F81795" w:rsidRPr="00934DBD" w:rsidRDefault="00F81795" w:rsidP="00F81795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7356E90E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dxa"/>
          </w:tcPr>
          <w:p w14:paraId="6837BE5C" w14:textId="77777777" w:rsidR="00F81795" w:rsidRPr="00934DBD" w:rsidRDefault="00F81795" w:rsidP="00F81795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3D8ECE6D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2A9200DE" w14:textId="77777777" w:rsidR="00F81795" w:rsidRPr="00934DBD" w:rsidRDefault="00F81795" w:rsidP="00F81795">
            <w:pPr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E381340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847467C" w14:textId="77777777" w:rsidR="00F81795" w:rsidRPr="00934DBD" w:rsidRDefault="00F81795" w:rsidP="00F81795">
            <w:pPr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3167BA6C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08" w:right="-2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73677DA0" w14:textId="77777777" w:rsidR="00F81795" w:rsidRPr="00934DBD" w:rsidRDefault="00F81795" w:rsidP="00F81795">
            <w:pPr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44B4C66" w14:textId="77777777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08" w:right="-2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1795" w:rsidRPr="00934DBD" w14:paraId="1AFC6D77" w14:textId="77777777" w:rsidTr="00295921">
        <w:tc>
          <w:tcPr>
            <w:tcW w:w="1782" w:type="dxa"/>
          </w:tcPr>
          <w:p w14:paraId="2CDEDB28" w14:textId="77777777" w:rsidR="00F81795" w:rsidRPr="00934DBD" w:rsidRDefault="00F81795" w:rsidP="00F81795">
            <w:pPr>
              <w:tabs>
                <w:tab w:val="left" w:pos="162"/>
                <w:tab w:val="left" w:pos="360"/>
                <w:tab w:val="left" w:pos="720"/>
              </w:tabs>
              <w:ind w:left="-42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จากบริษัทย่อย</w:t>
            </w:r>
          </w:p>
        </w:tc>
        <w:tc>
          <w:tcPr>
            <w:tcW w:w="1033" w:type="dxa"/>
          </w:tcPr>
          <w:p w14:paraId="7C8A5815" w14:textId="523DABC6" w:rsidR="00F81795" w:rsidRPr="00934DBD" w:rsidRDefault="0064509C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16,783</w:t>
            </w:r>
          </w:p>
        </w:tc>
        <w:tc>
          <w:tcPr>
            <w:tcW w:w="290" w:type="dxa"/>
          </w:tcPr>
          <w:p w14:paraId="62621390" w14:textId="77777777" w:rsidR="00F81795" w:rsidRPr="00934DBD" w:rsidRDefault="00F81795" w:rsidP="00F81795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679577EB" w14:textId="70872318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6,500</w:t>
            </w:r>
          </w:p>
        </w:tc>
        <w:tc>
          <w:tcPr>
            <w:tcW w:w="289" w:type="dxa"/>
          </w:tcPr>
          <w:p w14:paraId="6C264ED5" w14:textId="77777777" w:rsidR="00F81795" w:rsidRPr="00934DBD" w:rsidRDefault="00F81795" w:rsidP="00F81795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14AB20C4" w14:textId="69462D30" w:rsidR="00F81795" w:rsidRPr="00934DBD" w:rsidRDefault="0064509C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0414BB86" w14:textId="77777777" w:rsidR="00F81795" w:rsidRPr="00934DBD" w:rsidRDefault="00F81795" w:rsidP="00F81795">
            <w:pPr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2A6ABFA0" w14:textId="57E22512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5C461C96" w14:textId="77777777" w:rsidR="00F81795" w:rsidRPr="00934DBD" w:rsidRDefault="00F81795" w:rsidP="00F81795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08C3A0EE" w14:textId="6377A6A5" w:rsidR="00F81795" w:rsidRPr="00934DBD" w:rsidRDefault="0064509C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08" w:right="-214"/>
              <w:jc w:val="both"/>
              <w:rPr>
                <w:rFonts w:asciiTheme="majorBidi" w:hAnsiTheme="majorBidi" w:cstheme="majorBidi"/>
                <w:sz w:val="30"/>
                <w:szCs w:val="38"/>
              </w:rPr>
            </w:pPr>
            <w:r w:rsidRPr="00934DBD">
              <w:rPr>
                <w:rFonts w:asciiTheme="majorBidi" w:hAnsiTheme="majorBidi" w:cstheme="majorBidi"/>
                <w:sz w:val="30"/>
                <w:szCs w:val="38"/>
              </w:rPr>
              <w:t>3.67</w:t>
            </w:r>
          </w:p>
        </w:tc>
        <w:tc>
          <w:tcPr>
            <w:tcW w:w="265" w:type="dxa"/>
          </w:tcPr>
          <w:p w14:paraId="5401764B" w14:textId="77777777" w:rsidR="00F81795" w:rsidRPr="00934DBD" w:rsidRDefault="00F81795" w:rsidP="00F81795">
            <w:pPr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5723FF0D" w14:textId="199072AC" w:rsidR="00F81795" w:rsidRPr="00934DBD" w:rsidRDefault="00F81795" w:rsidP="00F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ind w:left="-108" w:right="-2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3.85</w:t>
            </w:r>
          </w:p>
        </w:tc>
      </w:tr>
    </w:tbl>
    <w:p w14:paraId="61003C9B" w14:textId="77777777" w:rsidR="00F271AD" w:rsidRPr="00934DBD" w:rsidRDefault="00F271AD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77"/>
        <w:rPr>
          <w:rFonts w:asciiTheme="majorBidi" w:hAnsiTheme="majorBidi" w:cstheme="majorBidi"/>
          <w:spacing w:val="-6"/>
          <w:sz w:val="30"/>
          <w:szCs w:val="30"/>
        </w:rPr>
      </w:pPr>
    </w:p>
    <w:p w14:paraId="24F05245" w14:textId="77777777" w:rsidR="00C627B4" w:rsidRPr="00934DBD" w:rsidRDefault="00C62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8ACC8DB" w14:textId="77C1120F" w:rsidR="007C743A" w:rsidRPr="00934DBD" w:rsidRDefault="00AF5034" w:rsidP="00040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016042" w:rsidRPr="00934DBD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942B32" w:rsidRPr="00934DBD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80549B" w:rsidRPr="00934DBD">
        <w:rPr>
          <w:rFonts w:asciiTheme="majorBidi" w:hAnsiTheme="majorBidi" w:cstheme="majorBidi"/>
          <w:b/>
          <w:bCs/>
          <w:sz w:val="30"/>
          <w:szCs w:val="30"/>
          <w:cs/>
        </w:rPr>
        <w:t>ค่าตอบแทนผู้บริหารที่สำคัญ</w:t>
      </w:r>
    </w:p>
    <w:p w14:paraId="782E29CC" w14:textId="77777777" w:rsidR="006B11CC" w:rsidRPr="00934DBD" w:rsidRDefault="006B11CC" w:rsidP="00F951C9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1080"/>
          <w:tab w:val="left" w:pos="1590"/>
        </w:tabs>
        <w:spacing w:line="240" w:lineRule="auto"/>
        <w:ind w:firstLine="1080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7219BD9" w14:textId="55CB6D55" w:rsidR="001D21FC" w:rsidRPr="00934DBD" w:rsidRDefault="009807EE" w:rsidP="00F951C9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1080"/>
          <w:tab w:val="left" w:pos="1590"/>
        </w:tabs>
        <w:spacing w:line="240" w:lineRule="auto"/>
        <w:ind w:firstLine="1080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934DBD">
        <w:rPr>
          <w:rFonts w:asciiTheme="majorBidi" w:hAnsiTheme="majorBidi" w:cstheme="majorBidi"/>
          <w:color w:val="000000"/>
          <w:sz w:val="30"/>
          <w:szCs w:val="30"/>
          <w:cs/>
        </w:rPr>
        <w:t>ค่าตอบแทนผู้บริหารที่สำคัญประกอบด้วย</w:t>
      </w:r>
    </w:p>
    <w:p w14:paraId="5F64C80B" w14:textId="5321C106" w:rsidR="00BC6D6D" w:rsidRPr="00934DBD" w:rsidRDefault="00BC6D6D" w:rsidP="000E42DF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1080"/>
          <w:tab w:val="left" w:pos="1590"/>
        </w:tabs>
        <w:spacing w:line="240" w:lineRule="auto"/>
        <w:ind w:firstLine="108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48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581"/>
        <w:gridCol w:w="999"/>
        <w:gridCol w:w="270"/>
        <w:gridCol w:w="1032"/>
        <w:gridCol w:w="270"/>
        <w:gridCol w:w="1017"/>
        <w:gridCol w:w="270"/>
        <w:gridCol w:w="1009"/>
      </w:tblGrid>
      <w:tr w:rsidR="006B11CC" w:rsidRPr="00934DBD" w14:paraId="7ABED02E" w14:textId="77777777" w:rsidTr="006B11CC">
        <w:tc>
          <w:tcPr>
            <w:tcW w:w="4581" w:type="dxa"/>
          </w:tcPr>
          <w:p w14:paraId="767C8F1C" w14:textId="77777777" w:rsidR="006B11CC" w:rsidRPr="00934DBD" w:rsidRDefault="006B11CC" w:rsidP="006B11CC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1" w:type="dxa"/>
            <w:gridSpan w:val="3"/>
          </w:tcPr>
          <w:p w14:paraId="238B2B38" w14:textId="77777777" w:rsidR="006B11CC" w:rsidRPr="00934DBD" w:rsidRDefault="006B11CC" w:rsidP="006B11C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05DB89" w14:textId="77777777" w:rsidR="006B11CC" w:rsidRPr="00934DBD" w:rsidRDefault="006B11CC" w:rsidP="006B11C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96" w:type="dxa"/>
            <w:gridSpan w:val="3"/>
            <w:hideMark/>
          </w:tcPr>
          <w:p w14:paraId="54C3E897" w14:textId="77777777" w:rsidR="006B11CC" w:rsidRPr="00934DBD" w:rsidRDefault="006B11CC" w:rsidP="00295921">
            <w:pPr>
              <w:tabs>
                <w:tab w:val="left" w:pos="54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B11CC" w:rsidRPr="00934DBD" w14:paraId="0C6C975D" w14:textId="77777777" w:rsidTr="006B11CC">
        <w:tc>
          <w:tcPr>
            <w:tcW w:w="4581" w:type="dxa"/>
          </w:tcPr>
          <w:p w14:paraId="05456110" w14:textId="77777777" w:rsidR="006B11CC" w:rsidRPr="00934DBD" w:rsidRDefault="006B11CC" w:rsidP="006B11CC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A9491A" w14:textId="77777777" w:rsidR="006B11CC" w:rsidRPr="00934DBD" w:rsidRDefault="006B11CC" w:rsidP="006B11C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663D50" w14:textId="77777777" w:rsidR="006B11CC" w:rsidRPr="00934DBD" w:rsidRDefault="006B11CC" w:rsidP="006B11C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4B2237" w14:textId="77777777" w:rsidR="006B11CC" w:rsidRPr="00934DBD" w:rsidRDefault="006B11CC" w:rsidP="006B11C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1CC" w:rsidRPr="00934DBD" w14:paraId="1BBA054E" w14:textId="77777777" w:rsidTr="006B11CC">
        <w:tc>
          <w:tcPr>
            <w:tcW w:w="4581" w:type="dxa"/>
          </w:tcPr>
          <w:p w14:paraId="3CF7762B" w14:textId="77777777" w:rsidR="006B11CC" w:rsidRPr="00934DBD" w:rsidRDefault="006B11CC" w:rsidP="006B11CC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7D2FFA" w14:textId="2420FB17" w:rsidR="006B11CC" w:rsidRPr="00934DBD" w:rsidRDefault="006B11CC" w:rsidP="006B11CC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9A67A49" w14:textId="77777777" w:rsidR="006B11CC" w:rsidRPr="00934DBD" w:rsidRDefault="006B11CC" w:rsidP="006B11CC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AE3516" w14:textId="542EE4DB" w:rsidR="006B11CC" w:rsidRPr="00934DBD" w:rsidRDefault="006B11CC" w:rsidP="006B11CC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0375C6A" w14:textId="77777777" w:rsidR="006B11CC" w:rsidRPr="00934DBD" w:rsidRDefault="006B11CC" w:rsidP="006B11CC">
            <w:pPr>
              <w:spacing w:line="240" w:lineRule="auto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13D07" w14:textId="188197F7" w:rsidR="006B11CC" w:rsidRPr="00934DBD" w:rsidRDefault="006B11CC" w:rsidP="006B11CC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9EF0C4F" w14:textId="77777777" w:rsidR="006B11CC" w:rsidRPr="00934DBD" w:rsidRDefault="006B11CC" w:rsidP="006B11CC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B81993" w14:textId="741AE3CC" w:rsidR="006B11CC" w:rsidRPr="00934DBD" w:rsidRDefault="006B11CC" w:rsidP="006B11CC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B11CC" w:rsidRPr="00934DBD" w14:paraId="741C7515" w14:textId="77777777" w:rsidTr="006B11CC">
        <w:tc>
          <w:tcPr>
            <w:tcW w:w="4581" w:type="dxa"/>
            <w:hideMark/>
          </w:tcPr>
          <w:p w14:paraId="4A6A4033" w14:textId="77777777" w:rsidR="006B11CC" w:rsidRPr="00934DBD" w:rsidRDefault="006B11CC" w:rsidP="006B11CC">
            <w:pPr>
              <w:spacing w:line="240" w:lineRule="auto"/>
              <w:ind w:left="522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999" w:type="dxa"/>
          </w:tcPr>
          <w:p w14:paraId="692DCD93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347392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0042627D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C8FC9A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728F5358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7D5666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6688E01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1CC" w:rsidRPr="00934DBD" w14:paraId="71A49E28" w14:textId="77777777" w:rsidTr="006B11CC">
        <w:tc>
          <w:tcPr>
            <w:tcW w:w="4581" w:type="dxa"/>
            <w:hideMark/>
          </w:tcPr>
          <w:p w14:paraId="02C493BB" w14:textId="77777777" w:rsidR="006B11CC" w:rsidRPr="00934DBD" w:rsidRDefault="006B11CC" w:rsidP="006B11CC">
            <w:pPr>
              <w:spacing w:line="240" w:lineRule="auto"/>
              <w:ind w:left="522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9" w:type="dxa"/>
          </w:tcPr>
          <w:p w14:paraId="4A640C07" w14:textId="6E5131B5" w:rsidR="006B11CC" w:rsidRPr="00934DBD" w:rsidRDefault="0073418E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270" w:type="dxa"/>
          </w:tcPr>
          <w:p w14:paraId="7B2E50FE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hideMark/>
          </w:tcPr>
          <w:p w14:paraId="3AE6190F" w14:textId="47002B43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270" w:type="dxa"/>
          </w:tcPr>
          <w:p w14:paraId="285C26CC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72492B7C" w14:textId="07D30CCB" w:rsidR="006B11CC" w:rsidRPr="00934DBD" w:rsidRDefault="0073418E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7C1629E8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hideMark/>
          </w:tcPr>
          <w:p w14:paraId="79529ED7" w14:textId="5C590629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6B11CC" w:rsidRPr="00934DBD" w14:paraId="24D88319" w14:textId="77777777" w:rsidTr="006B11CC">
        <w:tc>
          <w:tcPr>
            <w:tcW w:w="4581" w:type="dxa"/>
            <w:hideMark/>
          </w:tcPr>
          <w:p w14:paraId="53544EB4" w14:textId="77777777" w:rsidR="006B11CC" w:rsidRPr="00934DBD" w:rsidRDefault="006B11CC" w:rsidP="006B11CC">
            <w:pPr>
              <w:spacing w:line="240" w:lineRule="auto"/>
              <w:ind w:left="522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9" w:type="dxa"/>
          </w:tcPr>
          <w:p w14:paraId="645C3810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DFB480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611C618C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D729E7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116F47EE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273419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C069D96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1CC" w:rsidRPr="00934DBD" w14:paraId="2039A85E" w14:textId="77777777" w:rsidTr="006B11CC">
        <w:tc>
          <w:tcPr>
            <w:tcW w:w="4581" w:type="dxa"/>
            <w:hideMark/>
          </w:tcPr>
          <w:p w14:paraId="212A1673" w14:textId="77777777" w:rsidR="006B11CC" w:rsidRPr="00934DBD" w:rsidRDefault="006B11CC" w:rsidP="006B11CC">
            <w:pPr>
              <w:spacing w:line="240" w:lineRule="auto"/>
              <w:ind w:left="522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ภายใต้โครงการผลประโยชน์</w:t>
            </w:r>
          </w:p>
        </w:tc>
        <w:tc>
          <w:tcPr>
            <w:tcW w:w="999" w:type="dxa"/>
          </w:tcPr>
          <w:p w14:paraId="66ABEE60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E4C658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1F9A0645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EF58E9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332C64C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E41EE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286405A7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1CC" w:rsidRPr="00934DBD" w14:paraId="4905BF27" w14:textId="77777777" w:rsidTr="006B11CC">
        <w:tc>
          <w:tcPr>
            <w:tcW w:w="4581" w:type="dxa"/>
            <w:hideMark/>
          </w:tcPr>
          <w:p w14:paraId="5EFCE9AD" w14:textId="77777777" w:rsidR="006B11CC" w:rsidRPr="00934DBD" w:rsidRDefault="006B11CC" w:rsidP="006B11CC">
            <w:pPr>
              <w:tabs>
                <w:tab w:val="left" w:pos="1152"/>
              </w:tabs>
              <w:spacing w:line="240" w:lineRule="auto"/>
              <w:ind w:left="522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พนักงานที่กำหนดไว้</w:t>
            </w:r>
          </w:p>
        </w:tc>
        <w:tc>
          <w:tcPr>
            <w:tcW w:w="999" w:type="dxa"/>
          </w:tcPr>
          <w:p w14:paraId="279D6F49" w14:textId="469E69C3" w:rsidR="006B11CC" w:rsidRPr="00934DBD" w:rsidRDefault="0073418E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DC30A66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hideMark/>
          </w:tcPr>
          <w:p w14:paraId="1E72E4D1" w14:textId="4B2338A2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8C0DFC5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5A556B19" w14:textId="464C4983" w:rsidR="006B11CC" w:rsidRPr="00934DBD" w:rsidRDefault="0073418E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9FA7274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hideMark/>
          </w:tcPr>
          <w:p w14:paraId="380593D9" w14:textId="785BF6DD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B11CC" w:rsidRPr="00934DBD" w14:paraId="06BE9694" w14:textId="77777777" w:rsidTr="006B11CC">
        <w:tc>
          <w:tcPr>
            <w:tcW w:w="4581" w:type="dxa"/>
            <w:hideMark/>
          </w:tcPr>
          <w:p w14:paraId="7C831467" w14:textId="77777777" w:rsidR="006B11CC" w:rsidRPr="00934DBD" w:rsidRDefault="006B11CC" w:rsidP="006B11CC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34DB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B2C06F" w14:textId="5E86D255" w:rsidR="006B11CC" w:rsidRPr="00934DBD" w:rsidRDefault="0073418E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526</w:t>
            </w:r>
          </w:p>
        </w:tc>
        <w:tc>
          <w:tcPr>
            <w:tcW w:w="270" w:type="dxa"/>
          </w:tcPr>
          <w:p w14:paraId="238D3679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6F72C1" w14:textId="435159BB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366</w:t>
            </w:r>
          </w:p>
        </w:tc>
        <w:tc>
          <w:tcPr>
            <w:tcW w:w="270" w:type="dxa"/>
          </w:tcPr>
          <w:p w14:paraId="7D925C28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E66915" w14:textId="2E6BE6B7" w:rsidR="006B11CC" w:rsidRPr="00934DBD" w:rsidRDefault="0073418E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0C5A42E4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DC4ECD5" w14:textId="3EC2803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</w:tr>
      <w:tr w:rsidR="006B11CC" w:rsidRPr="00934DBD" w14:paraId="70F75082" w14:textId="77777777" w:rsidTr="006B11CC">
        <w:tc>
          <w:tcPr>
            <w:tcW w:w="4581" w:type="dxa"/>
          </w:tcPr>
          <w:p w14:paraId="58A34E28" w14:textId="77777777" w:rsidR="006B11CC" w:rsidRPr="00934DBD" w:rsidRDefault="006B11CC" w:rsidP="006B11CC">
            <w:pPr>
              <w:spacing w:line="240" w:lineRule="auto"/>
              <w:ind w:left="522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99" w:type="dxa"/>
          </w:tcPr>
          <w:p w14:paraId="0BFA3CAF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9F6CB7C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2" w:type="dxa"/>
          </w:tcPr>
          <w:p w14:paraId="2BE91995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8873230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7" w:type="dxa"/>
          </w:tcPr>
          <w:p w14:paraId="659D12BC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5E49215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9" w:type="dxa"/>
          </w:tcPr>
          <w:p w14:paraId="3CC51D06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</w:tr>
      <w:tr w:rsidR="006B11CC" w:rsidRPr="00934DBD" w14:paraId="4CCB04DF" w14:textId="77777777" w:rsidTr="006B11CC">
        <w:tc>
          <w:tcPr>
            <w:tcW w:w="4581" w:type="dxa"/>
            <w:hideMark/>
          </w:tcPr>
          <w:p w14:paraId="5AD8898E" w14:textId="77777777" w:rsidR="006B11CC" w:rsidRPr="00934DBD" w:rsidRDefault="006B11CC" w:rsidP="006B11CC">
            <w:pPr>
              <w:spacing w:line="240" w:lineRule="auto"/>
              <w:ind w:left="5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999" w:type="dxa"/>
          </w:tcPr>
          <w:p w14:paraId="4021F004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01A4B7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2" w:type="dxa"/>
          </w:tcPr>
          <w:p w14:paraId="6718E375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DAFDC2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7" w:type="dxa"/>
          </w:tcPr>
          <w:p w14:paraId="2C45D7CA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431D5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1AA87CDE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1CC" w:rsidRPr="00934DBD" w14:paraId="0A492C6D" w14:textId="77777777" w:rsidTr="006B11CC">
        <w:tc>
          <w:tcPr>
            <w:tcW w:w="4581" w:type="dxa"/>
            <w:hideMark/>
          </w:tcPr>
          <w:p w14:paraId="2386D001" w14:textId="77777777" w:rsidR="006B11CC" w:rsidRPr="00934DBD" w:rsidRDefault="006B11CC" w:rsidP="006B11CC">
            <w:pPr>
              <w:spacing w:line="240" w:lineRule="auto"/>
              <w:ind w:left="522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9" w:type="dxa"/>
          </w:tcPr>
          <w:p w14:paraId="05E68CE9" w14:textId="3F7D8EF5" w:rsidR="006B11CC" w:rsidRPr="00934DBD" w:rsidRDefault="0073418E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1,149</w:t>
            </w:r>
          </w:p>
        </w:tc>
        <w:tc>
          <w:tcPr>
            <w:tcW w:w="270" w:type="dxa"/>
          </w:tcPr>
          <w:p w14:paraId="78B87240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hideMark/>
          </w:tcPr>
          <w:p w14:paraId="5703F683" w14:textId="57E2C1EF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989</w:t>
            </w:r>
          </w:p>
        </w:tc>
        <w:tc>
          <w:tcPr>
            <w:tcW w:w="270" w:type="dxa"/>
          </w:tcPr>
          <w:p w14:paraId="4E14E3C5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1272D0CA" w14:textId="5D61D140" w:rsidR="006B11CC" w:rsidRPr="00934DBD" w:rsidRDefault="0073418E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270" w:type="dxa"/>
          </w:tcPr>
          <w:p w14:paraId="59C08F27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hideMark/>
          </w:tcPr>
          <w:p w14:paraId="4B40A6BB" w14:textId="703CFE91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</w:tr>
      <w:tr w:rsidR="006B11CC" w:rsidRPr="00934DBD" w14:paraId="0A35B52C" w14:textId="77777777" w:rsidTr="006B11CC">
        <w:tc>
          <w:tcPr>
            <w:tcW w:w="4581" w:type="dxa"/>
            <w:hideMark/>
          </w:tcPr>
          <w:p w14:paraId="343A18EE" w14:textId="77777777" w:rsidR="006B11CC" w:rsidRPr="00934DBD" w:rsidRDefault="006B11CC" w:rsidP="006B11CC">
            <w:pPr>
              <w:spacing w:line="240" w:lineRule="auto"/>
              <w:ind w:left="522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9" w:type="dxa"/>
          </w:tcPr>
          <w:p w14:paraId="33DB394E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322CD0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2BEE32B5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C0911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0A94BDAD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3D49ED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549C5CA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1CC" w:rsidRPr="00934DBD" w14:paraId="2AB74D2C" w14:textId="77777777" w:rsidTr="006B11CC">
        <w:tc>
          <w:tcPr>
            <w:tcW w:w="4581" w:type="dxa"/>
            <w:hideMark/>
          </w:tcPr>
          <w:p w14:paraId="497403D8" w14:textId="77777777" w:rsidR="006B11CC" w:rsidRPr="00934DBD" w:rsidRDefault="006B11CC" w:rsidP="006B11CC">
            <w:pPr>
              <w:spacing w:line="240" w:lineRule="auto"/>
              <w:ind w:left="522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ภายใต้โครงการผลประโยชน์</w:t>
            </w:r>
          </w:p>
        </w:tc>
        <w:tc>
          <w:tcPr>
            <w:tcW w:w="999" w:type="dxa"/>
          </w:tcPr>
          <w:p w14:paraId="02C44B6A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8DE219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4127A297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954C9B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02A8904F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B4CA71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DC71D2F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1CC" w:rsidRPr="00934DBD" w14:paraId="7F4BE42D" w14:textId="77777777" w:rsidTr="006B11CC">
        <w:tc>
          <w:tcPr>
            <w:tcW w:w="4581" w:type="dxa"/>
            <w:hideMark/>
          </w:tcPr>
          <w:p w14:paraId="55185432" w14:textId="77777777" w:rsidR="006B11CC" w:rsidRPr="00934DBD" w:rsidRDefault="006B11CC" w:rsidP="006B11CC">
            <w:pPr>
              <w:tabs>
                <w:tab w:val="left" w:pos="1152"/>
              </w:tabs>
              <w:spacing w:line="240" w:lineRule="auto"/>
              <w:ind w:left="522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พนักงานที่กำหนดไว้</w:t>
            </w:r>
          </w:p>
        </w:tc>
        <w:tc>
          <w:tcPr>
            <w:tcW w:w="999" w:type="dxa"/>
          </w:tcPr>
          <w:p w14:paraId="2162D962" w14:textId="410E7365" w:rsidR="006B11CC" w:rsidRPr="00934DBD" w:rsidRDefault="0073418E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683A488F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hideMark/>
          </w:tcPr>
          <w:p w14:paraId="1EFE8C7D" w14:textId="1CB0A0C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26605886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5930E099" w14:textId="626DCACC" w:rsidR="006B11CC" w:rsidRPr="00934DBD" w:rsidRDefault="0073418E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3253835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hideMark/>
          </w:tcPr>
          <w:p w14:paraId="05EA0EF1" w14:textId="438D3AA1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6B11CC" w:rsidRPr="00934DBD" w14:paraId="6A88CF02" w14:textId="77777777" w:rsidTr="006B11CC">
        <w:tc>
          <w:tcPr>
            <w:tcW w:w="4581" w:type="dxa"/>
            <w:hideMark/>
          </w:tcPr>
          <w:p w14:paraId="1D7D8E22" w14:textId="77777777" w:rsidR="006B11CC" w:rsidRPr="00934DBD" w:rsidRDefault="006B11CC" w:rsidP="006B11CC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34DB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26486" w14:textId="75C413B4" w:rsidR="006B11CC" w:rsidRPr="00934DBD" w:rsidRDefault="0073418E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1,168</w:t>
            </w:r>
          </w:p>
        </w:tc>
        <w:tc>
          <w:tcPr>
            <w:tcW w:w="270" w:type="dxa"/>
          </w:tcPr>
          <w:p w14:paraId="60974F08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BFC48B" w14:textId="1980E1B4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1,040</w:t>
            </w:r>
          </w:p>
        </w:tc>
        <w:tc>
          <w:tcPr>
            <w:tcW w:w="270" w:type="dxa"/>
          </w:tcPr>
          <w:p w14:paraId="02E3CBC9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0D95D7" w14:textId="262C46A9" w:rsidR="006B11CC" w:rsidRPr="00934DBD" w:rsidRDefault="0073418E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</w:t>
            </w:r>
          </w:p>
        </w:tc>
        <w:tc>
          <w:tcPr>
            <w:tcW w:w="270" w:type="dxa"/>
          </w:tcPr>
          <w:p w14:paraId="3C3A3F50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19BA154" w14:textId="084D44B5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</w:p>
        </w:tc>
      </w:tr>
      <w:tr w:rsidR="006B11CC" w:rsidRPr="00934DBD" w14:paraId="7603725D" w14:textId="77777777" w:rsidTr="006B11CC">
        <w:tc>
          <w:tcPr>
            <w:tcW w:w="4581" w:type="dxa"/>
          </w:tcPr>
          <w:p w14:paraId="1D7A621C" w14:textId="77777777" w:rsidR="006B11CC" w:rsidRPr="00934DBD" w:rsidRDefault="006B11CC" w:rsidP="006B11CC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999" w:type="dxa"/>
          </w:tcPr>
          <w:p w14:paraId="7B12929A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28F1443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32" w:type="dxa"/>
          </w:tcPr>
          <w:p w14:paraId="1608FAA0" w14:textId="77777777" w:rsidR="006B11CC" w:rsidRPr="00934DBD" w:rsidRDefault="006B11CC" w:rsidP="006B11CC">
            <w:pPr>
              <w:pStyle w:val="a"/>
              <w:tabs>
                <w:tab w:val="clear" w:pos="1080"/>
                <w:tab w:val="decimal" w:pos="798"/>
              </w:tabs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71838D03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17" w:type="dxa"/>
          </w:tcPr>
          <w:p w14:paraId="5EC59177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C6A794A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09" w:type="dxa"/>
          </w:tcPr>
          <w:p w14:paraId="7BBBFDC5" w14:textId="77777777" w:rsidR="006B11CC" w:rsidRPr="00934DBD" w:rsidRDefault="006B11CC" w:rsidP="006B11CC">
            <w:pPr>
              <w:pStyle w:val="a"/>
              <w:tabs>
                <w:tab w:val="clear" w:pos="1080"/>
                <w:tab w:val="decimal" w:pos="798"/>
              </w:tabs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</w:tr>
      <w:tr w:rsidR="006B11CC" w:rsidRPr="00934DBD" w14:paraId="227F0C90" w14:textId="77777777" w:rsidTr="006B11CC">
        <w:tc>
          <w:tcPr>
            <w:tcW w:w="4581" w:type="dxa"/>
            <w:hideMark/>
          </w:tcPr>
          <w:p w14:paraId="7D47471A" w14:textId="77777777" w:rsidR="006B11CC" w:rsidRPr="00934DBD" w:rsidRDefault="006B11CC" w:rsidP="006B11CC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ณ วันที่ 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30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กันยายน</w:t>
            </w:r>
          </w:p>
        </w:tc>
        <w:tc>
          <w:tcPr>
            <w:tcW w:w="999" w:type="dxa"/>
          </w:tcPr>
          <w:p w14:paraId="327FB140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BFA104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</w:tcPr>
          <w:p w14:paraId="3D90FC35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284A5A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</w:tcPr>
          <w:p w14:paraId="6AB95B60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F3554E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091C6C9A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B11CC" w:rsidRPr="00934DBD" w14:paraId="44A35291" w14:textId="77777777" w:rsidTr="006B11CC">
        <w:tc>
          <w:tcPr>
            <w:tcW w:w="4581" w:type="dxa"/>
          </w:tcPr>
          <w:p w14:paraId="7F11C820" w14:textId="77777777" w:rsidR="006B11CC" w:rsidRPr="00934DBD" w:rsidRDefault="006B11CC" w:rsidP="006B11CC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934DBD">
              <w:rPr>
                <w:rFonts w:asciiTheme="majorBidi" w:hAnsiTheme="majorBidi" w:cstheme="majorBidi"/>
                <w:cs/>
                <w:lang w:val="en-US"/>
              </w:rPr>
              <w:t>ประมาณการหนี้สินสำหรับ</w:t>
            </w:r>
          </w:p>
        </w:tc>
        <w:tc>
          <w:tcPr>
            <w:tcW w:w="999" w:type="dxa"/>
          </w:tcPr>
          <w:p w14:paraId="68376F54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6E586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</w:tcPr>
          <w:p w14:paraId="509010C2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DFBC77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</w:tcPr>
          <w:p w14:paraId="3F4E00D7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830941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7406D196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1CC" w:rsidRPr="00934DBD" w14:paraId="391EFD10" w14:textId="77777777" w:rsidTr="006B11CC">
        <w:tc>
          <w:tcPr>
            <w:tcW w:w="4581" w:type="dxa"/>
            <w:hideMark/>
          </w:tcPr>
          <w:p w14:paraId="48A34DE1" w14:textId="77777777" w:rsidR="006B11CC" w:rsidRPr="00934DBD" w:rsidRDefault="006B11CC" w:rsidP="006B11CC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Theme="majorBidi" w:hAnsiTheme="majorBidi" w:cstheme="majorBidi"/>
                <w:lang w:val="en-US"/>
              </w:rPr>
            </w:pPr>
            <w:r w:rsidRPr="00934DBD">
              <w:rPr>
                <w:rFonts w:asciiTheme="majorBidi" w:hAnsiTheme="majorBidi" w:cstheme="majorBidi"/>
                <w:cs/>
                <w:lang w:val="en-US"/>
              </w:rPr>
              <w:t xml:space="preserve">  ผลประโยชน์พนักงาน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F9C56" w14:textId="2C239247" w:rsidR="006B11CC" w:rsidRPr="00934DBD" w:rsidRDefault="0073418E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681</w:t>
            </w:r>
          </w:p>
        </w:tc>
        <w:tc>
          <w:tcPr>
            <w:tcW w:w="270" w:type="dxa"/>
          </w:tcPr>
          <w:p w14:paraId="724D62C9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D3A72B" w14:textId="674ABCDF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  <w:tc>
          <w:tcPr>
            <w:tcW w:w="270" w:type="dxa"/>
          </w:tcPr>
          <w:p w14:paraId="5BC0D0B2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131FB9" w14:textId="7C4AB121" w:rsidR="006B11CC" w:rsidRPr="00934DBD" w:rsidRDefault="00567B68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70" w:type="dxa"/>
          </w:tcPr>
          <w:p w14:paraId="6BB4B4A0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8255B7" w14:textId="3024D86E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  <w:tr w:rsidR="006B11CC" w:rsidRPr="00934DBD" w14:paraId="7FD5CBF0" w14:textId="77777777" w:rsidTr="006B11CC">
        <w:tc>
          <w:tcPr>
            <w:tcW w:w="4581" w:type="dxa"/>
            <w:hideMark/>
          </w:tcPr>
          <w:p w14:paraId="74DF0F66" w14:textId="77777777" w:rsidR="006B11CC" w:rsidRPr="00934DBD" w:rsidRDefault="006B11CC" w:rsidP="006B11CC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Theme="majorBidi" w:hAnsiTheme="majorBidi" w:cstheme="majorBidi"/>
                <w:lang w:val="en-US"/>
              </w:rPr>
            </w:pPr>
            <w:r w:rsidRPr="00934DB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5EABED" w14:textId="0AF284A8" w:rsidR="006B11CC" w:rsidRPr="00934DBD" w:rsidRDefault="0073418E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681</w:t>
            </w:r>
          </w:p>
        </w:tc>
        <w:tc>
          <w:tcPr>
            <w:tcW w:w="270" w:type="dxa"/>
          </w:tcPr>
          <w:p w14:paraId="46F65DEB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47DCA66" w14:textId="652608E3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</w:t>
            </w:r>
          </w:p>
        </w:tc>
        <w:tc>
          <w:tcPr>
            <w:tcW w:w="270" w:type="dxa"/>
          </w:tcPr>
          <w:p w14:paraId="18CA9694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FF786B" w14:textId="62DA4383" w:rsidR="006B11CC" w:rsidRPr="00934DBD" w:rsidRDefault="00567B68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270" w:type="dxa"/>
          </w:tcPr>
          <w:p w14:paraId="19BB73BF" w14:textId="77777777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75415D1" w14:textId="77D70324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</w:p>
        </w:tc>
      </w:tr>
    </w:tbl>
    <w:p w14:paraId="258EE88F" w14:textId="77777777" w:rsidR="006B11CC" w:rsidRPr="00934DBD" w:rsidRDefault="006B11CC" w:rsidP="000E42DF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1080"/>
          <w:tab w:val="left" w:pos="1590"/>
        </w:tabs>
        <w:spacing w:line="240" w:lineRule="auto"/>
        <w:ind w:firstLine="108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685D8D7" w14:textId="77777777" w:rsidR="006B11CC" w:rsidRPr="00934DBD" w:rsidRDefault="006B1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D6E2C7A" w14:textId="3232BA1C" w:rsidR="0080549B" w:rsidRPr="00934DBD" w:rsidRDefault="00AF5034" w:rsidP="006B1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3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80549B" w:rsidRPr="00934DBD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80549B" w:rsidRPr="00934DB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0549B" w:rsidRPr="00934DBD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</w:t>
      </w:r>
    </w:p>
    <w:p w14:paraId="56AD0881" w14:textId="77777777" w:rsidR="00936551" w:rsidRPr="00934DBD" w:rsidRDefault="00936551" w:rsidP="000429AC">
      <w:pPr>
        <w:tabs>
          <w:tab w:val="left" w:pos="540"/>
          <w:tab w:val="left" w:pos="1080"/>
        </w:tabs>
        <w:ind w:firstLine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72C21F1" w14:textId="76F6FD99" w:rsidR="00C65DB3" w:rsidRPr="00934DBD" w:rsidRDefault="0080549B" w:rsidP="000429AC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กลุ่มบริษัทมีภาระผูกพันกับบุคคลหรือกิจการ</w:t>
      </w:r>
      <w:r w:rsidR="00A04549"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ที่เกี่ยวข้องกัน ณ วันที่ </w:t>
      </w:r>
      <w:r w:rsidR="002606E5" w:rsidRPr="00934DBD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6B11CC" w:rsidRPr="00934DB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B11CC" w:rsidRPr="00934DBD">
        <w:rPr>
          <w:rFonts w:asciiTheme="majorBidi" w:hAnsiTheme="majorBidi" w:cstheme="majorBidi"/>
          <w:spacing w:val="-2"/>
          <w:sz w:val="30"/>
          <w:szCs w:val="30"/>
          <w:cs/>
        </w:rPr>
        <w:t>กันยายน</w:t>
      </w:r>
      <w:r w:rsidR="000E42DF"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606E5" w:rsidRPr="00934DBD">
        <w:rPr>
          <w:rFonts w:asciiTheme="majorBidi" w:hAnsiTheme="majorBidi" w:cstheme="majorBidi"/>
          <w:spacing w:val="-2"/>
          <w:sz w:val="30"/>
          <w:szCs w:val="30"/>
        </w:rPr>
        <w:t>2563</w:t>
      </w:r>
      <w:r w:rsidR="00E0569B"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2606E5" w:rsidRPr="00934DBD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E0569B" w:rsidRPr="00934DB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0569B"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2606E5" w:rsidRPr="00934DBD">
        <w:rPr>
          <w:rFonts w:asciiTheme="majorBidi" w:hAnsiTheme="majorBidi" w:cstheme="majorBidi"/>
          <w:spacing w:val="-2"/>
          <w:sz w:val="30"/>
          <w:szCs w:val="30"/>
        </w:rPr>
        <w:t>2562</w:t>
      </w:r>
      <w:r w:rsidR="00E0569B"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1ED2B32" w14:textId="1F085BF6" w:rsidR="000E42DF" w:rsidRPr="00934DBD" w:rsidRDefault="000E4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5C34FCD" w14:textId="12AC2AA8" w:rsidR="0080549B" w:rsidRPr="00934DBD" w:rsidRDefault="0080549B" w:rsidP="000429AC">
      <w:pPr>
        <w:tabs>
          <w:tab w:val="clear" w:pos="1644"/>
          <w:tab w:val="left" w:pos="540"/>
          <w:tab w:val="left" w:pos="1620"/>
        </w:tabs>
        <w:ind w:right="-43" w:firstLine="10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ภาระผูกพันตามสัญญาที่เป็นรายจ่ายฝ่ายทุน</w:t>
      </w:r>
    </w:p>
    <w:p w14:paraId="40D94B89" w14:textId="77777777" w:rsidR="00075854" w:rsidRPr="00934DBD" w:rsidRDefault="00075854" w:rsidP="000429AC">
      <w:pPr>
        <w:tabs>
          <w:tab w:val="clear" w:pos="1644"/>
          <w:tab w:val="left" w:pos="540"/>
          <w:tab w:val="left" w:pos="1620"/>
        </w:tabs>
        <w:ind w:right="-43" w:firstLine="10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4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018"/>
        <w:gridCol w:w="270"/>
        <w:gridCol w:w="1080"/>
        <w:gridCol w:w="270"/>
        <w:gridCol w:w="990"/>
        <w:gridCol w:w="270"/>
        <w:gridCol w:w="1080"/>
      </w:tblGrid>
      <w:tr w:rsidR="0080549B" w:rsidRPr="00934DBD" w14:paraId="3C18417A" w14:textId="77777777" w:rsidTr="006B11CC">
        <w:tc>
          <w:tcPr>
            <w:tcW w:w="4500" w:type="dxa"/>
          </w:tcPr>
          <w:p w14:paraId="6B338C00" w14:textId="77777777" w:rsidR="0080549B" w:rsidRPr="00934DBD" w:rsidRDefault="0080549B" w:rsidP="006B11CC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8" w:type="dxa"/>
            <w:gridSpan w:val="3"/>
          </w:tcPr>
          <w:p w14:paraId="338ED5E9" w14:textId="77777777" w:rsidR="0080549B" w:rsidRPr="00934DBD" w:rsidRDefault="0080549B" w:rsidP="006B11C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B11381" w14:textId="77777777" w:rsidR="0080549B" w:rsidRPr="00934DBD" w:rsidRDefault="0080549B" w:rsidP="006B11C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6945F6C1" w14:textId="77777777" w:rsidR="0080549B" w:rsidRPr="00934DBD" w:rsidRDefault="0080549B" w:rsidP="006B11CC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0549B" w:rsidRPr="00934DBD" w14:paraId="0B576709" w14:textId="77777777" w:rsidTr="006B11CC">
        <w:tc>
          <w:tcPr>
            <w:tcW w:w="4500" w:type="dxa"/>
          </w:tcPr>
          <w:p w14:paraId="0994A65D" w14:textId="77777777" w:rsidR="0080549B" w:rsidRPr="00934DBD" w:rsidRDefault="0080549B" w:rsidP="006B11CC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8" w:type="dxa"/>
            <w:gridSpan w:val="3"/>
            <w:tcBorders>
              <w:bottom w:val="single" w:sz="4" w:space="0" w:color="auto"/>
            </w:tcBorders>
          </w:tcPr>
          <w:p w14:paraId="26BEE460" w14:textId="77777777" w:rsidR="0080549B" w:rsidRPr="00934DBD" w:rsidRDefault="0080549B" w:rsidP="006B11C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44BFF42" w14:textId="77777777" w:rsidR="0080549B" w:rsidRPr="00934DBD" w:rsidRDefault="0080549B" w:rsidP="006B11C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728C4C48" w14:textId="77777777" w:rsidR="0080549B" w:rsidRPr="00934DBD" w:rsidRDefault="0080549B" w:rsidP="006B11C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1CC" w:rsidRPr="00934DBD" w14:paraId="06401FE1" w14:textId="77777777" w:rsidTr="006B11CC">
        <w:tc>
          <w:tcPr>
            <w:tcW w:w="4500" w:type="dxa"/>
          </w:tcPr>
          <w:p w14:paraId="331887EE" w14:textId="77777777" w:rsidR="006B11CC" w:rsidRPr="00934DBD" w:rsidRDefault="006B11CC" w:rsidP="006B11CC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4F239020" w14:textId="00ED1106" w:rsidR="006B11CC" w:rsidRPr="00934DBD" w:rsidRDefault="006B11CC" w:rsidP="006B11CC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25CED39" w14:textId="77777777" w:rsidR="006B11CC" w:rsidRPr="00934DBD" w:rsidRDefault="006B11CC" w:rsidP="006B11CC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057620" w14:textId="6310CC4B" w:rsidR="006B11CC" w:rsidRPr="00934DBD" w:rsidRDefault="006B11CC" w:rsidP="006B11CC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691A257" w14:textId="77777777" w:rsidR="006B11CC" w:rsidRPr="00934DBD" w:rsidRDefault="006B11CC" w:rsidP="006B11C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0D889F" w14:textId="0EA5B2F0" w:rsidR="006B11CC" w:rsidRPr="00934DBD" w:rsidRDefault="006B11CC" w:rsidP="006B11CC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E3F0B43" w14:textId="77777777" w:rsidR="006B11CC" w:rsidRPr="00934DBD" w:rsidRDefault="006B11CC" w:rsidP="006B11CC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9FD876" w14:textId="0ED124A3" w:rsidR="006B11CC" w:rsidRPr="00934DBD" w:rsidRDefault="006B11CC" w:rsidP="006B11CC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B11CC" w:rsidRPr="00934DBD" w14:paraId="5D7D6AE6" w14:textId="77777777" w:rsidTr="006B11CC">
        <w:tc>
          <w:tcPr>
            <w:tcW w:w="4500" w:type="dxa"/>
          </w:tcPr>
          <w:p w14:paraId="6513BBA0" w14:textId="77777777" w:rsidR="006B11CC" w:rsidRPr="00934DBD" w:rsidRDefault="006B11CC" w:rsidP="006B11CC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4111CE81" w14:textId="00961EEF" w:rsidR="006B11CC" w:rsidRPr="00934DBD" w:rsidRDefault="006B11CC" w:rsidP="006B11CC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32BFB7C" w14:textId="77777777" w:rsidR="006B11CC" w:rsidRPr="00934DBD" w:rsidRDefault="006B11CC" w:rsidP="006B11C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5BAEF9" w14:textId="5A9EC5CB" w:rsidR="006B11CC" w:rsidRPr="00934DBD" w:rsidRDefault="006B11CC" w:rsidP="006B11CC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D5441A7" w14:textId="77777777" w:rsidR="006B11CC" w:rsidRPr="00934DBD" w:rsidRDefault="006B11CC" w:rsidP="006B11C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676A2C" w14:textId="3F84F671" w:rsidR="006B11CC" w:rsidRPr="00934DBD" w:rsidRDefault="006B11CC" w:rsidP="006B11CC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E611743" w14:textId="77777777" w:rsidR="006B11CC" w:rsidRPr="00934DBD" w:rsidRDefault="006B11CC" w:rsidP="006B11C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C65A28" w14:textId="72C2555C" w:rsidR="006B11CC" w:rsidRPr="00934DBD" w:rsidRDefault="006B11CC" w:rsidP="006B11CC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B11CC" w:rsidRPr="00934DBD" w14:paraId="5F2EBF8E" w14:textId="77777777" w:rsidTr="006B11CC">
        <w:tc>
          <w:tcPr>
            <w:tcW w:w="4500" w:type="dxa"/>
          </w:tcPr>
          <w:p w14:paraId="2F7AE680" w14:textId="77777777" w:rsidR="006B11CC" w:rsidRPr="00934DBD" w:rsidRDefault="006B11CC" w:rsidP="006B11C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34"/>
              </w:tabs>
              <w:ind w:right="-43" w:firstLine="4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018" w:type="dxa"/>
          </w:tcPr>
          <w:p w14:paraId="18E99A63" w14:textId="77777777" w:rsidR="006B11CC" w:rsidRPr="00934DBD" w:rsidRDefault="006B11CC" w:rsidP="006B11C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4924B" w14:textId="77777777" w:rsidR="006B11CC" w:rsidRPr="00934DBD" w:rsidRDefault="006B11CC" w:rsidP="006B11C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FD2846" w14:textId="77777777" w:rsidR="006B11CC" w:rsidRPr="00934DBD" w:rsidRDefault="006B11CC" w:rsidP="006B11C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FF0E3F" w14:textId="77777777" w:rsidR="006B11CC" w:rsidRPr="00934DBD" w:rsidRDefault="006B11CC" w:rsidP="006B11C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D27ACC" w14:textId="77777777" w:rsidR="006B11CC" w:rsidRPr="00934DBD" w:rsidRDefault="006B11CC" w:rsidP="006B11C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BDE451" w14:textId="77777777" w:rsidR="006B11CC" w:rsidRPr="00934DBD" w:rsidRDefault="006B11CC" w:rsidP="006B11C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ECA2D0" w14:textId="77777777" w:rsidR="006B11CC" w:rsidRPr="00934DBD" w:rsidRDefault="006B11CC" w:rsidP="006B11C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1CC" w:rsidRPr="00934DBD" w14:paraId="0DB96C20" w14:textId="77777777" w:rsidTr="006B11CC">
        <w:tc>
          <w:tcPr>
            <w:tcW w:w="4500" w:type="dxa"/>
          </w:tcPr>
          <w:p w14:paraId="1F779B0E" w14:textId="041A36D5" w:rsidR="006B11CC" w:rsidRPr="00934DBD" w:rsidRDefault="006B11CC" w:rsidP="006B11C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34"/>
              </w:tabs>
              <w:ind w:right="-43" w:firstLine="4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ส่วนใหญ่เป็นสัญญาก่อสร้างอาคารและ</w:t>
            </w:r>
            <w:r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18" w:type="dxa"/>
          </w:tcPr>
          <w:p w14:paraId="4A843436" w14:textId="77777777" w:rsidR="006B11CC" w:rsidRPr="00934DBD" w:rsidRDefault="006B11CC" w:rsidP="006B11C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D3EA70" w14:textId="77777777" w:rsidR="006B11CC" w:rsidRPr="00934DBD" w:rsidRDefault="006B11CC" w:rsidP="006B11C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D596F6" w14:textId="77777777" w:rsidR="006B11CC" w:rsidRPr="00934DBD" w:rsidRDefault="006B11CC" w:rsidP="006B11C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0D5820" w14:textId="77777777" w:rsidR="006B11CC" w:rsidRPr="00934DBD" w:rsidRDefault="006B11CC" w:rsidP="006B11C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FA87BC" w14:textId="77777777" w:rsidR="006B11CC" w:rsidRPr="00934DBD" w:rsidRDefault="006B11CC" w:rsidP="006B11C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61568" w14:textId="77777777" w:rsidR="006B11CC" w:rsidRPr="00934DBD" w:rsidRDefault="006B11CC" w:rsidP="006B11C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E01603" w14:textId="77777777" w:rsidR="006B11CC" w:rsidRPr="00934DBD" w:rsidRDefault="006B11CC" w:rsidP="006B11C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1CC" w:rsidRPr="00934DBD" w14:paraId="423ABE65" w14:textId="77777777" w:rsidTr="006B11CC">
        <w:tc>
          <w:tcPr>
            <w:tcW w:w="4500" w:type="dxa"/>
          </w:tcPr>
          <w:p w14:paraId="1CA58F21" w14:textId="6FDBA601" w:rsidR="006B11CC" w:rsidRPr="00934DBD" w:rsidRDefault="006B11CC" w:rsidP="006B11CC">
            <w:pPr>
              <w:pStyle w:val="a"/>
              <w:tabs>
                <w:tab w:val="clear" w:pos="1080"/>
                <w:tab w:val="left" w:pos="234"/>
              </w:tabs>
              <w:ind w:right="-43" w:firstLine="40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34DBD">
              <w:rPr>
                <w:rFonts w:asciiTheme="majorBidi" w:hAnsiTheme="majorBidi" w:cstheme="majorBidi"/>
                <w:lang w:val="en-US"/>
              </w:rPr>
              <w:t xml:space="preserve">    </w:t>
            </w:r>
            <w:r w:rsidRPr="00934DBD">
              <w:rPr>
                <w:rFonts w:asciiTheme="majorBidi" w:hAnsiTheme="majorBidi" w:cstheme="majorBidi"/>
                <w:cs/>
                <w:lang w:val="en-US"/>
              </w:rPr>
              <w:t>สิ่งปลูกสร้างและซื้อเครื่องจักรและอื่นๆ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shd w:val="clear" w:color="auto" w:fill="auto"/>
          </w:tcPr>
          <w:p w14:paraId="16709B50" w14:textId="22C7F6CE" w:rsidR="006B11CC" w:rsidRPr="00934DBD" w:rsidRDefault="004827EA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918</w:t>
            </w:r>
          </w:p>
        </w:tc>
        <w:tc>
          <w:tcPr>
            <w:tcW w:w="270" w:type="dxa"/>
          </w:tcPr>
          <w:p w14:paraId="790319FC" w14:textId="77777777" w:rsidR="006B11CC" w:rsidRPr="00934DBD" w:rsidRDefault="006B11CC" w:rsidP="006B11CC">
            <w:pPr>
              <w:tabs>
                <w:tab w:val="decimal" w:pos="77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708D528" w14:textId="2B20950C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703</w:t>
            </w:r>
          </w:p>
        </w:tc>
        <w:tc>
          <w:tcPr>
            <w:tcW w:w="270" w:type="dxa"/>
          </w:tcPr>
          <w:p w14:paraId="78E615B4" w14:textId="77777777" w:rsidR="006B11CC" w:rsidRPr="00934DBD" w:rsidRDefault="006B11CC" w:rsidP="006B11CC">
            <w:pPr>
              <w:tabs>
                <w:tab w:val="decimal" w:pos="77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DDB80BE" w14:textId="0E2DCB3D" w:rsidR="006B11CC" w:rsidRPr="00934DBD" w:rsidRDefault="0073156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8E6D7A8" w14:textId="77777777" w:rsidR="006B11CC" w:rsidRPr="00934DBD" w:rsidRDefault="006B11CC" w:rsidP="006B11CC">
            <w:pPr>
              <w:tabs>
                <w:tab w:val="decimal" w:pos="77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AEC31AF" w14:textId="2FAC09F1" w:rsidR="006B11CC" w:rsidRPr="00934DBD" w:rsidRDefault="006B11CC" w:rsidP="006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3968723C" w14:textId="77777777" w:rsidR="002D772D" w:rsidRPr="00934DBD" w:rsidRDefault="002D772D" w:rsidP="000476DF">
      <w:pPr>
        <w:tabs>
          <w:tab w:val="left" w:pos="540"/>
          <w:tab w:val="left" w:pos="1080"/>
        </w:tabs>
        <w:ind w:firstLine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A8D2621" w14:textId="172A78EF" w:rsidR="0080549B" w:rsidRPr="00934DBD" w:rsidRDefault="00AF5034" w:rsidP="006B1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3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80549B" w:rsidRPr="00934DBD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80549B" w:rsidRPr="00934DB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0549B" w:rsidRPr="00934DBD">
        <w:rPr>
          <w:rFonts w:asciiTheme="majorBidi" w:hAnsiTheme="majorBidi" w:cstheme="majorBidi"/>
          <w:b/>
          <w:bCs/>
          <w:sz w:val="30"/>
          <w:szCs w:val="30"/>
          <w:cs/>
        </w:rPr>
        <w:tab/>
        <w:t>สัญญาที่สำคัญ</w:t>
      </w:r>
    </w:p>
    <w:p w14:paraId="43FC9ED9" w14:textId="77777777" w:rsidR="006B22F8" w:rsidRPr="00934DBD" w:rsidRDefault="006B22F8" w:rsidP="000429AC">
      <w:pPr>
        <w:tabs>
          <w:tab w:val="left" w:pos="540"/>
          <w:tab w:val="left" w:pos="1080"/>
        </w:tabs>
        <w:ind w:firstLine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D66C306" w14:textId="772244FE" w:rsidR="006B22F8" w:rsidRPr="00934DBD" w:rsidRDefault="0003305B" w:rsidP="00F73A65">
      <w:pPr>
        <w:tabs>
          <w:tab w:val="left" w:pos="540"/>
          <w:tab w:val="left" w:pos="1080"/>
        </w:tabs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>สัญญาที่สำคัญกับกิจการที่เกี่ยวข้องกันที่มีการเปลี่ยนแปลง</w:t>
      </w:r>
      <w:r w:rsidR="006C1CED" w:rsidRPr="00934DBD">
        <w:rPr>
          <w:rFonts w:asciiTheme="majorBidi" w:hAnsiTheme="majorBidi" w:cstheme="majorBidi"/>
          <w:spacing w:val="-4"/>
          <w:sz w:val="30"/>
          <w:szCs w:val="30"/>
          <w:cs/>
        </w:rPr>
        <w:t>ใน</w:t>
      </w: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>ระหว่างงวด</w:t>
      </w:r>
      <w:r w:rsidR="006B11CC" w:rsidRPr="00934DBD">
        <w:rPr>
          <w:rFonts w:asciiTheme="majorBidi" w:hAnsiTheme="majorBidi" w:cstheme="majorBidi"/>
          <w:spacing w:val="-4"/>
          <w:sz w:val="30"/>
          <w:szCs w:val="30"/>
          <w:cs/>
        </w:rPr>
        <w:t>เก้า</w:t>
      </w: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 </w:t>
      </w:r>
      <w:r w:rsidR="007F5FAE" w:rsidRPr="00934DBD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="006B22F8"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606E5" w:rsidRPr="00934DBD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51475B" w:rsidRPr="00934DB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B11CC" w:rsidRPr="00934DBD">
        <w:rPr>
          <w:rFonts w:asciiTheme="majorBidi" w:hAnsiTheme="majorBidi" w:cstheme="majorBidi"/>
          <w:spacing w:val="-4"/>
          <w:sz w:val="30"/>
          <w:szCs w:val="30"/>
          <w:cs/>
        </w:rPr>
        <w:t>กันยายน</w:t>
      </w:r>
      <w:r w:rsidR="002606E5" w:rsidRPr="00934DBD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1F6BE1" w:rsidRPr="00934DB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A2636" w:rsidRPr="00934DBD">
        <w:rPr>
          <w:rFonts w:asciiTheme="majorBidi" w:hAnsiTheme="majorBidi" w:cstheme="majorBidi"/>
          <w:spacing w:val="-4"/>
          <w:sz w:val="30"/>
          <w:szCs w:val="30"/>
          <w:cs/>
        </w:rPr>
        <w:t>มี</w:t>
      </w: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>ดังนี้</w:t>
      </w:r>
    </w:p>
    <w:p w14:paraId="2677536D" w14:textId="2730C590" w:rsidR="009934BF" w:rsidRPr="00934DBD" w:rsidRDefault="00993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urier New" w:hAnsiTheme="majorBidi" w:cstheme="majorBidi"/>
          <w:b/>
          <w:bCs/>
          <w:i/>
          <w:iCs/>
          <w:sz w:val="24"/>
          <w:szCs w:val="24"/>
        </w:rPr>
      </w:pPr>
    </w:p>
    <w:p w14:paraId="4A5BD3A6" w14:textId="4431D145" w:rsidR="009934BF" w:rsidRPr="00934DBD" w:rsidRDefault="00AF5034" w:rsidP="006B1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jc w:val="both"/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</w:pPr>
      <w:r w:rsidRPr="00934DBD"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  <w:t>6</w:t>
      </w:r>
      <w:r w:rsidR="009934BF" w:rsidRPr="00934DBD"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  <w:t>.</w:t>
      </w:r>
      <w:r w:rsidR="002606E5" w:rsidRPr="00934DBD"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  <w:t>6</w:t>
      </w:r>
      <w:r w:rsidR="009934BF" w:rsidRPr="00934DBD"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  <w:t>.</w:t>
      </w:r>
      <w:r w:rsidR="002606E5" w:rsidRPr="00934DBD"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  <w:t>1</w:t>
      </w:r>
      <w:r w:rsidR="009934BF" w:rsidRPr="00934DBD"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  <w:tab/>
      </w:r>
      <w:r w:rsidR="009934BF" w:rsidRPr="00934DBD">
        <w:rPr>
          <w:rFonts w:asciiTheme="majorBidi" w:eastAsia="Courier New" w:hAnsiTheme="majorBidi" w:cstheme="majorBidi"/>
          <w:b/>
          <w:bCs/>
          <w:i/>
          <w:iCs/>
          <w:sz w:val="30"/>
          <w:szCs w:val="30"/>
          <w:cs/>
        </w:rPr>
        <w:t>สัญญาซื้อทรัพย์สิน</w:t>
      </w:r>
    </w:p>
    <w:p w14:paraId="3FD35C80" w14:textId="77777777" w:rsidR="009934BF" w:rsidRPr="00934DBD" w:rsidRDefault="009934BF" w:rsidP="009934BF">
      <w:pPr>
        <w:spacing w:line="240" w:lineRule="auto"/>
        <w:ind w:left="1620" w:hanging="540"/>
        <w:jc w:val="both"/>
        <w:rPr>
          <w:rFonts w:asciiTheme="majorBidi" w:eastAsia="Courier New" w:hAnsiTheme="majorBidi" w:cstheme="majorBidi"/>
          <w:b/>
          <w:bCs/>
          <w:i/>
          <w:iCs/>
          <w:sz w:val="24"/>
          <w:szCs w:val="24"/>
        </w:rPr>
      </w:pPr>
    </w:p>
    <w:p w14:paraId="2A906222" w14:textId="1B42006E" w:rsidR="009934BF" w:rsidRPr="00934DBD" w:rsidRDefault="009934BF" w:rsidP="009934BF">
      <w:pPr>
        <w:spacing w:line="240" w:lineRule="auto"/>
        <w:ind w:left="162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2606E5" w:rsidRPr="00934DBD">
        <w:rPr>
          <w:rFonts w:asciiTheme="majorBidi" w:hAnsiTheme="majorBidi" w:cstheme="majorBidi"/>
          <w:sz w:val="30"/>
          <w:szCs w:val="30"/>
        </w:rPr>
        <w:t>2562</w:t>
      </w:r>
      <w:r w:rsidRPr="00934DBD">
        <w:rPr>
          <w:rFonts w:asciiTheme="majorBidi" w:hAnsiTheme="majorBidi" w:cstheme="majorBidi"/>
          <w:sz w:val="30"/>
          <w:szCs w:val="30"/>
        </w:rPr>
        <w:t xml:space="preserve"> Chia Tai Investment Co., Ltd. (“CTI”)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ซึ่งเป็นบริษัทย่อยที่บริษัทถือหุ้นทางอ้อมในสัดส่วนร้อยละ </w:t>
      </w:r>
      <w:r w:rsidR="002606E5" w:rsidRPr="00934DBD">
        <w:rPr>
          <w:rFonts w:asciiTheme="majorBidi" w:hAnsiTheme="majorBidi" w:cstheme="majorBidi"/>
          <w:sz w:val="30"/>
          <w:szCs w:val="30"/>
        </w:rPr>
        <w:t>52</w:t>
      </w:r>
      <w:r w:rsidRPr="00934DBD">
        <w:rPr>
          <w:rFonts w:asciiTheme="majorBidi" w:hAnsiTheme="majorBidi" w:cstheme="majorBidi"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sz w:val="30"/>
          <w:szCs w:val="30"/>
        </w:rPr>
        <w:t>24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ของหุ้นที่ออกและชำระแล้ว ได้เข้าทำสัญญาซื้อทรัพย์สินที่ใช้ในการประกอบธุรกิจผลิตและจำหน่ายอาหารสัตว์ในประเทศจีนกับบริษัทที่เกี่ยวข้องกัน </w:t>
      </w:r>
      <w:r w:rsidRPr="00934DBD">
        <w:rPr>
          <w:rFonts w:asciiTheme="majorBidi" w:hAnsiTheme="majorBidi" w:cstheme="majorBidi"/>
          <w:sz w:val="30"/>
          <w:szCs w:val="30"/>
        </w:rPr>
        <w:t>(</w:t>
      </w:r>
      <w:proofErr w:type="spellStart"/>
      <w:r w:rsidRPr="00934DBD">
        <w:rPr>
          <w:rFonts w:asciiTheme="majorBidi" w:hAnsiTheme="majorBidi" w:cstheme="majorBidi"/>
          <w:sz w:val="30"/>
          <w:szCs w:val="30"/>
        </w:rPr>
        <w:t>Yueyang</w:t>
      </w:r>
      <w:proofErr w:type="spellEnd"/>
      <w:r w:rsidRPr="00934DBD">
        <w:rPr>
          <w:rFonts w:asciiTheme="majorBidi" w:hAnsiTheme="majorBidi" w:cstheme="majorBidi"/>
          <w:sz w:val="30"/>
          <w:szCs w:val="30"/>
        </w:rPr>
        <w:t xml:space="preserve"> C.T. Agricultural Husbandry Co., Ltd., Heilongjiang Chia Tai Enterprise Co., Ltd.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934DBD">
        <w:rPr>
          <w:rFonts w:asciiTheme="majorBidi" w:hAnsiTheme="majorBidi" w:cstheme="majorBidi"/>
          <w:sz w:val="30"/>
          <w:szCs w:val="30"/>
        </w:rPr>
        <w:t xml:space="preserve">Hengyang Chia Tai Co., Ltd.)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เป็นจำนวนเงินรวม </w:t>
      </w:r>
      <w:r w:rsidR="002606E5" w:rsidRPr="00934DBD">
        <w:rPr>
          <w:rFonts w:asciiTheme="majorBidi" w:hAnsiTheme="majorBidi" w:cstheme="majorBidi"/>
          <w:sz w:val="30"/>
          <w:szCs w:val="30"/>
        </w:rPr>
        <w:t>58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ล้านเรนมินบิ หรือเทียบเท่าประมาณ </w:t>
      </w:r>
      <w:r w:rsidR="002606E5" w:rsidRPr="00934DBD">
        <w:rPr>
          <w:rFonts w:asciiTheme="majorBidi" w:hAnsiTheme="majorBidi" w:cstheme="majorBidi"/>
          <w:sz w:val="30"/>
          <w:szCs w:val="30"/>
        </w:rPr>
        <w:t>260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</w:p>
    <w:p w14:paraId="00117EB5" w14:textId="77777777" w:rsidR="009934BF" w:rsidRPr="00934DBD" w:rsidRDefault="009934BF" w:rsidP="009934BF">
      <w:pPr>
        <w:spacing w:line="240" w:lineRule="auto"/>
        <w:ind w:left="1620" w:right="-11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8BEE20" w14:textId="0FBDB365" w:rsidR="009934BF" w:rsidRPr="00934DBD" w:rsidRDefault="009934BF" w:rsidP="009934BF">
      <w:pPr>
        <w:spacing w:line="240" w:lineRule="auto"/>
        <w:ind w:left="162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53045B"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606E5" w:rsidRPr="00934DBD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51475B" w:rsidRPr="00934DB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B11CC"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กันยายน </w:t>
      </w:r>
      <w:r w:rsidR="002606E5" w:rsidRPr="00934DBD">
        <w:rPr>
          <w:rFonts w:asciiTheme="majorBidi" w:hAnsiTheme="majorBidi" w:cstheme="majorBidi"/>
          <w:sz w:val="30"/>
          <w:szCs w:val="30"/>
        </w:rPr>
        <w:t>2563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</w:rPr>
        <w:t xml:space="preserve">CTI </w:t>
      </w:r>
      <w:r w:rsidRPr="00934DBD">
        <w:rPr>
          <w:rFonts w:asciiTheme="majorBidi" w:hAnsiTheme="majorBidi" w:cstheme="majorBidi"/>
          <w:sz w:val="30"/>
          <w:szCs w:val="30"/>
          <w:cs/>
        </w:rPr>
        <w:t>ได้ซื้อทรัพย์สินบางส่วนไปแล้วเป็นจำนวนเงิ</w:t>
      </w:r>
      <w:r w:rsidR="006B11CC" w:rsidRPr="00934DBD">
        <w:rPr>
          <w:rFonts w:asciiTheme="majorBidi" w:hAnsiTheme="majorBidi" w:cstheme="majorBidi"/>
          <w:sz w:val="30"/>
          <w:szCs w:val="30"/>
          <w:cs/>
        </w:rPr>
        <w:t>น</w:t>
      </w:r>
      <w:r w:rsidR="0073156C" w:rsidRPr="00934DBD">
        <w:rPr>
          <w:rFonts w:asciiTheme="majorBidi" w:hAnsiTheme="majorBidi" w:cstheme="majorBidi"/>
          <w:sz w:val="30"/>
          <w:szCs w:val="30"/>
        </w:rPr>
        <w:t xml:space="preserve"> 22 </w:t>
      </w:r>
      <w:r w:rsidRPr="00934DBD">
        <w:rPr>
          <w:rFonts w:asciiTheme="majorBidi" w:hAnsiTheme="majorBidi" w:cstheme="majorBidi"/>
          <w:sz w:val="30"/>
          <w:szCs w:val="30"/>
          <w:cs/>
        </w:rPr>
        <w:t>ล้านเรนมินบิ หรือเทียบเท่าประมาณ</w:t>
      </w:r>
      <w:r w:rsidR="00B433BA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260E1C">
        <w:rPr>
          <w:rFonts w:asciiTheme="majorBidi" w:hAnsiTheme="majorBidi" w:cstheme="majorBidi"/>
          <w:sz w:val="30"/>
          <w:szCs w:val="30"/>
        </w:rPr>
        <w:t>99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14AC5C78" w14:textId="77777777" w:rsidR="00C47F6A" w:rsidRPr="00934DBD" w:rsidRDefault="00C47F6A" w:rsidP="009934BF">
      <w:pPr>
        <w:spacing w:line="240" w:lineRule="auto"/>
        <w:ind w:left="1620" w:right="-11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80493D8" w14:textId="77777777" w:rsidR="009326AC" w:rsidRPr="00934DBD" w:rsidRDefault="00932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</w:pPr>
      <w:r w:rsidRPr="00934DBD"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  <w:br w:type="page"/>
      </w:r>
    </w:p>
    <w:p w14:paraId="17B09FC9" w14:textId="2779242F" w:rsidR="00BA61B9" w:rsidRPr="00934DBD" w:rsidRDefault="00AF5034" w:rsidP="006B11CC">
      <w:pPr>
        <w:tabs>
          <w:tab w:val="clear" w:pos="907"/>
          <w:tab w:val="clear" w:pos="1644"/>
          <w:tab w:val="left" w:pos="1080"/>
        </w:tabs>
        <w:spacing w:line="240" w:lineRule="auto"/>
        <w:ind w:left="1620" w:hanging="540"/>
        <w:jc w:val="both"/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</w:pPr>
      <w:r w:rsidRPr="00934DBD"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  <w:lastRenderedPageBreak/>
        <w:t>6</w:t>
      </w:r>
      <w:r w:rsidR="00BA61B9" w:rsidRPr="00934DBD"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  <w:t>.</w:t>
      </w:r>
      <w:r w:rsidR="002606E5" w:rsidRPr="00934DBD"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  <w:t>6</w:t>
      </w:r>
      <w:r w:rsidR="00BA61B9" w:rsidRPr="00934DBD"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  <w:t>.</w:t>
      </w:r>
      <w:r w:rsidR="002606E5" w:rsidRPr="00934DBD"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  <w:t>2</w:t>
      </w:r>
      <w:r w:rsidR="00BA61B9" w:rsidRPr="00934DBD"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  <w:tab/>
      </w:r>
      <w:r w:rsidR="00BA61B9" w:rsidRPr="00934DBD">
        <w:rPr>
          <w:rFonts w:asciiTheme="majorBidi" w:eastAsia="Courier New" w:hAnsiTheme="majorBidi" w:cstheme="majorBidi"/>
          <w:b/>
          <w:bCs/>
          <w:i/>
          <w:iCs/>
          <w:sz w:val="30"/>
          <w:szCs w:val="30"/>
          <w:cs/>
        </w:rPr>
        <w:t>สัญญาซื้อเครื่องหมายการค้า</w:t>
      </w:r>
    </w:p>
    <w:p w14:paraId="6DEEA29B" w14:textId="77777777" w:rsidR="00BA61B9" w:rsidRPr="00934DBD" w:rsidRDefault="00BA61B9" w:rsidP="00385643">
      <w:pPr>
        <w:spacing w:line="240" w:lineRule="auto"/>
        <w:ind w:left="1627" w:hanging="547"/>
        <w:jc w:val="both"/>
        <w:rPr>
          <w:rFonts w:asciiTheme="majorBidi" w:eastAsia="Courier New" w:hAnsiTheme="majorBidi" w:cstheme="majorBidi"/>
          <w:b/>
          <w:bCs/>
          <w:i/>
          <w:iCs/>
          <w:sz w:val="20"/>
          <w:szCs w:val="20"/>
        </w:rPr>
      </w:pPr>
    </w:p>
    <w:p w14:paraId="2F36B7A1" w14:textId="4A1C3114" w:rsidR="009934BF" w:rsidRPr="00934DBD" w:rsidRDefault="00335E51" w:rsidP="000940FC">
      <w:pPr>
        <w:spacing w:line="240" w:lineRule="auto"/>
        <w:ind w:left="162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780738" w:rsidRPr="00934DBD">
        <w:rPr>
          <w:rFonts w:asciiTheme="majorBidi" w:hAnsiTheme="majorBidi" w:cstheme="majorBidi"/>
          <w:sz w:val="30"/>
          <w:szCs w:val="30"/>
          <w:cs/>
        </w:rPr>
        <w:t>เก้า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606E5" w:rsidRPr="00934DBD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51475B" w:rsidRPr="00934DB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80738"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กันยายน </w:t>
      </w:r>
      <w:r w:rsidR="00780738" w:rsidRPr="00934DBD">
        <w:rPr>
          <w:rFonts w:asciiTheme="majorBidi" w:hAnsiTheme="majorBidi" w:cstheme="majorBidi"/>
          <w:sz w:val="30"/>
          <w:szCs w:val="30"/>
        </w:rPr>
        <w:t>2563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BA61B9" w:rsidRPr="00934DBD">
        <w:rPr>
          <w:rFonts w:asciiTheme="majorBidi" w:hAnsiTheme="majorBidi" w:cstheme="majorBidi"/>
          <w:sz w:val="30"/>
          <w:szCs w:val="30"/>
          <w:cs/>
        </w:rPr>
        <w:t>บริษัท ซีพีเอฟ เรสเทอรองท์ แอนด์ ฟู้ดเชน จำกั</w:t>
      </w:r>
      <w:r w:rsidR="0021391E" w:rsidRPr="00934DBD">
        <w:rPr>
          <w:rFonts w:asciiTheme="majorBidi" w:hAnsiTheme="majorBidi" w:cstheme="majorBidi"/>
          <w:sz w:val="30"/>
          <w:szCs w:val="30"/>
          <w:cs/>
        </w:rPr>
        <w:t xml:space="preserve">ด </w:t>
      </w:r>
      <w:r w:rsidR="00BA61B9" w:rsidRPr="00934DBD">
        <w:rPr>
          <w:rFonts w:asciiTheme="majorBidi" w:hAnsiTheme="majorBidi" w:cstheme="majorBidi"/>
          <w:sz w:val="30"/>
          <w:szCs w:val="30"/>
          <w:cs/>
        </w:rPr>
        <w:t>ซึ่งเป็นบริษัทย่อยที่บริษัทถือหุ้นทางอ้อมในสัดส่วนร้อยละ</w:t>
      </w:r>
      <w:r w:rsidR="0073156C" w:rsidRPr="00934DBD">
        <w:rPr>
          <w:rFonts w:asciiTheme="majorBidi" w:hAnsiTheme="majorBidi" w:cstheme="majorBidi"/>
          <w:sz w:val="30"/>
          <w:szCs w:val="30"/>
        </w:rPr>
        <w:t xml:space="preserve"> 99</w:t>
      </w:r>
      <w:r w:rsidR="00780738" w:rsidRPr="00934DBD">
        <w:rPr>
          <w:rFonts w:asciiTheme="majorBidi" w:hAnsiTheme="majorBidi" w:cstheme="majorBidi"/>
          <w:sz w:val="30"/>
          <w:szCs w:val="30"/>
        </w:rPr>
        <w:t>.</w:t>
      </w:r>
      <w:r w:rsidR="0073156C" w:rsidRPr="00934DBD">
        <w:rPr>
          <w:rFonts w:asciiTheme="majorBidi" w:hAnsiTheme="majorBidi" w:cstheme="majorBidi"/>
          <w:sz w:val="30"/>
          <w:szCs w:val="30"/>
        </w:rPr>
        <w:t>99</w:t>
      </w:r>
      <w:r w:rsidR="00BA61B9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BA61B9" w:rsidRPr="00934DBD">
        <w:rPr>
          <w:rFonts w:asciiTheme="majorBidi" w:hAnsiTheme="majorBidi" w:cstheme="majorBidi"/>
          <w:sz w:val="30"/>
          <w:szCs w:val="30"/>
          <w:cs/>
        </w:rPr>
        <w:t>ของหุ้นที่ออกและชำระแล้ว ได้เข้าทำสัญญาซื้อ</w:t>
      </w:r>
      <w:r w:rsidR="007E774F" w:rsidRPr="00934DBD">
        <w:rPr>
          <w:rFonts w:asciiTheme="majorBidi" w:hAnsiTheme="majorBidi" w:cstheme="majorBidi"/>
          <w:sz w:val="30"/>
          <w:szCs w:val="30"/>
          <w:cs/>
        </w:rPr>
        <w:t>เครื่องหมายการค้า</w:t>
      </w:r>
      <w:r w:rsidR="00BA61B9" w:rsidRPr="00934DBD">
        <w:rPr>
          <w:rFonts w:asciiTheme="majorBidi" w:hAnsiTheme="majorBidi" w:cstheme="majorBidi"/>
          <w:sz w:val="30"/>
          <w:szCs w:val="30"/>
          <w:cs/>
        </w:rPr>
        <w:t>กับบริษัทที่เกี่ยวข้องกั</w:t>
      </w:r>
      <w:r w:rsidR="007E774F" w:rsidRPr="00934DBD">
        <w:rPr>
          <w:rFonts w:asciiTheme="majorBidi" w:hAnsiTheme="majorBidi" w:cstheme="majorBidi"/>
          <w:sz w:val="30"/>
          <w:szCs w:val="30"/>
          <w:cs/>
        </w:rPr>
        <w:t>นแห่งหนึ่ง (บริษัท สตาร์มาร์เก็ตติ้ง จำกัด</w:t>
      </w:r>
      <w:r w:rsidR="007E774F" w:rsidRPr="00934DBD">
        <w:rPr>
          <w:rFonts w:asciiTheme="majorBidi" w:hAnsiTheme="majorBidi" w:cstheme="majorBidi"/>
          <w:sz w:val="30"/>
          <w:szCs w:val="30"/>
        </w:rPr>
        <w:t>)</w:t>
      </w:r>
      <w:r w:rsidR="00BA61B9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BA61B9" w:rsidRPr="00934DBD">
        <w:rPr>
          <w:rFonts w:asciiTheme="majorBidi" w:hAnsiTheme="majorBidi" w:cstheme="majorBidi"/>
          <w:sz w:val="30"/>
          <w:szCs w:val="30"/>
          <w:cs/>
        </w:rPr>
        <w:t>เป็นจำนวนเงินรวม</w:t>
      </w:r>
      <w:r w:rsidR="0073156C" w:rsidRPr="00934DBD">
        <w:rPr>
          <w:rFonts w:asciiTheme="majorBidi" w:hAnsiTheme="majorBidi" w:cstheme="majorBidi"/>
          <w:sz w:val="30"/>
          <w:szCs w:val="30"/>
        </w:rPr>
        <w:t xml:space="preserve"> 349 </w:t>
      </w:r>
      <w:r w:rsidR="00BA61B9" w:rsidRPr="00934DB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</w:p>
    <w:p w14:paraId="486828A7" w14:textId="77777777" w:rsidR="008A3272" w:rsidRPr="00934DBD" w:rsidRDefault="008A3272" w:rsidP="00385643">
      <w:pPr>
        <w:spacing w:line="240" w:lineRule="auto"/>
        <w:ind w:left="1627" w:right="-115"/>
        <w:jc w:val="thaiDistribute"/>
        <w:rPr>
          <w:rFonts w:asciiTheme="majorBidi" w:hAnsiTheme="majorBidi" w:cstheme="majorBidi"/>
          <w:sz w:val="20"/>
          <w:szCs w:val="20"/>
        </w:rPr>
      </w:pPr>
    </w:p>
    <w:p w14:paraId="6B7B4F03" w14:textId="2D85EB1B" w:rsidR="008A3272" w:rsidRPr="00934DBD" w:rsidRDefault="00AF5034" w:rsidP="008A3272">
      <w:pPr>
        <w:tabs>
          <w:tab w:val="clear" w:pos="907"/>
          <w:tab w:val="left" w:pos="1080"/>
        </w:tabs>
        <w:spacing w:line="240" w:lineRule="auto"/>
        <w:ind w:left="1620" w:hanging="540"/>
        <w:jc w:val="both"/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</w:pPr>
      <w:r w:rsidRPr="00934DBD"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  <w:t>6</w:t>
      </w:r>
      <w:r w:rsidR="008A3272" w:rsidRPr="00934DBD"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  <w:t>.6.</w:t>
      </w:r>
      <w:r w:rsidR="004D707A" w:rsidRPr="00934DBD"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  <w:t>3</w:t>
      </w:r>
      <w:r w:rsidR="008A3272" w:rsidRPr="00934DBD"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  <w:tab/>
      </w:r>
      <w:r w:rsidR="008A3272" w:rsidRPr="00934DBD">
        <w:rPr>
          <w:rFonts w:asciiTheme="majorBidi" w:eastAsia="Courier New" w:hAnsiTheme="majorBidi" w:cstheme="majorBidi"/>
          <w:b/>
          <w:bCs/>
          <w:i/>
          <w:iCs/>
          <w:sz w:val="30"/>
          <w:szCs w:val="30"/>
          <w:cs/>
        </w:rPr>
        <w:t>สัญญาซื้อขายเงินลงทุน</w:t>
      </w:r>
    </w:p>
    <w:p w14:paraId="22605205" w14:textId="643749BA" w:rsidR="008A3272" w:rsidRPr="00934DBD" w:rsidRDefault="008A3272" w:rsidP="00385643">
      <w:pPr>
        <w:tabs>
          <w:tab w:val="clear" w:pos="907"/>
          <w:tab w:val="left" w:pos="1080"/>
        </w:tabs>
        <w:spacing w:line="240" w:lineRule="auto"/>
        <w:ind w:left="1627" w:hanging="547"/>
        <w:jc w:val="both"/>
        <w:rPr>
          <w:rFonts w:asciiTheme="majorBidi" w:eastAsia="Courier New" w:hAnsiTheme="majorBidi" w:cstheme="majorBidi"/>
          <w:b/>
          <w:bCs/>
          <w:i/>
          <w:iCs/>
          <w:sz w:val="20"/>
          <w:szCs w:val="20"/>
        </w:rPr>
      </w:pPr>
    </w:p>
    <w:p w14:paraId="62A17A6E" w14:textId="671FDB4D" w:rsidR="00131563" w:rsidRPr="00934DBD" w:rsidRDefault="008A3272" w:rsidP="00131563">
      <w:pPr>
        <w:spacing w:line="240" w:lineRule="auto"/>
        <w:ind w:left="1620" w:right="-11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ในระหว่างปี </w:t>
      </w:r>
      <w:r w:rsidR="00780738" w:rsidRPr="00934DBD">
        <w:rPr>
          <w:rFonts w:asciiTheme="majorBidi" w:hAnsiTheme="majorBidi" w:cstheme="majorBidi"/>
          <w:sz w:val="30"/>
          <w:szCs w:val="30"/>
        </w:rPr>
        <w:t>2562</w:t>
      </w: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บริษัทได้เข้าทำสัญญาซื้อขายเงินลงทุนใน </w:t>
      </w:r>
      <w:r w:rsidRPr="00934DBD">
        <w:rPr>
          <w:rFonts w:asciiTheme="majorBidi" w:hAnsiTheme="majorBidi" w:cstheme="majorBidi"/>
          <w:spacing w:val="-4"/>
          <w:sz w:val="30"/>
          <w:szCs w:val="30"/>
        </w:rPr>
        <w:t>C.P. Aquaculture (</w:t>
      </w:r>
      <w:proofErr w:type="spellStart"/>
      <w:r w:rsidRPr="00934DBD">
        <w:rPr>
          <w:rFonts w:asciiTheme="majorBidi" w:hAnsiTheme="majorBidi" w:cstheme="majorBidi"/>
          <w:spacing w:val="-4"/>
          <w:sz w:val="30"/>
          <w:szCs w:val="30"/>
        </w:rPr>
        <w:t>Dongfang</w:t>
      </w:r>
      <w:proofErr w:type="spellEnd"/>
      <w:r w:rsidRPr="00934DBD">
        <w:rPr>
          <w:rFonts w:asciiTheme="majorBidi" w:hAnsiTheme="majorBidi" w:cstheme="majorBidi"/>
          <w:spacing w:val="-4"/>
          <w:sz w:val="30"/>
          <w:szCs w:val="30"/>
        </w:rPr>
        <w:t xml:space="preserve">) Co., Ltd., Zhangzhou C.P. Chia Tai Aquaculture Co., Ltd. </w:t>
      </w: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Pr="00934DBD">
        <w:rPr>
          <w:rFonts w:asciiTheme="majorBidi" w:hAnsiTheme="majorBidi" w:cstheme="majorBidi"/>
          <w:spacing w:val="-4"/>
          <w:sz w:val="30"/>
          <w:szCs w:val="30"/>
        </w:rPr>
        <w:t xml:space="preserve">C.P. Aquaculture (Zhanjiang) Co., Ltd. </w:t>
      </w:r>
      <w:r w:rsidR="009201C1" w:rsidRPr="00934DBD">
        <w:rPr>
          <w:rFonts w:asciiTheme="majorBidi" w:hAnsiTheme="majorBidi" w:cstheme="majorBidi"/>
          <w:spacing w:val="-4"/>
          <w:sz w:val="30"/>
          <w:szCs w:val="30"/>
          <w:cs/>
        </w:rPr>
        <w:t>ที่บริษัทถือ</w:t>
      </w: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ในสัดส่วนร้อยละ </w:t>
      </w:r>
      <w:r w:rsidR="00F751F1" w:rsidRPr="00934DBD">
        <w:rPr>
          <w:rFonts w:asciiTheme="majorBidi" w:hAnsiTheme="majorBidi" w:cstheme="majorBidi"/>
          <w:sz w:val="30"/>
          <w:szCs w:val="30"/>
        </w:rPr>
        <w:t>100</w:t>
      </w: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กับ </w:t>
      </w:r>
      <w:r w:rsidRPr="00934DBD">
        <w:rPr>
          <w:rFonts w:asciiTheme="majorBidi" w:hAnsiTheme="majorBidi" w:cstheme="majorBidi"/>
          <w:spacing w:val="-4"/>
          <w:sz w:val="30"/>
          <w:szCs w:val="30"/>
        </w:rPr>
        <w:t xml:space="preserve">CP China Investment Limited </w:t>
      </w: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ซึ่งเป็นบริษัทย่อยทางอ้อมในต่างประเทศ เป็นจำนวนเงินรวม </w:t>
      </w:r>
      <w:r w:rsidR="00F751F1" w:rsidRPr="00934DBD">
        <w:rPr>
          <w:rFonts w:asciiTheme="majorBidi" w:hAnsiTheme="majorBidi" w:cstheme="majorBidi"/>
          <w:sz w:val="30"/>
          <w:szCs w:val="30"/>
        </w:rPr>
        <w:t>425</w:t>
      </w: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ล้านเรนมินบิ หรือเทียบเท่าประมาณ </w:t>
      </w:r>
      <w:r w:rsidR="00F751F1" w:rsidRPr="00934DBD">
        <w:rPr>
          <w:rFonts w:asciiTheme="majorBidi" w:hAnsiTheme="majorBidi" w:cstheme="majorBidi"/>
          <w:sz w:val="30"/>
          <w:szCs w:val="30"/>
        </w:rPr>
        <w:t>1,</w:t>
      </w:r>
      <w:r w:rsidR="00E0559B" w:rsidRPr="00934DBD">
        <w:rPr>
          <w:rFonts w:asciiTheme="majorBidi" w:hAnsiTheme="majorBidi" w:cstheme="majorBidi"/>
          <w:sz w:val="30"/>
          <w:szCs w:val="30"/>
        </w:rPr>
        <w:t>94</w:t>
      </w:r>
      <w:r w:rsidR="00F751F1" w:rsidRPr="00934DBD">
        <w:rPr>
          <w:rFonts w:asciiTheme="majorBidi" w:hAnsiTheme="majorBidi" w:cstheme="majorBidi"/>
          <w:sz w:val="30"/>
          <w:szCs w:val="30"/>
        </w:rPr>
        <w:t>6</w:t>
      </w: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</w:t>
      </w:r>
      <w:r w:rsidR="00131563"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131563" w:rsidRPr="00934DBD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131563"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131563" w:rsidRPr="00934DBD">
        <w:rPr>
          <w:rFonts w:asciiTheme="majorBidi" w:hAnsiTheme="majorBidi" w:cstheme="majorBidi"/>
          <w:spacing w:val="-4"/>
          <w:sz w:val="30"/>
          <w:szCs w:val="30"/>
        </w:rPr>
        <w:t xml:space="preserve">2562 </w:t>
      </w:r>
      <w:r w:rsidR="00131563" w:rsidRPr="00934DBD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จัดประเภทเงินลงทุนในบริษัทย่อยดังกล่าวเป็นสินทรัพย์ไม่หมุนเวียนที่จัดประเภทเป็นสินทรัพย์ที่ถือไว้เพื่อขายในงบแสดงฐานะการเงินเฉพาะกิจการ</w:t>
      </w:r>
    </w:p>
    <w:p w14:paraId="15A692CA" w14:textId="08B5FCD5" w:rsidR="00131563" w:rsidRPr="00934DBD" w:rsidRDefault="00131563" w:rsidP="00131563">
      <w:pPr>
        <w:spacing w:line="240" w:lineRule="auto"/>
        <w:ind w:left="1620" w:right="-117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1710683B" w14:textId="5DD0C5D4" w:rsidR="008A3272" w:rsidRPr="00934DBD" w:rsidRDefault="008A3272" w:rsidP="00131563">
      <w:pPr>
        <w:spacing w:line="240" w:lineRule="auto"/>
        <w:ind w:left="1620" w:right="-11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4D707A" w:rsidRPr="00934DBD">
        <w:rPr>
          <w:rFonts w:asciiTheme="majorBidi" w:hAnsiTheme="majorBidi" w:cstheme="majorBidi"/>
          <w:sz w:val="30"/>
          <w:szCs w:val="30"/>
        </w:rPr>
        <w:t>30</w:t>
      </w: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780738"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กันยายน </w:t>
      </w:r>
      <w:r w:rsidR="004D707A" w:rsidRPr="00934DBD">
        <w:rPr>
          <w:rFonts w:asciiTheme="majorBidi" w:hAnsiTheme="majorBidi" w:cstheme="majorBidi"/>
          <w:sz w:val="30"/>
          <w:szCs w:val="30"/>
        </w:rPr>
        <w:t>2563</w:t>
      </w: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รายการซื้อขายเงินลงทุนทั้งหมดเสร็จสิ้นแล้ว โดยบริษัทรับรู้ผลกำไรจากการขายเงินลงทุนดังกล่าวในงบกำไรขาดทุนเฉพาะกิจการเป็นจำนวนเงิ</w:t>
      </w:r>
      <w:r w:rsidR="0073156C"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น </w:t>
      </w:r>
      <w:r w:rsidR="0073156C" w:rsidRPr="00934DBD">
        <w:rPr>
          <w:rFonts w:asciiTheme="majorBidi" w:hAnsiTheme="majorBidi" w:cstheme="majorBidi"/>
          <w:spacing w:val="-4"/>
          <w:sz w:val="30"/>
          <w:szCs w:val="30"/>
        </w:rPr>
        <w:t>804</w:t>
      </w: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</w:t>
      </w:r>
    </w:p>
    <w:p w14:paraId="15A94743" w14:textId="72A89F01" w:rsidR="00AD4873" w:rsidRPr="00934DBD" w:rsidRDefault="00AD4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0"/>
          <w:szCs w:val="20"/>
        </w:rPr>
      </w:pPr>
    </w:p>
    <w:p w14:paraId="0F14163D" w14:textId="61CEFE4A" w:rsidR="00C142F6" w:rsidRPr="00934DBD" w:rsidRDefault="00AF5034" w:rsidP="002C131F">
      <w:pPr>
        <w:pStyle w:val="acctmergecolhdg"/>
        <w:tabs>
          <w:tab w:val="left" w:pos="630"/>
        </w:tabs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F21309" w:rsidRPr="00934DBD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="00C142F6" w:rsidRPr="00934DB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เงินลงทุน</w:t>
      </w:r>
      <w:r w:rsidR="0052073F" w:rsidRPr="00934DB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ในบริษัทย่อย</w:t>
      </w:r>
    </w:p>
    <w:p w14:paraId="10A5D0B2" w14:textId="77777777" w:rsidR="00DC5B51" w:rsidRPr="00934DBD" w:rsidRDefault="00DC5B51" w:rsidP="000429AC">
      <w:pPr>
        <w:pStyle w:val="BodyText2"/>
        <w:ind w:left="540" w:right="-43" w:firstLine="0"/>
        <w:jc w:val="thaiDistribute"/>
        <w:rPr>
          <w:rFonts w:asciiTheme="majorBidi" w:eastAsia="CG Times (W1)" w:hAnsiTheme="majorBidi" w:cstheme="majorBidi"/>
          <w:sz w:val="20"/>
          <w:szCs w:val="20"/>
        </w:rPr>
      </w:pPr>
    </w:p>
    <w:p w14:paraId="4443E86C" w14:textId="2FE76E28" w:rsidR="00DC5B51" w:rsidRPr="00934DBD" w:rsidRDefault="002E08E3" w:rsidP="00CB1D8C">
      <w:pPr>
        <w:pStyle w:val="BodyText2"/>
        <w:ind w:left="547" w:right="-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 w:rsidR="00780738" w:rsidRPr="00934DBD">
        <w:rPr>
          <w:rFonts w:asciiTheme="majorBidi" w:hAnsiTheme="majorBidi" w:cstheme="majorBidi"/>
          <w:sz w:val="30"/>
          <w:szCs w:val="30"/>
          <w:cs/>
        </w:rPr>
        <w:t>เก้า</w:t>
      </w:r>
      <w:r w:rsidR="00794C28" w:rsidRPr="00934DB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606E5" w:rsidRPr="00934DBD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51475B" w:rsidRPr="00934DB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80738"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กันยายน </w:t>
      </w:r>
      <w:r w:rsidR="00DC5B51" w:rsidRPr="00934DBD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="004240CA" w:rsidRPr="00934DBD">
        <w:rPr>
          <w:rFonts w:asciiTheme="majorBidi" w:hAnsiTheme="majorBidi" w:cstheme="majorBidi"/>
          <w:sz w:val="30"/>
          <w:szCs w:val="30"/>
        </w:rPr>
        <w:t xml:space="preserve">  </w:t>
      </w:r>
    </w:p>
    <w:p w14:paraId="7C385411" w14:textId="11B88879" w:rsidR="00CA09E7" w:rsidRPr="00934DBD" w:rsidRDefault="00CA09E7" w:rsidP="00CB1D8C">
      <w:pPr>
        <w:spacing w:line="120" w:lineRule="atLeast"/>
        <w:ind w:firstLine="547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85"/>
        <w:gridCol w:w="1195"/>
        <w:gridCol w:w="298"/>
        <w:gridCol w:w="1196"/>
        <w:gridCol w:w="298"/>
        <w:gridCol w:w="1195"/>
        <w:gridCol w:w="298"/>
        <w:gridCol w:w="1295"/>
      </w:tblGrid>
      <w:tr w:rsidR="00397733" w:rsidRPr="00934DBD" w14:paraId="354F4A51" w14:textId="77777777" w:rsidTr="00397733">
        <w:trPr>
          <w:trHeight w:val="20"/>
        </w:trPr>
        <w:tc>
          <w:tcPr>
            <w:tcW w:w="3585" w:type="dxa"/>
          </w:tcPr>
          <w:p w14:paraId="021971DE" w14:textId="77777777" w:rsidR="00397733" w:rsidRPr="00934DBD" w:rsidRDefault="00397733" w:rsidP="007D1C9F">
            <w:pPr>
              <w:tabs>
                <w:tab w:val="left" w:pos="27"/>
                <w:tab w:val="left" w:pos="342"/>
              </w:tabs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9" w:type="dxa"/>
            <w:gridSpan w:val="3"/>
          </w:tcPr>
          <w:p w14:paraId="25320FC4" w14:textId="571BC018" w:rsidR="00397733" w:rsidRPr="00934DBD" w:rsidRDefault="00397733" w:rsidP="007D1C9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8" w:type="dxa"/>
          </w:tcPr>
          <w:p w14:paraId="0C939BF0" w14:textId="77777777" w:rsidR="00397733" w:rsidRPr="00934DBD" w:rsidRDefault="00397733" w:rsidP="007D1C9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8" w:type="dxa"/>
            <w:gridSpan w:val="3"/>
            <w:vAlign w:val="center"/>
            <w:hideMark/>
          </w:tcPr>
          <w:p w14:paraId="15D2067B" w14:textId="77777777" w:rsidR="00397733" w:rsidRPr="00934DBD" w:rsidRDefault="00397733" w:rsidP="002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2232"/>
              </w:tabs>
              <w:spacing w:line="240" w:lineRule="auto"/>
              <w:ind w:left="-108" w:right="-102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>(</w:t>
            </w:r>
            <w:r w:rsidRPr="00934DBD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  <w:cs/>
              </w:rPr>
              <w:t>หน่วย</w:t>
            </w:r>
            <w:r w:rsidRPr="00934DBD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  <w:cs/>
              </w:rPr>
              <w:t>ล้านบาท</w:t>
            </w:r>
            <w:r w:rsidRPr="00934DBD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>)</w:t>
            </w:r>
          </w:p>
        </w:tc>
      </w:tr>
      <w:tr w:rsidR="00397733" w:rsidRPr="00934DBD" w14:paraId="4C5CE442" w14:textId="77777777" w:rsidTr="00397733">
        <w:trPr>
          <w:trHeight w:val="20"/>
        </w:trPr>
        <w:tc>
          <w:tcPr>
            <w:tcW w:w="3585" w:type="dxa"/>
          </w:tcPr>
          <w:p w14:paraId="3DE2D0A7" w14:textId="3CECBC32" w:rsidR="00397733" w:rsidRPr="00934DBD" w:rsidRDefault="00397733" w:rsidP="00565750">
            <w:pPr>
              <w:tabs>
                <w:tab w:val="left" w:pos="27"/>
                <w:tab w:val="left" w:pos="342"/>
              </w:tabs>
              <w:ind w:left="-19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6B7E98" w14:textId="041B37E8" w:rsidR="00397733" w:rsidRPr="00934DBD" w:rsidRDefault="00397733" w:rsidP="007D1C9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8" w:type="dxa"/>
          </w:tcPr>
          <w:p w14:paraId="53E46496" w14:textId="77777777" w:rsidR="00397733" w:rsidRPr="00934DBD" w:rsidRDefault="00397733" w:rsidP="007D1C9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F3A063" w14:textId="77777777" w:rsidR="00397733" w:rsidRPr="00934DBD" w:rsidRDefault="00397733" w:rsidP="007D1C9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7733" w:rsidRPr="00934DBD" w14:paraId="2D3DD6D9" w14:textId="77777777" w:rsidTr="00397733">
        <w:trPr>
          <w:trHeight w:val="20"/>
        </w:trPr>
        <w:tc>
          <w:tcPr>
            <w:tcW w:w="3585" w:type="dxa"/>
          </w:tcPr>
          <w:p w14:paraId="22ADA034" w14:textId="0E0C364C" w:rsidR="00397733" w:rsidRPr="00934DBD" w:rsidRDefault="00397733" w:rsidP="00565750">
            <w:pPr>
              <w:tabs>
                <w:tab w:val="left" w:pos="34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E7B7C4" w14:textId="629ADC2C" w:rsidR="00397733" w:rsidRPr="00934DBD" w:rsidRDefault="00397733" w:rsidP="007D1C9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98" w:type="dxa"/>
          </w:tcPr>
          <w:p w14:paraId="4981C1FB" w14:textId="77777777" w:rsidR="00397733" w:rsidRPr="00934DBD" w:rsidRDefault="00397733" w:rsidP="007D1C9F">
            <w:pPr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FB83B1" w14:textId="4B191ED6" w:rsidR="00397733" w:rsidRPr="00934DBD" w:rsidRDefault="00397733" w:rsidP="007D1C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98" w:type="dxa"/>
          </w:tcPr>
          <w:p w14:paraId="78F7D80B" w14:textId="77777777" w:rsidR="00397733" w:rsidRPr="00934DBD" w:rsidRDefault="00397733" w:rsidP="007D1C9F">
            <w:pPr>
              <w:spacing w:line="120" w:lineRule="atLeast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28076B" w14:textId="06F06CEE" w:rsidR="00397733" w:rsidRPr="00934DBD" w:rsidRDefault="00397733" w:rsidP="007D1C9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98" w:type="dxa"/>
          </w:tcPr>
          <w:p w14:paraId="35B18397" w14:textId="77777777" w:rsidR="00397733" w:rsidRPr="00934DBD" w:rsidRDefault="00397733" w:rsidP="007D1C9F">
            <w:pPr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120B06" w14:textId="2E45728E" w:rsidR="00397733" w:rsidRPr="00934DBD" w:rsidRDefault="00397733" w:rsidP="007D1C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97733" w:rsidRPr="00934DBD" w14:paraId="1DBC75CB" w14:textId="77777777" w:rsidTr="00397733">
        <w:trPr>
          <w:trHeight w:val="20"/>
        </w:trPr>
        <w:tc>
          <w:tcPr>
            <w:tcW w:w="3585" w:type="dxa"/>
            <w:hideMark/>
          </w:tcPr>
          <w:p w14:paraId="4F68ED90" w14:textId="77777777" w:rsidR="00397733" w:rsidRPr="00934DBD" w:rsidRDefault="00397733" w:rsidP="00385643">
            <w:pPr>
              <w:tabs>
                <w:tab w:val="clear" w:pos="1644"/>
                <w:tab w:val="clear" w:pos="1871"/>
                <w:tab w:val="left" w:pos="270"/>
                <w:tab w:val="center" w:pos="23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195" w:type="dxa"/>
          </w:tcPr>
          <w:p w14:paraId="076EA042" w14:textId="297C032D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8" w:type="dxa"/>
          </w:tcPr>
          <w:p w14:paraId="3A06A984" w14:textId="7777777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2CA206DE" w14:textId="3EE12289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8" w:type="dxa"/>
          </w:tcPr>
          <w:p w14:paraId="5EEE4B49" w14:textId="7777777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76CB2B26" w14:textId="398662AD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191,466</w:t>
            </w:r>
          </w:p>
        </w:tc>
        <w:tc>
          <w:tcPr>
            <w:tcW w:w="298" w:type="dxa"/>
          </w:tcPr>
          <w:p w14:paraId="6B4345C4" w14:textId="7777777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hideMark/>
          </w:tcPr>
          <w:p w14:paraId="0ED85EE0" w14:textId="1C6DE46E" w:rsidR="00397733" w:rsidRPr="00934DBD" w:rsidRDefault="00397733" w:rsidP="009A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151,976</w:t>
            </w:r>
          </w:p>
        </w:tc>
      </w:tr>
      <w:tr w:rsidR="00397733" w:rsidRPr="00934DBD" w14:paraId="175CD479" w14:textId="77777777" w:rsidTr="00397733">
        <w:trPr>
          <w:trHeight w:val="20"/>
        </w:trPr>
        <w:tc>
          <w:tcPr>
            <w:tcW w:w="3585" w:type="dxa"/>
          </w:tcPr>
          <w:p w14:paraId="2A428E88" w14:textId="25A51A44" w:rsidR="00397733" w:rsidRPr="00934DBD" w:rsidRDefault="00397733" w:rsidP="00385643">
            <w:pPr>
              <w:tabs>
                <w:tab w:val="clear" w:pos="1644"/>
                <w:tab w:val="clear" w:pos="1871"/>
                <w:tab w:val="left" w:pos="270"/>
                <w:tab w:val="center" w:pos="232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ซื้อ/ลงทุนเพิ่ม</w:t>
            </w:r>
          </w:p>
        </w:tc>
        <w:tc>
          <w:tcPr>
            <w:tcW w:w="1195" w:type="dxa"/>
          </w:tcPr>
          <w:p w14:paraId="22B56C9A" w14:textId="15928C6C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8" w:type="dxa"/>
          </w:tcPr>
          <w:p w14:paraId="25141DF3" w14:textId="7777777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0FCDAA21" w14:textId="421B81A4" w:rsidR="00397733" w:rsidRPr="00934DBD" w:rsidRDefault="00AD3277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8" w:type="dxa"/>
          </w:tcPr>
          <w:p w14:paraId="600465F7" w14:textId="7777777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23C8947E" w14:textId="100C042C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31,111</w:t>
            </w:r>
          </w:p>
        </w:tc>
        <w:tc>
          <w:tcPr>
            <w:tcW w:w="298" w:type="dxa"/>
          </w:tcPr>
          <w:p w14:paraId="60F55E7E" w14:textId="7777777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036F4DF" w14:textId="614FB397" w:rsidR="00397733" w:rsidRPr="00934DBD" w:rsidRDefault="00397733" w:rsidP="009A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9,992</w:t>
            </w:r>
          </w:p>
        </w:tc>
      </w:tr>
      <w:tr w:rsidR="00397733" w:rsidRPr="00934DBD" w14:paraId="49E962B5" w14:textId="77777777" w:rsidTr="00397733">
        <w:trPr>
          <w:trHeight w:val="20"/>
        </w:trPr>
        <w:tc>
          <w:tcPr>
            <w:tcW w:w="3585" w:type="dxa"/>
          </w:tcPr>
          <w:p w14:paraId="0B10CF27" w14:textId="77777777" w:rsidR="00397733" w:rsidRPr="00934DBD" w:rsidRDefault="00397733" w:rsidP="00385643">
            <w:pPr>
              <w:tabs>
                <w:tab w:val="left" w:pos="2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95" w:type="dxa"/>
          </w:tcPr>
          <w:p w14:paraId="1EE7B32F" w14:textId="3221D21E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8" w:type="dxa"/>
          </w:tcPr>
          <w:p w14:paraId="39D1C567" w14:textId="7777777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F8EC427" w14:textId="7777777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8" w:type="dxa"/>
          </w:tcPr>
          <w:p w14:paraId="6307EDCC" w14:textId="7777777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423A9EF3" w14:textId="3808BB5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8" w:type="dxa"/>
          </w:tcPr>
          <w:p w14:paraId="5DF0A312" w14:textId="7777777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3ACDEB9" w14:textId="1E061E0A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(514)</w:t>
            </w:r>
          </w:p>
        </w:tc>
      </w:tr>
      <w:tr w:rsidR="00397733" w:rsidRPr="00934DBD" w14:paraId="246B9DDE" w14:textId="77777777" w:rsidTr="00397733">
        <w:trPr>
          <w:trHeight w:val="20"/>
        </w:trPr>
        <w:tc>
          <w:tcPr>
            <w:tcW w:w="3585" w:type="dxa"/>
          </w:tcPr>
          <w:p w14:paraId="197C8B34" w14:textId="77777777" w:rsidR="00397733" w:rsidRPr="00934DBD" w:rsidRDefault="00397733" w:rsidP="00385643">
            <w:pPr>
              <w:tabs>
                <w:tab w:val="left" w:pos="2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จัดประเภทเป็นสินทรัพย์ไม่หมุนเวียน</w:t>
            </w:r>
          </w:p>
        </w:tc>
        <w:tc>
          <w:tcPr>
            <w:tcW w:w="1195" w:type="dxa"/>
          </w:tcPr>
          <w:p w14:paraId="59F50E60" w14:textId="70F3937B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" w:type="dxa"/>
          </w:tcPr>
          <w:p w14:paraId="29355377" w14:textId="7777777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7DCFC6DB" w14:textId="7777777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" w:type="dxa"/>
          </w:tcPr>
          <w:p w14:paraId="270CBC77" w14:textId="7777777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2EA6F347" w14:textId="7777777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" w:type="dxa"/>
          </w:tcPr>
          <w:p w14:paraId="55CFC0A9" w14:textId="7777777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E1EF361" w14:textId="7777777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7733" w:rsidRPr="00934DBD" w14:paraId="28FB51DC" w14:textId="77777777" w:rsidTr="00397733">
        <w:trPr>
          <w:trHeight w:val="20"/>
        </w:trPr>
        <w:tc>
          <w:tcPr>
            <w:tcW w:w="3585" w:type="dxa"/>
          </w:tcPr>
          <w:p w14:paraId="4F940804" w14:textId="77777777" w:rsidR="00397733" w:rsidRPr="00934DBD" w:rsidRDefault="00397733" w:rsidP="00295921">
            <w:pPr>
              <w:tabs>
                <w:tab w:val="clear" w:pos="227"/>
                <w:tab w:val="left" w:pos="179"/>
                <w:tab w:val="left" w:pos="270"/>
              </w:tabs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ที่ถือไว้เพื่อขาย</w:t>
            </w:r>
          </w:p>
        </w:tc>
        <w:tc>
          <w:tcPr>
            <w:tcW w:w="1195" w:type="dxa"/>
          </w:tcPr>
          <w:p w14:paraId="7D046E65" w14:textId="56869C4B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8" w:type="dxa"/>
          </w:tcPr>
          <w:p w14:paraId="2E0C1CF1" w14:textId="7777777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21BF13F5" w14:textId="7777777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8" w:type="dxa"/>
          </w:tcPr>
          <w:p w14:paraId="3A6D5FA4" w14:textId="7777777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10FAF4EB" w14:textId="4207CAA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8" w:type="dxa"/>
          </w:tcPr>
          <w:p w14:paraId="069282CA" w14:textId="7777777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DB02153" w14:textId="06BBB672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(1,229)</w:t>
            </w:r>
          </w:p>
        </w:tc>
      </w:tr>
      <w:tr w:rsidR="00397733" w:rsidRPr="00934DBD" w14:paraId="0BDF9FA3" w14:textId="77777777" w:rsidTr="00397733">
        <w:trPr>
          <w:trHeight w:val="20"/>
        </w:trPr>
        <w:tc>
          <w:tcPr>
            <w:tcW w:w="3585" w:type="dxa"/>
            <w:hideMark/>
          </w:tcPr>
          <w:p w14:paraId="4C801D31" w14:textId="75AFDE2C" w:rsidR="00397733" w:rsidRPr="00934DBD" w:rsidRDefault="00397733" w:rsidP="00385643">
            <w:pPr>
              <w:tabs>
                <w:tab w:val="left" w:pos="2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CCA73" w14:textId="0526C975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8" w:type="dxa"/>
          </w:tcPr>
          <w:p w14:paraId="3C1F7BF6" w14:textId="7777777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EE37292" w14:textId="7777777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8" w:type="dxa"/>
          </w:tcPr>
          <w:p w14:paraId="16AF1B97" w14:textId="7777777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C22D72" w14:textId="2B275EC2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222,577</w:t>
            </w:r>
          </w:p>
        </w:tc>
        <w:tc>
          <w:tcPr>
            <w:tcW w:w="298" w:type="dxa"/>
          </w:tcPr>
          <w:p w14:paraId="72565417" w14:textId="7777777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4E4E2D9" w14:textId="0BD1EF16" w:rsidR="00397733" w:rsidRPr="00934DBD" w:rsidRDefault="00397733" w:rsidP="009A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160,225</w:t>
            </w:r>
          </w:p>
        </w:tc>
      </w:tr>
      <w:tr w:rsidR="00397733" w:rsidRPr="00934DBD" w14:paraId="151D7D8C" w14:textId="77777777" w:rsidTr="00397733">
        <w:trPr>
          <w:trHeight w:val="20"/>
        </w:trPr>
        <w:tc>
          <w:tcPr>
            <w:tcW w:w="3585" w:type="dxa"/>
          </w:tcPr>
          <w:p w14:paraId="1CFBECFC" w14:textId="77777777" w:rsidR="00397733" w:rsidRPr="00934DBD" w:rsidRDefault="00397733" w:rsidP="00385643">
            <w:pPr>
              <w:tabs>
                <w:tab w:val="left" w:pos="27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7BF3EF1" w14:textId="4866FAB0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98" w:type="dxa"/>
          </w:tcPr>
          <w:p w14:paraId="4EDE4A4A" w14:textId="7777777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0D4CF33" w14:textId="7777777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98" w:type="dxa"/>
          </w:tcPr>
          <w:p w14:paraId="3F1DBAF5" w14:textId="7777777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29A2444" w14:textId="7777777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98" w:type="dxa"/>
          </w:tcPr>
          <w:p w14:paraId="1E6E27B0" w14:textId="7777777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F53C78" w14:textId="7777777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97733" w:rsidRPr="00934DBD" w14:paraId="20701D43" w14:textId="77777777" w:rsidTr="00397733">
        <w:trPr>
          <w:trHeight w:val="20"/>
        </w:trPr>
        <w:tc>
          <w:tcPr>
            <w:tcW w:w="3585" w:type="dxa"/>
            <w:hideMark/>
          </w:tcPr>
          <w:p w14:paraId="27660EF3" w14:textId="77777777" w:rsidR="00397733" w:rsidRPr="00934DBD" w:rsidRDefault="00397733" w:rsidP="00385643">
            <w:pPr>
              <w:tabs>
                <w:tab w:val="left" w:pos="2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95" w:type="dxa"/>
          </w:tcPr>
          <w:p w14:paraId="11583568" w14:textId="32C50684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" w:type="dxa"/>
          </w:tcPr>
          <w:p w14:paraId="000581F2" w14:textId="7777777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E56C600" w14:textId="7777777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8" w:type="dxa"/>
          </w:tcPr>
          <w:p w14:paraId="11F6EAD6" w14:textId="7777777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489BC652" w14:textId="7777777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" w:type="dxa"/>
          </w:tcPr>
          <w:p w14:paraId="1B140292" w14:textId="77777777" w:rsidR="00397733" w:rsidRPr="00934DBD" w:rsidRDefault="0039773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9B35927" w14:textId="5F26C559" w:rsidR="00397733" w:rsidRPr="00934DBD" w:rsidRDefault="00397733" w:rsidP="00E3740C">
            <w:pPr>
              <w:pStyle w:val="block"/>
              <w:tabs>
                <w:tab w:val="decimal" w:pos="8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191,466</w:t>
            </w:r>
          </w:p>
        </w:tc>
      </w:tr>
    </w:tbl>
    <w:p w14:paraId="10AECFF6" w14:textId="41B47CE9" w:rsidR="000448DD" w:rsidRPr="00934DBD" w:rsidRDefault="00044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38C9BF00" w14:textId="77777777" w:rsidR="00CA09E7" w:rsidRPr="00934DBD" w:rsidRDefault="00CA09E7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  <w:sectPr w:rsidR="00CA09E7" w:rsidRPr="00934DBD" w:rsidSect="0083242D">
          <w:headerReference w:type="default" r:id="rId8"/>
          <w:footerReference w:type="default" r:id="rId9"/>
          <w:type w:val="nextColumn"/>
          <w:pgSz w:w="11907" w:h="16840" w:code="9"/>
          <w:pgMar w:top="691" w:right="1152" w:bottom="576" w:left="1152" w:header="720" w:footer="720" w:gutter="0"/>
          <w:pgNumType w:start="22"/>
          <w:cols w:space="708"/>
          <w:docGrid w:linePitch="360"/>
        </w:sectPr>
      </w:pPr>
    </w:p>
    <w:p w14:paraId="2EB13905" w14:textId="77777777" w:rsidR="00E50DAA" w:rsidRPr="00934DBD" w:rsidRDefault="00E50DAA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รายละเอียดเงินลงทุนในบริษัทย่อยและเงินปันผลรับ</w:t>
      </w:r>
    </w:p>
    <w:p w14:paraId="5FE53C5F" w14:textId="77777777" w:rsidR="004A3C5A" w:rsidRPr="00934DBD" w:rsidRDefault="004A3C5A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849F441" w14:textId="77777777" w:rsidR="0096511F" w:rsidRPr="00934DBD" w:rsidRDefault="0096511F" w:rsidP="00CA0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90" w:lineRule="exact"/>
        <w:rPr>
          <w:rFonts w:asciiTheme="majorBidi" w:hAnsiTheme="majorBidi" w:cstheme="majorBidi"/>
          <w:sz w:val="30"/>
          <w:szCs w:val="30"/>
        </w:rPr>
      </w:pPr>
    </w:p>
    <w:p w14:paraId="482C6975" w14:textId="51D4CDB9" w:rsidR="00E50DAA" w:rsidRPr="00934DBD" w:rsidRDefault="00E50DAA" w:rsidP="00CA0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90" w:lineRule="exact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 ณ วันที่</w:t>
      </w:r>
      <w:r w:rsidR="00385643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907267" w:rsidRPr="00934DBD">
        <w:rPr>
          <w:rFonts w:asciiTheme="majorBidi" w:hAnsiTheme="majorBidi" w:cstheme="majorBidi"/>
          <w:sz w:val="30"/>
          <w:szCs w:val="30"/>
        </w:rPr>
        <w:t xml:space="preserve">30 </w:t>
      </w:r>
      <w:r w:rsidR="00385643" w:rsidRPr="00934DB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2E08E3"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606E5" w:rsidRPr="00934DBD">
        <w:rPr>
          <w:rFonts w:asciiTheme="majorBidi" w:hAnsiTheme="majorBidi" w:cstheme="majorBidi"/>
          <w:sz w:val="30"/>
          <w:szCs w:val="30"/>
        </w:rPr>
        <w:t>2563</w:t>
      </w:r>
      <w:r w:rsidR="00DC5B51" w:rsidRPr="00934DB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2606E5" w:rsidRPr="00934DBD">
        <w:rPr>
          <w:rFonts w:asciiTheme="majorBidi" w:hAnsiTheme="majorBidi" w:cstheme="majorBidi"/>
          <w:sz w:val="30"/>
          <w:szCs w:val="30"/>
        </w:rPr>
        <w:t>31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606E5" w:rsidRPr="00934DBD">
        <w:rPr>
          <w:rFonts w:asciiTheme="majorBidi" w:hAnsiTheme="majorBidi" w:cstheme="majorBidi"/>
          <w:sz w:val="30"/>
          <w:szCs w:val="30"/>
        </w:rPr>
        <w:t>2562</w:t>
      </w:r>
      <w:r w:rsidR="00DD2B86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</w:t>
      </w:r>
      <w:r w:rsidR="00090F05" w:rsidRPr="00934DBD">
        <w:rPr>
          <w:rFonts w:asciiTheme="majorBidi" w:hAnsiTheme="majorBidi" w:cstheme="majorBidi"/>
          <w:sz w:val="30"/>
          <w:szCs w:val="30"/>
          <w:cs/>
        </w:rPr>
        <w:t>แต่ละงวด</w:t>
      </w:r>
      <w:r w:rsidR="00385643" w:rsidRPr="00934DBD">
        <w:rPr>
          <w:rFonts w:asciiTheme="majorBidi" w:hAnsiTheme="majorBidi" w:cstheme="majorBidi"/>
          <w:sz w:val="30"/>
          <w:szCs w:val="30"/>
          <w:cs/>
        </w:rPr>
        <w:t>เก้า</w:t>
      </w:r>
      <w:r w:rsidR="00090F05" w:rsidRPr="00934DBD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934DBD">
        <w:rPr>
          <w:rFonts w:asciiTheme="majorBidi" w:hAnsiTheme="majorBidi" w:cstheme="majorBidi"/>
          <w:sz w:val="30"/>
          <w:szCs w:val="30"/>
          <w:cs/>
        </w:rPr>
        <w:t>สิ้นสุด</w:t>
      </w:r>
      <w:r w:rsidR="00D96595" w:rsidRPr="00934DB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30</w:t>
      </w:r>
      <w:r w:rsidR="00596582"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5643" w:rsidRPr="00934DB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934DB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AD6937B" w14:textId="77777777" w:rsidR="00CA09E7" w:rsidRPr="00934DBD" w:rsidRDefault="00CA09E7" w:rsidP="00CA0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90" w:lineRule="exact"/>
        <w:rPr>
          <w:rFonts w:asciiTheme="majorBidi" w:hAnsiTheme="majorBidi" w:cstheme="majorBidi"/>
          <w:sz w:val="30"/>
          <w:szCs w:val="30"/>
        </w:rPr>
      </w:pPr>
    </w:p>
    <w:tbl>
      <w:tblPr>
        <w:tblW w:w="1513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90"/>
        <w:gridCol w:w="716"/>
        <w:gridCol w:w="178"/>
        <w:gridCol w:w="657"/>
        <w:gridCol w:w="179"/>
        <w:gridCol w:w="726"/>
        <w:gridCol w:w="185"/>
        <w:gridCol w:w="711"/>
        <w:gridCol w:w="191"/>
        <w:gridCol w:w="717"/>
        <w:gridCol w:w="185"/>
        <w:gridCol w:w="708"/>
        <w:gridCol w:w="179"/>
        <w:gridCol w:w="18"/>
        <w:gridCol w:w="705"/>
        <w:gridCol w:w="191"/>
        <w:gridCol w:w="708"/>
        <w:gridCol w:w="179"/>
        <w:gridCol w:w="729"/>
        <w:gridCol w:w="185"/>
        <w:gridCol w:w="708"/>
        <w:gridCol w:w="182"/>
        <w:gridCol w:w="21"/>
        <w:gridCol w:w="802"/>
        <w:gridCol w:w="179"/>
        <w:gridCol w:w="802"/>
      </w:tblGrid>
      <w:tr w:rsidR="00CA09E7" w:rsidRPr="00934DBD" w14:paraId="49ED612B" w14:textId="77777777" w:rsidTr="001C07A4">
        <w:trPr>
          <w:cantSplit/>
          <w:trHeight w:val="387"/>
        </w:trPr>
        <w:tc>
          <w:tcPr>
            <w:tcW w:w="4390" w:type="dxa"/>
            <w:shd w:val="clear" w:color="auto" w:fill="auto"/>
          </w:tcPr>
          <w:p w14:paraId="44E4B7B1" w14:textId="77777777" w:rsidR="00CA09E7" w:rsidRPr="00934DBD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41" w:type="dxa"/>
            <w:gridSpan w:val="25"/>
            <w:shd w:val="clear" w:color="auto" w:fill="auto"/>
            <w:vAlign w:val="center"/>
          </w:tcPr>
          <w:p w14:paraId="1567CB42" w14:textId="77777777" w:rsidR="00CA09E7" w:rsidRPr="00934DBD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CA09E7" w:rsidRPr="00934DBD" w14:paraId="3C9758DD" w14:textId="77777777" w:rsidTr="001C07A4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32B57F52" w14:textId="77777777" w:rsidR="00CA09E7" w:rsidRPr="00934DBD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41" w:type="dxa"/>
            <w:gridSpan w:val="25"/>
            <w:tcBorders>
              <w:bottom w:val="single" w:sz="4" w:space="0" w:color="auto"/>
            </w:tcBorders>
            <w:shd w:val="clear" w:color="auto" w:fill="auto"/>
          </w:tcPr>
          <w:p w14:paraId="77E23850" w14:textId="77777777" w:rsidR="00CA09E7" w:rsidRPr="00934DBD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3C71E2" w:rsidRPr="00934DBD" w14:paraId="75F145E9" w14:textId="77777777" w:rsidTr="00D463F6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1538DD3F" w14:textId="77777777" w:rsidR="003C71E2" w:rsidRPr="00934DBD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5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C6DE3" w14:textId="77777777" w:rsidR="003C71E2" w:rsidRPr="00934DBD" w:rsidRDefault="003C71E2" w:rsidP="00D4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4360798D" w14:textId="77777777" w:rsidR="003C71E2" w:rsidRPr="00934DBD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723F920" w14:textId="77777777" w:rsidR="003C71E2" w:rsidRPr="00934DBD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1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937D5" w14:textId="77777777" w:rsidR="003C71E2" w:rsidRPr="00934DBD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FE634" w14:textId="77777777" w:rsidR="003C71E2" w:rsidRPr="00934DBD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F5473" w14:textId="77777777" w:rsidR="003C71E2" w:rsidRPr="00934DBD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78768" w14:textId="77777777" w:rsidR="003C71E2" w:rsidRPr="00934DBD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2937F" w14:textId="77777777" w:rsidR="003C71E2" w:rsidRPr="00934DBD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14C93" w14:textId="77777777" w:rsidR="003C71E2" w:rsidRPr="00934DBD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36A48" w14:textId="671FDE9B" w:rsidR="003C71E2" w:rsidRPr="00934DBD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</w:tr>
      <w:tr w:rsidR="003C71E2" w:rsidRPr="00934DBD" w14:paraId="6875510C" w14:textId="77777777" w:rsidTr="00D463F6">
        <w:trPr>
          <w:cantSplit/>
          <w:trHeight w:val="315"/>
        </w:trPr>
        <w:tc>
          <w:tcPr>
            <w:tcW w:w="4390" w:type="dxa"/>
            <w:shd w:val="clear" w:color="auto" w:fill="auto"/>
          </w:tcPr>
          <w:p w14:paraId="4414024A" w14:textId="77777777" w:rsidR="003C71E2" w:rsidRPr="00934DBD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51" w:type="dxa"/>
            <w:gridSpan w:val="3"/>
            <w:shd w:val="clear" w:color="auto" w:fill="auto"/>
            <w:vAlign w:val="bottom"/>
          </w:tcPr>
          <w:p w14:paraId="4EA8BA75" w14:textId="77777777" w:rsidR="003C71E2" w:rsidRPr="00934DBD" w:rsidRDefault="003C71E2" w:rsidP="00D4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79" w:type="dxa"/>
            <w:shd w:val="clear" w:color="auto" w:fill="auto"/>
          </w:tcPr>
          <w:p w14:paraId="3A05F1B9" w14:textId="77777777" w:rsidR="003C71E2" w:rsidRPr="00934DBD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gridSpan w:val="3"/>
            <w:shd w:val="clear" w:color="auto" w:fill="auto"/>
          </w:tcPr>
          <w:p w14:paraId="11170A2C" w14:textId="77777777" w:rsidR="003C71E2" w:rsidRPr="00934DBD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3BEDE3CC" w14:textId="77777777" w:rsidR="003C71E2" w:rsidRPr="00934DBD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10" w:type="dxa"/>
            <w:gridSpan w:val="3"/>
            <w:shd w:val="clear" w:color="auto" w:fill="auto"/>
            <w:vAlign w:val="bottom"/>
          </w:tcPr>
          <w:p w14:paraId="3048CA39" w14:textId="77777777" w:rsidR="003C71E2" w:rsidRPr="00934DBD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7382C0A0" w14:textId="77777777" w:rsidR="003C71E2" w:rsidRPr="00934DBD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604" w:type="dxa"/>
            <w:gridSpan w:val="3"/>
            <w:shd w:val="clear" w:color="auto" w:fill="auto"/>
            <w:vAlign w:val="bottom"/>
          </w:tcPr>
          <w:p w14:paraId="7A24A4BF" w14:textId="77777777" w:rsidR="003C71E2" w:rsidRPr="00934DBD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6AD11F82" w14:textId="77777777" w:rsidR="003C71E2" w:rsidRPr="00934DBD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gridSpan w:val="3"/>
            <w:shd w:val="clear" w:color="auto" w:fill="auto"/>
            <w:vAlign w:val="bottom"/>
          </w:tcPr>
          <w:p w14:paraId="73B29C42" w14:textId="77777777" w:rsidR="003C71E2" w:rsidRPr="00934DBD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12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6218EAF" w14:textId="77777777" w:rsidR="003C71E2" w:rsidRPr="00934DBD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4" w:type="dxa"/>
            <w:gridSpan w:val="4"/>
            <w:shd w:val="clear" w:color="auto" w:fill="auto"/>
            <w:vAlign w:val="bottom"/>
          </w:tcPr>
          <w:p w14:paraId="706B890B" w14:textId="32691235" w:rsidR="003C71E2" w:rsidRPr="00934DBD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สำหรับงวด</w:t>
            </w:r>
            <w:r w:rsidR="00385643"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934DB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เดือน</w:t>
            </w:r>
          </w:p>
        </w:tc>
      </w:tr>
      <w:tr w:rsidR="003C71E2" w:rsidRPr="00934DBD" w14:paraId="72C104A4" w14:textId="77777777" w:rsidTr="00D463F6">
        <w:trPr>
          <w:cantSplit/>
          <w:trHeight w:val="360"/>
        </w:trPr>
        <w:tc>
          <w:tcPr>
            <w:tcW w:w="4390" w:type="dxa"/>
            <w:shd w:val="clear" w:color="auto" w:fill="auto"/>
          </w:tcPr>
          <w:p w14:paraId="77B3227B" w14:textId="77777777" w:rsidR="003C71E2" w:rsidRPr="00934DBD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5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EC2D1" w14:textId="77777777" w:rsidR="003C71E2" w:rsidRPr="00934DBD" w:rsidRDefault="003C71E2" w:rsidP="00D4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79" w:type="dxa"/>
            <w:shd w:val="clear" w:color="auto" w:fill="auto"/>
          </w:tcPr>
          <w:p w14:paraId="38C4A8C3" w14:textId="77777777" w:rsidR="003C71E2" w:rsidRPr="00934DBD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B1CB3" w14:textId="77777777" w:rsidR="003C71E2" w:rsidRPr="00934DBD" w:rsidDel="00685444" w:rsidRDefault="003C71E2" w:rsidP="00D4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52D8F364" w14:textId="77777777" w:rsidR="003C71E2" w:rsidRPr="00934DBD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1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E209D" w14:textId="77777777" w:rsidR="003C71E2" w:rsidRPr="00934DBD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1B360659" w14:textId="77777777" w:rsidR="003C71E2" w:rsidRPr="00934DBD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604" w:type="dxa"/>
            <w:gridSpan w:val="3"/>
            <w:shd w:val="clear" w:color="auto" w:fill="auto"/>
            <w:vAlign w:val="bottom"/>
          </w:tcPr>
          <w:p w14:paraId="029E399C" w14:textId="77777777" w:rsidR="003C71E2" w:rsidRPr="00934DBD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การด้อยค่าสะสม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B14CEC5" w14:textId="77777777" w:rsidR="003C71E2" w:rsidRPr="00934DBD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D1EC8" w14:textId="77777777" w:rsidR="003C71E2" w:rsidRPr="00934DBD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1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ราคาทุน - สุทธิ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1A2A682" w14:textId="77777777" w:rsidR="003C71E2" w:rsidRPr="00934DBD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A74D5" w14:textId="53291945" w:rsidR="003C71E2" w:rsidRPr="00934DBD" w:rsidDel="00685444" w:rsidRDefault="00325FC3" w:rsidP="0017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80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</w:t>
            </w:r>
            <w:r w:rsidR="00D01D72" w:rsidRPr="00934DB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้</w:t>
            </w:r>
            <w:r w:rsidRPr="00934DB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นสุดวันที่</w:t>
            </w:r>
          </w:p>
        </w:tc>
      </w:tr>
      <w:tr w:rsidR="00385643" w:rsidRPr="00934DBD" w14:paraId="6AF5D951" w14:textId="77777777" w:rsidTr="001C07A4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71DBF725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</w:tcPr>
          <w:p w14:paraId="1EA5321E" w14:textId="7242075B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42805D20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shd w:val="clear" w:color="auto" w:fill="auto"/>
          </w:tcPr>
          <w:p w14:paraId="51815F41" w14:textId="2306398B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6B301727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9" w:type="dxa"/>
            <w:shd w:val="clear" w:color="auto" w:fill="auto"/>
          </w:tcPr>
          <w:p w14:paraId="2EF52B81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12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</w:tcPr>
          <w:p w14:paraId="0E92C2EA" w14:textId="220949DA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5" w:type="dxa"/>
            <w:tcBorders>
              <w:top w:val="single" w:sz="4" w:space="0" w:color="auto"/>
            </w:tcBorders>
            <w:shd w:val="clear" w:color="auto" w:fill="auto"/>
          </w:tcPr>
          <w:p w14:paraId="2F4C56B0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1EA662F3" w14:textId="18E0BCA2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702EC2EA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1" w:type="dxa"/>
            <w:shd w:val="clear" w:color="auto" w:fill="auto"/>
          </w:tcPr>
          <w:p w14:paraId="4CF88584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</w:tcPr>
          <w:p w14:paraId="7526F231" w14:textId="25EAC7DE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5" w:type="dxa"/>
            <w:tcBorders>
              <w:top w:val="single" w:sz="4" w:space="0" w:color="auto"/>
            </w:tcBorders>
            <w:shd w:val="clear" w:color="auto" w:fill="auto"/>
          </w:tcPr>
          <w:p w14:paraId="72262873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3CEABE49" w14:textId="1A1E2C09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1492CFC3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5F392C20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14:paraId="2F5EC1FC" w14:textId="647F15BB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1" w:type="dxa"/>
            <w:tcBorders>
              <w:top w:val="single" w:sz="4" w:space="0" w:color="auto"/>
            </w:tcBorders>
            <w:shd w:val="clear" w:color="auto" w:fill="auto"/>
          </w:tcPr>
          <w:p w14:paraId="6144ABC6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227EB2DB" w14:textId="7E0DEE5C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71A052EC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9" w:type="dxa"/>
            <w:shd w:val="clear" w:color="auto" w:fill="auto"/>
          </w:tcPr>
          <w:p w14:paraId="2E9A1FFF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69CA41A4" w14:textId="3A3F5C69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5" w:type="dxa"/>
            <w:tcBorders>
              <w:top w:val="single" w:sz="4" w:space="0" w:color="auto"/>
            </w:tcBorders>
            <w:shd w:val="clear" w:color="auto" w:fill="auto"/>
          </w:tcPr>
          <w:p w14:paraId="0F451FC6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69E0B7AF" w14:textId="71251FD6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6CF39CB9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58D0517A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0D828A46" w14:textId="1C61F28E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63FF529B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03804579" w14:textId="5EB29B4F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385643" w:rsidRPr="00934DBD" w14:paraId="52794C53" w14:textId="77777777" w:rsidTr="001C07A4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749EF8A0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</w:tcPr>
          <w:p w14:paraId="11B50A3D" w14:textId="78A525B0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6956803A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</w:tcPr>
          <w:p w14:paraId="36822882" w14:textId="10C38D74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9" w:type="dxa"/>
            <w:shd w:val="clear" w:color="auto" w:fill="auto"/>
          </w:tcPr>
          <w:p w14:paraId="3A58CB3C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12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</w:tcPr>
          <w:p w14:paraId="7B7985A0" w14:textId="2817D1F8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5" w:type="dxa"/>
            <w:shd w:val="clear" w:color="auto" w:fill="auto"/>
          </w:tcPr>
          <w:p w14:paraId="00083A3F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</w:tcPr>
          <w:p w14:paraId="56AF44BF" w14:textId="6469B98D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91" w:type="dxa"/>
            <w:shd w:val="clear" w:color="auto" w:fill="auto"/>
          </w:tcPr>
          <w:p w14:paraId="1CED46A1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</w:tcPr>
          <w:p w14:paraId="55BB5D89" w14:textId="6FB90B08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5" w:type="dxa"/>
            <w:shd w:val="clear" w:color="auto" w:fill="auto"/>
          </w:tcPr>
          <w:p w14:paraId="100042D0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750FEA92" w14:textId="117F9899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7EA6C80A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5F552224" w14:textId="1CDC1D21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91" w:type="dxa"/>
            <w:shd w:val="clear" w:color="auto" w:fill="auto"/>
          </w:tcPr>
          <w:p w14:paraId="600B9851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37DF4214" w14:textId="5BE2812B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9" w:type="dxa"/>
            <w:shd w:val="clear" w:color="auto" w:fill="auto"/>
          </w:tcPr>
          <w:p w14:paraId="0AF6CD44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392D4E92" w14:textId="6E67C53B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5" w:type="dxa"/>
            <w:shd w:val="clear" w:color="auto" w:fill="auto"/>
          </w:tcPr>
          <w:p w14:paraId="1A2BF89B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23ED0350" w14:textId="74F7BD68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56A4E5F5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0F16D64D" w14:textId="72603FA2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9" w:type="dxa"/>
            <w:shd w:val="clear" w:color="auto" w:fill="auto"/>
          </w:tcPr>
          <w:p w14:paraId="7A2809D5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6D0E239E" w14:textId="5C9FD3C3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385643" w:rsidRPr="00934DBD" w14:paraId="3D7F5942" w14:textId="77777777" w:rsidTr="001C07A4">
        <w:trPr>
          <w:cantSplit/>
          <w:trHeight w:hRule="exact" w:val="144"/>
        </w:trPr>
        <w:tc>
          <w:tcPr>
            <w:tcW w:w="4390" w:type="dxa"/>
            <w:shd w:val="clear" w:color="auto" w:fill="auto"/>
          </w:tcPr>
          <w:p w14:paraId="1271E399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51" w:type="dxa"/>
            <w:gridSpan w:val="3"/>
            <w:shd w:val="clear" w:color="auto" w:fill="auto"/>
          </w:tcPr>
          <w:p w14:paraId="36351716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2DC36ACE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9011" w:type="dxa"/>
            <w:gridSpan w:val="21"/>
            <w:shd w:val="clear" w:color="auto" w:fill="auto"/>
          </w:tcPr>
          <w:p w14:paraId="3CE52313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385643" w:rsidRPr="00934DBD" w14:paraId="6275204D" w14:textId="77777777" w:rsidTr="001C07A4">
        <w:trPr>
          <w:trHeight w:val="324"/>
        </w:trPr>
        <w:tc>
          <w:tcPr>
            <w:tcW w:w="4390" w:type="dxa"/>
            <w:shd w:val="clear" w:color="auto" w:fill="auto"/>
            <w:vAlign w:val="center"/>
          </w:tcPr>
          <w:p w14:paraId="59900C25" w14:textId="3B904DC2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Theme="majorBidi" w:hAnsiTheme="majorBidi" w:cstheme="majorBidi"/>
                <w:b/>
                <w:bCs/>
                <w:i/>
                <w:iCs/>
                <w:sz w:val="36"/>
                <w:szCs w:val="36"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หลักทรัพย์ในความต้องการของตลาด</w:t>
            </w:r>
          </w:p>
        </w:tc>
        <w:tc>
          <w:tcPr>
            <w:tcW w:w="716" w:type="dxa"/>
            <w:shd w:val="clear" w:color="auto" w:fill="auto"/>
            <w:noWrap/>
            <w:vAlign w:val="center"/>
          </w:tcPr>
          <w:p w14:paraId="062ED91D" w14:textId="77777777" w:rsidR="00385643" w:rsidRPr="00934DBD" w:rsidRDefault="00385643" w:rsidP="00385643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6"/>
                <w:szCs w:val="3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noWrap/>
            <w:vAlign w:val="center"/>
          </w:tcPr>
          <w:p w14:paraId="4E4BCFB4" w14:textId="77777777" w:rsidR="00385643" w:rsidRPr="00934DBD" w:rsidRDefault="00385643" w:rsidP="00385643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57" w:type="dxa"/>
            <w:shd w:val="clear" w:color="auto" w:fill="auto"/>
            <w:noWrap/>
            <w:vAlign w:val="center"/>
          </w:tcPr>
          <w:p w14:paraId="4D6BFFA3" w14:textId="77777777" w:rsidR="00385643" w:rsidRPr="00934DBD" w:rsidRDefault="00385643" w:rsidP="00385643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noWrap/>
            <w:vAlign w:val="center"/>
          </w:tcPr>
          <w:p w14:paraId="433AE27C" w14:textId="77777777" w:rsidR="00385643" w:rsidRPr="00934DBD" w:rsidRDefault="00385643" w:rsidP="00385643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dxa"/>
            <w:shd w:val="clear" w:color="auto" w:fill="auto"/>
            <w:noWrap/>
            <w:vAlign w:val="center"/>
          </w:tcPr>
          <w:p w14:paraId="450F99D2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shd w:val="clear" w:color="auto" w:fill="auto"/>
            <w:noWrap/>
            <w:vAlign w:val="center"/>
          </w:tcPr>
          <w:p w14:paraId="028CE0EA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719D1964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noWrap/>
            <w:vAlign w:val="center"/>
          </w:tcPr>
          <w:p w14:paraId="32E40DDD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71F49D7E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shd w:val="clear" w:color="auto" w:fill="auto"/>
            <w:noWrap/>
            <w:vAlign w:val="center"/>
          </w:tcPr>
          <w:p w14:paraId="504ACC2E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6087DFA5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7" w:type="dxa"/>
            <w:gridSpan w:val="2"/>
            <w:shd w:val="clear" w:color="auto" w:fill="auto"/>
            <w:noWrap/>
            <w:vAlign w:val="center"/>
          </w:tcPr>
          <w:p w14:paraId="579B9C19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05" w:type="dxa"/>
            <w:shd w:val="clear" w:color="auto" w:fill="auto"/>
            <w:noWrap/>
            <w:vAlign w:val="center"/>
          </w:tcPr>
          <w:p w14:paraId="07C05F26" w14:textId="77777777" w:rsidR="00385643" w:rsidRPr="00934DBD" w:rsidRDefault="00385643" w:rsidP="00385643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noWrap/>
            <w:vAlign w:val="center"/>
          </w:tcPr>
          <w:p w14:paraId="7A0EF624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2B05ABE8" w14:textId="77777777" w:rsidR="00385643" w:rsidRPr="00934DBD" w:rsidRDefault="00385643" w:rsidP="00385643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noWrap/>
            <w:vAlign w:val="center"/>
          </w:tcPr>
          <w:p w14:paraId="13A09B41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29" w:type="dxa"/>
            <w:shd w:val="clear" w:color="auto" w:fill="auto"/>
            <w:noWrap/>
            <w:vAlign w:val="center"/>
          </w:tcPr>
          <w:p w14:paraId="1370DA64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shd w:val="clear" w:color="auto" w:fill="auto"/>
            <w:noWrap/>
            <w:vAlign w:val="center"/>
          </w:tcPr>
          <w:p w14:paraId="6B76F6A2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4DE0898E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  <w:gridSpan w:val="2"/>
            <w:shd w:val="clear" w:color="auto" w:fill="auto"/>
            <w:noWrap/>
            <w:vAlign w:val="center"/>
          </w:tcPr>
          <w:p w14:paraId="3A09EB39" w14:textId="77777777" w:rsidR="00385643" w:rsidRPr="00934DBD" w:rsidRDefault="00385643" w:rsidP="00385643">
            <w:pPr>
              <w:pStyle w:val="block"/>
              <w:tabs>
                <w:tab w:val="decimal" w:pos="508"/>
              </w:tabs>
              <w:spacing w:after="0" w:line="290" w:lineRule="exac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  <w:noWrap/>
            <w:vAlign w:val="center"/>
          </w:tcPr>
          <w:p w14:paraId="2991ACFF" w14:textId="77777777" w:rsidR="00385643" w:rsidRPr="00934DBD" w:rsidRDefault="00385643" w:rsidP="00385643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noWrap/>
            <w:vAlign w:val="center"/>
          </w:tcPr>
          <w:p w14:paraId="54A66A75" w14:textId="77777777" w:rsidR="00385643" w:rsidRPr="00934DBD" w:rsidRDefault="00385643" w:rsidP="00385643">
            <w:pPr>
              <w:pStyle w:val="block"/>
              <w:tabs>
                <w:tab w:val="decimal" w:pos="508"/>
              </w:tabs>
              <w:spacing w:after="0" w:line="290" w:lineRule="exact"/>
              <w:ind w:left="0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  <w:noWrap/>
            <w:vAlign w:val="center"/>
          </w:tcPr>
          <w:p w14:paraId="0F4EF0B6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385643" w:rsidRPr="00934DBD" w14:paraId="236431AA" w14:textId="77777777" w:rsidTr="001C07A4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42650DED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C.P. Pokphand Co., Ltd. </w:t>
            </w:r>
          </w:p>
        </w:tc>
        <w:tc>
          <w:tcPr>
            <w:tcW w:w="716" w:type="dxa"/>
            <w:shd w:val="clear" w:color="auto" w:fill="auto"/>
          </w:tcPr>
          <w:p w14:paraId="39D422C7" w14:textId="6620CFC2" w:rsidR="00385643" w:rsidRPr="00934DBD" w:rsidRDefault="00907267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4.98</w:t>
            </w:r>
          </w:p>
        </w:tc>
        <w:tc>
          <w:tcPr>
            <w:tcW w:w="178" w:type="dxa"/>
            <w:shd w:val="clear" w:color="auto" w:fill="auto"/>
          </w:tcPr>
          <w:p w14:paraId="1A46F26E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57" w:type="dxa"/>
            <w:shd w:val="clear" w:color="auto" w:fill="auto"/>
          </w:tcPr>
          <w:p w14:paraId="2ECF1A0A" w14:textId="5A152374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4.98</w:t>
            </w:r>
          </w:p>
        </w:tc>
        <w:tc>
          <w:tcPr>
            <w:tcW w:w="179" w:type="dxa"/>
            <w:shd w:val="clear" w:color="auto" w:fill="auto"/>
          </w:tcPr>
          <w:p w14:paraId="5A26AE53" w14:textId="77777777" w:rsidR="00385643" w:rsidRPr="00934DBD" w:rsidRDefault="00385643" w:rsidP="00385643">
            <w:pPr>
              <w:pStyle w:val="acctfourfigures"/>
              <w:tabs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6" w:type="dxa"/>
            <w:shd w:val="clear" w:color="auto" w:fill="auto"/>
          </w:tcPr>
          <w:p w14:paraId="18FA84F0" w14:textId="16A51145" w:rsidR="00385643" w:rsidRPr="00934DBD" w:rsidRDefault="00907267" w:rsidP="00385643">
            <w:pPr>
              <w:pStyle w:val="acctfourfigures"/>
              <w:tabs>
                <w:tab w:val="clear" w:pos="765"/>
                <w:tab w:val="decimal" w:pos="47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7,973</w:t>
            </w:r>
          </w:p>
        </w:tc>
        <w:tc>
          <w:tcPr>
            <w:tcW w:w="185" w:type="dxa"/>
            <w:shd w:val="clear" w:color="auto" w:fill="auto"/>
          </w:tcPr>
          <w:p w14:paraId="5DCABC69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11" w:type="dxa"/>
            <w:shd w:val="clear" w:color="auto" w:fill="auto"/>
          </w:tcPr>
          <w:p w14:paraId="45AADE16" w14:textId="04845124" w:rsidR="00385643" w:rsidRPr="00934DBD" w:rsidRDefault="00385643" w:rsidP="00385643">
            <w:pPr>
              <w:pStyle w:val="acctfourfigures"/>
              <w:tabs>
                <w:tab w:val="clear" w:pos="765"/>
                <w:tab w:val="decimal" w:pos="55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7,973</w:t>
            </w:r>
          </w:p>
        </w:tc>
        <w:tc>
          <w:tcPr>
            <w:tcW w:w="191" w:type="dxa"/>
            <w:shd w:val="clear" w:color="auto" w:fill="auto"/>
          </w:tcPr>
          <w:p w14:paraId="4716D8F2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528D856B" w14:textId="07AACA52" w:rsidR="00385643" w:rsidRPr="00934DBD" w:rsidRDefault="00907267" w:rsidP="00385643">
            <w:pPr>
              <w:pStyle w:val="acctfourfigures"/>
              <w:tabs>
                <w:tab w:val="clear" w:pos="765"/>
                <w:tab w:val="decimal" w:pos="560"/>
              </w:tabs>
              <w:spacing w:line="29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4,691</w:t>
            </w:r>
          </w:p>
        </w:tc>
        <w:tc>
          <w:tcPr>
            <w:tcW w:w="185" w:type="dxa"/>
            <w:shd w:val="clear" w:color="auto" w:fill="auto"/>
          </w:tcPr>
          <w:p w14:paraId="1A443AFB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shd w:val="clear" w:color="auto" w:fill="auto"/>
          </w:tcPr>
          <w:p w14:paraId="4697723F" w14:textId="1C726971" w:rsidR="00385643" w:rsidRPr="00934DBD" w:rsidRDefault="00385643" w:rsidP="00385643">
            <w:pPr>
              <w:pStyle w:val="acctfourfigures"/>
              <w:tabs>
                <w:tab w:val="clear" w:pos="765"/>
                <w:tab w:val="decimal" w:pos="560"/>
              </w:tabs>
              <w:spacing w:line="29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4,691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3B06A42B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5" w:type="dxa"/>
            <w:shd w:val="clear" w:color="auto" w:fill="auto"/>
          </w:tcPr>
          <w:p w14:paraId="08D4D1D4" w14:textId="5F982925" w:rsidR="00385643" w:rsidRPr="00934DBD" w:rsidRDefault="00907267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67825B13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shd w:val="clear" w:color="auto" w:fill="auto"/>
          </w:tcPr>
          <w:p w14:paraId="0EECD66D" w14:textId="369C756A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2EEAC401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9" w:type="dxa"/>
            <w:shd w:val="clear" w:color="auto" w:fill="auto"/>
          </w:tcPr>
          <w:p w14:paraId="7F6E1ADF" w14:textId="5FE581E6" w:rsidR="00385643" w:rsidRPr="00934DBD" w:rsidRDefault="00907267" w:rsidP="00385643">
            <w:pPr>
              <w:pStyle w:val="acctfourfigures"/>
              <w:tabs>
                <w:tab w:val="clear" w:pos="765"/>
                <w:tab w:val="decimal" w:pos="542"/>
              </w:tabs>
              <w:spacing w:line="29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4,691</w:t>
            </w:r>
          </w:p>
        </w:tc>
        <w:tc>
          <w:tcPr>
            <w:tcW w:w="185" w:type="dxa"/>
            <w:shd w:val="clear" w:color="auto" w:fill="auto"/>
          </w:tcPr>
          <w:p w14:paraId="3E09EC46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shd w:val="clear" w:color="auto" w:fill="auto"/>
          </w:tcPr>
          <w:p w14:paraId="1DBA1EA9" w14:textId="13DE2EE2" w:rsidR="00385643" w:rsidRPr="00934DBD" w:rsidRDefault="00385643" w:rsidP="00385643">
            <w:pPr>
              <w:pStyle w:val="acctfourfigures"/>
              <w:tabs>
                <w:tab w:val="clear" w:pos="765"/>
                <w:tab w:val="decimal" w:pos="542"/>
              </w:tabs>
              <w:spacing w:line="29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4,691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0836FC16" w14:textId="77777777" w:rsidR="00385643" w:rsidRPr="00934DBD" w:rsidRDefault="00385643" w:rsidP="00385643">
            <w:pPr>
              <w:pStyle w:val="block"/>
              <w:tabs>
                <w:tab w:val="decimal" w:pos="508"/>
              </w:tabs>
              <w:spacing w:after="0" w:line="290" w:lineRule="exact"/>
              <w:ind w:left="0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</w:tcPr>
          <w:p w14:paraId="40717E6E" w14:textId="2D4D05B3" w:rsidR="00385643" w:rsidRPr="00934DBD" w:rsidRDefault="00907267" w:rsidP="00385643">
            <w:pPr>
              <w:pStyle w:val="acctfourfigures"/>
              <w:tabs>
                <w:tab w:val="clear" w:pos="765"/>
                <w:tab w:val="decimal" w:pos="644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160</w:t>
            </w:r>
          </w:p>
        </w:tc>
        <w:tc>
          <w:tcPr>
            <w:tcW w:w="179" w:type="dxa"/>
            <w:shd w:val="clear" w:color="auto" w:fill="auto"/>
          </w:tcPr>
          <w:p w14:paraId="5D0C22C4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</w:tcPr>
          <w:p w14:paraId="359EAD1E" w14:textId="4BC5026C" w:rsidR="00385643" w:rsidRPr="00934DBD" w:rsidRDefault="00907267" w:rsidP="00385643">
            <w:pPr>
              <w:pStyle w:val="acctfourfigures"/>
              <w:tabs>
                <w:tab w:val="clear" w:pos="765"/>
                <w:tab w:val="decimal" w:pos="644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131</w:t>
            </w:r>
          </w:p>
        </w:tc>
      </w:tr>
      <w:tr w:rsidR="00385643" w:rsidRPr="00934DBD" w14:paraId="51F3A141" w14:textId="77777777" w:rsidTr="001C07A4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55D21176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Chia Tai Enterprises International Limited</w:t>
            </w:r>
          </w:p>
        </w:tc>
        <w:tc>
          <w:tcPr>
            <w:tcW w:w="716" w:type="dxa"/>
            <w:shd w:val="clear" w:color="auto" w:fill="auto"/>
          </w:tcPr>
          <w:p w14:paraId="76F4B960" w14:textId="6DAB9350" w:rsidR="00385643" w:rsidRPr="00934DBD" w:rsidRDefault="00907267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4.98</w:t>
            </w:r>
          </w:p>
        </w:tc>
        <w:tc>
          <w:tcPr>
            <w:tcW w:w="178" w:type="dxa"/>
            <w:shd w:val="clear" w:color="auto" w:fill="auto"/>
          </w:tcPr>
          <w:p w14:paraId="25788C17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57" w:type="dxa"/>
            <w:shd w:val="clear" w:color="auto" w:fill="auto"/>
          </w:tcPr>
          <w:p w14:paraId="1CA31DB5" w14:textId="3C979D03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4.98</w:t>
            </w:r>
          </w:p>
        </w:tc>
        <w:tc>
          <w:tcPr>
            <w:tcW w:w="179" w:type="dxa"/>
            <w:shd w:val="clear" w:color="auto" w:fill="auto"/>
          </w:tcPr>
          <w:p w14:paraId="38B769F1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47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6" w:type="dxa"/>
            <w:shd w:val="clear" w:color="auto" w:fill="auto"/>
          </w:tcPr>
          <w:p w14:paraId="6F681D70" w14:textId="6ACA0806" w:rsidR="00385643" w:rsidRPr="00934DBD" w:rsidRDefault="00907267" w:rsidP="00385643">
            <w:pPr>
              <w:pStyle w:val="acctfourfigures"/>
              <w:tabs>
                <w:tab w:val="clear" w:pos="765"/>
                <w:tab w:val="decimal" w:pos="47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840</w:t>
            </w:r>
          </w:p>
        </w:tc>
        <w:tc>
          <w:tcPr>
            <w:tcW w:w="185" w:type="dxa"/>
            <w:shd w:val="clear" w:color="auto" w:fill="auto"/>
          </w:tcPr>
          <w:p w14:paraId="083E3831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11" w:type="dxa"/>
            <w:shd w:val="clear" w:color="auto" w:fill="auto"/>
          </w:tcPr>
          <w:p w14:paraId="55FE75DC" w14:textId="724970C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5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840</w:t>
            </w:r>
          </w:p>
        </w:tc>
        <w:tc>
          <w:tcPr>
            <w:tcW w:w="191" w:type="dxa"/>
            <w:shd w:val="clear" w:color="auto" w:fill="auto"/>
          </w:tcPr>
          <w:p w14:paraId="1DFC4C65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</w:tcPr>
          <w:p w14:paraId="730B7F80" w14:textId="1107F4DF" w:rsidR="00385643" w:rsidRPr="00934DBD" w:rsidRDefault="00907267" w:rsidP="00385643">
            <w:pPr>
              <w:pStyle w:val="acctfourfigures"/>
              <w:tabs>
                <w:tab w:val="clear" w:pos="765"/>
                <w:tab w:val="decimal" w:pos="560"/>
              </w:tabs>
              <w:spacing w:line="29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5" w:type="dxa"/>
            <w:shd w:val="clear" w:color="auto" w:fill="auto"/>
          </w:tcPr>
          <w:p w14:paraId="1B275647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4F25902C" w14:textId="207DE571" w:rsidR="00385643" w:rsidRPr="00934DBD" w:rsidRDefault="00385643" w:rsidP="00385643">
            <w:pPr>
              <w:pStyle w:val="acctfourfigures"/>
              <w:tabs>
                <w:tab w:val="clear" w:pos="765"/>
                <w:tab w:val="decimal" w:pos="560"/>
              </w:tabs>
              <w:spacing w:line="29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6F18D288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2651907D" w14:textId="6B6F4F13" w:rsidR="00385643" w:rsidRPr="00934DBD" w:rsidRDefault="00907267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2220C03D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5D7B99CF" w14:textId="2B51284B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69C87622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4A68F1AF" w14:textId="22013C00" w:rsidR="00385643" w:rsidRPr="00934DBD" w:rsidRDefault="00907267" w:rsidP="00385643">
            <w:pPr>
              <w:pStyle w:val="acctfourfigures"/>
              <w:tabs>
                <w:tab w:val="clear" w:pos="765"/>
                <w:tab w:val="decimal" w:pos="542"/>
              </w:tabs>
              <w:spacing w:line="29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5" w:type="dxa"/>
            <w:shd w:val="clear" w:color="auto" w:fill="auto"/>
          </w:tcPr>
          <w:p w14:paraId="370C9FAA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7A561578" w14:textId="75891C0D" w:rsidR="00385643" w:rsidRPr="00934DBD" w:rsidRDefault="00385643" w:rsidP="00385643">
            <w:pPr>
              <w:pStyle w:val="acctfourfigures"/>
              <w:tabs>
                <w:tab w:val="clear" w:pos="765"/>
                <w:tab w:val="decimal" w:pos="542"/>
              </w:tabs>
              <w:spacing w:line="29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53829F31" w14:textId="77777777" w:rsidR="00385643" w:rsidRPr="00934DBD" w:rsidRDefault="00385643" w:rsidP="00385643">
            <w:pPr>
              <w:pStyle w:val="block"/>
              <w:tabs>
                <w:tab w:val="decimal" w:pos="508"/>
              </w:tabs>
              <w:spacing w:after="0" w:line="290" w:lineRule="exact"/>
              <w:ind w:left="0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55220BB7" w14:textId="7EE075EC" w:rsidR="00385643" w:rsidRPr="00934DBD" w:rsidRDefault="00907267" w:rsidP="00385643">
            <w:pPr>
              <w:pStyle w:val="acctfourfigures"/>
              <w:tabs>
                <w:tab w:val="clear" w:pos="765"/>
                <w:tab w:val="decimal" w:pos="644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1628616C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262E1BF7" w14:textId="5FFAD2A8" w:rsidR="00385643" w:rsidRPr="00934DBD" w:rsidRDefault="00907267" w:rsidP="00385643">
            <w:pPr>
              <w:pStyle w:val="acctfourfigures"/>
              <w:tabs>
                <w:tab w:val="clear" w:pos="765"/>
                <w:tab w:val="decimal" w:pos="644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85643" w:rsidRPr="00934DBD" w14:paraId="3A888E98" w14:textId="77777777" w:rsidTr="001C07A4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0A7E223E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6" w:type="dxa"/>
            <w:shd w:val="clear" w:color="auto" w:fill="auto"/>
          </w:tcPr>
          <w:p w14:paraId="23F46005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294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1145BD5" w14:textId="77777777" w:rsidR="00385643" w:rsidRPr="00934DBD" w:rsidRDefault="00385643" w:rsidP="00385643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57" w:type="dxa"/>
            <w:shd w:val="clear" w:color="auto" w:fill="auto"/>
          </w:tcPr>
          <w:p w14:paraId="3513E72D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294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5798794C" w14:textId="77777777" w:rsidR="00385643" w:rsidRPr="00934DBD" w:rsidRDefault="00385643" w:rsidP="00385643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dxa"/>
            <w:shd w:val="clear" w:color="auto" w:fill="auto"/>
          </w:tcPr>
          <w:p w14:paraId="0F722B2F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479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shd w:val="clear" w:color="auto" w:fill="auto"/>
          </w:tcPr>
          <w:p w14:paraId="29EF63FF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11" w:type="dxa"/>
            <w:shd w:val="clear" w:color="auto" w:fill="auto"/>
          </w:tcPr>
          <w:p w14:paraId="5FDBF0C5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50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</w:tcPr>
          <w:p w14:paraId="13B0AC2E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A28CA" w14:textId="1DAF0D26" w:rsidR="00385643" w:rsidRPr="00934DBD" w:rsidRDefault="00907267" w:rsidP="00385643">
            <w:pPr>
              <w:pStyle w:val="acctfourfigures"/>
              <w:tabs>
                <w:tab w:val="clear" w:pos="765"/>
                <w:tab w:val="decimal" w:pos="560"/>
              </w:tabs>
              <w:spacing w:line="290" w:lineRule="exact"/>
              <w:ind w:left="-79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5,191</w:t>
            </w:r>
          </w:p>
        </w:tc>
        <w:tc>
          <w:tcPr>
            <w:tcW w:w="185" w:type="dxa"/>
            <w:shd w:val="clear" w:color="auto" w:fill="auto"/>
          </w:tcPr>
          <w:p w14:paraId="158BC38C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99692" w14:textId="4B56CF84" w:rsidR="00385643" w:rsidRPr="00934DBD" w:rsidRDefault="00385643" w:rsidP="00385643">
            <w:pPr>
              <w:pStyle w:val="acctfourfigures"/>
              <w:tabs>
                <w:tab w:val="clear" w:pos="765"/>
                <w:tab w:val="decimal" w:pos="560"/>
              </w:tabs>
              <w:spacing w:line="290" w:lineRule="exact"/>
              <w:ind w:left="-79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5,191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0F72282C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BDE40" w14:textId="2839758E" w:rsidR="00385643" w:rsidRPr="00934DBD" w:rsidRDefault="00907267" w:rsidP="00385643">
            <w:pPr>
              <w:pStyle w:val="acctfourfigures"/>
              <w:tabs>
                <w:tab w:val="clear" w:pos="765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100A14EB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142C6" w14:textId="63839558" w:rsidR="00385643" w:rsidRPr="00934DBD" w:rsidRDefault="00385643" w:rsidP="00385643">
            <w:pPr>
              <w:pStyle w:val="acctfourfigures"/>
              <w:tabs>
                <w:tab w:val="clear" w:pos="765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0FFBAA1B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9912B" w14:textId="777BA0AB" w:rsidR="00385643" w:rsidRPr="00934DBD" w:rsidRDefault="00907267" w:rsidP="00385643">
            <w:pPr>
              <w:pStyle w:val="acctfourfigures"/>
              <w:tabs>
                <w:tab w:val="clear" w:pos="765"/>
                <w:tab w:val="decimal" w:pos="542"/>
              </w:tabs>
              <w:spacing w:line="290" w:lineRule="exact"/>
              <w:ind w:left="-79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5,191</w:t>
            </w:r>
          </w:p>
        </w:tc>
        <w:tc>
          <w:tcPr>
            <w:tcW w:w="185" w:type="dxa"/>
            <w:shd w:val="clear" w:color="auto" w:fill="auto"/>
          </w:tcPr>
          <w:p w14:paraId="1E0303C7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4A502" w14:textId="4BA63FB2" w:rsidR="00385643" w:rsidRPr="00934DBD" w:rsidRDefault="00385643" w:rsidP="00385643">
            <w:pPr>
              <w:pStyle w:val="acctfourfigures"/>
              <w:tabs>
                <w:tab w:val="clear" w:pos="765"/>
                <w:tab w:val="decimal" w:pos="542"/>
              </w:tabs>
              <w:spacing w:line="290" w:lineRule="exact"/>
              <w:ind w:left="-79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5,191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512B3503" w14:textId="77777777" w:rsidR="00385643" w:rsidRPr="00934DBD" w:rsidRDefault="00385643" w:rsidP="00385643">
            <w:pPr>
              <w:pStyle w:val="block"/>
              <w:tabs>
                <w:tab w:val="decimal" w:pos="508"/>
              </w:tabs>
              <w:spacing w:after="0" w:line="290" w:lineRule="exac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D9487" w14:textId="7B45EB71" w:rsidR="00385643" w:rsidRPr="00934DBD" w:rsidRDefault="00907267" w:rsidP="00385643">
            <w:pPr>
              <w:pStyle w:val="acctfourfigures"/>
              <w:tabs>
                <w:tab w:val="clear" w:pos="765"/>
                <w:tab w:val="decimal" w:pos="644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160</w:t>
            </w:r>
          </w:p>
        </w:tc>
        <w:tc>
          <w:tcPr>
            <w:tcW w:w="179" w:type="dxa"/>
            <w:shd w:val="clear" w:color="auto" w:fill="auto"/>
          </w:tcPr>
          <w:p w14:paraId="1557A9C1" w14:textId="77777777" w:rsidR="00385643" w:rsidRPr="00934DBD" w:rsidRDefault="00385643" w:rsidP="00385643">
            <w:pPr>
              <w:pStyle w:val="block"/>
              <w:tabs>
                <w:tab w:val="decimal" w:pos="508"/>
              </w:tabs>
              <w:spacing w:after="0" w:line="290" w:lineRule="exact"/>
              <w:ind w:left="0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8191E" w14:textId="7E168E63" w:rsidR="00385643" w:rsidRPr="00934DBD" w:rsidRDefault="00412C5B" w:rsidP="00385643">
            <w:pPr>
              <w:pStyle w:val="acctfourfigures"/>
              <w:tabs>
                <w:tab w:val="clear" w:pos="765"/>
                <w:tab w:val="decimal" w:pos="644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131</w:t>
            </w:r>
          </w:p>
        </w:tc>
      </w:tr>
      <w:tr w:rsidR="00385643" w:rsidRPr="00934DBD" w14:paraId="133216C0" w14:textId="77777777" w:rsidTr="001C07A4">
        <w:trPr>
          <w:cantSplit/>
          <w:trHeight w:hRule="exact" w:val="144"/>
        </w:trPr>
        <w:tc>
          <w:tcPr>
            <w:tcW w:w="4390" w:type="dxa"/>
            <w:shd w:val="clear" w:color="auto" w:fill="auto"/>
          </w:tcPr>
          <w:p w14:paraId="23D33496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6" w:type="dxa"/>
            <w:shd w:val="clear" w:color="auto" w:fill="auto"/>
          </w:tcPr>
          <w:p w14:paraId="78953063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E6E3443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34D7B034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518F87C4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26" w:type="dxa"/>
            <w:shd w:val="clear" w:color="auto" w:fill="auto"/>
          </w:tcPr>
          <w:p w14:paraId="0A5851FB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5" w:type="dxa"/>
            <w:shd w:val="clear" w:color="auto" w:fill="auto"/>
          </w:tcPr>
          <w:p w14:paraId="794DD39C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39BC082D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7D926D9A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</w:tcPr>
          <w:p w14:paraId="7583A32E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</w:tcPr>
          <w:p w14:paraId="56180DD3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73D74A11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" w:type="dxa"/>
            <w:gridSpan w:val="2"/>
            <w:shd w:val="clear" w:color="auto" w:fill="auto"/>
          </w:tcPr>
          <w:p w14:paraId="25415607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14:paraId="568E1B17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24B22550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614E2D60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F2FA860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325B1EF4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</w:tcPr>
          <w:p w14:paraId="6CBF3355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7E2122A9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" w:type="dxa"/>
            <w:gridSpan w:val="2"/>
            <w:shd w:val="clear" w:color="auto" w:fill="auto"/>
          </w:tcPr>
          <w:p w14:paraId="583BA50E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0337E713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644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79" w:type="dxa"/>
            <w:shd w:val="clear" w:color="auto" w:fill="auto"/>
          </w:tcPr>
          <w:p w14:paraId="12A88757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665CDA5D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644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</w:tr>
      <w:tr w:rsidR="00385643" w:rsidRPr="00934DBD" w14:paraId="1C144642" w14:textId="77777777" w:rsidTr="001C07A4">
        <w:trPr>
          <w:cantSplit/>
          <w:trHeight w:val="333"/>
        </w:trPr>
        <w:tc>
          <w:tcPr>
            <w:tcW w:w="4390" w:type="dxa"/>
            <w:shd w:val="clear" w:color="auto" w:fill="auto"/>
            <w:vAlign w:val="center"/>
          </w:tcPr>
          <w:p w14:paraId="039F8BFC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หลักทรัพย์ที่ไม่ใช่หลักทรัพย์ในความต้องการของตลาด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AC9F9EC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center"/>
          </w:tcPr>
          <w:p w14:paraId="51858F20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14:paraId="0BD0A7E7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  <w:vAlign w:val="center"/>
          </w:tcPr>
          <w:p w14:paraId="5EC60442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14:paraId="6D9E52C8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5" w:type="dxa"/>
            <w:shd w:val="clear" w:color="auto" w:fill="auto"/>
            <w:vAlign w:val="center"/>
          </w:tcPr>
          <w:p w14:paraId="6DDAB7B1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7AC5F703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91" w:type="dxa"/>
            <w:shd w:val="clear" w:color="auto" w:fill="auto"/>
            <w:vAlign w:val="center"/>
          </w:tcPr>
          <w:p w14:paraId="17A215B8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4027EF69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  <w:vAlign w:val="center"/>
          </w:tcPr>
          <w:p w14:paraId="5718787E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0D36272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center"/>
          </w:tcPr>
          <w:p w14:paraId="2874A61A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1E15027F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1" w:type="dxa"/>
            <w:shd w:val="clear" w:color="auto" w:fill="auto"/>
            <w:vAlign w:val="center"/>
          </w:tcPr>
          <w:p w14:paraId="270D8DD1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E064FEF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  <w:vAlign w:val="center"/>
          </w:tcPr>
          <w:p w14:paraId="633568D3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1303612A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  <w:vAlign w:val="center"/>
          </w:tcPr>
          <w:p w14:paraId="03B33B10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DED8E23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" w:type="dxa"/>
            <w:gridSpan w:val="2"/>
            <w:shd w:val="clear" w:color="auto" w:fill="auto"/>
            <w:vAlign w:val="center"/>
          </w:tcPr>
          <w:p w14:paraId="6D728677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  <w:vAlign w:val="center"/>
          </w:tcPr>
          <w:p w14:paraId="5D9D7472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644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79" w:type="dxa"/>
            <w:shd w:val="clear" w:color="auto" w:fill="auto"/>
            <w:vAlign w:val="center"/>
          </w:tcPr>
          <w:p w14:paraId="7C8924EF" w14:textId="77777777" w:rsidR="00385643" w:rsidRPr="00934DBD" w:rsidRDefault="00385643" w:rsidP="00385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  <w:vAlign w:val="center"/>
          </w:tcPr>
          <w:p w14:paraId="345AD7C4" w14:textId="77777777" w:rsidR="00385643" w:rsidRPr="00934DBD" w:rsidRDefault="00385643" w:rsidP="00385643">
            <w:pPr>
              <w:pStyle w:val="acctfourfigures"/>
              <w:tabs>
                <w:tab w:val="clear" w:pos="765"/>
                <w:tab w:val="decimal" w:pos="644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</w:tr>
      <w:tr w:rsidR="00C64537" w:rsidRPr="00934DBD" w14:paraId="3EC7BBF0" w14:textId="77777777" w:rsidTr="00932611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50D81377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กรุงเทพโปรดิ๊วส จำกัด (มหาชน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16" w:type="dxa"/>
            <w:shd w:val="clear" w:color="auto" w:fill="auto"/>
          </w:tcPr>
          <w:p w14:paraId="0C6F8CA2" w14:textId="49270ACB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78" w:type="dxa"/>
            <w:shd w:val="clear" w:color="auto" w:fill="auto"/>
          </w:tcPr>
          <w:p w14:paraId="2E72D282" w14:textId="77777777" w:rsidR="00C64537" w:rsidRPr="00934DBD" w:rsidRDefault="00C64537" w:rsidP="00C64537">
            <w:pPr>
              <w:pStyle w:val="acctfourfigures"/>
              <w:tabs>
                <w:tab w:val="clear" w:pos="765"/>
                <w:tab w:val="decimal" w:pos="30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57" w:type="dxa"/>
            <w:shd w:val="clear" w:color="auto" w:fill="auto"/>
          </w:tcPr>
          <w:p w14:paraId="06028CC9" w14:textId="07E9BA22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79" w:type="dxa"/>
            <w:shd w:val="clear" w:color="auto" w:fill="auto"/>
          </w:tcPr>
          <w:p w14:paraId="2ADFC068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6" w:type="dxa"/>
            <w:shd w:val="clear" w:color="auto" w:fill="auto"/>
          </w:tcPr>
          <w:p w14:paraId="64E510E6" w14:textId="054E580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185" w:type="dxa"/>
            <w:shd w:val="clear" w:color="auto" w:fill="auto"/>
          </w:tcPr>
          <w:p w14:paraId="42C62D75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47CABC8B" w14:textId="2647F8B9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191" w:type="dxa"/>
            <w:shd w:val="clear" w:color="auto" w:fill="auto"/>
          </w:tcPr>
          <w:p w14:paraId="47AFEE92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shd w:val="clear" w:color="auto" w:fill="auto"/>
          </w:tcPr>
          <w:p w14:paraId="43603B38" w14:textId="207B8860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1,230</w:t>
            </w:r>
          </w:p>
        </w:tc>
        <w:tc>
          <w:tcPr>
            <w:tcW w:w="185" w:type="dxa"/>
            <w:shd w:val="clear" w:color="auto" w:fill="auto"/>
          </w:tcPr>
          <w:p w14:paraId="5DCCA790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shd w:val="clear" w:color="auto" w:fill="auto"/>
          </w:tcPr>
          <w:p w14:paraId="0F451F73" w14:textId="1603346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1,230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69D433F9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0CDAD650" w14:textId="5394F274" w:rsidR="00C64537" w:rsidRPr="00934DBD" w:rsidRDefault="00C64537" w:rsidP="00C64537">
            <w:pPr>
              <w:pStyle w:val="acctfourfigures"/>
              <w:tabs>
                <w:tab w:val="clear" w:pos="765"/>
                <w:tab w:val="decimal" w:pos="469"/>
              </w:tabs>
              <w:spacing w:line="290" w:lineRule="exact"/>
              <w:ind w:left="-71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425C8265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72033388" w14:textId="4A05317A" w:rsidR="00C64537" w:rsidRPr="00934DBD" w:rsidRDefault="00C64537" w:rsidP="00C64537">
            <w:pPr>
              <w:pStyle w:val="acctfourfigures"/>
              <w:tabs>
                <w:tab w:val="clear" w:pos="765"/>
                <w:tab w:val="decimal" w:pos="469"/>
              </w:tabs>
              <w:spacing w:line="290" w:lineRule="exact"/>
              <w:ind w:left="-71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7FDCD63F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29" w:type="dxa"/>
            <w:shd w:val="clear" w:color="auto" w:fill="auto"/>
          </w:tcPr>
          <w:p w14:paraId="56143A2D" w14:textId="2DCD6032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1,230</w:t>
            </w:r>
          </w:p>
        </w:tc>
        <w:tc>
          <w:tcPr>
            <w:tcW w:w="185" w:type="dxa"/>
            <w:shd w:val="clear" w:color="auto" w:fill="auto"/>
          </w:tcPr>
          <w:p w14:paraId="6108C3F6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14:paraId="2852989F" w14:textId="6B2239FF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1,230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03B5E6F4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90" w:lineRule="exact"/>
              <w:ind w:left="1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7469D449" w14:textId="4901C3F0" w:rsidR="00C64537" w:rsidRPr="00934DBD" w:rsidRDefault="00795D8B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1B01F6D3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3566AB55" w14:textId="7076F14E" w:rsidR="00C64537" w:rsidRPr="00934DBD" w:rsidRDefault="00795D8B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</w:tr>
      <w:tr w:rsidR="00C64537" w:rsidRPr="00934DBD" w14:paraId="77BDED94" w14:textId="77777777" w:rsidTr="00932611">
        <w:trPr>
          <w:cantSplit/>
          <w:trHeight w:val="99"/>
        </w:trPr>
        <w:tc>
          <w:tcPr>
            <w:tcW w:w="4390" w:type="dxa"/>
            <w:shd w:val="clear" w:color="auto" w:fill="auto"/>
          </w:tcPr>
          <w:p w14:paraId="0F81BAC9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ซีพีเอฟ 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ประเทศไทย) จำกัด (มหาชน)</w:t>
            </w:r>
          </w:p>
        </w:tc>
        <w:tc>
          <w:tcPr>
            <w:tcW w:w="716" w:type="dxa"/>
            <w:shd w:val="clear" w:color="auto" w:fill="auto"/>
          </w:tcPr>
          <w:p w14:paraId="7EE76744" w14:textId="79D5EAF4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78" w:type="dxa"/>
            <w:shd w:val="clear" w:color="auto" w:fill="auto"/>
          </w:tcPr>
          <w:p w14:paraId="0E718907" w14:textId="77777777" w:rsidR="00C64537" w:rsidRPr="00934DBD" w:rsidRDefault="00C64537" w:rsidP="00C64537">
            <w:pPr>
              <w:pStyle w:val="acctfourfigures"/>
              <w:tabs>
                <w:tab w:val="clear" w:pos="765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57" w:type="dxa"/>
            <w:shd w:val="clear" w:color="auto" w:fill="auto"/>
          </w:tcPr>
          <w:p w14:paraId="34A2859F" w14:textId="01D34AF5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59ECE174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  <w:tab w:val="decimal" w:pos="54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shd w:val="clear" w:color="auto" w:fill="auto"/>
          </w:tcPr>
          <w:p w14:paraId="6F91FDEC" w14:textId="2993C31B" w:rsidR="00C64537" w:rsidRPr="00934DBD" w:rsidRDefault="00C64537" w:rsidP="00C64537">
            <w:pPr>
              <w:pStyle w:val="acctfourfigures"/>
              <w:tabs>
                <w:tab w:val="clear" w:pos="765"/>
                <w:tab w:val="decimal" w:pos="47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15,289</w:t>
            </w:r>
          </w:p>
        </w:tc>
        <w:tc>
          <w:tcPr>
            <w:tcW w:w="185" w:type="dxa"/>
            <w:shd w:val="clear" w:color="auto" w:fill="auto"/>
          </w:tcPr>
          <w:p w14:paraId="4EC73E52" w14:textId="77777777" w:rsidR="00C64537" w:rsidRPr="00934DBD" w:rsidRDefault="00C64537" w:rsidP="00C64537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11" w:type="dxa"/>
            <w:shd w:val="clear" w:color="auto" w:fill="auto"/>
          </w:tcPr>
          <w:p w14:paraId="4CAEA5BB" w14:textId="39E821EF" w:rsidR="00C64537" w:rsidRPr="00934DBD" w:rsidRDefault="00C64537" w:rsidP="00C64537">
            <w:pPr>
              <w:pStyle w:val="acctfourfigures"/>
              <w:tabs>
                <w:tab w:val="clear" w:pos="765"/>
                <w:tab w:val="decimal" w:pos="55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15,289</w:t>
            </w:r>
          </w:p>
        </w:tc>
        <w:tc>
          <w:tcPr>
            <w:tcW w:w="191" w:type="dxa"/>
            <w:shd w:val="clear" w:color="auto" w:fill="auto"/>
          </w:tcPr>
          <w:p w14:paraId="6318DDE2" w14:textId="77777777" w:rsidR="00C64537" w:rsidRPr="00934DBD" w:rsidRDefault="00C64537" w:rsidP="00C64537">
            <w:pPr>
              <w:pStyle w:val="acctfourfigures"/>
              <w:tabs>
                <w:tab w:val="clear" w:pos="765"/>
                <w:tab w:val="decimal" w:pos="5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4C0516F8" w14:textId="3E2B7DFA" w:rsidR="00C64537" w:rsidRPr="00934DBD" w:rsidRDefault="00C64537" w:rsidP="00C64537">
            <w:pPr>
              <w:pStyle w:val="acctfourfigures"/>
              <w:tabs>
                <w:tab w:val="clear" w:pos="765"/>
                <w:tab w:val="decimal" w:pos="5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48,510</w:t>
            </w:r>
          </w:p>
        </w:tc>
        <w:tc>
          <w:tcPr>
            <w:tcW w:w="185" w:type="dxa"/>
            <w:shd w:val="clear" w:color="auto" w:fill="auto"/>
          </w:tcPr>
          <w:p w14:paraId="7A4F0933" w14:textId="77777777" w:rsidR="00C64537" w:rsidRPr="00934DBD" w:rsidRDefault="00C64537" w:rsidP="00C64537">
            <w:pPr>
              <w:pStyle w:val="acctfourfigures"/>
              <w:spacing w:line="29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shd w:val="clear" w:color="auto" w:fill="auto"/>
          </w:tcPr>
          <w:p w14:paraId="4520D2F4" w14:textId="2C7D6CAD" w:rsidR="00C64537" w:rsidRPr="00934DBD" w:rsidRDefault="00C64537" w:rsidP="00C64537">
            <w:pPr>
              <w:pStyle w:val="acctfourfigures"/>
              <w:tabs>
                <w:tab w:val="clear" w:pos="765"/>
                <w:tab w:val="decimal" w:pos="5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48,510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1749A400" w14:textId="77777777" w:rsidR="00C64537" w:rsidRPr="00934DBD" w:rsidRDefault="00C64537" w:rsidP="00C64537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5" w:type="dxa"/>
            <w:shd w:val="clear" w:color="auto" w:fill="auto"/>
          </w:tcPr>
          <w:p w14:paraId="7F2540CE" w14:textId="1426350B" w:rsidR="00C64537" w:rsidRPr="00934DBD" w:rsidRDefault="00C64537" w:rsidP="00C64537">
            <w:pPr>
              <w:pStyle w:val="acctfourfigures"/>
              <w:tabs>
                <w:tab w:val="clear" w:pos="765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53341080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14:paraId="0F69ED79" w14:textId="4447ED5C" w:rsidR="00C64537" w:rsidRPr="00934DBD" w:rsidRDefault="00C64537" w:rsidP="00C64537">
            <w:pPr>
              <w:pStyle w:val="acctfourfigures"/>
              <w:tabs>
                <w:tab w:val="clear" w:pos="765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6DC7EECE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auto"/>
          </w:tcPr>
          <w:p w14:paraId="2A21495A" w14:textId="3AF0384E" w:rsidR="00C64537" w:rsidRPr="00934DBD" w:rsidRDefault="00C64537" w:rsidP="00C64537">
            <w:pPr>
              <w:pStyle w:val="acctfourfigures"/>
              <w:tabs>
                <w:tab w:val="clear" w:pos="765"/>
                <w:tab w:val="decimal" w:pos="5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48,510</w:t>
            </w:r>
          </w:p>
        </w:tc>
        <w:tc>
          <w:tcPr>
            <w:tcW w:w="185" w:type="dxa"/>
            <w:shd w:val="clear" w:color="auto" w:fill="auto"/>
          </w:tcPr>
          <w:p w14:paraId="5A07C68E" w14:textId="77777777" w:rsidR="00C64537" w:rsidRPr="00934DBD" w:rsidRDefault="00C64537" w:rsidP="00C64537">
            <w:pPr>
              <w:pStyle w:val="acctfourfigures"/>
              <w:spacing w:line="29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shd w:val="clear" w:color="auto" w:fill="auto"/>
          </w:tcPr>
          <w:p w14:paraId="77590CA6" w14:textId="3FD7C68D" w:rsidR="00C64537" w:rsidRPr="00934DBD" w:rsidRDefault="00C64537" w:rsidP="00C64537">
            <w:pPr>
              <w:pStyle w:val="acctfourfigures"/>
              <w:tabs>
                <w:tab w:val="clear" w:pos="765"/>
                <w:tab w:val="decimal" w:pos="5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48,510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2E473F0E" w14:textId="77777777" w:rsidR="00C64537" w:rsidRPr="00934DBD" w:rsidRDefault="00C64537" w:rsidP="00C64537">
            <w:pPr>
              <w:pStyle w:val="block"/>
              <w:tabs>
                <w:tab w:val="decimal" w:pos="508"/>
              </w:tabs>
              <w:spacing w:after="0" w:line="290" w:lineRule="exact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</w:tcPr>
          <w:p w14:paraId="7E4AD493" w14:textId="63C69B23" w:rsidR="00C64537" w:rsidRPr="00934DBD" w:rsidRDefault="00795D8B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17C9F91A" w14:textId="77777777" w:rsidR="00C64537" w:rsidRPr="00934DBD" w:rsidRDefault="00C64537" w:rsidP="00C64537">
            <w:pPr>
              <w:pStyle w:val="block"/>
              <w:tabs>
                <w:tab w:val="decimal" w:pos="508"/>
              </w:tabs>
              <w:spacing w:after="0" w:line="290" w:lineRule="exact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</w:tcPr>
          <w:p w14:paraId="3A660AED" w14:textId="1E142B42" w:rsidR="00C64537" w:rsidRPr="00934DBD" w:rsidRDefault="00795D8B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4537" w:rsidRPr="00934DBD" w14:paraId="4DF0AC6A" w14:textId="77777777" w:rsidTr="00932611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4C502B8B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ซีพีเอฟ เทรนนิ่งเซ็นเตอร์ จำกัด </w:t>
            </w:r>
          </w:p>
        </w:tc>
        <w:tc>
          <w:tcPr>
            <w:tcW w:w="716" w:type="dxa"/>
            <w:shd w:val="clear" w:color="auto" w:fill="auto"/>
          </w:tcPr>
          <w:p w14:paraId="3AA3592D" w14:textId="1EA39159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78" w:type="dxa"/>
            <w:shd w:val="clear" w:color="auto" w:fill="auto"/>
          </w:tcPr>
          <w:p w14:paraId="27A0D97B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60C41E1F" w14:textId="21162A44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5EC46E51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30C8F836" w14:textId="24B09CDC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85" w:type="dxa"/>
            <w:shd w:val="clear" w:color="auto" w:fill="auto"/>
          </w:tcPr>
          <w:p w14:paraId="28E700D7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41180E0C" w14:textId="6B3083FD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91" w:type="dxa"/>
            <w:shd w:val="clear" w:color="auto" w:fill="auto"/>
          </w:tcPr>
          <w:p w14:paraId="52DFC94F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6E3ACB91" w14:textId="258CB504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85" w:type="dxa"/>
            <w:shd w:val="clear" w:color="auto" w:fill="auto"/>
          </w:tcPr>
          <w:p w14:paraId="60A05AC8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02C79416" w14:textId="1E8EA8E2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3D88B2E9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404460D9" w14:textId="18CDA5DD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1A444B43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4908086E" w14:textId="1669CCAC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4383B8D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29" w:type="dxa"/>
            <w:shd w:val="clear" w:color="auto" w:fill="auto"/>
          </w:tcPr>
          <w:p w14:paraId="0C517707" w14:textId="2CACCF85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85" w:type="dxa"/>
            <w:shd w:val="clear" w:color="auto" w:fill="auto"/>
          </w:tcPr>
          <w:p w14:paraId="2C50031D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14:paraId="14943286" w14:textId="603EF7EF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146300FF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3529E099" w14:textId="553A7C75" w:rsidR="00C64537" w:rsidRPr="00934DBD" w:rsidRDefault="00795D8B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229A1CA2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0D493E88" w14:textId="06CC4870" w:rsidR="00C64537" w:rsidRPr="00934DBD" w:rsidRDefault="00795D8B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4537" w:rsidRPr="00934DBD" w14:paraId="79CF3CFF" w14:textId="77777777" w:rsidTr="00932611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25134383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ซีพีเอฟ ไอทีเซ็นเตอร์ จำกัด</w:t>
            </w:r>
          </w:p>
        </w:tc>
        <w:tc>
          <w:tcPr>
            <w:tcW w:w="716" w:type="dxa"/>
            <w:shd w:val="clear" w:color="auto" w:fill="auto"/>
          </w:tcPr>
          <w:p w14:paraId="6F11CCBB" w14:textId="040BBCCE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78" w:type="dxa"/>
            <w:shd w:val="clear" w:color="auto" w:fill="auto"/>
          </w:tcPr>
          <w:p w14:paraId="18E82177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1C588BB4" w14:textId="6CD7256F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0BF43815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3318403E" w14:textId="267E7CDD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85" w:type="dxa"/>
            <w:shd w:val="clear" w:color="auto" w:fill="auto"/>
          </w:tcPr>
          <w:p w14:paraId="4465505B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7DC897FC" w14:textId="7C886AC1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91" w:type="dxa"/>
            <w:shd w:val="clear" w:color="auto" w:fill="auto"/>
          </w:tcPr>
          <w:p w14:paraId="137B9217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06A0336E" w14:textId="22092216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85" w:type="dxa"/>
            <w:shd w:val="clear" w:color="auto" w:fill="auto"/>
          </w:tcPr>
          <w:p w14:paraId="4AE1C9D8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530936DD" w14:textId="3F547992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238A9C7F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17A2704F" w14:textId="2460D1F9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4DBB34B4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21E1CB76" w14:textId="73DDABB0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6E47412F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29" w:type="dxa"/>
            <w:shd w:val="clear" w:color="auto" w:fill="auto"/>
          </w:tcPr>
          <w:p w14:paraId="3E9CA7AD" w14:textId="7CA1EA38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85" w:type="dxa"/>
            <w:shd w:val="clear" w:color="auto" w:fill="auto"/>
          </w:tcPr>
          <w:p w14:paraId="1AD97E94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shd w:val="clear" w:color="auto" w:fill="auto"/>
          </w:tcPr>
          <w:p w14:paraId="24D9A85E" w14:textId="306EDFA4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4D1CE541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6893D6E9" w14:textId="3FC5802D" w:rsidR="00C64537" w:rsidRPr="00934DBD" w:rsidRDefault="00795D8B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0AA8A2DB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027C68DB" w14:textId="6BDC1C87" w:rsidR="00C64537" w:rsidRPr="00934DBD" w:rsidRDefault="00795D8B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  <w:tr w:rsidR="00C64537" w:rsidRPr="00934DBD" w14:paraId="4F4C965E" w14:textId="77777777" w:rsidTr="00932611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1E63FF9F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ซี.พี. เมอร์แชนไดซิ่ง จำกัด</w:t>
            </w:r>
          </w:p>
        </w:tc>
        <w:tc>
          <w:tcPr>
            <w:tcW w:w="716" w:type="dxa"/>
            <w:shd w:val="clear" w:color="auto" w:fill="auto"/>
          </w:tcPr>
          <w:p w14:paraId="7D52406A" w14:textId="5156EA86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78" w:type="dxa"/>
            <w:shd w:val="clear" w:color="auto" w:fill="auto"/>
          </w:tcPr>
          <w:p w14:paraId="577E118D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657" w:type="dxa"/>
            <w:shd w:val="clear" w:color="auto" w:fill="auto"/>
          </w:tcPr>
          <w:p w14:paraId="1A742F8F" w14:textId="166E72C1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7651328C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240D2E81" w14:textId="29B1BE70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30,000</w:t>
            </w:r>
          </w:p>
        </w:tc>
        <w:tc>
          <w:tcPr>
            <w:tcW w:w="185" w:type="dxa"/>
            <w:shd w:val="clear" w:color="auto" w:fill="auto"/>
          </w:tcPr>
          <w:p w14:paraId="28BDD844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161E7489" w14:textId="52F2227A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91" w:type="dxa"/>
            <w:shd w:val="clear" w:color="auto" w:fill="auto"/>
          </w:tcPr>
          <w:p w14:paraId="2969585B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496F5175" w14:textId="137AAE0A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30,000</w:t>
            </w:r>
          </w:p>
        </w:tc>
        <w:tc>
          <w:tcPr>
            <w:tcW w:w="185" w:type="dxa"/>
            <w:shd w:val="clear" w:color="auto" w:fill="auto"/>
          </w:tcPr>
          <w:p w14:paraId="4E94CA66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3D257D2D" w14:textId="1DD57F3F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6240042F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4CED5AF0" w14:textId="31640A42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48C67730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14:paraId="00D749A7" w14:textId="1A106A8A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E313DA5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9" w:type="dxa"/>
            <w:shd w:val="clear" w:color="auto" w:fill="auto"/>
          </w:tcPr>
          <w:p w14:paraId="2216C2B4" w14:textId="7EAE60D2" w:rsidR="00C64537" w:rsidRPr="00934DBD" w:rsidRDefault="00795D8B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30,000</w:t>
            </w:r>
          </w:p>
        </w:tc>
        <w:tc>
          <w:tcPr>
            <w:tcW w:w="185" w:type="dxa"/>
            <w:shd w:val="clear" w:color="auto" w:fill="auto"/>
          </w:tcPr>
          <w:p w14:paraId="5E383793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14:paraId="2DB8E77B" w14:textId="5165F3E6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299534CC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5C174B27" w14:textId="0B0DF049" w:rsidR="00C64537" w:rsidRPr="00934DBD" w:rsidRDefault="00795D8B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5,100</w:t>
            </w:r>
          </w:p>
        </w:tc>
        <w:tc>
          <w:tcPr>
            <w:tcW w:w="179" w:type="dxa"/>
            <w:shd w:val="clear" w:color="auto" w:fill="auto"/>
          </w:tcPr>
          <w:p w14:paraId="04AAF73B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2DDB40AA" w14:textId="456BECD2" w:rsidR="00C64537" w:rsidRPr="00934DBD" w:rsidRDefault="00795D8B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8,280</w:t>
            </w:r>
          </w:p>
        </w:tc>
      </w:tr>
      <w:tr w:rsidR="00C64537" w:rsidRPr="00934DBD" w14:paraId="190F99DB" w14:textId="77777777" w:rsidTr="00932611">
        <w:trPr>
          <w:cantSplit/>
          <w:trHeight w:val="20"/>
        </w:trPr>
        <w:tc>
          <w:tcPr>
            <w:tcW w:w="4390" w:type="dxa"/>
            <w:shd w:val="clear" w:color="auto" w:fill="auto"/>
            <w:vAlign w:val="center"/>
          </w:tcPr>
          <w:p w14:paraId="48318178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เชสเตอร์ฟู้ด จำกัด</w:t>
            </w:r>
          </w:p>
        </w:tc>
        <w:tc>
          <w:tcPr>
            <w:tcW w:w="716" w:type="dxa"/>
            <w:shd w:val="clear" w:color="auto" w:fill="auto"/>
          </w:tcPr>
          <w:p w14:paraId="2E40B2F5" w14:textId="0E6FFFA8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78" w:type="dxa"/>
            <w:shd w:val="clear" w:color="auto" w:fill="auto"/>
          </w:tcPr>
          <w:p w14:paraId="031E3D18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3A1A7E43" w14:textId="34BC2484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256AA131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06B69EE9" w14:textId="0F277E5C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80</w:t>
            </w:r>
          </w:p>
        </w:tc>
        <w:tc>
          <w:tcPr>
            <w:tcW w:w="185" w:type="dxa"/>
            <w:shd w:val="clear" w:color="auto" w:fill="auto"/>
          </w:tcPr>
          <w:p w14:paraId="26FAF669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04CBE29B" w14:textId="3C329C4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91" w:type="dxa"/>
            <w:shd w:val="clear" w:color="auto" w:fill="auto"/>
          </w:tcPr>
          <w:p w14:paraId="1CC0FA3A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324C331A" w14:textId="410C218E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450</w:t>
            </w:r>
          </w:p>
        </w:tc>
        <w:tc>
          <w:tcPr>
            <w:tcW w:w="185" w:type="dxa"/>
            <w:shd w:val="clear" w:color="auto" w:fill="auto"/>
          </w:tcPr>
          <w:p w14:paraId="3051307B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5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35BDB5D3" w14:textId="5C5B9B52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49F54302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08"/>
              </w:tabs>
              <w:spacing w:line="29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05" w:type="dxa"/>
            <w:shd w:val="clear" w:color="auto" w:fill="auto"/>
          </w:tcPr>
          <w:p w14:paraId="61187805" w14:textId="65EA66C8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02C13EEC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4A9794D0" w14:textId="02D3DD52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3434C86E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29" w:type="dxa"/>
            <w:shd w:val="clear" w:color="auto" w:fill="auto"/>
          </w:tcPr>
          <w:p w14:paraId="67F9FEC6" w14:textId="55108E52" w:rsidR="00C64537" w:rsidRPr="00934DBD" w:rsidRDefault="00795D8B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450</w:t>
            </w:r>
          </w:p>
        </w:tc>
        <w:tc>
          <w:tcPr>
            <w:tcW w:w="185" w:type="dxa"/>
            <w:shd w:val="clear" w:color="auto" w:fill="auto"/>
          </w:tcPr>
          <w:p w14:paraId="7CAFD176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shd w:val="clear" w:color="auto" w:fill="auto"/>
          </w:tcPr>
          <w:p w14:paraId="00038C6A" w14:textId="43D4B30D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232E6B64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46DAAD9A" w14:textId="30C7D379" w:rsidR="00C64537" w:rsidRPr="00934DBD" w:rsidRDefault="00795D8B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4E42BF2E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71AD1BC7" w14:textId="58690EE0" w:rsidR="00C64537" w:rsidRPr="00934DBD" w:rsidRDefault="00795D8B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4537" w:rsidRPr="00934DBD" w14:paraId="7DD1DAB4" w14:textId="77777777" w:rsidTr="00932611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068E2414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ศูนย์วิจัยและพัฒนาอาหาร ซีพีเอฟ จำกัด</w:t>
            </w:r>
          </w:p>
        </w:tc>
        <w:tc>
          <w:tcPr>
            <w:tcW w:w="716" w:type="dxa"/>
            <w:shd w:val="clear" w:color="auto" w:fill="auto"/>
          </w:tcPr>
          <w:p w14:paraId="160ACB9D" w14:textId="79AF95DC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5"/>
              </w:tabs>
              <w:spacing w:line="29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3732104A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7" w:type="dxa"/>
            <w:shd w:val="clear" w:color="auto" w:fill="auto"/>
          </w:tcPr>
          <w:p w14:paraId="16A7C0F3" w14:textId="53C2FA7D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5"/>
              </w:tabs>
              <w:spacing w:line="29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  <w:shd w:val="clear" w:color="auto" w:fill="auto"/>
          </w:tcPr>
          <w:p w14:paraId="3CA1EA7E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  <w:tab w:val="decimal" w:pos="48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2AADB0CD" w14:textId="5B10513F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500</w:t>
            </w:r>
          </w:p>
        </w:tc>
        <w:tc>
          <w:tcPr>
            <w:tcW w:w="185" w:type="dxa"/>
            <w:shd w:val="clear" w:color="auto" w:fill="auto"/>
          </w:tcPr>
          <w:p w14:paraId="646477D2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7D559AD6" w14:textId="1303E65F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91" w:type="dxa"/>
            <w:shd w:val="clear" w:color="auto" w:fill="auto"/>
          </w:tcPr>
          <w:p w14:paraId="582204FE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14:paraId="2C266ADA" w14:textId="5BEA24D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500</w:t>
            </w:r>
          </w:p>
        </w:tc>
        <w:tc>
          <w:tcPr>
            <w:tcW w:w="185" w:type="dxa"/>
            <w:shd w:val="clear" w:color="auto" w:fill="auto"/>
          </w:tcPr>
          <w:p w14:paraId="58DDFA38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56D52C0E" w14:textId="1EBE4F98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4B07FCA3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5" w:type="dxa"/>
            <w:shd w:val="clear" w:color="auto" w:fill="auto"/>
          </w:tcPr>
          <w:p w14:paraId="0C73D41B" w14:textId="6C75FA91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529CCFF2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64E26355" w14:textId="14DE3436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C09ADB6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29" w:type="dxa"/>
            <w:shd w:val="clear" w:color="auto" w:fill="auto"/>
          </w:tcPr>
          <w:p w14:paraId="7A5A064A" w14:textId="2B18C40B" w:rsidR="00C64537" w:rsidRPr="00934DBD" w:rsidRDefault="00795D8B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500</w:t>
            </w:r>
          </w:p>
        </w:tc>
        <w:tc>
          <w:tcPr>
            <w:tcW w:w="185" w:type="dxa"/>
            <w:shd w:val="clear" w:color="auto" w:fill="auto"/>
          </w:tcPr>
          <w:p w14:paraId="6AB049A7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shd w:val="clear" w:color="auto" w:fill="auto"/>
          </w:tcPr>
          <w:p w14:paraId="080686C7" w14:textId="4A5CEC3F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7D6D4479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02" w:type="dxa"/>
            <w:shd w:val="clear" w:color="auto" w:fill="auto"/>
          </w:tcPr>
          <w:p w14:paraId="63E8E166" w14:textId="7D089BB6" w:rsidR="00C64537" w:rsidRPr="00934DBD" w:rsidRDefault="00795D8B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781BE13D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609CE389" w14:textId="516C985E" w:rsidR="00C64537" w:rsidRPr="00934DBD" w:rsidRDefault="00795D8B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4537" w:rsidRPr="00934DBD" w14:paraId="62A37438" w14:textId="77777777" w:rsidTr="00932611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76C026B8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934DBD">
              <w:rPr>
                <w:rFonts w:asciiTheme="majorBidi" w:hAnsiTheme="majorBidi" w:cstheme="majorBidi"/>
                <w:sz w:val="28"/>
                <w:szCs w:val="28"/>
              </w:rPr>
              <w:t>Bellisio</w:t>
            </w:r>
            <w:proofErr w:type="spellEnd"/>
            <w:r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 Investment, LLC</w:t>
            </w:r>
          </w:p>
        </w:tc>
        <w:tc>
          <w:tcPr>
            <w:tcW w:w="716" w:type="dxa"/>
            <w:shd w:val="clear" w:color="auto" w:fill="auto"/>
          </w:tcPr>
          <w:p w14:paraId="449A6072" w14:textId="60152436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14:paraId="7172DC23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5E742C0A" w14:textId="2959CB60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14:paraId="29CA6941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5534B27C" w14:textId="5228AF39" w:rsidR="00C64537" w:rsidRPr="00934DBD" w:rsidRDefault="00E34192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37,072</w:t>
            </w:r>
          </w:p>
        </w:tc>
        <w:tc>
          <w:tcPr>
            <w:tcW w:w="185" w:type="dxa"/>
            <w:shd w:val="clear" w:color="auto" w:fill="auto"/>
          </w:tcPr>
          <w:p w14:paraId="61B03103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3F55247E" w14:textId="0BA93A3F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991</w:t>
            </w:r>
          </w:p>
        </w:tc>
        <w:tc>
          <w:tcPr>
            <w:tcW w:w="191" w:type="dxa"/>
            <w:shd w:val="clear" w:color="auto" w:fill="auto"/>
          </w:tcPr>
          <w:p w14:paraId="4065DEE6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1F24F154" w14:textId="1C6C251F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37,072</w:t>
            </w:r>
          </w:p>
        </w:tc>
        <w:tc>
          <w:tcPr>
            <w:tcW w:w="185" w:type="dxa"/>
            <w:shd w:val="clear" w:color="auto" w:fill="auto"/>
          </w:tcPr>
          <w:p w14:paraId="674AD9D6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3D93DB08" w14:textId="2F309759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991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6C469825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6B47C644" w14:textId="051A8CCF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3B8DFE3D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515F346A" w14:textId="2B85AF8C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4C6AA092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29" w:type="dxa"/>
            <w:shd w:val="clear" w:color="auto" w:fill="auto"/>
          </w:tcPr>
          <w:p w14:paraId="319EE79E" w14:textId="3225C5C7" w:rsidR="00C64537" w:rsidRPr="00934DBD" w:rsidRDefault="00795D8B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37,072</w:t>
            </w:r>
          </w:p>
        </w:tc>
        <w:tc>
          <w:tcPr>
            <w:tcW w:w="185" w:type="dxa"/>
            <w:shd w:val="clear" w:color="auto" w:fill="auto"/>
          </w:tcPr>
          <w:p w14:paraId="3828656D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shd w:val="clear" w:color="auto" w:fill="auto"/>
          </w:tcPr>
          <w:p w14:paraId="00C7D5F3" w14:textId="27855082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991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0D678C78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58848C1E" w14:textId="4E4A9A01" w:rsidR="00C64537" w:rsidRPr="00934DBD" w:rsidRDefault="00795D8B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70004CE6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56930E96" w14:textId="4E1E24B1" w:rsidR="00C64537" w:rsidRPr="00934DBD" w:rsidRDefault="00795D8B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4537" w:rsidRPr="00934DBD" w14:paraId="2FDD9CED" w14:textId="77777777" w:rsidTr="00932611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3215CFFC" w14:textId="3DFA69E4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C.P. Aquaculture (Hainan) Co., Ltd. </w:t>
            </w:r>
          </w:p>
        </w:tc>
        <w:tc>
          <w:tcPr>
            <w:tcW w:w="716" w:type="dxa"/>
            <w:shd w:val="clear" w:color="auto" w:fill="auto"/>
          </w:tcPr>
          <w:p w14:paraId="09D8C646" w14:textId="261B1F3C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14:paraId="5C3B2918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64A46A5D" w14:textId="0DC21E02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14:paraId="12915A2A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6D3CB1B5" w14:textId="6020B540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126</w:t>
            </w:r>
          </w:p>
        </w:tc>
        <w:tc>
          <w:tcPr>
            <w:tcW w:w="185" w:type="dxa"/>
            <w:shd w:val="clear" w:color="auto" w:fill="auto"/>
          </w:tcPr>
          <w:p w14:paraId="4C7A4C49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0ACD7D24" w14:textId="3C3A8B81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91" w:type="dxa"/>
            <w:shd w:val="clear" w:color="auto" w:fill="auto"/>
          </w:tcPr>
          <w:p w14:paraId="084681C8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13ED95DF" w14:textId="15373ED0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126</w:t>
            </w:r>
          </w:p>
        </w:tc>
        <w:tc>
          <w:tcPr>
            <w:tcW w:w="185" w:type="dxa"/>
            <w:shd w:val="clear" w:color="auto" w:fill="auto"/>
          </w:tcPr>
          <w:p w14:paraId="1C9B590A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0EB3A3FC" w14:textId="7E6E6F31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1CA6BBBD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437CF62F" w14:textId="669885B0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2BFD4F94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2FE2A6D3" w14:textId="778DEDD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2526C020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29" w:type="dxa"/>
            <w:shd w:val="clear" w:color="auto" w:fill="auto"/>
          </w:tcPr>
          <w:p w14:paraId="5AA54C70" w14:textId="1D22541E" w:rsidR="00C64537" w:rsidRPr="00934DBD" w:rsidRDefault="00795D8B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126</w:t>
            </w:r>
          </w:p>
        </w:tc>
        <w:tc>
          <w:tcPr>
            <w:tcW w:w="185" w:type="dxa"/>
            <w:shd w:val="clear" w:color="auto" w:fill="auto"/>
          </w:tcPr>
          <w:p w14:paraId="1272431A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shd w:val="clear" w:color="auto" w:fill="auto"/>
          </w:tcPr>
          <w:p w14:paraId="4484EAD3" w14:textId="5ECF8080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3A318B33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19B6089C" w14:textId="1F02E46B" w:rsidR="00C64537" w:rsidRPr="00934DBD" w:rsidRDefault="00795D8B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7774FD6B" w14:textId="77777777" w:rsidR="00C64537" w:rsidRPr="00934DBD" w:rsidRDefault="00C64537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5E2AED47" w14:textId="75726C45" w:rsidR="00C64537" w:rsidRPr="00934DBD" w:rsidRDefault="00795D8B" w:rsidP="00C6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85D642E" w14:textId="77777777" w:rsidR="00CA09E7" w:rsidRPr="00934DBD" w:rsidRDefault="00CA09E7" w:rsidP="00CA0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รายละเอียดเงินลงทุนในบริษัทย่อยและเงินปันผลรับ (ต่อ)</w:t>
      </w:r>
    </w:p>
    <w:tbl>
      <w:tblPr>
        <w:tblW w:w="1522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719"/>
        <w:gridCol w:w="180"/>
        <w:gridCol w:w="811"/>
        <w:gridCol w:w="179"/>
        <w:gridCol w:w="728"/>
        <w:gridCol w:w="184"/>
        <w:gridCol w:w="810"/>
        <w:gridCol w:w="180"/>
        <w:gridCol w:w="810"/>
        <w:gridCol w:w="184"/>
        <w:gridCol w:w="806"/>
        <w:gridCol w:w="184"/>
        <w:gridCol w:w="705"/>
        <w:gridCol w:w="180"/>
        <w:gridCol w:w="709"/>
        <w:gridCol w:w="180"/>
        <w:gridCol w:w="794"/>
        <w:gridCol w:w="181"/>
        <w:gridCol w:w="809"/>
        <w:gridCol w:w="187"/>
        <w:gridCol w:w="819"/>
        <w:gridCol w:w="180"/>
        <w:gridCol w:w="742"/>
      </w:tblGrid>
      <w:tr w:rsidR="00CA09E7" w:rsidRPr="00934DBD" w14:paraId="603C5158" w14:textId="77777777" w:rsidTr="00963EB6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41D91207" w14:textId="77777777" w:rsidR="00CA09E7" w:rsidRPr="00934DBD" w:rsidRDefault="00CA09E7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61" w:type="dxa"/>
            <w:gridSpan w:val="23"/>
            <w:shd w:val="clear" w:color="auto" w:fill="auto"/>
            <w:vAlign w:val="center"/>
          </w:tcPr>
          <w:p w14:paraId="3F955DCD" w14:textId="77777777" w:rsidR="00CA09E7" w:rsidRPr="00934DBD" w:rsidRDefault="00CA09E7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A09E7" w:rsidRPr="00934DBD" w14:paraId="2AFBD932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5098EF0" w14:textId="77777777" w:rsidR="00CA09E7" w:rsidRPr="00934DBD" w:rsidRDefault="00CA09E7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61" w:type="dxa"/>
            <w:gridSpan w:val="23"/>
            <w:tcBorders>
              <w:bottom w:val="single" w:sz="4" w:space="0" w:color="auto"/>
            </w:tcBorders>
            <w:shd w:val="clear" w:color="auto" w:fill="auto"/>
          </w:tcPr>
          <w:p w14:paraId="5ABD4B3A" w14:textId="77777777" w:rsidR="00CA09E7" w:rsidRPr="00934DBD" w:rsidDel="00685444" w:rsidRDefault="00CA09E7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CA09E7" w:rsidRPr="00934DBD" w14:paraId="05875CCD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1AC826F0" w14:textId="77777777" w:rsidR="00CA09E7" w:rsidRPr="00934DBD" w:rsidRDefault="00CA09E7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B8A7B84" w14:textId="77777777" w:rsidR="00CA09E7" w:rsidRPr="00934DBD" w:rsidRDefault="00CA09E7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5AB11E84" w14:textId="77777777" w:rsidR="00CA09E7" w:rsidRPr="00934DBD" w:rsidRDefault="00CA09E7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7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7EC8432" w14:textId="77777777" w:rsidR="00CA09E7" w:rsidRPr="00934DBD" w:rsidRDefault="00CA09E7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84EA1" w14:textId="77777777" w:rsidR="00CA09E7" w:rsidRPr="00934DBD" w:rsidRDefault="00CA09E7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D2F83" w14:textId="77777777" w:rsidR="00CA09E7" w:rsidRPr="00934DBD" w:rsidDel="00685444" w:rsidRDefault="00CA09E7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59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470D5" w14:textId="77777777" w:rsidR="00CA09E7" w:rsidRPr="00934DBD" w:rsidRDefault="00CA09E7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976B8" w14:textId="77777777" w:rsidR="00CA09E7" w:rsidRPr="00934DBD" w:rsidDel="00685444" w:rsidRDefault="00CA09E7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C346E" w14:textId="77777777" w:rsidR="00CA09E7" w:rsidRPr="00934DBD" w:rsidRDefault="00CA09E7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433A8" w14:textId="77777777" w:rsidR="00CA09E7" w:rsidRPr="00934DBD" w:rsidDel="00685444" w:rsidRDefault="00CA09E7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E89BF" w14:textId="1211B53D" w:rsidR="00CA09E7" w:rsidRPr="00934DBD" w:rsidDel="00685444" w:rsidRDefault="003C71E2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</w:tr>
      <w:tr w:rsidR="00CA09E7" w:rsidRPr="00934DBD" w14:paraId="13C43F62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34FFD3FA" w14:textId="77777777" w:rsidR="00CA09E7" w:rsidRPr="00934DBD" w:rsidRDefault="00CA09E7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5573FDCD" w14:textId="77777777" w:rsidR="00CA09E7" w:rsidRPr="00934DBD" w:rsidRDefault="00CA09E7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79" w:type="dxa"/>
            <w:shd w:val="clear" w:color="auto" w:fill="auto"/>
          </w:tcPr>
          <w:p w14:paraId="5DDC9576" w14:textId="77777777" w:rsidR="00CA09E7" w:rsidRPr="00934DBD" w:rsidRDefault="00CA09E7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2" w:type="dxa"/>
            <w:gridSpan w:val="3"/>
            <w:shd w:val="clear" w:color="auto" w:fill="auto"/>
          </w:tcPr>
          <w:p w14:paraId="725EB099" w14:textId="77777777" w:rsidR="00CA09E7" w:rsidRPr="00934DBD" w:rsidDel="00685444" w:rsidRDefault="00CA09E7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A9CA87" w14:textId="77777777" w:rsidR="00CA09E7" w:rsidRPr="00934DBD" w:rsidDel="00685444" w:rsidRDefault="00CA09E7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4DCB7B14" w14:textId="77777777" w:rsidR="00CA09E7" w:rsidRPr="00934DBD" w:rsidDel="00685444" w:rsidRDefault="00CA09E7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23D8689" w14:textId="77777777" w:rsidR="00CA09E7" w:rsidRPr="00934DBD" w:rsidDel="00685444" w:rsidRDefault="00CA09E7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594" w:type="dxa"/>
            <w:gridSpan w:val="3"/>
            <w:shd w:val="clear" w:color="auto" w:fill="auto"/>
            <w:vAlign w:val="bottom"/>
          </w:tcPr>
          <w:p w14:paraId="5D5EE832" w14:textId="77777777" w:rsidR="00CA09E7" w:rsidRPr="00934DBD" w:rsidDel="00685444" w:rsidRDefault="00CA09E7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FEA95F" w14:textId="77777777" w:rsidR="00CA09E7" w:rsidRPr="00934DBD" w:rsidDel="00685444" w:rsidRDefault="00CA09E7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4" w:type="dxa"/>
            <w:gridSpan w:val="3"/>
            <w:shd w:val="clear" w:color="auto" w:fill="auto"/>
            <w:vAlign w:val="bottom"/>
          </w:tcPr>
          <w:p w14:paraId="70B467DE" w14:textId="77777777" w:rsidR="00CA09E7" w:rsidRPr="00934DBD" w:rsidDel="00685444" w:rsidRDefault="00CA09E7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4019EFE" w14:textId="77777777" w:rsidR="00CA09E7" w:rsidRPr="00934DBD" w:rsidDel="00685444" w:rsidRDefault="00CA09E7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41" w:type="dxa"/>
            <w:gridSpan w:val="3"/>
            <w:shd w:val="clear" w:color="auto" w:fill="auto"/>
            <w:vAlign w:val="bottom"/>
          </w:tcPr>
          <w:p w14:paraId="5D3D4D1D" w14:textId="547D541E" w:rsidR="00CA09E7" w:rsidRPr="00934DBD" w:rsidRDefault="003C71E2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สำหรับงวด</w:t>
            </w:r>
            <w:r w:rsidR="007E6763" w:rsidRPr="00934DB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เก้า</w:t>
            </w:r>
            <w:r w:rsidRPr="00934DB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เดือน</w:t>
            </w:r>
          </w:p>
        </w:tc>
      </w:tr>
      <w:tr w:rsidR="00CA09E7" w:rsidRPr="00934DBD" w14:paraId="48D00A7A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6AC05104" w14:textId="77777777" w:rsidR="00CA09E7" w:rsidRPr="00934DBD" w:rsidRDefault="00CA09E7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F0EC0E" w14:textId="77777777" w:rsidR="00CA09E7" w:rsidRPr="00934DBD" w:rsidRDefault="00CA09E7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79" w:type="dxa"/>
            <w:shd w:val="clear" w:color="auto" w:fill="auto"/>
          </w:tcPr>
          <w:p w14:paraId="2B9CBA9E" w14:textId="77777777" w:rsidR="00CA09E7" w:rsidRPr="00934DBD" w:rsidRDefault="00CA09E7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AFF7AC" w14:textId="77777777" w:rsidR="00CA09E7" w:rsidRPr="00934DBD" w:rsidDel="00685444" w:rsidRDefault="00CA09E7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BD44C6" w14:textId="77777777" w:rsidR="00CA09E7" w:rsidRPr="00934DBD" w:rsidDel="00685444" w:rsidRDefault="00CA09E7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417C0" w14:textId="77777777" w:rsidR="00CA09E7" w:rsidRPr="00934DBD" w:rsidDel="00685444" w:rsidRDefault="00CA09E7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F1006F3" w14:textId="77777777" w:rsidR="00CA09E7" w:rsidRPr="00934DBD" w:rsidDel="00685444" w:rsidRDefault="00CA09E7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59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78F31" w14:textId="77777777" w:rsidR="00CA09E7" w:rsidRPr="00934DBD" w:rsidDel="00685444" w:rsidRDefault="00CA09E7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การด้อยค่าสะสม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6D0864" w14:textId="77777777" w:rsidR="00CA09E7" w:rsidRPr="00934DBD" w:rsidDel="00685444" w:rsidRDefault="00CA09E7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7CA01" w14:textId="77777777" w:rsidR="00CA09E7" w:rsidRPr="00934DBD" w:rsidDel="00685444" w:rsidRDefault="00CA09E7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ราคาทุน - สุทธิ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63D74DC" w14:textId="77777777" w:rsidR="00CA09E7" w:rsidRPr="00934DBD" w:rsidDel="00685444" w:rsidRDefault="00CA09E7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4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8F65C" w14:textId="076141CB" w:rsidR="00CA09E7" w:rsidRPr="00934DBD" w:rsidDel="00685444" w:rsidRDefault="003C71E2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สิ้นสุดวันที่</w:t>
            </w:r>
          </w:p>
        </w:tc>
      </w:tr>
      <w:tr w:rsidR="007E6763" w:rsidRPr="00934DBD" w14:paraId="496166A2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702EC940" w14:textId="77777777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shd w:val="clear" w:color="auto" w:fill="auto"/>
          </w:tcPr>
          <w:p w14:paraId="4DEBA1C6" w14:textId="79E1040E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3A9F6C7" w14:textId="77777777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</w:tcPr>
          <w:p w14:paraId="0A6D25EF" w14:textId="3143EA8F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1854FC0C" w14:textId="77777777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9" w:type="dxa"/>
            <w:shd w:val="clear" w:color="auto" w:fill="auto"/>
          </w:tcPr>
          <w:p w14:paraId="0F561102" w14:textId="77777777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12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auto"/>
          </w:tcPr>
          <w:p w14:paraId="73D7397D" w14:textId="74080333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22C5605B" w14:textId="77777777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90E44ED" w14:textId="1CDD8CD8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0376DE9D" w14:textId="77777777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0246EE74" w14:textId="77777777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6367B34" w14:textId="2E0A2832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23217A66" w14:textId="77777777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14:paraId="566152E0" w14:textId="05975211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6EB54193" w14:textId="77777777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4" w:type="dxa"/>
            <w:shd w:val="clear" w:color="auto" w:fill="auto"/>
          </w:tcPr>
          <w:p w14:paraId="3AA19B50" w14:textId="77777777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14:paraId="64D03017" w14:textId="0B69EB16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1D1CF01" w14:textId="77777777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08FF1B61" w14:textId="6BC96DB4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3DCA0CB0" w14:textId="77777777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0B559B7A" w14:textId="77777777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6E3A3B22" w14:textId="76EB28E8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1" w:type="dxa"/>
            <w:tcBorders>
              <w:top w:val="single" w:sz="4" w:space="0" w:color="auto"/>
            </w:tcBorders>
            <w:shd w:val="clear" w:color="auto" w:fill="auto"/>
          </w:tcPr>
          <w:p w14:paraId="4AFB80CF" w14:textId="77777777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14:paraId="2D896FF9" w14:textId="567A526A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0C997715" w14:textId="77777777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7" w:type="dxa"/>
            <w:shd w:val="clear" w:color="auto" w:fill="auto"/>
          </w:tcPr>
          <w:p w14:paraId="767A0903" w14:textId="77777777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42F60D68" w14:textId="3FF445E9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46D19DB" w14:textId="77777777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</w:tcPr>
          <w:p w14:paraId="63F85853" w14:textId="063D1FE9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34DB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7E6763" w:rsidRPr="00934DBD" w14:paraId="0C4536B4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38AB1FB5" w14:textId="77777777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</w:tcPr>
          <w:p w14:paraId="17EC27D7" w14:textId="5C6BDFD7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59C128B6" w14:textId="77777777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6243C481" w14:textId="439BB4DC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9" w:type="dxa"/>
            <w:shd w:val="clear" w:color="auto" w:fill="auto"/>
          </w:tcPr>
          <w:p w14:paraId="5CD66267" w14:textId="77777777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12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14:paraId="2789E595" w14:textId="19FCADEA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4" w:type="dxa"/>
            <w:shd w:val="clear" w:color="auto" w:fill="auto"/>
          </w:tcPr>
          <w:p w14:paraId="703948A3" w14:textId="77777777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0A4884E" w14:textId="1BEA4A7A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230DF22D" w14:textId="77777777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9107A04" w14:textId="288F696C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4" w:type="dxa"/>
            <w:shd w:val="clear" w:color="auto" w:fill="auto"/>
          </w:tcPr>
          <w:p w14:paraId="3825EB35" w14:textId="77777777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21BD1E7B" w14:textId="4F7015DB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4" w:type="dxa"/>
            <w:shd w:val="clear" w:color="auto" w:fill="auto"/>
          </w:tcPr>
          <w:p w14:paraId="6F47206F" w14:textId="77777777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16B434AB" w14:textId="0D00E66F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1A553ECB" w14:textId="77777777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356ADD6" w14:textId="4B8EE324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3F57DE82" w14:textId="77777777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28FFED0E" w14:textId="54334563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1" w:type="dxa"/>
            <w:shd w:val="clear" w:color="auto" w:fill="auto"/>
          </w:tcPr>
          <w:p w14:paraId="7D360507" w14:textId="77777777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1C6BE0AC" w14:textId="0218A87E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7" w:type="dxa"/>
            <w:shd w:val="clear" w:color="auto" w:fill="auto"/>
          </w:tcPr>
          <w:p w14:paraId="7196D529" w14:textId="77777777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427C8C51" w14:textId="58F45C32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3F1FD42C" w14:textId="77777777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431B602B" w14:textId="5D650C33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E6763" w:rsidRPr="00934DBD" w14:paraId="716F0D36" w14:textId="77777777" w:rsidTr="008D6304">
        <w:trPr>
          <w:cantSplit/>
          <w:trHeight w:hRule="exact" w:val="144"/>
        </w:trPr>
        <w:tc>
          <w:tcPr>
            <w:tcW w:w="3960" w:type="dxa"/>
            <w:shd w:val="clear" w:color="auto" w:fill="auto"/>
          </w:tcPr>
          <w:p w14:paraId="56504C24" w14:textId="77777777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185D61F" w14:textId="77777777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66744351" w14:textId="77777777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</w:p>
        </w:tc>
        <w:tc>
          <w:tcPr>
            <w:tcW w:w="9372" w:type="dxa"/>
            <w:gridSpan w:val="19"/>
            <w:shd w:val="clear" w:color="auto" w:fill="auto"/>
          </w:tcPr>
          <w:p w14:paraId="15477563" w14:textId="77777777" w:rsidR="007E6763" w:rsidRPr="00934DBD" w:rsidRDefault="007E6763" w:rsidP="007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</w:p>
        </w:tc>
      </w:tr>
      <w:tr w:rsidR="00C1363D" w:rsidRPr="00934DBD" w14:paraId="5EA3A26E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503B3CF" w14:textId="5318CE62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C.P. </w:t>
            </w:r>
            <w:proofErr w:type="spellStart"/>
            <w:r w:rsidRPr="00934DBD">
              <w:rPr>
                <w:rFonts w:asciiTheme="majorBidi" w:eastAsia="Angsana New" w:hAnsiTheme="majorBidi" w:cstheme="majorBidi"/>
                <w:sz w:val="28"/>
                <w:szCs w:val="28"/>
              </w:rPr>
              <w:t>Standart</w:t>
            </w:r>
            <w:proofErr w:type="spellEnd"/>
            <w:r w:rsidRPr="00934DBD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Gida Sanayi </w:t>
            </w:r>
            <w:proofErr w:type="spellStart"/>
            <w:r w:rsidRPr="00934DBD">
              <w:rPr>
                <w:rFonts w:asciiTheme="majorBidi" w:eastAsia="Angsana New" w:hAnsiTheme="majorBidi" w:cstheme="majorBidi"/>
                <w:sz w:val="28"/>
                <w:szCs w:val="28"/>
              </w:rPr>
              <w:t>ve</w:t>
            </w:r>
            <w:proofErr w:type="spellEnd"/>
            <w:r w:rsidRPr="00934DBD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934DBD">
              <w:rPr>
                <w:rFonts w:asciiTheme="majorBidi" w:eastAsia="Angsana New" w:hAnsiTheme="majorBidi" w:cstheme="majorBidi"/>
                <w:sz w:val="28"/>
                <w:szCs w:val="28"/>
              </w:rPr>
              <w:t>Ticaret</w:t>
            </w:r>
            <w:proofErr w:type="spellEnd"/>
            <w:r w:rsidRPr="00934DB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  <w:r w:rsidRPr="00934DBD">
              <w:rPr>
                <w:rFonts w:asciiTheme="majorBidi" w:eastAsia="Angsana New" w:hAnsiTheme="majorBidi" w:cstheme="majorBidi"/>
                <w:sz w:val="28"/>
                <w:szCs w:val="28"/>
              </w:rPr>
              <w:t>A.S.</w:t>
            </w:r>
          </w:p>
        </w:tc>
        <w:tc>
          <w:tcPr>
            <w:tcW w:w="719" w:type="dxa"/>
            <w:shd w:val="clear" w:color="auto" w:fill="auto"/>
          </w:tcPr>
          <w:p w14:paraId="7A15B51B" w14:textId="2CCE8D95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80" w:type="dxa"/>
            <w:shd w:val="clear" w:color="auto" w:fill="auto"/>
          </w:tcPr>
          <w:p w14:paraId="2DD1D3C2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811" w:type="dxa"/>
            <w:shd w:val="clear" w:color="auto" w:fill="auto"/>
          </w:tcPr>
          <w:p w14:paraId="65B57232" w14:textId="130AB8C5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79" w:type="dxa"/>
            <w:shd w:val="clear" w:color="auto" w:fill="auto"/>
          </w:tcPr>
          <w:p w14:paraId="7CEAD542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580430CC" w14:textId="4A5253E0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596</w:t>
            </w:r>
          </w:p>
        </w:tc>
        <w:tc>
          <w:tcPr>
            <w:tcW w:w="184" w:type="dxa"/>
            <w:shd w:val="clear" w:color="auto" w:fill="auto"/>
          </w:tcPr>
          <w:p w14:paraId="33D0EAA3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0C63199" w14:textId="1D6F06CA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596</w:t>
            </w:r>
          </w:p>
        </w:tc>
        <w:tc>
          <w:tcPr>
            <w:tcW w:w="180" w:type="dxa"/>
            <w:shd w:val="clear" w:color="auto" w:fill="auto"/>
          </w:tcPr>
          <w:p w14:paraId="7E69B83C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8CDC72A" w14:textId="3A95D865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184" w:type="dxa"/>
            <w:shd w:val="clear" w:color="auto" w:fill="auto"/>
          </w:tcPr>
          <w:p w14:paraId="495E695A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14:paraId="45FC8C65" w14:textId="0EE650D4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184" w:type="dxa"/>
            <w:shd w:val="clear" w:color="auto" w:fill="auto"/>
          </w:tcPr>
          <w:p w14:paraId="04A2CB59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745FC1D6" w14:textId="15BADA4D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9C2AE7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3A2692A5" w14:textId="7F630488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D49CA7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1B8AB545" w14:textId="4A6DAB0C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181" w:type="dxa"/>
            <w:shd w:val="clear" w:color="auto" w:fill="auto"/>
          </w:tcPr>
          <w:p w14:paraId="3358E29F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73FABD55" w14:textId="5ACD4042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187" w:type="dxa"/>
            <w:shd w:val="clear" w:color="auto" w:fill="auto"/>
          </w:tcPr>
          <w:p w14:paraId="753E6255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754F4BD7" w14:textId="3DB64072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1D65C5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dxa"/>
            <w:shd w:val="clear" w:color="auto" w:fill="auto"/>
          </w:tcPr>
          <w:p w14:paraId="48D641B5" w14:textId="3705081D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363D" w:rsidRPr="00934DBD" w14:paraId="387523C0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28A761FF" w14:textId="18B50730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Charoen Pokphand Foods Kenya Co., Ltd.</w:t>
            </w:r>
          </w:p>
        </w:tc>
        <w:tc>
          <w:tcPr>
            <w:tcW w:w="719" w:type="dxa"/>
            <w:shd w:val="clear" w:color="auto" w:fill="auto"/>
          </w:tcPr>
          <w:p w14:paraId="386742E9" w14:textId="0B1A6506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6C7EC53A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811" w:type="dxa"/>
            <w:shd w:val="clear" w:color="auto" w:fill="auto"/>
          </w:tcPr>
          <w:p w14:paraId="56612114" w14:textId="7BEA3E2F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673EE264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72800645" w14:textId="5368A459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4" w:type="dxa"/>
            <w:shd w:val="clear" w:color="auto" w:fill="auto"/>
          </w:tcPr>
          <w:p w14:paraId="347D6D25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AD0E375" w14:textId="4044C67B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4AB2D020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8E7468C" w14:textId="219B79B4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4" w:type="dxa"/>
            <w:shd w:val="clear" w:color="auto" w:fill="auto"/>
          </w:tcPr>
          <w:p w14:paraId="6B8A4A6A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shd w:val="clear" w:color="auto" w:fill="auto"/>
          </w:tcPr>
          <w:p w14:paraId="3355B161" w14:textId="55BE4D40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4" w:type="dxa"/>
            <w:shd w:val="clear" w:color="auto" w:fill="auto"/>
          </w:tcPr>
          <w:p w14:paraId="7982AD3A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253C85DB" w14:textId="3C557512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DE7D8BC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62726449" w14:textId="5D57C970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97E2301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5711B913" w14:textId="6C47C69F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5DF5F454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3FAB1FF8" w14:textId="5397F523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22F644B0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5CB5D460" w14:textId="13D33D91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A148CE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dxa"/>
            <w:shd w:val="clear" w:color="auto" w:fill="auto"/>
          </w:tcPr>
          <w:p w14:paraId="3472F030" w14:textId="57151F65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363D" w:rsidRPr="00934DBD" w14:paraId="1C7C6552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0E94D14" w14:textId="4ABF36D8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Charoen Pokphand Foods (Overseas) LLC</w:t>
            </w:r>
          </w:p>
        </w:tc>
        <w:tc>
          <w:tcPr>
            <w:tcW w:w="719" w:type="dxa"/>
            <w:shd w:val="clear" w:color="auto" w:fill="auto"/>
          </w:tcPr>
          <w:p w14:paraId="113EA0F4" w14:textId="0EA24D22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2AB17C52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14:paraId="75FB264C" w14:textId="72F54D8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79" w:type="dxa"/>
            <w:shd w:val="clear" w:color="auto" w:fill="auto"/>
          </w:tcPr>
          <w:p w14:paraId="3EF92543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77174FEE" w14:textId="7075BA5A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  <w:tc>
          <w:tcPr>
            <w:tcW w:w="184" w:type="dxa"/>
            <w:shd w:val="clear" w:color="auto" w:fill="auto"/>
          </w:tcPr>
          <w:p w14:paraId="5462606F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5D1A6FA5" w14:textId="675FF9C2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  <w:tc>
          <w:tcPr>
            <w:tcW w:w="180" w:type="dxa"/>
            <w:shd w:val="clear" w:color="auto" w:fill="auto"/>
          </w:tcPr>
          <w:p w14:paraId="5A39E74E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A6B776B" w14:textId="6498AE2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  <w:tc>
          <w:tcPr>
            <w:tcW w:w="184" w:type="dxa"/>
            <w:shd w:val="clear" w:color="auto" w:fill="auto"/>
          </w:tcPr>
          <w:p w14:paraId="07D14D25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shd w:val="clear" w:color="auto" w:fill="auto"/>
          </w:tcPr>
          <w:p w14:paraId="03892EEE" w14:textId="33056EBF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  <w:tc>
          <w:tcPr>
            <w:tcW w:w="184" w:type="dxa"/>
            <w:shd w:val="clear" w:color="auto" w:fill="auto"/>
          </w:tcPr>
          <w:p w14:paraId="40DA1390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092D5082" w14:textId="3578F6C0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(1,085)</w:t>
            </w:r>
          </w:p>
        </w:tc>
        <w:tc>
          <w:tcPr>
            <w:tcW w:w="180" w:type="dxa"/>
            <w:shd w:val="clear" w:color="auto" w:fill="auto"/>
          </w:tcPr>
          <w:p w14:paraId="2A7652DC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18558E47" w14:textId="7806A3BF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(1,085)</w:t>
            </w:r>
          </w:p>
        </w:tc>
        <w:tc>
          <w:tcPr>
            <w:tcW w:w="180" w:type="dxa"/>
            <w:shd w:val="clear" w:color="auto" w:fill="auto"/>
          </w:tcPr>
          <w:p w14:paraId="253FF0CB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21055BAA" w14:textId="0A70CCE3" w:rsidR="00C1363D" w:rsidRPr="00934DBD" w:rsidRDefault="00D96A4A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181" w:type="dxa"/>
            <w:shd w:val="clear" w:color="auto" w:fill="auto"/>
          </w:tcPr>
          <w:p w14:paraId="659A39E9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09" w:type="dxa"/>
            <w:shd w:val="clear" w:color="auto" w:fill="auto"/>
          </w:tcPr>
          <w:p w14:paraId="68AC7F7A" w14:textId="030CE62F" w:rsidR="00C1363D" w:rsidRPr="00934DBD" w:rsidRDefault="00D96A4A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187" w:type="dxa"/>
            <w:shd w:val="clear" w:color="auto" w:fill="auto"/>
          </w:tcPr>
          <w:p w14:paraId="3CA35160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6075927C" w14:textId="29EDA996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818B3F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dxa"/>
            <w:shd w:val="clear" w:color="auto" w:fill="auto"/>
          </w:tcPr>
          <w:p w14:paraId="19C7AE74" w14:textId="60623DE1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363D" w:rsidRPr="00934DBD" w14:paraId="1C56345B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6B47B1B6" w14:textId="65EA0A5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Charoen Pokphand Foods Philippines Corporation</w:t>
            </w:r>
          </w:p>
        </w:tc>
        <w:tc>
          <w:tcPr>
            <w:tcW w:w="719" w:type="dxa"/>
            <w:shd w:val="clear" w:color="auto" w:fill="auto"/>
          </w:tcPr>
          <w:p w14:paraId="3879726D" w14:textId="0375BC70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80" w:type="dxa"/>
            <w:shd w:val="clear" w:color="auto" w:fill="auto"/>
          </w:tcPr>
          <w:p w14:paraId="26279B3D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14:paraId="587B2C41" w14:textId="66D3B8A4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79" w:type="dxa"/>
            <w:shd w:val="clear" w:color="auto" w:fill="auto"/>
          </w:tcPr>
          <w:p w14:paraId="085DA331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0B4A3FA8" w14:textId="6F7B0E98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487</w:t>
            </w:r>
          </w:p>
        </w:tc>
        <w:tc>
          <w:tcPr>
            <w:tcW w:w="184" w:type="dxa"/>
            <w:shd w:val="clear" w:color="auto" w:fill="auto"/>
          </w:tcPr>
          <w:p w14:paraId="3A78D3FE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8698772" w14:textId="173E808E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487</w:t>
            </w:r>
          </w:p>
        </w:tc>
        <w:tc>
          <w:tcPr>
            <w:tcW w:w="180" w:type="dxa"/>
            <w:shd w:val="clear" w:color="auto" w:fill="auto"/>
          </w:tcPr>
          <w:p w14:paraId="137E07E5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50189BF" w14:textId="505DFE1C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  <w:tc>
          <w:tcPr>
            <w:tcW w:w="184" w:type="dxa"/>
            <w:shd w:val="clear" w:color="auto" w:fill="auto"/>
          </w:tcPr>
          <w:p w14:paraId="070E4F03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shd w:val="clear" w:color="auto" w:fill="auto"/>
          </w:tcPr>
          <w:p w14:paraId="4AF9EBC6" w14:textId="4FBA2376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  <w:tc>
          <w:tcPr>
            <w:tcW w:w="184" w:type="dxa"/>
            <w:shd w:val="clear" w:color="auto" w:fill="auto"/>
          </w:tcPr>
          <w:p w14:paraId="70D6E1EB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7EA5F026" w14:textId="7C9EFAF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EFAE4B4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3A24B3D1" w14:textId="0F71AF24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133E61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564CE6D4" w14:textId="260BE4EB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  <w:tc>
          <w:tcPr>
            <w:tcW w:w="181" w:type="dxa"/>
            <w:shd w:val="clear" w:color="auto" w:fill="auto"/>
          </w:tcPr>
          <w:p w14:paraId="5F4039D1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09" w:type="dxa"/>
            <w:shd w:val="clear" w:color="auto" w:fill="auto"/>
          </w:tcPr>
          <w:p w14:paraId="3DF6E8DC" w14:textId="34F4D1EA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  <w:tc>
          <w:tcPr>
            <w:tcW w:w="187" w:type="dxa"/>
            <w:shd w:val="clear" w:color="auto" w:fill="auto"/>
          </w:tcPr>
          <w:p w14:paraId="445002E8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4C8C66F5" w14:textId="1D8FA50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569554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dxa"/>
            <w:shd w:val="clear" w:color="auto" w:fill="auto"/>
          </w:tcPr>
          <w:p w14:paraId="31AB8691" w14:textId="33ECD8ED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363D" w:rsidRPr="00934DBD" w14:paraId="123A9DC4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32234C12" w14:textId="30742A0D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CPF Investment Limited </w:t>
            </w:r>
          </w:p>
        </w:tc>
        <w:tc>
          <w:tcPr>
            <w:tcW w:w="719" w:type="dxa"/>
            <w:shd w:val="clear" w:color="auto" w:fill="auto"/>
          </w:tcPr>
          <w:p w14:paraId="0F2A0D2F" w14:textId="56CAD92C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5B4871DB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14:paraId="0544B7BA" w14:textId="3C0B2E8D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14:paraId="384913E4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668CE9F1" w14:textId="5EEBDFD1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55,662</w:t>
            </w:r>
          </w:p>
        </w:tc>
        <w:tc>
          <w:tcPr>
            <w:tcW w:w="184" w:type="dxa"/>
            <w:shd w:val="clear" w:color="auto" w:fill="auto"/>
          </w:tcPr>
          <w:p w14:paraId="46F7B3C4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7B851A7" w14:textId="34438E9B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55,662</w:t>
            </w:r>
          </w:p>
        </w:tc>
        <w:tc>
          <w:tcPr>
            <w:tcW w:w="180" w:type="dxa"/>
            <w:shd w:val="clear" w:color="auto" w:fill="auto"/>
          </w:tcPr>
          <w:p w14:paraId="65213946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69F28D1" w14:textId="40EA603F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184" w:type="dxa"/>
            <w:shd w:val="clear" w:color="auto" w:fill="auto"/>
          </w:tcPr>
          <w:p w14:paraId="62EDB377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shd w:val="clear" w:color="auto" w:fill="auto"/>
          </w:tcPr>
          <w:p w14:paraId="540AB864" w14:textId="1032A6D8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184" w:type="dxa"/>
            <w:shd w:val="clear" w:color="auto" w:fill="auto"/>
          </w:tcPr>
          <w:p w14:paraId="3A50BE34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469D9D9E" w14:textId="7A0EC00D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B4903D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550E45D5" w14:textId="7D5EC3D0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99D5C5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6BAAB4CA" w14:textId="3159C152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181" w:type="dxa"/>
            <w:shd w:val="clear" w:color="auto" w:fill="auto"/>
          </w:tcPr>
          <w:p w14:paraId="0EE69B80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09" w:type="dxa"/>
            <w:shd w:val="clear" w:color="auto" w:fill="auto"/>
          </w:tcPr>
          <w:p w14:paraId="3FE8498D" w14:textId="45724593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187" w:type="dxa"/>
            <w:shd w:val="clear" w:color="auto" w:fill="auto"/>
          </w:tcPr>
          <w:p w14:paraId="4D5A8E13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26093F4D" w14:textId="2ABAC69A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CE42FD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dxa"/>
            <w:shd w:val="clear" w:color="auto" w:fill="auto"/>
          </w:tcPr>
          <w:p w14:paraId="42ECD1D5" w14:textId="204ABD10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363D" w:rsidRPr="00934DBD" w14:paraId="6C283783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6DC32352" w14:textId="5DD5F76C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 xml:space="preserve">CPF Tanzania Limited </w:t>
            </w:r>
          </w:p>
        </w:tc>
        <w:tc>
          <w:tcPr>
            <w:tcW w:w="719" w:type="dxa"/>
            <w:shd w:val="clear" w:color="auto" w:fill="auto"/>
          </w:tcPr>
          <w:p w14:paraId="722EE6B0" w14:textId="3EFA4793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80" w:type="dxa"/>
            <w:shd w:val="clear" w:color="auto" w:fill="auto"/>
          </w:tcPr>
          <w:p w14:paraId="0C54EF58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14:paraId="316EAAC2" w14:textId="36E6B258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79" w:type="dxa"/>
            <w:shd w:val="clear" w:color="auto" w:fill="auto"/>
          </w:tcPr>
          <w:p w14:paraId="7D999942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08996F71" w14:textId="19F645D8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184" w:type="dxa"/>
            <w:shd w:val="clear" w:color="auto" w:fill="auto"/>
          </w:tcPr>
          <w:p w14:paraId="0154FC46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45EC214" w14:textId="14EF0EA6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180" w:type="dxa"/>
            <w:shd w:val="clear" w:color="auto" w:fill="auto"/>
          </w:tcPr>
          <w:p w14:paraId="32483908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7C0BCFD" w14:textId="7A7B3630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84" w:type="dxa"/>
            <w:shd w:val="clear" w:color="auto" w:fill="auto"/>
          </w:tcPr>
          <w:p w14:paraId="581F0645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shd w:val="clear" w:color="auto" w:fill="auto"/>
          </w:tcPr>
          <w:p w14:paraId="39406AC8" w14:textId="7BC1CD48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84" w:type="dxa"/>
            <w:shd w:val="clear" w:color="auto" w:fill="auto"/>
          </w:tcPr>
          <w:p w14:paraId="774D576A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6D1F78C3" w14:textId="22EAA956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(129)</w:t>
            </w:r>
          </w:p>
        </w:tc>
        <w:tc>
          <w:tcPr>
            <w:tcW w:w="180" w:type="dxa"/>
            <w:shd w:val="clear" w:color="auto" w:fill="auto"/>
          </w:tcPr>
          <w:p w14:paraId="6B68C966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2E0331EF" w14:textId="4CB63920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(129)</w:t>
            </w:r>
          </w:p>
        </w:tc>
        <w:tc>
          <w:tcPr>
            <w:tcW w:w="180" w:type="dxa"/>
            <w:shd w:val="clear" w:color="auto" w:fill="auto"/>
          </w:tcPr>
          <w:p w14:paraId="4B9F7C9C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407C3DE5" w14:textId="5B5A383C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95F5022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58920F4D" w14:textId="09EB83B5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7661ECFD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25CD94F5" w14:textId="5A61B93E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D835F9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42" w:type="dxa"/>
            <w:shd w:val="clear" w:color="auto" w:fill="auto"/>
          </w:tcPr>
          <w:p w14:paraId="339B696D" w14:textId="6E43D4CB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363D" w:rsidRPr="00934DBD" w14:paraId="6F36F0A9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5DE69047" w14:textId="62C0F83C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C.P. Foods Holdings Limited</w:t>
            </w: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19" w:type="dxa"/>
            <w:shd w:val="clear" w:color="auto" w:fill="auto"/>
          </w:tcPr>
          <w:p w14:paraId="7139DF03" w14:textId="22989D08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542D7385" w14:textId="77777777" w:rsidR="00C1363D" w:rsidRPr="00934DBD" w:rsidRDefault="00C1363D" w:rsidP="00C1363D">
            <w:pPr>
              <w:pStyle w:val="acctfourfigures"/>
              <w:tabs>
                <w:tab w:val="clear" w:pos="765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6EB591DA" w14:textId="612CD866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79" w:type="dxa"/>
            <w:shd w:val="clear" w:color="auto" w:fill="auto"/>
          </w:tcPr>
          <w:p w14:paraId="46A93E8C" w14:textId="77777777" w:rsidR="00C1363D" w:rsidRPr="00934DBD" w:rsidRDefault="00C1363D" w:rsidP="00C1363D">
            <w:pPr>
              <w:pStyle w:val="acctfourfigures"/>
              <w:tabs>
                <w:tab w:val="clear" w:pos="765"/>
                <w:tab w:val="decimal" w:pos="5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8" w:type="dxa"/>
            <w:shd w:val="clear" w:color="auto" w:fill="auto"/>
          </w:tcPr>
          <w:p w14:paraId="65D15F7E" w14:textId="17E23F0C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2C494E6D" w14:textId="77777777" w:rsidR="00C1363D" w:rsidRPr="00934DBD" w:rsidRDefault="00C1363D" w:rsidP="00C1363D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352636C" w14:textId="55C605F1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ABCE612" w14:textId="77777777" w:rsidR="00C1363D" w:rsidRPr="00934DBD" w:rsidRDefault="00C1363D" w:rsidP="00C1363D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BD33774" w14:textId="63DABF74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11031ABC" w14:textId="77777777" w:rsidR="00C1363D" w:rsidRPr="00934DBD" w:rsidRDefault="00C1363D" w:rsidP="00C1363D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6" w:type="dxa"/>
            <w:shd w:val="clear" w:color="auto" w:fill="auto"/>
          </w:tcPr>
          <w:p w14:paraId="3F255D9D" w14:textId="744BBBDB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1785162C" w14:textId="77777777" w:rsidR="00C1363D" w:rsidRPr="00934DBD" w:rsidRDefault="00C1363D" w:rsidP="00C1363D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5" w:type="dxa"/>
            <w:shd w:val="clear" w:color="auto" w:fill="auto"/>
          </w:tcPr>
          <w:p w14:paraId="67B04A0F" w14:textId="1F6F106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160480" w14:textId="77777777" w:rsidR="00C1363D" w:rsidRPr="00934DBD" w:rsidRDefault="00C1363D" w:rsidP="00C1363D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74B7A7A5" w14:textId="698DC1C1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4A75C9A" w14:textId="77777777" w:rsidR="00C1363D" w:rsidRPr="00934DBD" w:rsidRDefault="00C1363D" w:rsidP="00C1363D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</w:tcPr>
          <w:p w14:paraId="63985CEE" w14:textId="2F2C40A5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1" w:type="dxa"/>
            <w:shd w:val="clear" w:color="auto" w:fill="auto"/>
          </w:tcPr>
          <w:p w14:paraId="67320042" w14:textId="77777777" w:rsidR="00C1363D" w:rsidRPr="00934DBD" w:rsidRDefault="00C1363D" w:rsidP="00C1363D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0440D01A" w14:textId="5910310B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7" w:type="dxa"/>
            <w:shd w:val="clear" w:color="auto" w:fill="auto"/>
          </w:tcPr>
          <w:p w14:paraId="457C2D0B" w14:textId="77777777" w:rsidR="00C1363D" w:rsidRPr="00934DBD" w:rsidRDefault="00C1363D" w:rsidP="00C1363D">
            <w:pPr>
              <w:pStyle w:val="block"/>
              <w:tabs>
                <w:tab w:val="decimal" w:pos="508"/>
              </w:tabs>
              <w:spacing w:after="0" w:line="360" w:lineRule="exact"/>
              <w:ind w:left="0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47D8D04B" w14:textId="720C5B4F" w:rsidR="00C1363D" w:rsidRPr="00934DBD" w:rsidRDefault="00C1363D" w:rsidP="00C1363D">
            <w:pPr>
              <w:pStyle w:val="acctfourfigures"/>
              <w:tabs>
                <w:tab w:val="clear" w:pos="765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BBAA28" w14:textId="77777777" w:rsidR="00C1363D" w:rsidRPr="00934DBD" w:rsidRDefault="00C1363D" w:rsidP="00C1363D">
            <w:pPr>
              <w:pStyle w:val="acctfourfigures"/>
              <w:tabs>
                <w:tab w:val="clear" w:pos="765"/>
                <w:tab w:val="left" w:pos="57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42" w:type="dxa"/>
            <w:shd w:val="clear" w:color="auto" w:fill="auto"/>
          </w:tcPr>
          <w:p w14:paraId="317BA35D" w14:textId="3B47629D" w:rsidR="00C1363D" w:rsidRPr="00934DBD" w:rsidRDefault="00C1363D" w:rsidP="00C1363D">
            <w:pPr>
              <w:pStyle w:val="acctfourfigures"/>
              <w:tabs>
                <w:tab w:val="clear" w:pos="765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1363D" w:rsidRPr="00934DBD" w14:paraId="798BCA82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29BB8758" w14:textId="765CFA6D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C.P. Foods International Limited</w:t>
            </w:r>
          </w:p>
        </w:tc>
        <w:tc>
          <w:tcPr>
            <w:tcW w:w="719" w:type="dxa"/>
            <w:shd w:val="clear" w:color="auto" w:fill="auto"/>
          </w:tcPr>
          <w:p w14:paraId="1A440FDD" w14:textId="53CD1273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80" w:type="dxa"/>
            <w:shd w:val="clear" w:color="auto" w:fill="auto"/>
          </w:tcPr>
          <w:p w14:paraId="40216368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5BEF699E" w14:textId="69E6CE7C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79" w:type="dxa"/>
            <w:shd w:val="clear" w:color="auto" w:fill="auto"/>
          </w:tcPr>
          <w:p w14:paraId="0AB3AE44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2A310E58" w14:textId="5D995F16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36FFFCD1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592B645" w14:textId="758437D3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8672E76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96E43F3" w14:textId="59EFB442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4631AE5F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14:paraId="7AFB5E55" w14:textId="003F307D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185ECB55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5" w:type="dxa"/>
            <w:shd w:val="clear" w:color="auto" w:fill="auto"/>
          </w:tcPr>
          <w:p w14:paraId="07AB3773" w14:textId="02D4EFD3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7AF9C3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5ECC9683" w14:textId="743FCCE8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B71646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2FDE70D8" w14:textId="4FB8D48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1" w:type="dxa"/>
            <w:shd w:val="clear" w:color="auto" w:fill="auto"/>
          </w:tcPr>
          <w:p w14:paraId="039BDA26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0D0CA8D1" w14:textId="02B304E4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7" w:type="dxa"/>
            <w:shd w:val="clear" w:color="auto" w:fill="auto"/>
          </w:tcPr>
          <w:p w14:paraId="39B51891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19" w:type="dxa"/>
            <w:shd w:val="clear" w:color="auto" w:fill="auto"/>
          </w:tcPr>
          <w:p w14:paraId="737C46D1" w14:textId="5F17D318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B5BF75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dxa"/>
            <w:shd w:val="clear" w:color="auto" w:fill="auto"/>
          </w:tcPr>
          <w:p w14:paraId="347EA4FA" w14:textId="3C9EE60B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363D" w:rsidRPr="00934DBD" w14:paraId="5F589275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2E4DD35" w14:textId="6DFCBA21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CPF Netherlands B.V.</w:t>
            </w:r>
          </w:p>
        </w:tc>
        <w:tc>
          <w:tcPr>
            <w:tcW w:w="719" w:type="dxa"/>
            <w:shd w:val="clear" w:color="auto" w:fill="auto"/>
          </w:tcPr>
          <w:p w14:paraId="2106F706" w14:textId="7D4997BF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233F6093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5168A524" w14:textId="3795092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  <w:shd w:val="clear" w:color="auto" w:fill="auto"/>
          </w:tcPr>
          <w:p w14:paraId="369449B2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71DBEF8D" w14:textId="5FE1C3E1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663</w:t>
            </w:r>
          </w:p>
        </w:tc>
        <w:tc>
          <w:tcPr>
            <w:tcW w:w="184" w:type="dxa"/>
            <w:shd w:val="clear" w:color="auto" w:fill="auto"/>
          </w:tcPr>
          <w:p w14:paraId="1D81F5C7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DBE8905" w14:textId="0701F16B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663</w:t>
            </w:r>
          </w:p>
        </w:tc>
        <w:tc>
          <w:tcPr>
            <w:tcW w:w="180" w:type="dxa"/>
            <w:shd w:val="clear" w:color="auto" w:fill="auto"/>
          </w:tcPr>
          <w:p w14:paraId="319B415C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C273745" w14:textId="5BE33020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184" w:type="dxa"/>
            <w:shd w:val="clear" w:color="auto" w:fill="auto"/>
          </w:tcPr>
          <w:p w14:paraId="77802B87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14:paraId="0B12D59A" w14:textId="28BF9C9F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184" w:type="dxa"/>
            <w:shd w:val="clear" w:color="auto" w:fill="auto"/>
          </w:tcPr>
          <w:p w14:paraId="6C993CA6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5" w:type="dxa"/>
            <w:shd w:val="clear" w:color="auto" w:fill="auto"/>
          </w:tcPr>
          <w:p w14:paraId="4DB8A5FD" w14:textId="3E01322B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C4B426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783FFC74" w14:textId="4E5D01FE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C4E880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221841CE" w14:textId="00BE300A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181" w:type="dxa"/>
            <w:shd w:val="clear" w:color="auto" w:fill="auto"/>
          </w:tcPr>
          <w:p w14:paraId="17A1445F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20C89D65" w14:textId="2FB899D5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187" w:type="dxa"/>
            <w:shd w:val="clear" w:color="auto" w:fill="auto"/>
          </w:tcPr>
          <w:p w14:paraId="4B4AFDF6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19" w:type="dxa"/>
            <w:shd w:val="clear" w:color="auto" w:fill="auto"/>
          </w:tcPr>
          <w:p w14:paraId="16FDB125" w14:textId="300A210D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8185B3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dxa"/>
            <w:shd w:val="clear" w:color="auto" w:fill="auto"/>
          </w:tcPr>
          <w:p w14:paraId="0CF2F2C8" w14:textId="36EC1900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363D" w:rsidRPr="00934DBD" w14:paraId="784195CA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63F78E5C" w14:textId="24D52909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CPF Poland S.A.</w:t>
            </w: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</w:p>
        </w:tc>
        <w:tc>
          <w:tcPr>
            <w:tcW w:w="719" w:type="dxa"/>
            <w:shd w:val="clear" w:color="auto" w:fill="auto"/>
          </w:tcPr>
          <w:p w14:paraId="2B1D42EE" w14:textId="0B4F6FA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66.67</w:t>
            </w:r>
          </w:p>
        </w:tc>
        <w:tc>
          <w:tcPr>
            <w:tcW w:w="180" w:type="dxa"/>
            <w:shd w:val="clear" w:color="auto" w:fill="auto"/>
          </w:tcPr>
          <w:p w14:paraId="1C9D6055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5C855560" w14:textId="725B22D1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66.67</w:t>
            </w:r>
          </w:p>
        </w:tc>
        <w:tc>
          <w:tcPr>
            <w:tcW w:w="179" w:type="dxa"/>
            <w:shd w:val="clear" w:color="auto" w:fill="auto"/>
          </w:tcPr>
          <w:p w14:paraId="02291C12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7E2689FE" w14:textId="4BA8091C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185</w:t>
            </w:r>
          </w:p>
        </w:tc>
        <w:tc>
          <w:tcPr>
            <w:tcW w:w="184" w:type="dxa"/>
            <w:shd w:val="clear" w:color="auto" w:fill="auto"/>
          </w:tcPr>
          <w:p w14:paraId="2788E2F8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977FAB7" w14:textId="095702FA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80" w:type="dxa"/>
            <w:shd w:val="clear" w:color="auto" w:fill="auto"/>
          </w:tcPr>
          <w:p w14:paraId="1ADA2848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E4817EA" w14:textId="353B0369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124</w:t>
            </w:r>
          </w:p>
        </w:tc>
        <w:tc>
          <w:tcPr>
            <w:tcW w:w="184" w:type="dxa"/>
            <w:shd w:val="clear" w:color="auto" w:fill="auto"/>
          </w:tcPr>
          <w:p w14:paraId="6ECA49F7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14:paraId="61848064" w14:textId="181B2E5A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84" w:type="dxa"/>
            <w:shd w:val="clear" w:color="auto" w:fill="auto"/>
          </w:tcPr>
          <w:p w14:paraId="333E5951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5" w:type="dxa"/>
            <w:shd w:val="clear" w:color="auto" w:fill="auto"/>
          </w:tcPr>
          <w:p w14:paraId="79F53BDC" w14:textId="4EEE5E29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06530B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1DACAB09" w14:textId="305F816F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2A2A2D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60A0B2C6" w14:textId="72B7222B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124</w:t>
            </w:r>
          </w:p>
        </w:tc>
        <w:tc>
          <w:tcPr>
            <w:tcW w:w="181" w:type="dxa"/>
            <w:shd w:val="clear" w:color="auto" w:fill="auto"/>
          </w:tcPr>
          <w:p w14:paraId="0FF73923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1A57BA13" w14:textId="2942DDCB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87" w:type="dxa"/>
            <w:shd w:val="clear" w:color="auto" w:fill="auto"/>
          </w:tcPr>
          <w:p w14:paraId="328A33E2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19" w:type="dxa"/>
            <w:shd w:val="clear" w:color="auto" w:fill="auto"/>
          </w:tcPr>
          <w:p w14:paraId="7AF53BCA" w14:textId="0FA2C7B1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03BAA8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dxa"/>
            <w:shd w:val="clear" w:color="auto" w:fill="auto"/>
          </w:tcPr>
          <w:p w14:paraId="031C85B1" w14:textId="1A87E926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363D" w:rsidRPr="00934DBD" w14:paraId="4F92C530" w14:textId="77777777" w:rsidTr="00C0729D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71C52F6" w14:textId="5E128F4C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Homegrown Shrimp (USA) LLC</w:t>
            </w: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</w:p>
        </w:tc>
        <w:tc>
          <w:tcPr>
            <w:tcW w:w="719" w:type="dxa"/>
            <w:shd w:val="clear" w:color="auto" w:fill="auto"/>
          </w:tcPr>
          <w:p w14:paraId="64A7530C" w14:textId="017B177D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80" w:type="dxa"/>
            <w:shd w:val="clear" w:color="auto" w:fill="auto"/>
          </w:tcPr>
          <w:p w14:paraId="0229EF98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1DD953D7" w14:textId="359EB681" w:rsidR="00C1363D" w:rsidRPr="00934DBD" w:rsidRDefault="00C1363D" w:rsidP="0033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79" w:type="dxa"/>
            <w:shd w:val="clear" w:color="auto" w:fill="auto"/>
          </w:tcPr>
          <w:p w14:paraId="35722CBC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782AF9AA" w14:textId="6B8E2D35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209</w:t>
            </w:r>
          </w:p>
        </w:tc>
        <w:tc>
          <w:tcPr>
            <w:tcW w:w="184" w:type="dxa"/>
            <w:shd w:val="clear" w:color="auto" w:fill="auto"/>
          </w:tcPr>
          <w:p w14:paraId="23B8F901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0A3553CA" w14:textId="0BF0570C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80" w:type="dxa"/>
            <w:shd w:val="clear" w:color="auto" w:fill="auto"/>
          </w:tcPr>
          <w:p w14:paraId="3ADC173E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8747B78" w14:textId="228B8329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209</w:t>
            </w:r>
          </w:p>
        </w:tc>
        <w:tc>
          <w:tcPr>
            <w:tcW w:w="184" w:type="dxa"/>
            <w:shd w:val="clear" w:color="auto" w:fill="auto"/>
          </w:tcPr>
          <w:p w14:paraId="17B16B2F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14:paraId="0C69B395" w14:textId="114E24CA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84" w:type="dxa"/>
            <w:shd w:val="clear" w:color="auto" w:fill="auto"/>
          </w:tcPr>
          <w:p w14:paraId="4E1B15DF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0022F571" w14:textId="299F20C4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2E92F7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0DC9004D" w14:textId="405D692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1D416B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44638F98" w14:textId="39765230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209</w:t>
            </w:r>
          </w:p>
        </w:tc>
        <w:tc>
          <w:tcPr>
            <w:tcW w:w="181" w:type="dxa"/>
            <w:shd w:val="clear" w:color="auto" w:fill="auto"/>
          </w:tcPr>
          <w:p w14:paraId="3A889F73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2659C177" w14:textId="5CAD233C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87" w:type="dxa"/>
            <w:shd w:val="clear" w:color="auto" w:fill="auto"/>
          </w:tcPr>
          <w:p w14:paraId="5C5FBF08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603076B6" w14:textId="72D38E3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E471808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dxa"/>
            <w:shd w:val="clear" w:color="auto" w:fill="auto"/>
          </w:tcPr>
          <w:p w14:paraId="4871C4AC" w14:textId="6B08099B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363D" w:rsidRPr="00934DBD" w14:paraId="45472E64" w14:textId="77777777" w:rsidTr="00C0729D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6D30FF7D" w14:textId="65F52B48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CP Foods Capital Limited</w:t>
            </w:r>
            <w:r w:rsidRPr="00934D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</w:p>
        </w:tc>
        <w:tc>
          <w:tcPr>
            <w:tcW w:w="719" w:type="dxa"/>
            <w:shd w:val="clear" w:color="auto" w:fill="auto"/>
          </w:tcPr>
          <w:p w14:paraId="0BC65B52" w14:textId="6D89E532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80" w:type="dxa"/>
            <w:shd w:val="clear" w:color="auto" w:fill="auto"/>
          </w:tcPr>
          <w:p w14:paraId="53AA0479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3C7A6BD3" w14:textId="4EDE5BC2" w:rsidR="00C1363D" w:rsidRPr="00934DBD" w:rsidRDefault="00335DD0" w:rsidP="0033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56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          </w:t>
            </w:r>
            <w:r w:rsidR="00C1363D"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3F875DA3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472003D7" w14:textId="71B95012" w:rsidR="00C1363D" w:rsidRPr="00934DBD" w:rsidRDefault="00151300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32402FD7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37811B0" w14:textId="76831DC2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4B6AD3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84DEAFB" w14:textId="5D3376DD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203C8038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4C0FA070" w14:textId="795D79FE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0E8AB617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7A785C2E" w14:textId="58B8B8D2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754A04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CA57EA8" w14:textId="4CAC16AC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F8A89B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35691747" w14:textId="755A96AE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181" w:type="dxa"/>
            <w:shd w:val="clear" w:color="auto" w:fill="auto"/>
          </w:tcPr>
          <w:p w14:paraId="1BAED7E3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1D9CD1D2" w14:textId="64AE812F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242A1B2A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7E60E4BC" w14:textId="3903C7AC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33EF44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716EDDFD" w14:textId="2E655EFE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363D" w:rsidRPr="00934DBD" w14:paraId="684F34DA" w14:textId="77777777" w:rsidTr="00C0729D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2D51E6F2" w14:textId="51B63C0F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9" w:type="dxa"/>
            <w:shd w:val="clear" w:color="auto" w:fill="auto"/>
          </w:tcPr>
          <w:p w14:paraId="3A159FC4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A9EF17A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6EA2B5E6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73293DED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1039933A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14:paraId="0BD1E1BA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0DCD6541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1BB2296F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C515B" w14:textId="559729F1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218,608</w:t>
            </w:r>
          </w:p>
        </w:tc>
        <w:tc>
          <w:tcPr>
            <w:tcW w:w="184" w:type="dxa"/>
            <w:shd w:val="clear" w:color="auto" w:fill="auto"/>
          </w:tcPr>
          <w:p w14:paraId="30F9D538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591EB" w14:textId="41080CD6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187,497</w:t>
            </w:r>
          </w:p>
        </w:tc>
        <w:tc>
          <w:tcPr>
            <w:tcW w:w="184" w:type="dxa"/>
            <w:shd w:val="clear" w:color="auto" w:fill="auto"/>
          </w:tcPr>
          <w:p w14:paraId="686BD6A2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60535" w14:textId="52DA13E3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(1,222)</w:t>
            </w:r>
          </w:p>
        </w:tc>
        <w:tc>
          <w:tcPr>
            <w:tcW w:w="180" w:type="dxa"/>
            <w:shd w:val="clear" w:color="auto" w:fill="auto"/>
          </w:tcPr>
          <w:p w14:paraId="43D27B80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8AEA5" w14:textId="24396D70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(1,222)</w:t>
            </w:r>
          </w:p>
        </w:tc>
        <w:tc>
          <w:tcPr>
            <w:tcW w:w="180" w:type="dxa"/>
            <w:shd w:val="clear" w:color="auto" w:fill="auto"/>
          </w:tcPr>
          <w:p w14:paraId="1FB0E548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8C004" w14:textId="692D1A03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217,386</w:t>
            </w:r>
          </w:p>
        </w:tc>
        <w:tc>
          <w:tcPr>
            <w:tcW w:w="181" w:type="dxa"/>
            <w:shd w:val="clear" w:color="auto" w:fill="auto"/>
          </w:tcPr>
          <w:p w14:paraId="47CB3085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13AB4" w14:textId="2DDDBBBF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186,275</w:t>
            </w:r>
          </w:p>
        </w:tc>
        <w:tc>
          <w:tcPr>
            <w:tcW w:w="187" w:type="dxa"/>
            <w:shd w:val="clear" w:color="auto" w:fill="auto"/>
          </w:tcPr>
          <w:p w14:paraId="0505E3CF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13C90" w14:textId="61F64324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5,100</w:t>
            </w:r>
          </w:p>
        </w:tc>
        <w:tc>
          <w:tcPr>
            <w:tcW w:w="180" w:type="dxa"/>
            <w:shd w:val="clear" w:color="auto" w:fill="auto"/>
          </w:tcPr>
          <w:p w14:paraId="207D3B47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7D9E5" w14:textId="15B7178E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8,659</w:t>
            </w:r>
          </w:p>
        </w:tc>
      </w:tr>
      <w:tr w:rsidR="00C1363D" w:rsidRPr="00934DBD" w14:paraId="31F16C1C" w14:textId="77777777" w:rsidTr="00C0729D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5D99CE9E" w14:textId="6691C403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719" w:type="dxa"/>
            <w:shd w:val="clear" w:color="auto" w:fill="auto"/>
          </w:tcPr>
          <w:p w14:paraId="709868EC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1FE2AA9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2EB751DD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49CC552A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3EEC09D8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14:paraId="0042784B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10D7A0A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D0F8C3A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8376EC" w14:textId="357A286D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223,799</w:t>
            </w:r>
          </w:p>
        </w:tc>
        <w:tc>
          <w:tcPr>
            <w:tcW w:w="184" w:type="dxa"/>
            <w:shd w:val="clear" w:color="auto" w:fill="auto"/>
          </w:tcPr>
          <w:p w14:paraId="167636B2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D00E9" w14:textId="186A3D7A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192</w:t>
            </w: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688</w:t>
            </w:r>
          </w:p>
        </w:tc>
        <w:tc>
          <w:tcPr>
            <w:tcW w:w="184" w:type="dxa"/>
            <w:shd w:val="clear" w:color="auto" w:fill="auto"/>
          </w:tcPr>
          <w:p w14:paraId="03B8D7F8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1F918" w14:textId="4D8B279C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(1,222)</w:t>
            </w:r>
          </w:p>
        </w:tc>
        <w:tc>
          <w:tcPr>
            <w:tcW w:w="180" w:type="dxa"/>
            <w:shd w:val="clear" w:color="auto" w:fill="auto"/>
          </w:tcPr>
          <w:p w14:paraId="2EFDE9CF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F66BD" w14:textId="30C73C99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</w:t>
            </w: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222</w:t>
            </w: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A1557DF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D8DF7B" w14:textId="0E145965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222,577</w:t>
            </w:r>
          </w:p>
        </w:tc>
        <w:tc>
          <w:tcPr>
            <w:tcW w:w="181" w:type="dxa"/>
            <w:shd w:val="clear" w:color="auto" w:fill="auto"/>
          </w:tcPr>
          <w:p w14:paraId="0E022084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62F97" w14:textId="5F9D091D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</w:t>
            </w: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466</w:t>
            </w:r>
          </w:p>
        </w:tc>
        <w:tc>
          <w:tcPr>
            <w:tcW w:w="187" w:type="dxa"/>
            <w:shd w:val="clear" w:color="auto" w:fill="auto"/>
          </w:tcPr>
          <w:p w14:paraId="3C7C59D8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8F90D6" w14:textId="6406DF16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5,260</w:t>
            </w:r>
          </w:p>
        </w:tc>
        <w:tc>
          <w:tcPr>
            <w:tcW w:w="180" w:type="dxa"/>
            <w:shd w:val="clear" w:color="auto" w:fill="auto"/>
          </w:tcPr>
          <w:p w14:paraId="63B4124B" w14:textId="77777777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2EBC10" w14:textId="5FC747CB" w:rsidR="00C1363D" w:rsidRPr="00934DBD" w:rsidRDefault="00C1363D" w:rsidP="00C1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8,790</w:t>
            </w:r>
          </w:p>
        </w:tc>
      </w:tr>
    </w:tbl>
    <w:p w14:paraId="0D74073B" w14:textId="77777777" w:rsidR="00D96595" w:rsidRPr="00934DBD" w:rsidRDefault="00D9659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rPr>
          <w:rFonts w:asciiTheme="majorBidi" w:hAnsiTheme="majorBidi" w:cstheme="majorBidi"/>
          <w:szCs w:val="22"/>
        </w:rPr>
        <w:sectPr w:rsidR="00D96595" w:rsidRPr="00934DBD" w:rsidSect="0083242D">
          <w:footerReference w:type="default" r:id="rId10"/>
          <w:type w:val="nextColumn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255" w:space="1" w:color="0000FF" w:shadow="1" w:frame="1"/>
            <w:left w:val="none" w:sz="187" w:space="1" w:color="3200EB"/>
            <w:bottom w:val="none" w:sz="0" w:space="6" w:color="000000"/>
            <w:right w:val="none" w:sz="29" w:space="1" w:color="04009A"/>
          </w:pgBorders>
          <w:cols w:space="720"/>
          <w:docGrid w:linePitch="245"/>
        </w:sectPr>
      </w:pPr>
    </w:p>
    <w:p w14:paraId="37461277" w14:textId="20945CB9" w:rsidR="00972ED8" w:rsidRPr="00934DBD" w:rsidRDefault="00AF5034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934DBD">
        <w:rPr>
          <w:rFonts w:asciiTheme="majorBidi" w:hAnsiTheme="majorBidi" w:cstheme="majorBidi"/>
          <w:sz w:val="30"/>
          <w:szCs w:val="30"/>
          <w:lang w:val="en-US"/>
        </w:rPr>
        <w:lastRenderedPageBreak/>
        <w:t>8</w:t>
      </w:r>
      <w:r w:rsidR="00972ED8" w:rsidRPr="00934DBD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="00C17E9D" w:rsidRPr="00934DB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เงินลงทุนในบริษัทร่วม</w:t>
      </w:r>
    </w:p>
    <w:p w14:paraId="163F2345" w14:textId="77777777" w:rsidR="007D299F" w:rsidRPr="00934DBD" w:rsidRDefault="007D299F" w:rsidP="000429AC">
      <w:pPr>
        <w:pStyle w:val="acctmergecolhdg"/>
        <w:tabs>
          <w:tab w:val="left" w:pos="486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</w:rPr>
      </w:pPr>
    </w:p>
    <w:p w14:paraId="0F38BED9" w14:textId="4B27A923" w:rsidR="009807EE" w:rsidRPr="00934DBD" w:rsidRDefault="009807EE" w:rsidP="000429AC">
      <w:pPr>
        <w:pStyle w:val="BodyText2"/>
        <w:ind w:left="540" w:right="-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 w:rsidR="007E6763" w:rsidRPr="00934DBD">
        <w:rPr>
          <w:rFonts w:asciiTheme="majorBidi" w:hAnsiTheme="majorBidi" w:cstheme="majorBidi"/>
          <w:sz w:val="30"/>
          <w:szCs w:val="30"/>
          <w:cs/>
        </w:rPr>
        <w:t>เก้า</w:t>
      </w:r>
      <w:r w:rsidR="00794C28" w:rsidRPr="00934DB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30</w:t>
      </w:r>
      <w:r w:rsidR="00596582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7E6763" w:rsidRPr="00934DB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934DB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EFE47D4" w14:textId="1079B13B" w:rsidR="00CA09E7" w:rsidRPr="00934DBD" w:rsidRDefault="00CA09E7" w:rsidP="00CA09E7">
      <w:pPr>
        <w:pStyle w:val="BodyText2"/>
        <w:ind w:left="540" w:right="-43" w:firstLine="0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990"/>
        <w:gridCol w:w="270"/>
        <w:gridCol w:w="1080"/>
        <w:gridCol w:w="270"/>
        <w:gridCol w:w="1080"/>
        <w:gridCol w:w="270"/>
        <w:gridCol w:w="990"/>
      </w:tblGrid>
      <w:tr w:rsidR="000604C3" w:rsidRPr="00934DBD" w14:paraId="7968A5FE" w14:textId="77777777" w:rsidTr="000604C3">
        <w:trPr>
          <w:trHeight w:val="20"/>
        </w:trPr>
        <w:tc>
          <w:tcPr>
            <w:tcW w:w="3330" w:type="dxa"/>
          </w:tcPr>
          <w:p w14:paraId="2C9F0BFE" w14:textId="77777777" w:rsidR="000604C3" w:rsidRPr="00934DBD" w:rsidRDefault="000604C3" w:rsidP="007D1C9F">
            <w:pPr>
              <w:tabs>
                <w:tab w:val="left" w:pos="27"/>
                <w:tab w:val="left" w:pos="342"/>
              </w:tabs>
              <w:spacing w:line="240" w:lineRule="auto"/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EF41B74" w14:textId="77777777" w:rsidR="000604C3" w:rsidRPr="00934DBD" w:rsidRDefault="000604C3" w:rsidP="007D1C9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6C9BC778" w14:textId="7D862987" w:rsidR="000604C3" w:rsidRPr="00934DBD" w:rsidRDefault="000604C3" w:rsidP="007D1C9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402947" w14:textId="77777777" w:rsidR="000604C3" w:rsidRPr="00934DBD" w:rsidRDefault="000604C3" w:rsidP="007D1C9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hideMark/>
          </w:tcPr>
          <w:p w14:paraId="4B7C44CF" w14:textId="77777777" w:rsidR="000604C3" w:rsidRPr="00934DBD" w:rsidRDefault="000604C3" w:rsidP="007D1C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604C3" w:rsidRPr="00934DBD" w14:paraId="1A4FDCCC" w14:textId="77777777" w:rsidTr="000604C3">
        <w:trPr>
          <w:trHeight w:val="20"/>
        </w:trPr>
        <w:tc>
          <w:tcPr>
            <w:tcW w:w="3330" w:type="dxa"/>
          </w:tcPr>
          <w:p w14:paraId="3EB4F796" w14:textId="77777777" w:rsidR="000604C3" w:rsidRPr="00934DBD" w:rsidRDefault="000604C3" w:rsidP="007D1C9F">
            <w:pPr>
              <w:tabs>
                <w:tab w:val="left" w:pos="27"/>
                <w:tab w:val="left" w:pos="342"/>
              </w:tabs>
              <w:spacing w:line="240" w:lineRule="auto"/>
              <w:ind w:lef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7B9C836" w14:textId="77777777" w:rsidR="000604C3" w:rsidRPr="00934DBD" w:rsidRDefault="000604C3" w:rsidP="007D1C9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8B0823" w14:textId="15CDEAEA" w:rsidR="000604C3" w:rsidRPr="00934DBD" w:rsidRDefault="000604C3" w:rsidP="007D1C9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3C40DF7" w14:textId="77777777" w:rsidR="000604C3" w:rsidRPr="00934DBD" w:rsidRDefault="000604C3" w:rsidP="007D1C9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58A21C" w14:textId="77777777" w:rsidR="000604C3" w:rsidRPr="00934DBD" w:rsidRDefault="000604C3" w:rsidP="007D1C9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04C3" w:rsidRPr="00934DBD" w14:paraId="4C792DAA" w14:textId="77777777" w:rsidTr="000604C3">
        <w:trPr>
          <w:trHeight w:val="20"/>
        </w:trPr>
        <w:tc>
          <w:tcPr>
            <w:tcW w:w="3330" w:type="dxa"/>
          </w:tcPr>
          <w:p w14:paraId="04D642AC" w14:textId="77777777" w:rsidR="000604C3" w:rsidRPr="00934DBD" w:rsidRDefault="000604C3" w:rsidP="007D1C9F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91273B9" w14:textId="39AB63FB" w:rsidR="000604C3" w:rsidRPr="00934DBD" w:rsidRDefault="000604C3" w:rsidP="007D1C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C87BAE" w14:textId="4D4271BE" w:rsidR="000604C3" w:rsidRPr="00934DBD" w:rsidRDefault="000604C3" w:rsidP="007D1C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83D88B7" w14:textId="77777777" w:rsidR="000604C3" w:rsidRPr="00934DBD" w:rsidRDefault="000604C3" w:rsidP="007D1C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B2D1C3" w14:textId="3CBECD24" w:rsidR="000604C3" w:rsidRPr="00934DBD" w:rsidRDefault="000604C3" w:rsidP="007D1C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625F44A" w14:textId="77777777" w:rsidR="000604C3" w:rsidRPr="00934DBD" w:rsidRDefault="000604C3" w:rsidP="007D1C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199B8A" w14:textId="28AAFE5B" w:rsidR="000604C3" w:rsidRPr="00934DBD" w:rsidRDefault="000604C3" w:rsidP="007D1C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670E31D" w14:textId="77777777" w:rsidR="000604C3" w:rsidRPr="00934DBD" w:rsidRDefault="000604C3" w:rsidP="007D1C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C58B2F" w14:textId="0BC4F3DB" w:rsidR="000604C3" w:rsidRPr="00934DBD" w:rsidRDefault="000604C3" w:rsidP="007D1C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604C3" w:rsidRPr="00934DBD" w14:paraId="03A6C5BE" w14:textId="77777777" w:rsidTr="000604C3">
        <w:trPr>
          <w:trHeight w:hRule="exact" w:val="216"/>
        </w:trPr>
        <w:tc>
          <w:tcPr>
            <w:tcW w:w="3330" w:type="dxa"/>
          </w:tcPr>
          <w:p w14:paraId="5FD9B74F" w14:textId="77777777" w:rsidR="000604C3" w:rsidRPr="00934DBD" w:rsidRDefault="000604C3" w:rsidP="007D1C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3CE976C" w14:textId="77777777" w:rsidR="000604C3" w:rsidRPr="00934DBD" w:rsidRDefault="000604C3" w:rsidP="007D1C9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E5A48C3" w14:textId="23EE30B0" w:rsidR="000604C3" w:rsidRPr="00934DBD" w:rsidRDefault="000604C3" w:rsidP="007D1C9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A62C5F" w14:textId="77777777" w:rsidR="000604C3" w:rsidRPr="00934DBD" w:rsidRDefault="000604C3" w:rsidP="007D1C9F">
            <w:pPr>
              <w:tabs>
                <w:tab w:val="clear" w:pos="227"/>
                <w:tab w:val="clear" w:pos="454"/>
                <w:tab w:val="clear" w:pos="680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00EF96" w14:textId="77777777" w:rsidR="000604C3" w:rsidRPr="00934DBD" w:rsidRDefault="000604C3" w:rsidP="007D1C9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F4145F" w14:textId="77777777" w:rsidR="000604C3" w:rsidRPr="00934DBD" w:rsidRDefault="000604C3" w:rsidP="007D1C9F">
            <w:pPr>
              <w:tabs>
                <w:tab w:val="clear" w:pos="227"/>
                <w:tab w:val="clear" w:pos="454"/>
                <w:tab w:val="clear" w:pos="680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BE7A46" w14:textId="77777777" w:rsidR="000604C3" w:rsidRPr="00934DBD" w:rsidRDefault="000604C3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658946" w14:textId="77777777" w:rsidR="000604C3" w:rsidRPr="00934DBD" w:rsidRDefault="000604C3" w:rsidP="007D1C9F">
            <w:pPr>
              <w:tabs>
                <w:tab w:val="clear" w:pos="227"/>
                <w:tab w:val="clear" w:pos="454"/>
                <w:tab w:val="clear" w:pos="680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5024F6" w14:textId="77777777" w:rsidR="000604C3" w:rsidRPr="00934DBD" w:rsidRDefault="000604C3" w:rsidP="007D1C9F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04C3" w:rsidRPr="00934DBD" w14:paraId="3590B6DA" w14:textId="77777777" w:rsidTr="000604C3">
        <w:trPr>
          <w:trHeight w:val="20"/>
        </w:trPr>
        <w:tc>
          <w:tcPr>
            <w:tcW w:w="3330" w:type="dxa"/>
            <w:hideMark/>
          </w:tcPr>
          <w:p w14:paraId="2FFCAB5E" w14:textId="77777777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00" w:type="dxa"/>
          </w:tcPr>
          <w:p w14:paraId="6B856DE8" w14:textId="77777777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470879" w14:textId="6029BF85" w:rsidR="000604C3" w:rsidRPr="00934DBD" w:rsidRDefault="000604C3" w:rsidP="00FF1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105,893</w:t>
            </w:r>
          </w:p>
        </w:tc>
        <w:tc>
          <w:tcPr>
            <w:tcW w:w="270" w:type="dxa"/>
          </w:tcPr>
          <w:p w14:paraId="3F1CBCD5" w14:textId="77777777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C851E08" w14:textId="324F5D41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96,126</w:t>
            </w:r>
          </w:p>
        </w:tc>
        <w:tc>
          <w:tcPr>
            <w:tcW w:w="270" w:type="dxa"/>
          </w:tcPr>
          <w:p w14:paraId="29DDECE7" w14:textId="77777777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D62525" w14:textId="65231AE4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270" w:type="dxa"/>
          </w:tcPr>
          <w:p w14:paraId="4F5BE45E" w14:textId="77777777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1354C185" w14:textId="38AD2A20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</w:tr>
      <w:tr w:rsidR="000604C3" w:rsidRPr="00934DBD" w14:paraId="5A53A52A" w14:textId="77777777" w:rsidTr="000604C3">
        <w:trPr>
          <w:trHeight w:val="20"/>
        </w:trPr>
        <w:tc>
          <w:tcPr>
            <w:tcW w:w="3330" w:type="dxa"/>
            <w:hideMark/>
          </w:tcPr>
          <w:p w14:paraId="0BC39121" w14:textId="77777777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900" w:type="dxa"/>
          </w:tcPr>
          <w:p w14:paraId="4ECDDDD5" w14:textId="77777777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A360D9" w14:textId="3D88B30D" w:rsidR="000604C3" w:rsidRPr="00934DBD" w:rsidRDefault="000604C3" w:rsidP="00A7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4,735</w:t>
            </w:r>
          </w:p>
        </w:tc>
        <w:tc>
          <w:tcPr>
            <w:tcW w:w="270" w:type="dxa"/>
          </w:tcPr>
          <w:p w14:paraId="5EC75812" w14:textId="77777777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08A9251" w14:textId="46B07F95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5,947</w:t>
            </w:r>
          </w:p>
        </w:tc>
        <w:tc>
          <w:tcPr>
            <w:tcW w:w="270" w:type="dxa"/>
          </w:tcPr>
          <w:p w14:paraId="7F1BF6DA" w14:textId="77777777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DA09B2" w14:textId="0ECB838F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B2DF49" w14:textId="77777777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122CC379" w14:textId="3A03D42D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04C3" w:rsidRPr="00934DBD" w14:paraId="7F2DDB97" w14:textId="77777777" w:rsidTr="000604C3">
        <w:trPr>
          <w:trHeight w:val="20"/>
        </w:trPr>
        <w:tc>
          <w:tcPr>
            <w:tcW w:w="3330" w:type="dxa"/>
          </w:tcPr>
          <w:p w14:paraId="5C83F568" w14:textId="5FE21E07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="00CE53B7"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2005E7"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CE53B7"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</w:t>
            </w:r>
            <w:r w:rsidR="004D3A1C"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900" w:type="dxa"/>
          </w:tcPr>
          <w:p w14:paraId="4D6A8D18" w14:textId="77777777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B3A44B" w14:textId="77777777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B28B2B" w14:textId="77777777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91B3C2" w14:textId="77777777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A9E9B9" w14:textId="77777777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784CA7" w14:textId="77777777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217278" w14:textId="77777777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312A3A" w14:textId="77777777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04C3" w:rsidRPr="00934DBD" w14:paraId="0EC0F9B3" w14:textId="77777777" w:rsidTr="000604C3">
        <w:trPr>
          <w:trHeight w:val="20"/>
        </w:trPr>
        <w:tc>
          <w:tcPr>
            <w:tcW w:w="3330" w:type="dxa"/>
          </w:tcPr>
          <w:p w14:paraId="268F589D" w14:textId="7CF1BD47" w:rsidR="000604C3" w:rsidRPr="00934DBD" w:rsidRDefault="004D3A1C" w:rsidP="006804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604C3"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ของเงินลงทุน</w:t>
            </w:r>
          </w:p>
        </w:tc>
        <w:tc>
          <w:tcPr>
            <w:tcW w:w="900" w:type="dxa"/>
          </w:tcPr>
          <w:p w14:paraId="6447520E" w14:textId="77777777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23C6D1" w14:textId="1F11B8A5" w:rsidR="000604C3" w:rsidRPr="00934DBD" w:rsidRDefault="00875324" w:rsidP="002A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(25</w:t>
            </w:r>
            <w:r w:rsidR="003909D3" w:rsidRPr="00934DB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A8F10B3" w14:textId="77777777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807587" w14:textId="6D9B810B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296EFE" w14:textId="77777777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93F3E5" w14:textId="01B284A0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006810" w14:textId="77777777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A51FC7" w14:textId="3896AAE5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04C3" w:rsidRPr="00934DBD" w14:paraId="5417F4C2" w14:textId="77777777" w:rsidTr="000604C3">
        <w:trPr>
          <w:trHeight w:val="20"/>
        </w:trPr>
        <w:tc>
          <w:tcPr>
            <w:tcW w:w="3330" w:type="dxa"/>
            <w:hideMark/>
          </w:tcPr>
          <w:p w14:paraId="55F41C8A" w14:textId="77777777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60C3B099" w14:textId="77777777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F7C3A3" w14:textId="22B043FC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(4,706)</w:t>
            </w:r>
          </w:p>
        </w:tc>
        <w:tc>
          <w:tcPr>
            <w:tcW w:w="270" w:type="dxa"/>
          </w:tcPr>
          <w:p w14:paraId="0C18EE1A" w14:textId="77777777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3732387" w14:textId="3DA23B6A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(3,729)</w:t>
            </w:r>
          </w:p>
        </w:tc>
        <w:tc>
          <w:tcPr>
            <w:tcW w:w="270" w:type="dxa"/>
          </w:tcPr>
          <w:p w14:paraId="6326C1D7" w14:textId="77777777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E7401A" w14:textId="3082B98D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930DF9" w14:textId="77777777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7E8BCBD7" w14:textId="6325B330" w:rsidR="000604C3" w:rsidRPr="00934DBD" w:rsidRDefault="000604C3" w:rsidP="0068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04C3" w:rsidRPr="00934DBD" w14:paraId="48DFFEDD" w14:textId="77777777" w:rsidTr="000604C3">
        <w:trPr>
          <w:trHeight w:val="20"/>
        </w:trPr>
        <w:tc>
          <w:tcPr>
            <w:tcW w:w="3330" w:type="dxa"/>
            <w:hideMark/>
          </w:tcPr>
          <w:p w14:paraId="3615A7D8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900" w:type="dxa"/>
          </w:tcPr>
          <w:p w14:paraId="0A77ADAF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D4DC7C" w14:textId="09DD6F33" w:rsidR="000604C3" w:rsidRPr="00934DBD" w:rsidRDefault="000604C3" w:rsidP="00CE2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4,565</w:t>
            </w:r>
          </w:p>
        </w:tc>
        <w:tc>
          <w:tcPr>
            <w:tcW w:w="270" w:type="dxa"/>
          </w:tcPr>
          <w:p w14:paraId="3C1B8B24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7B5B4EE" w14:textId="675087C7" w:rsidR="000604C3" w:rsidRPr="00934DBD" w:rsidRDefault="000604C3" w:rsidP="00CE2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9,440</w:t>
            </w:r>
          </w:p>
        </w:tc>
        <w:tc>
          <w:tcPr>
            <w:tcW w:w="270" w:type="dxa"/>
          </w:tcPr>
          <w:p w14:paraId="60EAC18F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08682" w14:textId="78CD7341" w:rsidR="000604C3" w:rsidRPr="00934DBD" w:rsidRDefault="000604C3" w:rsidP="00FA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5,377</w:t>
            </w:r>
          </w:p>
        </w:tc>
        <w:tc>
          <w:tcPr>
            <w:tcW w:w="270" w:type="dxa"/>
          </w:tcPr>
          <w:p w14:paraId="7A04F0DB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2A98F447" w14:textId="2B455FF8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04C3" w:rsidRPr="00934DBD" w14:paraId="1D32F498" w14:textId="77777777" w:rsidTr="000604C3">
        <w:trPr>
          <w:trHeight w:val="20"/>
        </w:trPr>
        <w:tc>
          <w:tcPr>
            <w:tcW w:w="3330" w:type="dxa"/>
            <w:hideMark/>
          </w:tcPr>
          <w:p w14:paraId="54415188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900" w:type="dxa"/>
          </w:tcPr>
          <w:p w14:paraId="660DA703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E1A1CD" w14:textId="7776A1D3" w:rsidR="000604C3" w:rsidRPr="00934DBD" w:rsidRDefault="000604C3" w:rsidP="002A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5324" w:rsidRPr="00934DB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5324" w:rsidRPr="00934DBD">
              <w:rPr>
                <w:rFonts w:asciiTheme="majorBidi" w:hAnsiTheme="majorBidi" w:cstheme="majorBidi"/>
                <w:sz w:val="30"/>
                <w:szCs w:val="30"/>
              </w:rPr>
              <w:t>571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30915AF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E9196BD" w14:textId="1DA2BB20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(4,450)</w:t>
            </w:r>
          </w:p>
        </w:tc>
        <w:tc>
          <w:tcPr>
            <w:tcW w:w="270" w:type="dxa"/>
          </w:tcPr>
          <w:p w14:paraId="3250CB65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97A98C" w14:textId="23717D2E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(179)</w:t>
            </w:r>
          </w:p>
        </w:tc>
        <w:tc>
          <w:tcPr>
            <w:tcW w:w="270" w:type="dxa"/>
          </w:tcPr>
          <w:p w14:paraId="3550411E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62DEECE5" w14:textId="760FE28B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04C3" w:rsidRPr="00934DBD" w14:paraId="01E7A3F3" w14:textId="77777777" w:rsidTr="000604C3">
        <w:trPr>
          <w:trHeight w:val="20"/>
        </w:trPr>
        <w:tc>
          <w:tcPr>
            <w:tcW w:w="3330" w:type="dxa"/>
          </w:tcPr>
          <w:p w14:paraId="5ABE8FDA" w14:textId="38F59C5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โอนส่วนได้เสียในบริษัทร่วมที่มีอยู่ก่อน</w:t>
            </w:r>
          </w:p>
        </w:tc>
        <w:tc>
          <w:tcPr>
            <w:tcW w:w="900" w:type="dxa"/>
          </w:tcPr>
          <w:p w14:paraId="5BA189A4" w14:textId="6D4C0016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2A448C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94A53E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943B6E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B8A0D5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FEFC39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1EDF50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69DA47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04C3" w:rsidRPr="00934DBD" w14:paraId="410A7D9B" w14:textId="77777777" w:rsidTr="000604C3">
        <w:trPr>
          <w:trHeight w:val="20"/>
        </w:trPr>
        <w:tc>
          <w:tcPr>
            <w:tcW w:w="3330" w:type="dxa"/>
          </w:tcPr>
          <w:p w14:paraId="7A7B982B" w14:textId="0EC4A1CC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การเปลี่ยน</w:t>
            </w:r>
            <w:r w:rsidR="00BA66AA"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ส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ภาพเป็นบริษัทย่อย</w:t>
            </w:r>
          </w:p>
        </w:tc>
        <w:tc>
          <w:tcPr>
            <w:tcW w:w="900" w:type="dxa"/>
          </w:tcPr>
          <w:p w14:paraId="7289A70C" w14:textId="17AC4C7F" w:rsidR="000604C3" w:rsidRPr="00934DBD" w:rsidRDefault="00C4775B" w:rsidP="00C4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14:paraId="25DA7A43" w14:textId="3F745ED3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(1,322)</w:t>
            </w:r>
          </w:p>
        </w:tc>
        <w:tc>
          <w:tcPr>
            <w:tcW w:w="270" w:type="dxa"/>
          </w:tcPr>
          <w:p w14:paraId="49911C67" w14:textId="73DAC26C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FB80DF" w14:textId="2A61A458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8BC29A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B574C0" w14:textId="7EEA883A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4CA551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6EFDC6" w14:textId="0679051F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04C3" w:rsidRPr="00934DBD" w14:paraId="2B4258D6" w14:textId="77777777" w:rsidTr="000604C3">
        <w:trPr>
          <w:trHeight w:val="20"/>
        </w:trPr>
        <w:tc>
          <w:tcPr>
            <w:tcW w:w="3330" w:type="dxa"/>
          </w:tcPr>
          <w:p w14:paraId="447AA200" w14:textId="3DCFB81C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</w:t>
            </w:r>
          </w:p>
        </w:tc>
        <w:tc>
          <w:tcPr>
            <w:tcW w:w="900" w:type="dxa"/>
          </w:tcPr>
          <w:p w14:paraId="2FA5C1ED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0D7878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D33F20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299CEB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75CB99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107989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134527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50AE7A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04C3" w:rsidRPr="00934DBD" w14:paraId="0756BBBE" w14:textId="77777777" w:rsidTr="000604C3">
        <w:trPr>
          <w:trHeight w:val="20"/>
        </w:trPr>
        <w:tc>
          <w:tcPr>
            <w:tcW w:w="3330" w:type="dxa"/>
          </w:tcPr>
          <w:p w14:paraId="2FBE86C5" w14:textId="4E7D23B2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มาตรฐานบัญชี</w:t>
            </w:r>
          </w:p>
        </w:tc>
        <w:tc>
          <w:tcPr>
            <w:tcW w:w="900" w:type="dxa"/>
          </w:tcPr>
          <w:p w14:paraId="3B44F79A" w14:textId="50B05E8C" w:rsidR="000604C3" w:rsidRPr="00934DBD" w:rsidRDefault="000604C3" w:rsidP="00060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</w:tcPr>
          <w:p w14:paraId="5FDBA616" w14:textId="655D3374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(509)</w:t>
            </w:r>
          </w:p>
        </w:tc>
        <w:tc>
          <w:tcPr>
            <w:tcW w:w="270" w:type="dxa"/>
          </w:tcPr>
          <w:p w14:paraId="087F7D5A" w14:textId="69612831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F893A1" w14:textId="4F4FC44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444839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93B083" w14:textId="4229C7E3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E76A74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EBCE51" w14:textId="57E61F1D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04C3" w:rsidRPr="00934DBD" w14:paraId="7EE575A1" w14:textId="77777777" w:rsidTr="000604C3">
        <w:trPr>
          <w:trHeight w:val="20"/>
        </w:trPr>
        <w:tc>
          <w:tcPr>
            <w:tcW w:w="3330" w:type="dxa"/>
            <w:hideMark/>
          </w:tcPr>
          <w:p w14:paraId="46DE382C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แลกเปลี่ยนกับหุ้นกู้อนุพันธ์</w:t>
            </w:r>
          </w:p>
        </w:tc>
        <w:tc>
          <w:tcPr>
            <w:tcW w:w="900" w:type="dxa"/>
          </w:tcPr>
          <w:p w14:paraId="3963D3B3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1DB85D" w14:textId="7F2A20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36B375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68F6A04" w14:textId="7827E0F5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(23)</w:t>
            </w:r>
          </w:p>
        </w:tc>
        <w:tc>
          <w:tcPr>
            <w:tcW w:w="270" w:type="dxa"/>
          </w:tcPr>
          <w:p w14:paraId="06E3057B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55F3FC" w14:textId="01DD70A8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7DDC25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417349DD" w14:textId="03B557F4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04C3" w:rsidRPr="00934DBD" w14:paraId="59BBCA83" w14:textId="77777777" w:rsidTr="000604C3">
        <w:trPr>
          <w:trHeight w:val="20"/>
        </w:trPr>
        <w:tc>
          <w:tcPr>
            <w:tcW w:w="3330" w:type="dxa"/>
            <w:hideMark/>
          </w:tcPr>
          <w:p w14:paraId="43DE933B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900" w:type="dxa"/>
          </w:tcPr>
          <w:p w14:paraId="08B7DACF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C30E15" w14:textId="71D84F2E" w:rsidR="000604C3" w:rsidRPr="00934DBD" w:rsidRDefault="000604C3" w:rsidP="00FF1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F36733" w:rsidRPr="00934DB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20018B0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8C008B5" w14:textId="445C253E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(604)</w:t>
            </w:r>
          </w:p>
        </w:tc>
        <w:tc>
          <w:tcPr>
            <w:tcW w:w="270" w:type="dxa"/>
          </w:tcPr>
          <w:p w14:paraId="4A1AC977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AFBF8A" w14:textId="1C03CF2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53B46C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33D8248" w14:textId="7CEB1340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04C3" w:rsidRPr="00934DBD" w14:paraId="79B5C63E" w14:textId="77777777" w:rsidTr="000604C3">
        <w:trPr>
          <w:trHeight w:val="20"/>
        </w:trPr>
        <w:tc>
          <w:tcPr>
            <w:tcW w:w="3330" w:type="dxa"/>
            <w:hideMark/>
          </w:tcPr>
          <w:p w14:paraId="1454F2F0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00" w:type="dxa"/>
          </w:tcPr>
          <w:p w14:paraId="3467E0B5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F89185" w14:textId="17672ED1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5324" w:rsidRPr="00934DB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FF354DC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50B68F1" w14:textId="0B38F62D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(129)</w:t>
            </w:r>
          </w:p>
        </w:tc>
        <w:tc>
          <w:tcPr>
            <w:tcW w:w="270" w:type="dxa"/>
          </w:tcPr>
          <w:p w14:paraId="01C5CA7C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F59DDD" w14:textId="592ED499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B5DE36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41A8D91" w14:textId="1D194583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04C3" w:rsidRPr="00934DBD" w14:paraId="1E5D40F1" w14:textId="77777777" w:rsidTr="000604C3">
        <w:trPr>
          <w:trHeight w:val="20"/>
        </w:trPr>
        <w:tc>
          <w:tcPr>
            <w:tcW w:w="3330" w:type="dxa"/>
            <w:hideMark/>
          </w:tcPr>
          <w:p w14:paraId="4D833F2B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</w:tcPr>
          <w:p w14:paraId="5B0A0ADC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1B3E32" w14:textId="7A5BE59E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107,342</w:t>
            </w:r>
          </w:p>
        </w:tc>
        <w:tc>
          <w:tcPr>
            <w:tcW w:w="270" w:type="dxa"/>
          </w:tcPr>
          <w:p w14:paraId="132DDB62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146028F" w14:textId="3A1A91AE" w:rsidR="000604C3" w:rsidRPr="00934DBD" w:rsidRDefault="000604C3" w:rsidP="00FA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102,578</w:t>
            </w:r>
          </w:p>
        </w:tc>
        <w:tc>
          <w:tcPr>
            <w:tcW w:w="270" w:type="dxa"/>
          </w:tcPr>
          <w:p w14:paraId="55DD1E7C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E76286" w14:textId="3B668B49" w:rsidR="000604C3" w:rsidRPr="00934DBD" w:rsidRDefault="000604C3" w:rsidP="00FA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5,533</w:t>
            </w:r>
          </w:p>
        </w:tc>
        <w:tc>
          <w:tcPr>
            <w:tcW w:w="270" w:type="dxa"/>
          </w:tcPr>
          <w:p w14:paraId="2DBB829A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8E1235" w14:textId="3EE983B3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</w:t>
            </w:r>
          </w:p>
        </w:tc>
      </w:tr>
      <w:tr w:rsidR="000604C3" w:rsidRPr="00934DBD" w14:paraId="139595B7" w14:textId="77777777" w:rsidTr="000604C3">
        <w:trPr>
          <w:trHeight w:val="20"/>
        </w:trPr>
        <w:tc>
          <w:tcPr>
            <w:tcW w:w="3330" w:type="dxa"/>
          </w:tcPr>
          <w:p w14:paraId="7A910E2D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2638E27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9D9D022" w14:textId="2B4F75B6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125E87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C12107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1D0E64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8BDEE1D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64BBEF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8A7ACC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04C3" w:rsidRPr="00934DBD" w14:paraId="2CF1C13D" w14:textId="77777777" w:rsidTr="000604C3">
        <w:trPr>
          <w:trHeight w:val="20"/>
        </w:trPr>
        <w:tc>
          <w:tcPr>
            <w:tcW w:w="3330" w:type="dxa"/>
            <w:hideMark/>
          </w:tcPr>
          <w:p w14:paraId="6C9D4A65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24A3FBAF" w14:textId="77777777" w:rsidR="000604C3" w:rsidRPr="00934DBD" w:rsidRDefault="000604C3" w:rsidP="00487755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93BF861" w14:textId="60512923" w:rsidR="000604C3" w:rsidRPr="00934DBD" w:rsidRDefault="000604C3" w:rsidP="00487755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CB48C76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57D61EE" w14:textId="18FCB92F" w:rsidR="000604C3" w:rsidRPr="00934DBD" w:rsidRDefault="000604C3" w:rsidP="00FA7C55">
            <w:pPr>
              <w:pStyle w:val="block"/>
              <w:tabs>
                <w:tab w:val="decimal" w:pos="873"/>
              </w:tabs>
              <w:spacing w:after="0" w:line="240" w:lineRule="auto"/>
              <w:ind w:left="161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105,893</w:t>
            </w:r>
          </w:p>
        </w:tc>
        <w:tc>
          <w:tcPr>
            <w:tcW w:w="270" w:type="dxa"/>
          </w:tcPr>
          <w:p w14:paraId="6622EA35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7FF21B" w14:textId="77777777" w:rsidR="000604C3" w:rsidRPr="00934DBD" w:rsidRDefault="000604C3" w:rsidP="00487755">
            <w:pPr>
              <w:pStyle w:val="block"/>
              <w:tabs>
                <w:tab w:val="decimal" w:pos="747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77E382" w14:textId="77777777" w:rsidR="000604C3" w:rsidRPr="00934DBD" w:rsidRDefault="000604C3" w:rsidP="004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15FA2B4" w14:textId="410D0D6D" w:rsidR="000604C3" w:rsidRPr="00934DBD" w:rsidRDefault="000604C3" w:rsidP="00487755">
            <w:pPr>
              <w:pStyle w:val="block"/>
              <w:tabs>
                <w:tab w:val="decimal" w:pos="747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335</w:t>
            </w:r>
          </w:p>
        </w:tc>
      </w:tr>
    </w:tbl>
    <w:p w14:paraId="40D50725" w14:textId="77777777" w:rsidR="00CA09E7" w:rsidRPr="00934DBD" w:rsidRDefault="00CA09E7" w:rsidP="00680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7FDF46" w14:textId="79F3B842" w:rsidR="00ED68C0" w:rsidRPr="00934DBD" w:rsidRDefault="00ED68C0" w:rsidP="00335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34DBD">
        <w:rPr>
          <w:rFonts w:asciiTheme="majorBidi" w:hAnsiTheme="majorBidi" w:cstheme="majorBidi"/>
          <w:spacing w:val="6"/>
          <w:sz w:val="30"/>
          <w:szCs w:val="30"/>
          <w:cs/>
        </w:rPr>
        <w:t>กลุ่มบริษัทได้แสดงเงินลงทุนในหุ้นสามัญของบริษัทร่วมแห่งหนึ่ง</w:t>
      </w:r>
      <w:r w:rsidR="00092750" w:rsidRPr="00934DBD">
        <w:rPr>
          <w:rFonts w:asciiTheme="majorBidi" w:hAnsiTheme="majorBidi" w:cstheme="majorBidi"/>
          <w:spacing w:val="6"/>
          <w:sz w:val="30"/>
          <w:szCs w:val="30"/>
          <w:cs/>
        </w:rPr>
        <w:t xml:space="preserve">คือ </w:t>
      </w:r>
      <w:r w:rsidRPr="00934DBD">
        <w:rPr>
          <w:rFonts w:asciiTheme="majorBidi" w:hAnsiTheme="majorBidi" w:cstheme="majorBidi"/>
          <w:spacing w:val="6"/>
          <w:sz w:val="30"/>
          <w:szCs w:val="30"/>
          <w:cs/>
        </w:rPr>
        <w:t>บริษัท ซีพี</w:t>
      </w:r>
      <w:r w:rsidRPr="00934DBD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pacing w:val="6"/>
          <w:sz w:val="30"/>
          <w:szCs w:val="30"/>
          <w:cs/>
        </w:rPr>
        <w:t>ออลล์ จำกัด (มหาชน)</w:t>
      </w:r>
      <w:r w:rsidR="008330F8" w:rsidRPr="00934DBD">
        <w:rPr>
          <w:rFonts w:asciiTheme="majorBidi" w:hAnsiTheme="majorBidi" w:cstheme="majorBidi"/>
          <w:spacing w:val="6"/>
          <w:sz w:val="30"/>
          <w:szCs w:val="30"/>
        </w:rPr>
        <w:t>(“CPALL”)</w:t>
      </w:r>
      <w:r w:rsidRPr="00934DBD">
        <w:rPr>
          <w:rFonts w:asciiTheme="majorBidi" w:hAnsiTheme="majorBidi" w:cstheme="majorBidi"/>
          <w:spacing w:val="6"/>
          <w:sz w:val="30"/>
          <w:szCs w:val="30"/>
          <w:cs/>
        </w:rPr>
        <w:t xml:space="preserve"> ซึ่งเป็นบริษัทจดทะเบียนในตลาดหลักทรัพย์แห่งประเทศไทยตามวิธีส่วนได้เสียใน</w:t>
      </w:r>
      <w:r w:rsidRPr="00934DBD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9C2726" w:rsidRPr="00934DBD">
        <w:rPr>
          <w:rFonts w:asciiTheme="majorBidi" w:hAnsiTheme="majorBidi" w:cstheme="majorBidi"/>
          <w:sz w:val="30"/>
          <w:szCs w:val="30"/>
          <w:cs/>
        </w:rPr>
        <w:t>รวม</w:t>
      </w:r>
      <w:r w:rsidR="00E43215" w:rsidRPr="00934DBD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C2726"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มูลค่ายุติธรรมของเงินลงทุนดังกล่าว ณ วันที่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2606E5" w:rsidRPr="00934DBD">
        <w:rPr>
          <w:rFonts w:asciiTheme="majorBidi" w:hAnsiTheme="majorBidi" w:cstheme="majorBidi"/>
          <w:sz w:val="30"/>
          <w:szCs w:val="30"/>
        </w:rPr>
        <w:t>30</w:t>
      </w:r>
      <w:r w:rsidR="00A121D2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680478" w:rsidRPr="00934DB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2606E5" w:rsidRPr="00934DBD">
        <w:rPr>
          <w:rFonts w:asciiTheme="majorBidi" w:hAnsiTheme="majorBidi" w:cstheme="majorBidi"/>
          <w:sz w:val="30"/>
          <w:szCs w:val="30"/>
        </w:rPr>
        <w:t>2563</w:t>
      </w:r>
      <w:r w:rsidR="003818D9"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มีจำนวนเงิน</w:t>
      </w:r>
      <w:r w:rsidR="00B61E42" w:rsidRPr="00934DBD">
        <w:rPr>
          <w:rFonts w:asciiTheme="majorBidi" w:hAnsiTheme="majorBidi" w:cstheme="majorBidi"/>
          <w:sz w:val="30"/>
          <w:szCs w:val="30"/>
        </w:rPr>
        <w:t xml:space="preserve"> 184,360</w:t>
      </w:r>
      <w:r w:rsidR="00BA3F90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934DB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96BA8" w:rsidRPr="00934DBD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Pr="00934DB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606E5" w:rsidRPr="00934DBD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3818D9" w:rsidRPr="00934DB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2606E5" w:rsidRPr="00934DBD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934DBD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533F48" w:rsidRPr="00934DB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606E5" w:rsidRPr="00934DBD">
        <w:rPr>
          <w:rFonts w:asciiTheme="majorBidi" w:hAnsiTheme="majorBidi" w:cstheme="majorBidi"/>
          <w:i/>
          <w:iCs/>
          <w:sz w:val="30"/>
          <w:szCs w:val="30"/>
        </w:rPr>
        <w:t>219</w:t>
      </w:r>
      <w:r w:rsidR="00533F48" w:rsidRPr="00934DBD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2606E5" w:rsidRPr="00934DBD">
        <w:rPr>
          <w:rFonts w:asciiTheme="majorBidi" w:hAnsiTheme="majorBidi" w:cstheme="majorBidi"/>
          <w:i/>
          <w:iCs/>
          <w:sz w:val="30"/>
          <w:szCs w:val="30"/>
        </w:rPr>
        <w:t>824</w:t>
      </w:r>
      <w:r w:rsidR="00EF2C8C" w:rsidRPr="00934DB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934DBD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</w:p>
    <w:p w14:paraId="15E0D318" w14:textId="77777777" w:rsidR="00175823" w:rsidRPr="00934DBD" w:rsidRDefault="00175823" w:rsidP="00680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9334CCF" w14:textId="5A01C141" w:rsidR="00E37715" w:rsidRPr="00934DBD" w:rsidRDefault="007A7824" w:rsidP="00680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Theme="majorBidi" w:hAnsiTheme="majorBidi" w:cstheme="majorBidi"/>
          <w:spacing w:val="-4"/>
          <w:sz w:val="30"/>
          <w:szCs w:val="30"/>
        </w:rPr>
        <w:sectPr w:rsidR="00E37715" w:rsidRPr="00934DBD" w:rsidSect="0083242D">
          <w:footerReference w:type="default" r:id="rId11"/>
          <w:type w:val="nextColumn"/>
          <w:pgSz w:w="11909" w:h="16834" w:code="9"/>
          <w:pgMar w:top="691" w:right="1152" w:bottom="576" w:left="1152" w:header="720" w:footer="720" w:gutter="0"/>
          <w:pgBorders w:offsetFrom="page">
            <w:top w:val="none" w:sz="255" w:space="1" w:color="0000FF" w:shadow="1" w:frame="1"/>
            <w:left w:val="none" w:sz="187" w:space="1" w:color="3200EB"/>
            <w:bottom w:val="none" w:sz="0" w:space="6" w:color="000000"/>
            <w:right w:val="none" w:sz="29" w:space="1" w:color="04009A"/>
          </w:pgBorders>
          <w:cols w:space="720"/>
        </w:sectPr>
      </w:pP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ในระหว่างงวด</w:t>
      </w:r>
      <w:r w:rsidR="00680478" w:rsidRPr="00934DBD">
        <w:rPr>
          <w:rFonts w:asciiTheme="majorBidi" w:hAnsiTheme="majorBidi" w:cstheme="majorBidi"/>
          <w:spacing w:val="-4"/>
          <w:sz w:val="30"/>
          <w:szCs w:val="30"/>
          <w:cs/>
        </w:rPr>
        <w:t>เก้า</w:t>
      </w: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30</w:t>
      </w:r>
      <w:r w:rsidR="00A121D2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680478" w:rsidRPr="00934DB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2606E5" w:rsidRPr="00934DBD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75823" w:rsidRPr="00934DBD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บริษัทได้เข้าทำสัญญาซื้อหุ้นสามัญจำนว</w:t>
      </w:r>
      <w:r w:rsidR="00680478" w:rsidRPr="00934DBD">
        <w:rPr>
          <w:rFonts w:asciiTheme="majorBidi" w:hAnsiTheme="majorBidi" w:cstheme="majorBidi"/>
          <w:spacing w:val="-4"/>
          <w:sz w:val="30"/>
          <w:szCs w:val="30"/>
          <w:cs/>
        </w:rPr>
        <w:t>น</w:t>
      </w:r>
      <w:r w:rsidR="00487755" w:rsidRPr="00934DBD">
        <w:rPr>
          <w:rFonts w:asciiTheme="majorBidi" w:hAnsiTheme="majorBidi" w:cstheme="majorBidi"/>
          <w:spacing w:val="-4"/>
          <w:sz w:val="30"/>
          <w:szCs w:val="30"/>
        </w:rPr>
        <w:t xml:space="preserve"> 90 </w:t>
      </w:r>
      <w:r w:rsidR="00175823" w:rsidRPr="00934DBD">
        <w:rPr>
          <w:rFonts w:asciiTheme="majorBidi" w:hAnsiTheme="majorBidi" w:cstheme="majorBidi"/>
          <w:spacing w:val="-4"/>
          <w:sz w:val="30"/>
          <w:szCs w:val="30"/>
          <w:cs/>
        </w:rPr>
        <w:t>ล้านหุ้นของ</w:t>
      </w:r>
      <w:r w:rsidR="00E37715" w:rsidRPr="00934DBD">
        <w:rPr>
          <w:rFonts w:asciiTheme="majorBidi" w:hAnsiTheme="majorBidi" w:cstheme="majorBidi"/>
          <w:spacing w:val="-4"/>
          <w:sz w:val="30"/>
          <w:szCs w:val="30"/>
        </w:rPr>
        <w:t xml:space="preserve"> CPALL</w:t>
      </w:r>
      <w:r w:rsidR="00175823"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จากบริษัทย่อยแห่งหนึ่ง (บริษัท ซี.พี. เมอร์แชนไดซิ่ง จำกัด) เป็นจำนวนเงิน</w:t>
      </w:r>
      <w:r w:rsidR="00487755" w:rsidRPr="00934DBD">
        <w:rPr>
          <w:rFonts w:asciiTheme="majorBidi" w:hAnsiTheme="majorBidi" w:cstheme="majorBidi"/>
          <w:spacing w:val="-4"/>
          <w:sz w:val="30"/>
          <w:szCs w:val="30"/>
        </w:rPr>
        <w:t xml:space="preserve"> 5,377 </w:t>
      </w:r>
      <w:r w:rsidR="00175823" w:rsidRPr="00934DBD">
        <w:rPr>
          <w:rFonts w:asciiTheme="majorBidi" w:hAnsiTheme="majorBidi" w:cstheme="majorBidi"/>
          <w:spacing w:val="-4"/>
          <w:sz w:val="30"/>
          <w:szCs w:val="30"/>
          <w:cs/>
        </w:rPr>
        <w:t>ล้านบาท โดยชำระค่าหุ้น</w:t>
      </w:r>
      <w:r w:rsidR="00E37715" w:rsidRPr="00934DBD">
        <w:rPr>
          <w:rFonts w:asciiTheme="majorBidi" w:hAnsiTheme="majorBidi" w:cstheme="majorBidi"/>
          <w:spacing w:val="-4"/>
          <w:sz w:val="30"/>
          <w:szCs w:val="30"/>
          <w:cs/>
        </w:rPr>
        <w:t>ดังกล่าวด้วย</w:t>
      </w:r>
      <w:r w:rsidR="00175823" w:rsidRPr="00934DBD">
        <w:rPr>
          <w:rFonts w:asciiTheme="majorBidi" w:hAnsiTheme="majorBidi" w:cstheme="majorBidi"/>
          <w:spacing w:val="-4"/>
          <w:sz w:val="30"/>
          <w:szCs w:val="30"/>
          <w:cs/>
        </w:rPr>
        <w:t>การหักลบกลบหนี้กับเงินให้กู้</w:t>
      </w:r>
      <w:r w:rsidR="00871824" w:rsidRPr="00934DBD">
        <w:rPr>
          <w:rFonts w:asciiTheme="majorBidi" w:hAnsiTheme="majorBidi" w:cstheme="majorBidi"/>
          <w:spacing w:val="-4"/>
          <w:sz w:val="30"/>
          <w:szCs w:val="30"/>
          <w:cs/>
        </w:rPr>
        <w:t>ยืมระยะสั้น</w:t>
      </w:r>
      <w:r w:rsidR="00826AE4"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0160F" w:rsidRPr="00934DBD">
        <w:rPr>
          <w:rFonts w:asciiTheme="majorBidi" w:hAnsiTheme="majorBidi" w:cstheme="majorBidi"/>
          <w:spacing w:val="-4"/>
          <w:sz w:val="30"/>
          <w:szCs w:val="30"/>
          <w:cs/>
        </w:rPr>
        <w:t>นอกจากนี้</w:t>
      </w:r>
      <w:r w:rsidR="00E37715" w:rsidRPr="00934DB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132018" w:rsidRPr="00934DBD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="00E37715" w:rsidRPr="00934DBD">
        <w:rPr>
          <w:rFonts w:asciiTheme="majorBidi" w:hAnsiTheme="majorBidi" w:cstheme="majorBidi"/>
          <w:sz w:val="30"/>
          <w:szCs w:val="30"/>
          <w:cs/>
        </w:rPr>
        <w:t>ได้ขายเงินลงทุนบางส่วนในบริษัทร่วม ซึ่งมีมูลค่าตามบัญชีเป็นจำนวนเงิน</w:t>
      </w:r>
      <w:r w:rsidR="00E37715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2606E5" w:rsidRPr="00934DBD">
        <w:rPr>
          <w:rFonts w:asciiTheme="majorBidi" w:hAnsiTheme="majorBidi" w:cstheme="majorBidi"/>
          <w:sz w:val="30"/>
          <w:szCs w:val="30"/>
        </w:rPr>
        <w:t>1</w:t>
      </w:r>
      <w:r w:rsidR="0082475E" w:rsidRPr="00934DBD">
        <w:rPr>
          <w:rFonts w:asciiTheme="majorBidi" w:hAnsiTheme="majorBidi" w:cstheme="majorBidi"/>
          <w:sz w:val="30"/>
          <w:szCs w:val="30"/>
        </w:rPr>
        <w:t>,</w:t>
      </w:r>
      <w:r w:rsidR="00840E7B" w:rsidRPr="00934DBD">
        <w:rPr>
          <w:rFonts w:asciiTheme="majorBidi" w:hAnsiTheme="majorBidi" w:cstheme="majorBidi"/>
          <w:sz w:val="30"/>
          <w:szCs w:val="30"/>
        </w:rPr>
        <w:t>571</w:t>
      </w:r>
      <w:r w:rsidR="00E37715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3F0330" w:rsidRPr="00934DBD">
        <w:rPr>
          <w:rFonts w:asciiTheme="majorBidi" w:hAnsiTheme="majorBidi" w:cstheme="majorBidi"/>
          <w:sz w:val="30"/>
          <w:szCs w:val="30"/>
          <w:cs/>
        </w:rPr>
        <w:t>และ</w:t>
      </w:r>
      <w:r w:rsidR="00095240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840E7B" w:rsidRPr="00934DBD">
        <w:rPr>
          <w:rFonts w:asciiTheme="majorBidi" w:hAnsiTheme="majorBidi" w:cstheme="majorBidi"/>
          <w:sz w:val="30"/>
          <w:szCs w:val="30"/>
        </w:rPr>
        <w:t>179</w:t>
      </w:r>
      <w:r w:rsidR="003F0330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3F0330" w:rsidRPr="00934DBD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E272A6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E272A6" w:rsidRPr="00934DBD">
        <w:rPr>
          <w:rFonts w:asciiTheme="majorBidi" w:hAnsiTheme="majorBidi" w:cstheme="majorBidi"/>
          <w:i/>
          <w:iCs/>
          <w:sz w:val="30"/>
          <w:szCs w:val="30"/>
        </w:rPr>
        <w:t>(2562</w:t>
      </w:r>
      <w:r w:rsidR="00E272A6" w:rsidRPr="00934DBD">
        <w:rPr>
          <w:rFonts w:asciiTheme="majorBidi" w:hAnsiTheme="majorBidi" w:cstheme="majorBidi"/>
          <w:sz w:val="30"/>
          <w:szCs w:val="30"/>
        </w:rPr>
        <w:t>:</w:t>
      </w:r>
      <w:r w:rsidR="00824E9C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824E9C" w:rsidRPr="00934DBD">
        <w:rPr>
          <w:rFonts w:asciiTheme="majorBidi" w:hAnsiTheme="majorBidi" w:cstheme="majorBidi"/>
          <w:i/>
          <w:iCs/>
          <w:sz w:val="30"/>
          <w:szCs w:val="30"/>
          <w:cs/>
        </w:rPr>
        <w:t>กลุ่มบริษัทมีมูลค่าตามบัญชีเป็นจำนวนเงิน</w:t>
      </w:r>
      <w:r w:rsidR="00E272A6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CD5092">
        <w:rPr>
          <w:rFonts w:asciiTheme="majorBidi" w:hAnsiTheme="majorBidi" w:cstheme="majorBidi"/>
          <w:i/>
          <w:iCs/>
          <w:sz w:val="30"/>
          <w:szCs w:val="30"/>
        </w:rPr>
        <w:t>4,450</w:t>
      </w:r>
      <w:r w:rsidR="00E272A6" w:rsidRPr="00934DB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272A6" w:rsidRPr="00934DB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E272A6" w:rsidRPr="00934DBD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824E9C" w:rsidRPr="00934DB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37715" w:rsidRPr="00934DBD">
        <w:rPr>
          <w:rFonts w:asciiTheme="majorBidi" w:hAnsiTheme="majorBidi" w:cstheme="majorBidi"/>
          <w:sz w:val="30"/>
          <w:szCs w:val="30"/>
          <w:cs/>
        </w:rPr>
        <w:t>โดยมีกำไรจากการขายเงินลงทุนดังกล่าวในงบกำไรขาดทุนรวม</w:t>
      </w:r>
      <w:r w:rsidR="00C52A76" w:rsidRPr="00934DBD">
        <w:rPr>
          <w:rFonts w:asciiTheme="majorBidi" w:hAnsiTheme="majorBidi" w:cstheme="majorBidi"/>
          <w:sz w:val="30"/>
          <w:szCs w:val="30"/>
          <w:cs/>
        </w:rPr>
        <w:t>และงบกำไรขาดทุนเฉพาะกิจการ</w:t>
      </w:r>
      <w:r w:rsidR="00E37715" w:rsidRPr="00934DBD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="00E37715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2606E5" w:rsidRPr="00934DBD">
        <w:rPr>
          <w:rFonts w:asciiTheme="majorBidi" w:hAnsiTheme="majorBidi" w:cstheme="majorBidi"/>
          <w:sz w:val="30"/>
          <w:szCs w:val="30"/>
        </w:rPr>
        <w:t>1</w:t>
      </w:r>
      <w:r w:rsidR="00E870E3" w:rsidRPr="00934DBD">
        <w:rPr>
          <w:rFonts w:asciiTheme="majorBidi" w:hAnsiTheme="majorBidi" w:cstheme="majorBidi"/>
          <w:sz w:val="30"/>
          <w:szCs w:val="30"/>
        </w:rPr>
        <w:t>,</w:t>
      </w:r>
      <w:r w:rsidR="002606E5" w:rsidRPr="00934DBD">
        <w:rPr>
          <w:rFonts w:asciiTheme="majorBidi" w:hAnsiTheme="majorBidi" w:cstheme="majorBidi"/>
          <w:sz w:val="30"/>
          <w:szCs w:val="30"/>
        </w:rPr>
        <w:t>575</w:t>
      </w:r>
      <w:r w:rsidR="00E37715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E37715" w:rsidRPr="00934DB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84080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C52A76" w:rsidRPr="00934DBD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DD1F91" w:rsidRPr="00934DBD">
        <w:rPr>
          <w:rFonts w:asciiTheme="majorBidi" w:hAnsiTheme="majorBidi" w:cstheme="majorBidi"/>
          <w:spacing w:val="-4"/>
          <w:sz w:val="30"/>
          <w:szCs w:val="30"/>
        </w:rPr>
        <w:t xml:space="preserve"> 30</w:t>
      </w:r>
      <w:r w:rsidR="00F01D36" w:rsidRPr="00934DB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52A76"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="00F01D36"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ตามลำดับ</w:t>
      </w:r>
      <w:r w:rsidR="00E272A6" w:rsidRPr="00934DB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272A6" w:rsidRPr="00934DB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272A6" w:rsidRPr="00934DBD">
        <w:rPr>
          <w:rFonts w:asciiTheme="majorBidi" w:hAnsiTheme="majorBidi" w:cstheme="majorBidi"/>
          <w:i/>
          <w:iCs/>
          <w:sz w:val="30"/>
          <w:szCs w:val="30"/>
        </w:rPr>
        <w:t>2562:</w:t>
      </w:r>
      <w:r w:rsidR="00A45FBD" w:rsidRPr="00934DB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45FBD" w:rsidRPr="00934DBD">
        <w:rPr>
          <w:rFonts w:asciiTheme="majorBidi" w:hAnsiTheme="majorBidi" w:cstheme="majorBidi"/>
          <w:i/>
          <w:iCs/>
          <w:sz w:val="30"/>
          <w:szCs w:val="30"/>
          <w:cs/>
        </w:rPr>
        <w:t>กลุ่มบริษัทมีกำไรจากการขายเงินลงทุนเป็นจำนวนเงิน</w:t>
      </w:r>
      <w:r w:rsidR="00E272A6" w:rsidRPr="00934DB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00321" w:rsidRPr="00934DBD">
        <w:rPr>
          <w:rFonts w:asciiTheme="majorBidi" w:hAnsiTheme="majorBidi" w:cstheme="majorBidi"/>
          <w:i/>
          <w:iCs/>
          <w:sz w:val="30"/>
          <w:szCs w:val="30"/>
        </w:rPr>
        <w:t xml:space="preserve">8,010 </w:t>
      </w:r>
      <w:r w:rsidR="00E272A6" w:rsidRPr="00934DB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E272A6" w:rsidRPr="00934DB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272A6"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9F7E36" w:rsidRPr="00934DBD">
        <w:rPr>
          <w:rFonts w:asciiTheme="majorBidi" w:hAnsiTheme="majorBidi" w:cstheme="majorBidi"/>
          <w:spacing w:val="-4"/>
          <w:sz w:val="30"/>
          <w:szCs w:val="30"/>
          <w:cs/>
        </w:rPr>
        <w:tab/>
      </w:r>
    </w:p>
    <w:p w14:paraId="2C8D9C37" w14:textId="77777777" w:rsidR="00E50DAA" w:rsidRPr="00934DBD" w:rsidRDefault="00E50DAA" w:rsidP="00FA0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90" w:lineRule="exac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รายละเอียดเงินลงทุนในบริษัทร่วมและเงินปันผลรับ</w:t>
      </w:r>
    </w:p>
    <w:p w14:paraId="369E1962" w14:textId="77777777" w:rsidR="008F39F0" w:rsidRPr="00934DBD" w:rsidRDefault="008F39F0" w:rsidP="00404073">
      <w:pPr>
        <w:tabs>
          <w:tab w:val="left" w:pos="540"/>
        </w:tabs>
        <w:spacing w:line="290" w:lineRule="exact"/>
        <w:rPr>
          <w:rFonts w:asciiTheme="majorBidi" w:hAnsiTheme="majorBidi" w:cstheme="majorBidi"/>
          <w:sz w:val="30"/>
          <w:szCs w:val="30"/>
        </w:rPr>
      </w:pPr>
    </w:p>
    <w:p w14:paraId="7EE5DD98" w14:textId="206EC986" w:rsidR="005127D9" w:rsidRPr="00934DBD" w:rsidRDefault="005B7108" w:rsidP="008B7217">
      <w:pPr>
        <w:tabs>
          <w:tab w:val="left" w:pos="540"/>
        </w:tabs>
        <w:spacing w:line="290" w:lineRule="exact"/>
        <w:rPr>
          <w:rFonts w:asciiTheme="majorBidi" w:hAnsiTheme="majorBidi" w:cstheme="majorBidi"/>
          <w:sz w:val="30"/>
          <w:szCs w:val="30"/>
          <w:cs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  <w:r w:rsidR="00020AAD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020AAD" w:rsidRPr="00934DBD">
        <w:rPr>
          <w:rFonts w:asciiTheme="majorBidi" w:hAnsiTheme="majorBidi" w:cstheme="majorBidi"/>
          <w:sz w:val="30"/>
          <w:szCs w:val="30"/>
          <w:cs/>
        </w:rPr>
        <w:t>ณ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วันที่</w:t>
      </w:r>
      <w:r w:rsidR="00751838"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606E5" w:rsidRPr="00934DBD">
        <w:rPr>
          <w:rFonts w:asciiTheme="majorBidi" w:hAnsiTheme="majorBidi" w:cstheme="majorBidi"/>
          <w:sz w:val="30"/>
          <w:szCs w:val="30"/>
        </w:rPr>
        <w:t>30</w:t>
      </w:r>
      <w:r w:rsidR="008A648E" w:rsidRPr="00934DBD">
        <w:rPr>
          <w:rFonts w:asciiTheme="majorBidi" w:hAnsiTheme="majorBidi" w:cstheme="majorBidi"/>
          <w:sz w:val="30"/>
          <w:szCs w:val="30"/>
          <w:cs/>
        </w:rPr>
        <w:t xml:space="preserve"> กันยายน</w:t>
      </w:r>
      <w:r w:rsidR="00751838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2606E5" w:rsidRPr="00934DBD">
        <w:rPr>
          <w:rFonts w:asciiTheme="majorBidi" w:hAnsiTheme="majorBidi" w:cstheme="majorBidi"/>
          <w:sz w:val="30"/>
          <w:szCs w:val="30"/>
        </w:rPr>
        <w:t>2563</w:t>
      </w:r>
      <w:r w:rsidR="00751838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3818D9" w:rsidRPr="00934DBD">
        <w:rPr>
          <w:rFonts w:asciiTheme="majorBidi" w:hAnsiTheme="majorBidi" w:cstheme="majorBidi"/>
          <w:sz w:val="30"/>
          <w:szCs w:val="30"/>
          <w:cs/>
        </w:rPr>
        <w:t>แล</w:t>
      </w:r>
      <w:r w:rsidR="00751838" w:rsidRPr="00934DBD">
        <w:rPr>
          <w:rFonts w:asciiTheme="majorBidi" w:hAnsiTheme="majorBidi" w:cstheme="majorBidi"/>
          <w:sz w:val="30"/>
          <w:szCs w:val="30"/>
          <w:cs/>
        </w:rPr>
        <w:t>ะ</w:t>
      </w:r>
      <w:r w:rsidR="00751838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2606E5" w:rsidRPr="00934DBD">
        <w:rPr>
          <w:rFonts w:asciiTheme="majorBidi" w:hAnsiTheme="majorBidi" w:cstheme="majorBidi"/>
          <w:sz w:val="30"/>
          <w:szCs w:val="30"/>
        </w:rPr>
        <w:t>31</w:t>
      </w:r>
      <w:r w:rsidR="00751838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751838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2606E5" w:rsidRPr="00934DBD">
        <w:rPr>
          <w:rFonts w:asciiTheme="majorBidi" w:hAnsiTheme="majorBidi" w:cstheme="majorBidi"/>
          <w:sz w:val="30"/>
          <w:szCs w:val="30"/>
        </w:rPr>
        <w:t>2652</w:t>
      </w:r>
      <w:r w:rsidR="00751838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D96595" w:rsidRPr="00934DBD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และเงินปันผลรับสำหรับแต</w:t>
      </w:r>
      <w:r w:rsidR="008B7217" w:rsidRPr="00934DBD">
        <w:rPr>
          <w:rFonts w:asciiTheme="majorBidi" w:hAnsiTheme="majorBidi" w:cstheme="majorBidi"/>
          <w:sz w:val="30"/>
          <w:szCs w:val="30"/>
          <w:cs/>
        </w:rPr>
        <w:t>่</w:t>
      </w:r>
      <w:r w:rsidR="00D96595" w:rsidRPr="00934DBD">
        <w:rPr>
          <w:rFonts w:asciiTheme="majorBidi" w:hAnsiTheme="majorBidi" w:cstheme="majorBidi"/>
          <w:sz w:val="30"/>
          <w:szCs w:val="30"/>
          <w:cs/>
        </w:rPr>
        <w:t>ละงวด</w:t>
      </w:r>
      <w:r w:rsidR="008A648E" w:rsidRPr="00934DBD">
        <w:rPr>
          <w:rFonts w:asciiTheme="majorBidi" w:hAnsiTheme="majorBidi" w:cstheme="majorBidi"/>
          <w:sz w:val="30"/>
          <w:szCs w:val="30"/>
          <w:cs/>
        </w:rPr>
        <w:t>เก้า</w:t>
      </w:r>
      <w:r w:rsidR="004041A8" w:rsidRPr="00934DBD">
        <w:rPr>
          <w:rFonts w:asciiTheme="majorBidi" w:hAnsiTheme="majorBidi" w:cstheme="majorBidi"/>
          <w:sz w:val="30"/>
          <w:szCs w:val="30"/>
          <w:cs/>
        </w:rPr>
        <w:t>เ</w:t>
      </w:r>
      <w:r w:rsidR="00E20E48" w:rsidRPr="00934DBD">
        <w:rPr>
          <w:rFonts w:asciiTheme="majorBidi" w:hAnsiTheme="majorBidi" w:cstheme="majorBidi"/>
          <w:sz w:val="30"/>
          <w:szCs w:val="30"/>
          <w:cs/>
        </w:rPr>
        <w:t>ดือน</w:t>
      </w:r>
      <w:r w:rsidRPr="00934DBD">
        <w:rPr>
          <w:rFonts w:asciiTheme="majorBidi" w:hAnsiTheme="majorBidi" w:cstheme="majorBidi"/>
          <w:sz w:val="30"/>
          <w:szCs w:val="30"/>
          <w:cs/>
        </w:rPr>
        <w:t>ส</w:t>
      </w:r>
      <w:r w:rsidR="008A648E" w:rsidRPr="00934DBD">
        <w:rPr>
          <w:rFonts w:asciiTheme="majorBidi" w:hAnsiTheme="majorBidi" w:cstheme="majorBidi"/>
          <w:sz w:val="30"/>
          <w:szCs w:val="30"/>
          <w:cs/>
        </w:rPr>
        <w:t>ิ้</w:t>
      </w:r>
      <w:r w:rsidRPr="00934DBD">
        <w:rPr>
          <w:rFonts w:asciiTheme="majorBidi" w:hAnsiTheme="majorBidi" w:cstheme="majorBidi"/>
          <w:sz w:val="30"/>
          <w:szCs w:val="30"/>
          <w:cs/>
        </w:rPr>
        <w:t>นสุดวัน</w:t>
      </w:r>
      <w:r w:rsidR="00D96595" w:rsidRPr="00934DBD">
        <w:rPr>
          <w:rFonts w:asciiTheme="majorBidi" w:hAnsiTheme="majorBidi" w:cstheme="majorBidi"/>
          <w:sz w:val="30"/>
          <w:szCs w:val="30"/>
          <w:cs/>
        </w:rPr>
        <w:t>ที่</w:t>
      </w:r>
      <w:r w:rsidR="00751838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2606E5" w:rsidRPr="00934DBD">
        <w:rPr>
          <w:rFonts w:asciiTheme="majorBidi" w:hAnsiTheme="majorBidi" w:cstheme="majorBidi"/>
          <w:sz w:val="30"/>
          <w:szCs w:val="30"/>
        </w:rPr>
        <w:t>30</w:t>
      </w:r>
      <w:r w:rsidR="00751838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8A648E" w:rsidRPr="00934DB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934DBD">
        <w:rPr>
          <w:rFonts w:asciiTheme="majorBidi" w:hAnsiTheme="majorBidi" w:cstheme="majorBidi"/>
          <w:sz w:val="30"/>
          <w:szCs w:val="30"/>
          <w:cs/>
        </w:rPr>
        <w:t>มีดังนี</w:t>
      </w:r>
      <w:r w:rsidR="008F39F0" w:rsidRPr="00934DBD">
        <w:rPr>
          <w:rFonts w:asciiTheme="majorBidi" w:hAnsiTheme="majorBidi" w:cstheme="majorBidi"/>
          <w:sz w:val="30"/>
          <w:szCs w:val="30"/>
          <w:cs/>
        </w:rPr>
        <w:t>้</w:t>
      </w:r>
    </w:p>
    <w:tbl>
      <w:tblPr>
        <w:tblW w:w="15696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1"/>
        <w:gridCol w:w="915"/>
        <w:gridCol w:w="179"/>
        <w:gridCol w:w="696"/>
        <w:gridCol w:w="178"/>
        <w:gridCol w:w="732"/>
        <w:gridCol w:w="178"/>
        <w:gridCol w:w="672"/>
        <w:gridCol w:w="178"/>
        <w:gridCol w:w="634"/>
        <w:gridCol w:w="178"/>
        <w:gridCol w:w="674"/>
        <w:gridCol w:w="178"/>
        <w:gridCol w:w="701"/>
        <w:gridCol w:w="178"/>
        <w:gridCol w:w="662"/>
        <w:gridCol w:w="178"/>
        <w:gridCol w:w="629"/>
        <w:gridCol w:w="179"/>
        <w:gridCol w:w="696"/>
        <w:gridCol w:w="178"/>
        <w:gridCol w:w="747"/>
        <w:gridCol w:w="179"/>
        <w:gridCol w:w="648"/>
        <w:gridCol w:w="178"/>
        <w:gridCol w:w="615"/>
        <w:gridCol w:w="184"/>
        <w:gridCol w:w="667"/>
        <w:gridCol w:w="178"/>
        <w:gridCol w:w="784"/>
        <w:gridCol w:w="12"/>
      </w:tblGrid>
      <w:tr w:rsidR="00404073" w:rsidRPr="00934DBD" w14:paraId="0A80A771" w14:textId="77777777" w:rsidTr="0042791D">
        <w:trPr>
          <w:cantSplit/>
          <w:trHeight w:val="360"/>
        </w:trPr>
        <w:tc>
          <w:tcPr>
            <w:tcW w:w="2711" w:type="dxa"/>
            <w:shd w:val="clear" w:color="auto" w:fill="auto"/>
          </w:tcPr>
          <w:p w14:paraId="537317EA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15" w:type="dxa"/>
          </w:tcPr>
          <w:p w14:paraId="0169440D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79" w:type="dxa"/>
          </w:tcPr>
          <w:p w14:paraId="3E646A9C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891" w:type="dxa"/>
            <w:gridSpan w:val="28"/>
            <w:shd w:val="clear" w:color="auto" w:fill="auto"/>
            <w:vAlign w:val="center"/>
          </w:tcPr>
          <w:p w14:paraId="2D5AABE1" w14:textId="1C8DEF0E" w:rsidR="00404073" w:rsidRPr="00934DBD" w:rsidRDefault="00A43802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ล้านบาท)</w:t>
            </w:r>
          </w:p>
        </w:tc>
      </w:tr>
      <w:tr w:rsidR="00404073" w:rsidRPr="00934DBD" w14:paraId="7C4215C0" w14:textId="77777777" w:rsidTr="0042791D">
        <w:trPr>
          <w:cantSplit/>
          <w:trHeight w:val="302"/>
        </w:trPr>
        <w:tc>
          <w:tcPr>
            <w:tcW w:w="2711" w:type="dxa"/>
            <w:shd w:val="clear" w:color="auto" w:fill="auto"/>
          </w:tcPr>
          <w:p w14:paraId="04A43F38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985" w:type="dxa"/>
            <w:gridSpan w:val="30"/>
          </w:tcPr>
          <w:p w14:paraId="2C19FE6B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8D6304" w:rsidRPr="00934DBD" w14:paraId="76D6DB0F" w14:textId="77777777" w:rsidTr="0042791D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0E496083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30083B83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tcBorders>
              <w:top w:val="single" w:sz="4" w:space="0" w:color="auto"/>
            </w:tcBorders>
          </w:tcPr>
          <w:p w14:paraId="46DFD3BA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60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3CA56D2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สัดส่วน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54717E5F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8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109D250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60BB3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5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B942F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0DE30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46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8AEE1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9C69A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4EC1F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12" w:right="-9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32392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4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88EB9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8449F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D5370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</w:tr>
      <w:tr w:rsidR="008D6304" w:rsidRPr="00934DBD" w14:paraId="45F9C49E" w14:textId="77777777" w:rsidTr="0042791D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2B9EB374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15" w:type="dxa"/>
          </w:tcPr>
          <w:p w14:paraId="02573D4A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</w:tcPr>
          <w:p w14:paraId="67D6F2AF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606" w:type="dxa"/>
            <w:gridSpan w:val="3"/>
            <w:shd w:val="clear" w:color="auto" w:fill="auto"/>
          </w:tcPr>
          <w:p w14:paraId="3C290343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ความเป็นเจ้าของ</w:t>
            </w:r>
          </w:p>
        </w:tc>
        <w:tc>
          <w:tcPr>
            <w:tcW w:w="178" w:type="dxa"/>
            <w:shd w:val="clear" w:color="auto" w:fill="auto"/>
          </w:tcPr>
          <w:p w14:paraId="0C6EEA19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84" w:type="dxa"/>
            <w:gridSpan w:val="3"/>
            <w:shd w:val="clear" w:color="auto" w:fill="auto"/>
          </w:tcPr>
          <w:p w14:paraId="161782DF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F046AEC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53" w:type="dxa"/>
            <w:gridSpan w:val="3"/>
            <w:shd w:val="clear" w:color="auto" w:fill="auto"/>
            <w:vAlign w:val="bottom"/>
          </w:tcPr>
          <w:p w14:paraId="0786A546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37F111F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469" w:type="dxa"/>
            <w:gridSpan w:val="3"/>
            <w:shd w:val="clear" w:color="auto" w:fill="auto"/>
            <w:vAlign w:val="bottom"/>
          </w:tcPr>
          <w:p w14:paraId="4CC0AFEC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729CC86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1" w:type="dxa"/>
            <w:gridSpan w:val="3"/>
            <w:shd w:val="clear" w:color="auto" w:fill="auto"/>
            <w:vAlign w:val="bottom"/>
          </w:tcPr>
          <w:p w14:paraId="3997F7B6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12" w:right="-9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606E274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41" w:type="dxa"/>
            <w:gridSpan w:val="3"/>
            <w:shd w:val="clear" w:color="auto" w:fill="auto"/>
            <w:vAlign w:val="bottom"/>
          </w:tcPr>
          <w:p w14:paraId="212A2DBF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A29B54D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9" w:type="dxa"/>
            <w:gridSpan w:val="3"/>
            <w:shd w:val="clear" w:color="auto" w:fill="auto"/>
            <w:vAlign w:val="bottom"/>
          </w:tcPr>
          <w:p w14:paraId="5D1D3EA9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</w:tr>
      <w:tr w:rsidR="008D6304" w:rsidRPr="00934DBD" w14:paraId="535461E4" w14:textId="77777777" w:rsidTr="0042791D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19F8B878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15" w:type="dxa"/>
          </w:tcPr>
          <w:p w14:paraId="75C9899D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</w:tcPr>
          <w:p w14:paraId="4FB14AD0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606" w:type="dxa"/>
            <w:gridSpan w:val="3"/>
            <w:shd w:val="clear" w:color="auto" w:fill="auto"/>
          </w:tcPr>
          <w:p w14:paraId="5F8FF44A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(ทั้งทางตรง</w:t>
            </w:r>
          </w:p>
        </w:tc>
        <w:tc>
          <w:tcPr>
            <w:tcW w:w="178" w:type="dxa"/>
            <w:shd w:val="clear" w:color="auto" w:fill="auto"/>
          </w:tcPr>
          <w:p w14:paraId="309B95D9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84" w:type="dxa"/>
            <w:gridSpan w:val="3"/>
            <w:shd w:val="clear" w:color="auto" w:fill="auto"/>
          </w:tcPr>
          <w:p w14:paraId="5BD06CF0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5F01B7C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53" w:type="dxa"/>
            <w:gridSpan w:val="3"/>
            <w:shd w:val="clear" w:color="auto" w:fill="auto"/>
            <w:vAlign w:val="bottom"/>
          </w:tcPr>
          <w:p w14:paraId="475B5E41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73BC745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469" w:type="dxa"/>
            <w:gridSpan w:val="3"/>
            <w:shd w:val="clear" w:color="auto" w:fill="auto"/>
            <w:vAlign w:val="bottom"/>
          </w:tcPr>
          <w:p w14:paraId="6B586BDE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A2F20A1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1" w:type="dxa"/>
            <w:gridSpan w:val="3"/>
            <w:shd w:val="clear" w:color="auto" w:fill="auto"/>
            <w:vAlign w:val="bottom"/>
          </w:tcPr>
          <w:p w14:paraId="3D03996E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12" w:right="-9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4E21DBBD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41" w:type="dxa"/>
            <w:gridSpan w:val="3"/>
            <w:shd w:val="clear" w:color="auto" w:fill="auto"/>
            <w:vAlign w:val="bottom"/>
          </w:tcPr>
          <w:p w14:paraId="03F7C625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3791CCF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9" w:type="dxa"/>
            <w:gridSpan w:val="3"/>
            <w:shd w:val="clear" w:color="auto" w:fill="auto"/>
            <w:vAlign w:val="bottom"/>
          </w:tcPr>
          <w:p w14:paraId="685300D9" w14:textId="40E93FF6" w:rsidR="00404073" w:rsidRPr="00934DBD" w:rsidRDefault="00325FC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เงินปันผลรับ</w:t>
            </w:r>
          </w:p>
        </w:tc>
      </w:tr>
      <w:tr w:rsidR="008D6304" w:rsidRPr="00934DBD" w14:paraId="22A8D51D" w14:textId="77777777" w:rsidTr="0042791D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673C5898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15" w:type="dxa"/>
          </w:tcPr>
          <w:p w14:paraId="111FA739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ประเทศที่</w:t>
            </w:r>
          </w:p>
        </w:tc>
        <w:tc>
          <w:tcPr>
            <w:tcW w:w="179" w:type="dxa"/>
          </w:tcPr>
          <w:p w14:paraId="065EEDAF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606" w:type="dxa"/>
            <w:gridSpan w:val="3"/>
            <w:shd w:val="clear" w:color="auto" w:fill="auto"/>
          </w:tcPr>
          <w:p w14:paraId="02D0F9FE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และทางอ้อม)</w:t>
            </w:r>
          </w:p>
        </w:tc>
        <w:tc>
          <w:tcPr>
            <w:tcW w:w="178" w:type="dxa"/>
            <w:shd w:val="clear" w:color="auto" w:fill="auto"/>
          </w:tcPr>
          <w:p w14:paraId="26132738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84" w:type="dxa"/>
            <w:gridSpan w:val="3"/>
            <w:shd w:val="clear" w:color="auto" w:fill="auto"/>
          </w:tcPr>
          <w:p w14:paraId="47D44DB0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6B52836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53" w:type="dxa"/>
            <w:gridSpan w:val="3"/>
            <w:shd w:val="clear" w:color="auto" w:fill="auto"/>
            <w:vAlign w:val="bottom"/>
          </w:tcPr>
          <w:p w14:paraId="5ED48033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947038A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469" w:type="dxa"/>
            <w:gridSpan w:val="3"/>
            <w:shd w:val="clear" w:color="auto" w:fill="auto"/>
            <w:vAlign w:val="bottom"/>
          </w:tcPr>
          <w:p w14:paraId="545F84E5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6F7A3522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1" w:type="dxa"/>
            <w:gridSpan w:val="3"/>
            <w:shd w:val="clear" w:color="auto" w:fill="auto"/>
            <w:vAlign w:val="bottom"/>
          </w:tcPr>
          <w:p w14:paraId="3E55416D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การด้อยค่า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7BBD7F9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41" w:type="dxa"/>
            <w:gridSpan w:val="3"/>
            <w:shd w:val="clear" w:color="auto" w:fill="auto"/>
            <w:vAlign w:val="bottom"/>
          </w:tcPr>
          <w:p w14:paraId="2C596272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290" w:lineRule="exact"/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 xml:space="preserve">ส่วนได้เสีย 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C2273F8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9" w:type="dxa"/>
            <w:gridSpan w:val="3"/>
            <w:shd w:val="clear" w:color="auto" w:fill="auto"/>
            <w:vAlign w:val="bottom"/>
          </w:tcPr>
          <w:p w14:paraId="50C7F903" w14:textId="5E1D6F0E" w:rsidR="00404073" w:rsidRPr="00934DBD" w:rsidRDefault="00325FC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สำหรับงวด</w:t>
            </w:r>
            <w:r w:rsidR="008A648E"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>เก้า</w:t>
            </w: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เดือน</w:t>
            </w:r>
          </w:p>
        </w:tc>
      </w:tr>
      <w:tr w:rsidR="008D6304" w:rsidRPr="00934DBD" w14:paraId="4FAC841B" w14:textId="77777777" w:rsidTr="0042791D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42047807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407D6AC0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ดำเนินธุรกิจ</w:t>
            </w:r>
          </w:p>
        </w:tc>
        <w:tc>
          <w:tcPr>
            <w:tcW w:w="179" w:type="dxa"/>
          </w:tcPr>
          <w:p w14:paraId="26752929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16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B8C276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/>
              </w:rPr>
              <w:t>(ร้อยละ)</w:t>
            </w:r>
          </w:p>
        </w:tc>
        <w:tc>
          <w:tcPr>
            <w:tcW w:w="178" w:type="dxa"/>
            <w:shd w:val="clear" w:color="auto" w:fill="auto"/>
          </w:tcPr>
          <w:p w14:paraId="06092E65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45802E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ทุนชำระแล้ว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A5333FC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5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E2B22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วิธีราคาทุน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5C96FFF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4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A6FC3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97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วิธีส่วนได้เสีย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15FE7BDC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26F9A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สะสม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2FE04821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4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BE404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6A758F9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D3B67" w14:textId="2059343E" w:rsidR="00404073" w:rsidRPr="00934DBD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สิ้นสุดวันที่</w:t>
            </w:r>
          </w:p>
        </w:tc>
      </w:tr>
      <w:tr w:rsidR="008A648E" w:rsidRPr="00934DBD" w14:paraId="0745EDD5" w14:textId="77777777" w:rsidTr="0042791D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2854E7A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5C480EC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</w:tcPr>
          <w:p w14:paraId="536C57C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</w:tcPr>
          <w:p w14:paraId="20691B3A" w14:textId="51554BC9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30 </w:t>
            </w: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7B463B5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505F4615" w14:textId="4700C4A4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>31</w:t>
            </w:r>
          </w:p>
          <w:p w14:paraId="7210669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14:paraId="7A3BF22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124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val="en-GB"/>
              </w:rPr>
            </w:pP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auto"/>
          </w:tcPr>
          <w:p w14:paraId="10860C1C" w14:textId="33F99B5F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30 </w:t>
            </w: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018B436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  <w:shd w:val="clear" w:color="auto" w:fill="auto"/>
          </w:tcPr>
          <w:p w14:paraId="56A46C00" w14:textId="78CDD15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>31</w:t>
            </w:r>
          </w:p>
          <w:p w14:paraId="7CD029B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14:paraId="58DC73F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</w:tcPr>
          <w:p w14:paraId="3D96EFCE" w14:textId="7983A232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30 </w:t>
            </w: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627A840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  <w:shd w:val="clear" w:color="auto" w:fill="auto"/>
          </w:tcPr>
          <w:p w14:paraId="11280AB7" w14:textId="2006D494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>31</w:t>
            </w:r>
          </w:p>
          <w:p w14:paraId="482FBFD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14:paraId="6AE0294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val="en-GB" w:bidi="ar-SA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  <w:shd w:val="clear" w:color="auto" w:fill="auto"/>
          </w:tcPr>
          <w:p w14:paraId="0B39A7C9" w14:textId="4B0FDFCF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30 </w:t>
            </w: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3DE68C4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</w:tcPr>
          <w:p w14:paraId="509F8955" w14:textId="0BE9F478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>31</w:t>
            </w:r>
          </w:p>
          <w:p w14:paraId="1364550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79" w:type="dxa"/>
            <w:shd w:val="clear" w:color="auto" w:fill="auto"/>
          </w:tcPr>
          <w:p w14:paraId="0B1F9F0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val="en-GB" w:bidi="ar-SA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</w:tcPr>
          <w:p w14:paraId="31EAE426" w14:textId="1B6289DE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30 </w:t>
            </w: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1B3F581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</w:tcPr>
          <w:p w14:paraId="6822BBAC" w14:textId="1CB226F0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>31</w:t>
            </w:r>
          </w:p>
          <w:p w14:paraId="1786AF7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79" w:type="dxa"/>
            <w:shd w:val="clear" w:color="auto" w:fill="auto"/>
          </w:tcPr>
          <w:p w14:paraId="25065D5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val="en-GB" w:bidi="ar-SA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14:paraId="78124734" w14:textId="61305BF5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30 </w:t>
            </w: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70429FC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auto"/>
          </w:tcPr>
          <w:p w14:paraId="46F7C618" w14:textId="24F0C346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>31</w:t>
            </w:r>
          </w:p>
          <w:p w14:paraId="2A7760D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84" w:type="dxa"/>
            <w:shd w:val="clear" w:color="auto" w:fill="auto"/>
          </w:tcPr>
          <w:p w14:paraId="40CB9F1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val="en-GB" w:bidi="ar-SA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  <w:shd w:val="clear" w:color="auto" w:fill="auto"/>
          </w:tcPr>
          <w:p w14:paraId="45001734" w14:textId="2F713780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30 </w:t>
            </w: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2F8709E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</w:tcPr>
          <w:p w14:paraId="5A8DA6D4" w14:textId="0F652B9D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30 </w:t>
            </w: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</w:tc>
      </w:tr>
      <w:tr w:rsidR="008A648E" w:rsidRPr="00934DBD" w14:paraId="604E11C5" w14:textId="77777777" w:rsidTr="0042791D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20C1BD8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15" w:type="dxa"/>
          </w:tcPr>
          <w:p w14:paraId="4391946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</w:tcPr>
          <w:p w14:paraId="42F7068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auto"/>
          </w:tcPr>
          <w:p w14:paraId="19C1BA4A" w14:textId="7E940978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3814758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shd w:val="clear" w:color="auto" w:fill="auto"/>
          </w:tcPr>
          <w:p w14:paraId="03EDDBA5" w14:textId="7249A6F5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78" w:type="dxa"/>
            <w:shd w:val="clear" w:color="auto" w:fill="auto"/>
          </w:tcPr>
          <w:p w14:paraId="570FF85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12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14:paraId="1AB82D87" w14:textId="513CC4C2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26B765C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14:paraId="64C8D6BD" w14:textId="14F92743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78" w:type="dxa"/>
            <w:shd w:val="clear" w:color="auto" w:fill="auto"/>
          </w:tcPr>
          <w:p w14:paraId="07E3012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</w:tcPr>
          <w:p w14:paraId="2AAF1B1E" w14:textId="57BEAAE1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1AB0165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shd w:val="clear" w:color="auto" w:fill="auto"/>
          </w:tcPr>
          <w:p w14:paraId="70566D55" w14:textId="61B252FB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78" w:type="dxa"/>
            <w:shd w:val="clear" w:color="auto" w:fill="auto"/>
          </w:tcPr>
          <w:p w14:paraId="3EAD52A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auto"/>
          </w:tcPr>
          <w:p w14:paraId="1A47FB54" w14:textId="05F219D4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56817D4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</w:tcPr>
          <w:p w14:paraId="40AF5293" w14:textId="1FF8AB19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79" w:type="dxa"/>
            <w:shd w:val="clear" w:color="auto" w:fill="auto"/>
          </w:tcPr>
          <w:p w14:paraId="20FFA61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auto"/>
          </w:tcPr>
          <w:p w14:paraId="0A92E41F" w14:textId="29172F02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40463C1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617C65D2" w14:textId="50F089D3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79" w:type="dxa"/>
            <w:shd w:val="clear" w:color="auto" w:fill="auto"/>
          </w:tcPr>
          <w:p w14:paraId="7C5B01D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4A62FCDC" w14:textId="709E73D6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528B56B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  <w:shd w:val="clear" w:color="auto" w:fill="auto"/>
          </w:tcPr>
          <w:p w14:paraId="468A9FAB" w14:textId="5B213ECE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84" w:type="dxa"/>
            <w:shd w:val="clear" w:color="auto" w:fill="auto"/>
          </w:tcPr>
          <w:p w14:paraId="4F1C404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</w:tcPr>
          <w:p w14:paraId="09D9F55A" w14:textId="5129E52A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09A63B3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</w:tcPr>
          <w:p w14:paraId="493A6554" w14:textId="4E7E0BF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</w:tr>
      <w:tr w:rsidR="008A648E" w:rsidRPr="00934DBD" w14:paraId="20677EDE" w14:textId="77777777" w:rsidTr="008A648E">
        <w:trPr>
          <w:cantSplit/>
          <w:trHeight w:hRule="exact" w:val="135"/>
        </w:trPr>
        <w:tc>
          <w:tcPr>
            <w:tcW w:w="2711" w:type="dxa"/>
            <w:shd w:val="clear" w:color="auto" w:fill="auto"/>
          </w:tcPr>
          <w:p w14:paraId="2E0C8CA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15" w:type="dxa"/>
          </w:tcPr>
          <w:p w14:paraId="327BE31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</w:tcPr>
          <w:p w14:paraId="55C2D03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1606" w:type="dxa"/>
            <w:gridSpan w:val="3"/>
            <w:shd w:val="clear" w:color="auto" w:fill="auto"/>
          </w:tcPr>
          <w:p w14:paraId="2DBA2A3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59F34DB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10107" w:type="dxa"/>
            <w:gridSpan w:val="24"/>
            <w:shd w:val="clear" w:color="auto" w:fill="auto"/>
          </w:tcPr>
          <w:p w14:paraId="65F91A0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/>
              </w:rPr>
            </w:pPr>
          </w:p>
        </w:tc>
      </w:tr>
      <w:tr w:rsidR="008A648E" w:rsidRPr="00934DBD" w14:paraId="7D918D82" w14:textId="77777777" w:rsidTr="0042791D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3D7AD0B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376" w:right="-5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หลักทรัพย์ในความต้องการ</w:t>
            </w:r>
          </w:p>
        </w:tc>
        <w:tc>
          <w:tcPr>
            <w:tcW w:w="915" w:type="dxa"/>
          </w:tcPr>
          <w:p w14:paraId="2BA5833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9" w:type="dxa"/>
          </w:tcPr>
          <w:p w14:paraId="07A808E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96" w:type="dxa"/>
            <w:shd w:val="clear" w:color="auto" w:fill="auto"/>
          </w:tcPr>
          <w:p w14:paraId="5469A48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73D90A5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32" w:type="dxa"/>
            <w:shd w:val="clear" w:color="auto" w:fill="auto"/>
          </w:tcPr>
          <w:p w14:paraId="686E496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6A03BFD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72" w:type="dxa"/>
            <w:shd w:val="clear" w:color="auto" w:fill="auto"/>
          </w:tcPr>
          <w:p w14:paraId="2CE2EAB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852C83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pacing w:val="-20"/>
                <w:sz w:val="27"/>
                <w:szCs w:val="27"/>
                <w:lang w:val="en-GB"/>
              </w:rPr>
            </w:pPr>
          </w:p>
        </w:tc>
        <w:tc>
          <w:tcPr>
            <w:tcW w:w="634" w:type="dxa"/>
            <w:shd w:val="clear" w:color="auto" w:fill="auto"/>
          </w:tcPr>
          <w:p w14:paraId="3AD6E09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60738E3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74" w:type="dxa"/>
            <w:shd w:val="clear" w:color="auto" w:fill="auto"/>
          </w:tcPr>
          <w:p w14:paraId="4C23FA7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B4CBEA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701" w:type="dxa"/>
            <w:shd w:val="clear" w:color="auto" w:fill="auto"/>
          </w:tcPr>
          <w:p w14:paraId="6A3B36E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7CB6302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2" w:type="dxa"/>
            <w:shd w:val="clear" w:color="auto" w:fill="auto"/>
          </w:tcPr>
          <w:p w14:paraId="7461579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556B75D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29" w:type="dxa"/>
            <w:shd w:val="clear" w:color="auto" w:fill="auto"/>
          </w:tcPr>
          <w:p w14:paraId="16953F9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76B4F59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173F9AF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7E28FD9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747" w:type="dxa"/>
            <w:shd w:val="clear" w:color="auto" w:fill="auto"/>
          </w:tcPr>
          <w:p w14:paraId="0594D64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39EE496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8" w:type="dxa"/>
            <w:shd w:val="clear" w:color="auto" w:fill="auto"/>
          </w:tcPr>
          <w:p w14:paraId="0581B5F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5C2E0F7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5" w:type="dxa"/>
            <w:shd w:val="clear" w:color="auto" w:fill="auto"/>
          </w:tcPr>
          <w:p w14:paraId="6E13CFB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14:paraId="0914CC5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7" w:type="dxa"/>
            <w:shd w:val="clear" w:color="auto" w:fill="auto"/>
          </w:tcPr>
          <w:p w14:paraId="7DF0013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7B6C86F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4" w:type="dxa"/>
            <w:shd w:val="clear" w:color="auto" w:fill="auto"/>
          </w:tcPr>
          <w:p w14:paraId="0D8334E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A648E" w:rsidRPr="00934DBD" w14:paraId="12EE9C3D" w14:textId="77777777" w:rsidTr="0042791D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53EE9D4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376" w:right="-5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  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ของตลาด</w:t>
            </w:r>
          </w:p>
        </w:tc>
        <w:tc>
          <w:tcPr>
            <w:tcW w:w="915" w:type="dxa"/>
          </w:tcPr>
          <w:p w14:paraId="041479C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9" w:type="dxa"/>
          </w:tcPr>
          <w:p w14:paraId="208F5CC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96" w:type="dxa"/>
            <w:shd w:val="clear" w:color="auto" w:fill="auto"/>
          </w:tcPr>
          <w:p w14:paraId="36E6B6E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4C0289E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32" w:type="dxa"/>
            <w:shd w:val="clear" w:color="auto" w:fill="auto"/>
          </w:tcPr>
          <w:p w14:paraId="1870B37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36A29D1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72" w:type="dxa"/>
            <w:shd w:val="clear" w:color="auto" w:fill="auto"/>
          </w:tcPr>
          <w:p w14:paraId="1770B38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59A307E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pacing w:val="-20"/>
                <w:sz w:val="27"/>
                <w:szCs w:val="27"/>
                <w:lang w:val="en-GB"/>
              </w:rPr>
            </w:pPr>
          </w:p>
        </w:tc>
        <w:tc>
          <w:tcPr>
            <w:tcW w:w="634" w:type="dxa"/>
            <w:shd w:val="clear" w:color="auto" w:fill="auto"/>
          </w:tcPr>
          <w:p w14:paraId="5E73BB1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8DCE00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74" w:type="dxa"/>
            <w:shd w:val="clear" w:color="auto" w:fill="auto"/>
          </w:tcPr>
          <w:p w14:paraId="6C8A7C3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7CC8C3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701" w:type="dxa"/>
            <w:shd w:val="clear" w:color="auto" w:fill="auto"/>
          </w:tcPr>
          <w:p w14:paraId="1D2B2CD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C62E87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2" w:type="dxa"/>
            <w:shd w:val="clear" w:color="auto" w:fill="auto"/>
          </w:tcPr>
          <w:p w14:paraId="197C692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54DAF42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29" w:type="dxa"/>
            <w:shd w:val="clear" w:color="auto" w:fill="auto"/>
          </w:tcPr>
          <w:p w14:paraId="6ED5671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BE0BEE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4808DDA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72CA79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747" w:type="dxa"/>
            <w:shd w:val="clear" w:color="auto" w:fill="auto"/>
          </w:tcPr>
          <w:p w14:paraId="2726F83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1D0E43E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8" w:type="dxa"/>
            <w:shd w:val="clear" w:color="auto" w:fill="auto"/>
          </w:tcPr>
          <w:p w14:paraId="4750E06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4BD61D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5" w:type="dxa"/>
            <w:shd w:val="clear" w:color="auto" w:fill="auto"/>
          </w:tcPr>
          <w:p w14:paraId="705FB5E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14:paraId="22D1F9E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7" w:type="dxa"/>
            <w:shd w:val="clear" w:color="auto" w:fill="auto"/>
          </w:tcPr>
          <w:p w14:paraId="6C6C88A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1AC34CE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4" w:type="dxa"/>
            <w:shd w:val="clear" w:color="auto" w:fill="auto"/>
          </w:tcPr>
          <w:p w14:paraId="516B0D6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A648E" w:rsidRPr="00934DBD" w14:paraId="102A54C6" w14:textId="77777777" w:rsidTr="0042791D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66EC85E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76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ซีพี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ออลล์ จำกัด </w:t>
            </w:r>
          </w:p>
        </w:tc>
        <w:tc>
          <w:tcPr>
            <w:tcW w:w="915" w:type="dxa"/>
          </w:tcPr>
          <w:p w14:paraId="1AD9120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</w:tcPr>
          <w:p w14:paraId="1494A79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25ED8BD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251B98D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32" w:type="dxa"/>
            <w:shd w:val="clear" w:color="auto" w:fill="auto"/>
          </w:tcPr>
          <w:p w14:paraId="2EC35E1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7FDD7C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72" w:type="dxa"/>
            <w:shd w:val="clear" w:color="auto" w:fill="auto"/>
          </w:tcPr>
          <w:p w14:paraId="004C8A7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136903E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pacing w:val="-20"/>
                <w:sz w:val="27"/>
                <w:szCs w:val="27"/>
                <w:lang w:val="en-GB"/>
              </w:rPr>
            </w:pPr>
          </w:p>
        </w:tc>
        <w:tc>
          <w:tcPr>
            <w:tcW w:w="634" w:type="dxa"/>
            <w:shd w:val="clear" w:color="auto" w:fill="auto"/>
          </w:tcPr>
          <w:p w14:paraId="3EC6598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5A657E3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74" w:type="dxa"/>
            <w:shd w:val="clear" w:color="auto" w:fill="auto"/>
          </w:tcPr>
          <w:p w14:paraId="02A8F9A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277E291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701" w:type="dxa"/>
            <w:shd w:val="clear" w:color="auto" w:fill="auto"/>
          </w:tcPr>
          <w:p w14:paraId="2DFA9A9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20977C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2" w:type="dxa"/>
            <w:shd w:val="clear" w:color="auto" w:fill="auto"/>
          </w:tcPr>
          <w:p w14:paraId="4045273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7FD867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29" w:type="dxa"/>
            <w:shd w:val="clear" w:color="auto" w:fill="auto"/>
          </w:tcPr>
          <w:p w14:paraId="141BE01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C70A4E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5873F86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740C8AB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47" w:type="dxa"/>
            <w:shd w:val="clear" w:color="auto" w:fill="auto"/>
          </w:tcPr>
          <w:p w14:paraId="203344E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69E766C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</w:tcPr>
          <w:p w14:paraId="6D5F9D3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820140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15" w:type="dxa"/>
            <w:shd w:val="clear" w:color="auto" w:fill="auto"/>
          </w:tcPr>
          <w:p w14:paraId="51AD863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14:paraId="0903E4B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7" w:type="dxa"/>
            <w:shd w:val="clear" w:color="auto" w:fill="auto"/>
          </w:tcPr>
          <w:p w14:paraId="756A4BC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9E9B81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784" w:type="dxa"/>
            <w:shd w:val="clear" w:color="auto" w:fill="auto"/>
          </w:tcPr>
          <w:p w14:paraId="6648C13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</w:tr>
      <w:tr w:rsidR="008A648E" w:rsidRPr="00934DBD" w14:paraId="6D5F3195" w14:textId="77777777" w:rsidTr="00715141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4302DCF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76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>(มหาชน)</w:t>
            </w:r>
          </w:p>
        </w:tc>
        <w:tc>
          <w:tcPr>
            <w:tcW w:w="915" w:type="dxa"/>
          </w:tcPr>
          <w:p w14:paraId="5FE3A99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179" w:type="dxa"/>
          </w:tcPr>
          <w:p w14:paraId="3BED4EE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19F9FB32" w14:textId="7877A432" w:rsidR="008A648E" w:rsidRPr="00934DBD" w:rsidRDefault="00D06CBD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34.06</w:t>
            </w:r>
          </w:p>
        </w:tc>
        <w:tc>
          <w:tcPr>
            <w:tcW w:w="178" w:type="dxa"/>
            <w:shd w:val="clear" w:color="auto" w:fill="auto"/>
          </w:tcPr>
          <w:p w14:paraId="262674D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32" w:type="dxa"/>
            <w:shd w:val="clear" w:color="auto" w:fill="auto"/>
          </w:tcPr>
          <w:p w14:paraId="2C5E6255" w14:textId="695F2D7A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33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86</w:t>
            </w:r>
          </w:p>
        </w:tc>
        <w:tc>
          <w:tcPr>
            <w:tcW w:w="178" w:type="dxa"/>
            <w:shd w:val="clear" w:color="auto" w:fill="auto"/>
          </w:tcPr>
          <w:p w14:paraId="3BEF301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72" w:type="dxa"/>
            <w:shd w:val="clear" w:color="auto" w:fill="auto"/>
          </w:tcPr>
          <w:p w14:paraId="6215D58C" w14:textId="119E21D6" w:rsidR="008A648E" w:rsidRPr="00934DBD" w:rsidRDefault="00D06CBD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8,983</w:t>
            </w:r>
          </w:p>
        </w:tc>
        <w:tc>
          <w:tcPr>
            <w:tcW w:w="178" w:type="dxa"/>
            <w:shd w:val="clear" w:color="auto" w:fill="auto"/>
          </w:tcPr>
          <w:p w14:paraId="7AAE563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pacing w:val="-20"/>
                <w:sz w:val="27"/>
                <w:szCs w:val="27"/>
                <w:lang w:val="en-GB"/>
              </w:rPr>
            </w:pPr>
          </w:p>
        </w:tc>
        <w:tc>
          <w:tcPr>
            <w:tcW w:w="634" w:type="dxa"/>
            <w:shd w:val="clear" w:color="auto" w:fill="auto"/>
          </w:tcPr>
          <w:p w14:paraId="0D2E6D93" w14:textId="5C8A61FD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8,983</w:t>
            </w:r>
          </w:p>
        </w:tc>
        <w:tc>
          <w:tcPr>
            <w:tcW w:w="178" w:type="dxa"/>
            <w:shd w:val="clear" w:color="auto" w:fill="auto"/>
          </w:tcPr>
          <w:p w14:paraId="492E61F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</w:tcPr>
          <w:p w14:paraId="1371181A" w14:textId="725BBBDC" w:rsidR="008A648E" w:rsidRPr="00934DBD" w:rsidRDefault="00D06CBD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84,936</w:t>
            </w:r>
          </w:p>
        </w:tc>
        <w:tc>
          <w:tcPr>
            <w:tcW w:w="178" w:type="dxa"/>
            <w:shd w:val="clear" w:color="auto" w:fill="auto"/>
          </w:tcPr>
          <w:p w14:paraId="74B648F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shd w:val="clear" w:color="auto" w:fill="auto"/>
          </w:tcPr>
          <w:p w14:paraId="101A8D1E" w14:textId="0047EBE8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81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914</w:t>
            </w:r>
          </w:p>
        </w:tc>
        <w:tc>
          <w:tcPr>
            <w:tcW w:w="178" w:type="dxa"/>
            <w:shd w:val="clear" w:color="auto" w:fill="auto"/>
          </w:tcPr>
          <w:p w14:paraId="65A479C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auto"/>
          </w:tcPr>
          <w:p w14:paraId="71DFFAB7" w14:textId="4EAB9926" w:rsidR="008A648E" w:rsidRPr="00934DBD" w:rsidRDefault="00D06CBD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101,629</w:t>
            </w:r>
          </w:p>
        </w:tc>
        <w:tc>
          <w:tcPr>
            <w:tcW w:w="178" w:type="dxa"/>
            <w:shd w:val="clear" w:color="auto" w:fill="auto"/>
          </w:tcPr>
          <w:p w14:paraId="38A2264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</w:tcPr>
          <w:p w14:paraId="3FA27B7B" w14:textId="273000D0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98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848</w:t>
            </w:r>
          </w:p>
        </w:tc>
        <w:tc>
          <w:tcPr>
            <w:tcW w:w="179" w:type="dxa"/>
            <w:shd w:val="clear" w:color="auto" w:fill="auto"/>
          </w:tcPr>
          <w:p w14:paraId="5767FEC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auto"/>
          </w:tcPr>
          <w:p w14:paraId="4BA674CE" w14:textId="049E96A5" w:rsidR="008A648E" w:rsidRPr="00934DBD" w:rsidRDefault="00D06CBD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BDBF27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4FF224E3" w14:textId="4D7F3D4D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177DE7E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5435DDFC" w14:textId="24634128" w:rsidR="008A648E" w:rsidRPr="00934DBD" w:rsidRDefault="00D06CBD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101,629</w:t>
            </w:r>
          </w:p>
        </w:tc>
        <w:tc>
          <w:tcPr>
            <w:tcW w:w="178" w:type="dxa"/>
            <w:shd w:val="clear" w:color="auto" w:fill="auto"/>
          </w:tcPr>
          <w:p w14:paraId="3191E35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  <w:shd w:val="clear" w:color="auto" w:fill="auto"/>
          </w:tcPr>
          <w:p w14:paraId="44CA5AF0" w14:textId="37BD1C50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98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848</w:t>
            </w:r>
          </w:p>
        </w:tc>
        <w:tc>
          <w:tcPr>
            <w:tcW w:w="184" w:type="dxa"/>
            <w:shd w:val="clear" w:color="auto" w:fill="auto"/>
          </w:tcPr>
          <w:p w14:paraId="220F921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</w:tcPr>
          <w:p w14:paraId="4A643B38" w14:textId="730DBECE" w:rsidR="008A648E" w:rsidRPr="00934DBD" w:rsidRDefault="00715141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3,801</w:t>
            </w:r>
          </w:p>
        </w:tc>
        <w:tc>
          <w:tcPr>
            <w:tcW w:w="178" w:type="dxa"/>
            <w:shd w:val="clear" w:color="auto" w:fill="auto"/>
          </w:tcPr>
          <w:p w14:paraId="0240BC6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</w:tcPr>
          <w:p w14:paraId="08883B7F" w14:textId="4E826FA2" w:rsidR="008A648E" w:rsidRPr="00934DBD" w:rsidRDefault="00D83C5C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3,624</w:t>
            </w:r>
          </w:p>
        </w:tc>
      </w:tr>
      <w:tr w:rsidR="008A648E" w:rsidRPr="00934DBD" w14:paraId="076F39C0" w14:textId="77777777" w:rsidTr="00715141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77FE05A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7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15" w:type="dxa"/>
          </w:tcPr>
          <w:p w14:paraId="672C7F6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</w:tcPr>
          <w:p w14:paraId="3120B69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4F09715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84E9A3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732" w:type="dxa"/>
            <w:shd w:val="clear" w:color="auto" w:fill="auto"/>
          </w:tcPr>
          <w:p w14:paraId="3A7FB20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4FDDCCA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72" w:type="dxa"/>
            <w:shd w:val="clear" w:color="auto" w:fill="auto"/>
          </w:tcPr>
          <w:p w14:paraId="0AFFE94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6A5D3E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pacing w:val="-20"/>
                <w:sz w:val="27"/>
                <w:szCs w:val="27"/>
                <w:lang w:val="en-GB"/>
              </w:rPr>
            </w:pPr>
          </w:p>
        </w:tc>
        <w:tc>
          <w:tcPr>
            <w:tcW w:w="634" w:type="dxa"/>
            <w:shd w:val="clear" w:color="auto" w:fill="auto"/>
          </w:tcPr>
          <w:p w14:paraId="72BF808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7B3016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8B895" w14:textId="7AC3F64A" w:rsidR="008A648E" w:rsidRPr="00934DBD" w:rsidRDefault="00D06CBD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90" w:lineRule="exact"/>
              <w:ind w:left="-75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84,936</w:t>
            </w:r>
          </w:p>
        </w:tc>
        <w:tc>
          <w:tcPr>
            <w:tcW w:w="178" w:type="dxa"/>
            <w:shd w:val="clear" w:color="auto" w:fill="auto"/>
          </w:tcPr>
          <w:p w14:paraId="25DE1DD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CC382" w14:textId="3C65386B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81</w:t>
            </w: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914</w:t>
            </w:r>
          </w:p>
        </w:tc>
        <w:tc>
          <w:tcPr>
            <w:tcW w:w="178" w:type="dxa"/>
            <w:shd w:val="clear" w:color="auto" w:fill="auto"/>
          </w:tcPr>
          <w:p w14:paraId="315547B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D0A21" w14:textId="66242FA5" w:rsidR="008A648E" w:rsidRPr="00934DBD" w:rsidRDefault="00D06CBD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101,629</w:t>
            </w:r>
          </w:p>
        </w:tc>
        <w:tc>
          <w:tcPr>
            <w:tcW w:w="178" w:type="dxa"/>
            <w:shd w:val="clear" w:color="auto" w:fill="auto"/>
          </w:tcPr>
          <w:p w14:paraId="1C6A54E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6FAC1" w14:textId="679BC3C3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98</w:t>
            </w: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848</w:t>
            </w:r>
          </w:p>
        </w:tc>
        <w:tc>
          <w:tcPr>
            <w:tcW w:w="179" w:type="dxa"/>
            <w:shd w:val="clear" w:color="auto" w:fill="auto"/>
          </w:tcPr>
          <w:p w14:paraId="5C0E8EB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6AD38" w14:textId="5305FBFA" w:rsidR="008A648E" w:rsidRPr="00934DBD" w:rsidRDefault="00D06CBD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AB01EE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E4A6D" w14:textId="255F8F83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09A0E8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BAC67" w14:textId="4BD5DEEC" w:rsidR="008A648E" w:rsidRPr="00934DBD" w:rsidRDefault="00D06CBD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101,629</w:t>
            </w:r>
          </w:p>
        </w:tc>
        <w:tc>
          <w:tcPr>
            <w:tcW w:w="178" w:type="dxa"/>
            <w:shd w:val="clear" w:color="auto" w:fill="auto"/>
          </w:tcPr>
          <w:p w14:paraId="4381CC1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EDAE1" w14:textId="37FC5825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98</w:t>
            </w: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848</w:t>
            </w:r>
          </w:p>
        </w:tc>
        <w:tc>
          <w:tcPr>
            <w:tcW w:w="184" w:type="dxa"/>
            <w:shd w:val="clear" w:color="auto" w:fill="auto"/>
          </w:tcPr>
          <w:p w14:paraId="4E9FCBB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82857" w14:textId="0EC88E14" w:rsidR="008A648E" w:rsidRPr="00934DBD" w:rsidRDefault="00715141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3,801</w:t>
            </w:r>
          </w:p>
        </w:tc>
        <w:tc>
          <w:tcPr>
            <w:tcW w:w="178" w:type="dxa"/>
            <w:shd w:val="clear" w:color="auto" w:fill="auto"/>
          </w:tcPr>
          <w:p w14:paraId="4810762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1D398" w14:textId="42CB734C" w:rsidR="008A648E" w:rsidRPr="00934DBD" w:rsidRDefault="00D83C5C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3,624</w:t>
            </w:r>
          </w:p>
        </w:tc>
      </w:tr>
      <w:tr w:rsidR="008A648E" w:rsidRPr="00934DBD" w14:paraId="567BA12E" w14:textId="77777777" w:rsidTr="00715141">
        <w:trPr>
          <w:gridAfter w:val="1"/>
          <w:wAfter w:w="12" w:type="dxa"/>
          <w:cantSplit/>
          <w:trHeight w:val="222"/>
        </w:trPr>
        <w:tc>
          <w:tcPr>
            <w:tcW w:w="2711" w:type="dxa"/>
            <w:shd w:val="clear" w:color="auto" w:fill="auto"/>
          </w:tcPr>
          <w:p w14:paraId="510731D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76" w:right="-79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15" w:type="dxa"/>
          </w:tcPr>
          <w:p w14:paraId="1C0F328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</w:tcPr>
          <w:p w14:paraId="0E12852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778B7C7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D32C3C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32" w:type="dxa"/>
            <w:shd w:val="clear" w:color="auto" w:fill="auto"/>
          </w:tcPr>
          <w:p w14:paraId="5F8CE44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B1E933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72" w:type="dxa"/>
            <w:shd w:val="clear" w:color="auto" w:fill="auto"/>
          </w:tcPr>
          <w:p w14:paraId="1F01B45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F712D6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pacing w:val="-20"/>
                <w:sz w:val="27"/>
                <w:szCs w:val="27"/>
                <w:lang w:val="en-GB"/>
              </w:rPr>
            </w:pPr>
          </w:p>
        </w:tc>
        <w:tc>
          <w:tcPr>
            <w:tcW w:w="634" w:type="dxa"/>
            <w:shd w:val="clear" w:color="auto" w:fill="auto"/>
          </w:tcPr>
          <w:p w14:paraId="53E7852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73ED41D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</w:tcPr>
          <w:p w14:paraId="70032F1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4533684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  <w:shd w:val="clear" w:color="auto" w:fill="auto"/>
          </w:tcPr>
          <w:p w14:paraId="6034C95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641D862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  <w:shd w:val="clear" w:color="auto" w:fill="auto"/>
          </w:tcPr>
          <w:p w14:paraId="5BB0FED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02DEC3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</w:tcPr>
          <w:p w14:paraId="6CCC50A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753ED98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</w:tcPr>
          <w:p w14:paraId="072B049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85C609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</w:tcPr>
          <w:p w14:paraId="2AF22FC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281F1A7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14:paraId="4C46294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AAA8CE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auto"/>
          </w:tcPr>
          <w:p w14:paraId="3BEBE99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14:paraId="646CE26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  <w:shd w:val="clear" w:color="auto" w:fill="auto"/>
          </w:tcPr>
          <w:p w14:paraId="40366B2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2B87F1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</w:tcPr>
          <w:p w14:paraId="7AEFA43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</w:tr>
      <w:tr w:rsidR="008A648E" w:rsidRPr="00934DBD" w14:paraId="6EC251B4" w14:textId="77777777" w:rsidTr="00715141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5FE3525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76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หลักทรัพย์ที่ไม่ใช่หลักทรัพย์</w:t>
            </w:r>
          </w:p>
        </w:tc>
        <w:tc>
          <w:tcPr>
            <w:tcW w:w="915" w:type="dxa"/>
          </w:tcPr>
          <w:p w14:paraId="2EDA3A9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</w:tcPr>
          <w:p w14:paraId="0506265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57F9CAF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24ED67F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32" w:type="dxa"/>
            <w:shd w:val="clear" w:color="auto" w:fill="auto"/>
          </w:tcPr>
          <w:p w14:paraId="42BB161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E4B97F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72" w:type="dxa"/>
            <w:shd w:val="clear" w:color="auto" w:fill="auto"/>
          </w:tcPr>
          <w:p w14:paraId="5511EB9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2B8812A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pacing w:val="-20"/>
                <w:sz w:val="27"/>
                <w:szCs w:val="27"/>
                <w:lang w:val="en-GB"/>
              </w:rPr>
            </w:pPr>
          </w:p>
        </w:tc>
        <w:tc>
          <w:tcPr>
            <w:tcW w:w="634" w:type="dxa"/>
            <w:shd w:val="clear" w:color="auto" w:fill="auto"/>
          </w:tcPr>
          <w:p w14:paraId="1E3FF10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60F408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74" w:type="dxa"/>
            <w:shd w:val="clear" w:color="auto" w:fill="auto"/>
          </w:tcPr>
          <w:p w14:paraId="622BA62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F93077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701" w:type="dxa"/>
            <w:shd w:val="clear" w:color="auto" w:fill="auto"/>
          </w:tcPr>
          <w:p w14:paraId="0691D7B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240C600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2" w:type="dxa"/>
            <w:shd w:val="clear" w:color="auto" w:fill="auto"/>
          </w:tcPr>
          <w:p w14:paraId="09CC549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7ED513B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29" w:type="dxa"/>
            <w:shd w:val="clear" w:color="auto" w:fill="auto"/>
          </w:tcPr>
          <w:p w14:paraId="4F6259E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B1FC7A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5D3B88F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50016AA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47" w:type="dxa"/>
            <w:shd w:val="clear" w:color="auto" w:fill="auto"/>
          </w:tcPr>
          <w:p w14:paraId="61647D9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673351F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</w:tcPr>
          <w:p w14:paraId="36DD36F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5F929CB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15" w:type="dxa"/>
            <w:shd w:val="clear" w:color="auto" w:fill="auto"/>
          </w:tcPr>
          <w:p w14:paraId="1691E88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14:paraId="7693302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7" w:type="dxa"/>
            <w:shd w:val="clear" w:color="auto" w:fill="auto"/>
          </w:tcPr>
          <w:p w14:paraId="07AC2F1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7396C82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84" w:type="dxa"/>
            <w:shd w:val="clear" w:color="auto" w:fill="auto"/>
          </w:tcPr>
          <w:p w14:paraId="7A88D78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</w:tr>
      <w:tr w:rsidR="008A648E" w:rsidRPr="00934DBD" w14:paraId="5F3AEADD" w14:textId="77777777" w:rsidTr="00715141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2FC54E9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76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  ในความต้องการของตลาด</w:t>
            </w:r>
          </w:p>
        </w:tc>
        <w:tc>
          <w:tcPr>
            <w:tcW w:w="915" w:type="dxa"/>
          </w:tcPr>
          <w:p w14:paraId="3F65D05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</w:tcPr>
          <w:p w14:paraId="3FF6D51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7B59259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260352E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32" w:type="dxa"/>
            <w:shd w:val="clear" w:color="auto" w:fill="auto"/>
          </w:tcPr>
          <w:p w14:paraId="6890C50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4E39E9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72" w:type="dxa"/>
            <w:shd w:val="clear" w:color="auto" w:fill="auto"/>
          </w:tcPr>
          <w:p w14:paraId="7B4718A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7188F7A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pacing w:val="-20"/>
                <w:sz w:val="27"/>
                <w:szCs w:val="27"/>
                <w:lang w:val="en-GB"/>
              </w:rPr>
            </w:pPr>
          </w:p>
        </w:tc>
        <w:tc>
          <w:tcPr>
            <w:tcW w:w="634" w:type="dxa"/>
            <w:shd w:val="clear" w:color="auto" w:fill="auto"/>
          </w:tcPr>
          <w:p w14:paraId="2E90FA9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AE931C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74" w:type="dxa"/>
            <w:shd w:val="clear" w:color="auto" w:fill="auto"/>
          </w:tcPr>
          <w:p w14:paraId="2F2702A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69E4B7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701" w:type="dxa"/>
            <w:shd w:val="clear" w:color="auto" w:fill="auto"/>
          </w:tcPr>
          <w:p w14:paraId="01C2CD6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294FD8B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2" w:type="dxa"/>
            <w:shd w:val="clear" w:color="auto" w:fill="auto"/>
          </w:tcPr>
          <w:p w14:paraId="7738CF1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596CF56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29" w:type="dxa"/>
            <w:shd w:val="clear" w:color="auto" w:fill="auto"/>
          </w:tcPr>
          <w:p w14:paraId="440F40A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1830A83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1DB1A2B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42BB24E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47" w:type="dxa"/>
            <w:shd w:val="clear" w:color="auto" w:fill="auto"/>
          </w:tcPr>
          <w:p w14:paraId="2084CD5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21C6B81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</w:tcPr>
          <w:p w14:paraId="5F90D4E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52452CA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15" w:type="dxa"/>
            <w:shd w:val="clear" w:color="auto" w:fill="auto"/>
          </w:tcPr>
          <w:p w14:paraId="42CF41C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14:paraId="241C8A0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7" w:type="dxa"/>
            <w:shd w:val="clear" w:color="auto" w:fill="auto"/>
          </w:tcPr>
          <w:p w14:paraId="75E8E51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2AAAC4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84" w:type="dxa"/>
            <w:shd w:val="clear" w:color="auto" w:fill="auto"/>
          </w:tcPr>
          <w:p w14:paraId="68A00DB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</w:tr>
      <w:tr w:rsidR="008A648E" w:rsidRPr="00934DBD" w14:paraId="38D3A4EF" w14:textId="77777777" w:rsidTr="00715141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725118C4" w14:textId="6CF581C4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76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นว 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84</w:t>
            </w: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915" w:type="dxa"/>
          </w:tcPr>
          <w:p w14:paraId="2C301A6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140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179" w:type="dxa"/>
          </w:tcPr>
          <w:p w14:paraId="4C71BD5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427A2107" w14:textId="53D20248" w:rsidR="008A648E" w:rsidRPr="00934DBD" w:rsidRDefault="00D06CBD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25.00</w:t>
            </w:r>
          </w:p>
        </w:tc>
        <w:tc>
          <w:tcPr>
            <w:tcW w:w="178" w:type="dxa"/>
            <w:shd w:val="clear" w:color="auto" w:fill="auto"/>
          </w:tcPr>
          <w:p w14:paraId="6251E2A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32" w:type="dxa"/>
            <w:shd w:val="clear" w:color="auto" w:fill="auto"/>
          </w:tcPr>
          <w:p w14:paraId="7A703990" w14:textId="78DC19FF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14:paraId="3E5D4BE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72" w:type="dxa"/>
            <w:shd w:val="clear" w:color="auto" w:fill="auto"/>
          </w:tcPr>
          <w:p w14:paraId="1C361A90" w14:textId="18A84A28" w:rsidR="008A648E" w:rsidRPr="00934DBD" w:rsidRDefault="00D06CBD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1,203</w:t>
            </w:r>
          </w:p>
        </w:tc>
        <w:tc>
          <w:tcPr>
            <w:tcW w:w="178" w:type="dxa"/>
            <w:shd w:val="clear" w:color="auto" w:fill="auto"/>
          </w:tcPr>
          <w:p w14:paraId="62A5D5E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pacing w:val="-20"/>
                <w:sz w:val="27"/>
                <w:szCs w:val="27"/>
                <w:lang w:val="en-GB"/>
              </w:rPr>
            </w:pPr>
          </w:p>
        </w:tc>
        <w:tc>
          <w:tcPr>
            <w:tcW w:w="634" w:type="dxa"/>
            <w:shd w:val="clear" w:color="auto" w:fill="auto"/>
          </w:tcPr>
          <w:p w14:paraId="0F0B3B90" w14:textId="37BBFB5C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203</w:t>
            </w:r>
          </w:p>
        </w:tc>
        <w:tc>
          <w:tcPr>
            <w:tcW w:w="178" w:type="dxa"/>
            <w:shd w:val="clear" w:color="auto" w:fill="auto"/>
          </w:tcPr>
          <w:p w14:paraId="3CF8AB7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74" w:type="dxa"/>
            <w:shd w:val="clear" w:color="auto" w:fill="auto"/>
          </w:tcPr>
          <w:p w14:paraId="2AD72896" w14:textId="6A59503C" w:rsidR="008A648E" w:rsidRPr="00934DBD" w:rsidRDefault="00D06CBD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159</w:t>
            </w:r>
          </w:p>
        </w:tc>
        <w:tc>
          <w:tcPr>
            <w:tcW w:w="178" w:type="dxa"/>
            <w:shd w:val="clear" w:color="auto" w:fill="auto"/>
          </w:tcPr>
          <w:p w14:paraId="1B3CBDF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701" w:type="dxa"/>
            <w:shd w:val="clear" w:color="auto" w:fill="auto"/>
          </w:tcPr>
          <w:p w14:paraId="04514EEF" w14:textId="72FCC78D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159</w:t>
            </w:r>
          </w:p>
        </w:tc>
        <w:tc>
          <w:tcPr>
            <w:tcW w:w="178" w:type="dxa"/>
            <w:shd w:val="clear" w:color="auto" w:fill="auto"/>
          </w:tcPr>
          <w:p w14:paraId="3E4DC6E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2" w:type="dxa"/>
            <w:shd w:val="clear" w:color="auto" w:fill="auto"/>
          </w:tcPr>
          <w:p w14:paraId="48D40F24" w14:textId="772A712C" w:rsidR="008A648E" w:rsidRPr="00934DBD" w:rsidRDefault="00D06CBD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163</w:t>
            </w:r>
          </w:p>
        </w:tc>
        <w:tc>
          <w:tcPr>
            <w:tcW w:w="178" w:type="dxa"/>
            <w:shd w:val="clear" w:color="auto" w:fill="auto"/>
          </w:tcPr>
          <w:p w14:paraId="0A55AAA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29" w:type="dxa"/>
            <w:shd w:val="clear" w:color="auto" w:fill="auto"/>
          </w:tcPr>
          <w:p w14:paraId="13808297" w14:textId="084925B3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163</w:t>
            </w:r>
          </w:p>
        </w:tc>
        <w:tc>
          <w:tcPr>
            <w:tcW w:w="179" w:type="dxa"/>
            <w:shd w:val="clear" w:color="auto" w:fill="auto"/>
          </w:tcPr>
          <w:p w14:paraId="441E9DF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659FE985" w14:textId="27A07CF7" w:rsidR="008A648E" w:rsidRPr="00934DBD" w:rsidRDefault="00D06CBD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2CE81C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47" w:type="dxa"/>
            <w:shd w:val="clear" w:color="auto" w:fill="auto"/>
          </w:tcPr>
          <w:p w14:paraId="0754E5A4" w14:textId="5E115494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EFA893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</w:tcPr>
          <w:p w14:paraId="4C6EC524" w14:textId="66D0600B" w:rsidR="008A648E" w:rsidRPr="00934DBD" w:rsidRDefault="00D06CBD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163</w:t>
            </w:r>
          </w:p>
        </w:tc>
        <w:tc>
          <w:tcPr>
            <w:tcW w:w="178" w:type="dxa"/>
            <w:shd w:val="clear" w:color="auto" w:fill="auto"/>
          </w:tcPr>
          <w:p w14:paraId="508DDED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15" w:type="dxa"/>
            <w:shd w:val="clear" w:color="auto" w:fill="auto"/>
          </w:tcPr>
          <w:p w14:paraId="6DAA424E" w14:textId="38E21CBC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163</w:t>
            </w:r>
          </w:p>
        </w:tc>
        <w:tc>
          <w:tcPr>
            <w:tcW w:w="184" w:type="dxa"/>
            <w:shd w:val="clear" w:color="auto" w:fill="auto"/>
          </w:tcPr>
          <w:p w14:paraId="37BE9BA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7" w:type="dxa"/>
            <w:shd w:val="clear" w:color="auto" w:fill="auto"/>
          </w:tcPr>
          <w:p w14:paraId="26653B8B" w14:textId="3EFF3EC7" w:rsidR="008A648E" w:rsidRPr="00934DBD" w:rsidRDefault="00715141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4AA04F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84" w:type="dxa"/>
            <w:shd w:val="clear" w:color="auto" w:fill="auto"/>
          </w:tcPr>
          <w:p w14:paraId="598E07F2" w14:textId="771A9C41" w:rsidR="008A648E" w:rsidRPr="00934DBD" w:rsidRDefault="00AF6662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8A648E" w:rsidRPr="00934DBD" w14:paraId="3E0652E0" w14:textId="77777777" w:rsidTr="00715141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2A6B2C6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76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รอส บรีดเดอร์ส </w:t>
            </w:r>
          </w:p>
        </w:tc>
        <w:tc>
          <w:tcPr>
            <w:tcW w:w="915" w:type="dxa"/>
          </w:tcPr>
          <w:p w14:paraId="6C9270F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140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</w:tcPr>
          <w:p w14:paraId="4905550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6C9BD38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10E775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32" w:type="dxa"/>
            <w:shd w:val="clear" w:color="auto" w:fill="auto"/>
          </w:tcPr>
          <w:p w14:paraId="1304751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2D0D715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72" w:type="dxa"/>
            <w:shd w:val="clear" w:color="auto" w:fill="auto"/>
          </w:tcPr>
          <w:p w14:paraId="77C2CD7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751D99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pacing w:val="-20"/>
                <w:sz w:val="27"/>
                <w:szCs w:val="27"/>
                <w:lang w:val="en-GB"/>
              </w:rPr>
            </w:pPr>
          </w:p>
        </w:tc>
        <w:tc>
          <w:tcPr>
            <w:tcW w:w="634" w:type="dxa"/>
            <w:shd w:val="clear" w:color="auto" w:fill="auto"/>
          </w:tcPr>
          <w:p w14:paraId="6A14B9D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82A33F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74" w:type="dxa"/>
            <w:shd w:val="clear" w:color="auto" w:fill="auto"/>
          </w:tcPr>
          <w:p w14:paraId="4619444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525E448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701" w:type="dxa"/>
            <w:shd w:val="clear" w:color="auto" w:fill="auto"/>
          </w:tcPr>
          <w:p w14:paraId="05786B0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77AEBFE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2" w:type="dxa"/>
            <w:shd w:val="clear" w:color="auto" w:fill="auto"/>
          </w:tcPr>
          <w:p w14:paraId="06053BB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1D0AEE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29" w:type="dxa"/>
            <w:shd w:val="clear" w:color="auto" w:fill="auto"/>
          </w:tcPr>
          <w:p w14:paraId="0DD1A796" w14:textId="4B788F9C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3F16E1A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6BDBE4C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6DE3FAE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47" w:type="dxa"/>
            <w:shd w:val="clear" w:color="auto" w:fill="auto"/>
          </w:tcPr>
          <w:p w14:paraId="5E1D900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2F2BAFE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</w:tcPr>
          <w:p w14:paraId="3A088D8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7529847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15" w:type="dxa"/>
            <w:shd w:val="clear" w:color="auto" w:fill="auto"/>
          </w:tcPr>
          <w:p w14:paraId="54CC046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14:paraId="31D1B35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7" w:type="dxa"/>
            <w:shd w:val="clear" w:color="auto" w:fill="auto"/>
          </w:tcPr>
          <w:p w14:paraId="54DAEFB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6E2B462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84" w:type="dxa"/>
            <w:shd w:val="clear" w:color="auto" w:fill="auto"/>
          </w:tcPr>
          <w:p w14:paraId="0D2E232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</w:tr>
      <w:tr w:rsidR="008A648E" w:rsidRPr="00934DBD" w14:paraId="0B06C9D6" w14:textId="77777777" w:rsidTr="00715141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13A62376" w14:textId="77777777" w:rsidR="008A648E" w:rsidRPr="00934DBD" w:rsidRDefault="008A648E" w:rsidP="0084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566"/>
              </w:tabs>
              <w:spacing w:line="290" w:lineRule="exact"/>
              <w:ind w:left="376" w:right="-79" w:firstLine="1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>สยาม จำกัด</w:t>
            </w:r>
          </w:p>
        </w:tc>
        <w:tc>
          <w:tcPr>
            <w:tcW w:w="915" w:type="dxa"/>
          </w:tcPr>
          <w:p w14:paraId="67AB0F4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140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179" w:type="dxa"/>
          </w:tcPr>
          <w:p w14:paraId="2876E7F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74ADFD9E" w14:textId="133517A1" w:rsidR="008A648E" w:rsidRPr="00934DBD" w:rsidRDefault="00D06CBD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49.99</w:t>
            </w:r>
          </w:p>
        </w:tc>
        <w:tc>
          <w:tcPr>
            <w:tcW w:w="178" w:type="dxa"/>
            <w:shd w:val="clear" w:color="auto" w:fill="auto"/>
          </w:tcPr>
          <w:p w14:paraId="51E77F2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32" w:type="dxa"/>
            <w:shd w:val="clear" w:color="auto" w:fill="auto"/>
          </w:tcPr>
          <w:p w14:paraId="3905AC3F" w14:textId="232CE432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49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99</w:t>
            </w:r>
          </w:p>
        </w:tc>
        <w:tc>
          <w:tcPr>
            <w:tcW w:w="178" w:type="dxa"/>
            <w:shd w:val="clear" w:color="auto" w:fill="auto"/>
          </w:tcPr>
          <w:p w14:paraId="29ADC5C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72" w:type="dxa"/>
            <w:shd w:val="clear" w:color="auto" w:fill="auto"/>
          </w:tcPr>
          <w:p w14:paraId="0A8840ED" w14:textId="0AC822B8" w:rsidR="008A648E" w:rsidRPr="00934DBD" w:rsidRDefault="00D06CBD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70</w:t>
            </w:r>
          </w:p>
        </w:tc>
        <w:tc>
          <w:tcPr>
            <w:tcW w:w="178" w:type="dxa"/>
            <w:shd w:val="clear" w:color="auto" w:fill="auto"/>
          </w:tcPr>
          <w:p w14:paraId="282F865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pacing w:val="-20"/>
                <w:sz w:val="27"/>
                <w:szCs w:val="27"/>
                <w:lang w:val="en-GB"/>
              </w:rPr>
            </w:pPr>
          </w:p>
        </w:tc>
        <w:tc>
          <w:tcPr>
            <w:tcW w:w="634" w:type="dxa"/>
            <w:shd w:val="clear" w:color="auto" w:fill="auto"/>
          </w:tcPr>
          <w:p w14:paraId="42415A99" w14:textId="7C6E88CE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70</w:t>
            </w:r>
          </w:p>
        </w:tc>
        <w:tc>
          <w:tcPr>
            <w:tcW w:w="178" w:type="dxa"/>
            <w:shd w:val="clear" w:color="auto" w:fill="auto"/>
          </w:tcPr>
          <w:p w14:paraId="603D72C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74" w:type="dxa"/>
            <w:shd w:val="clear" w:color="auto" w:fill="auto"/>
          </w:tcPr>
          <w:p w14:paraId="3068216B" w14:textId="5313C885" w:rsidR="008A648E" w:rsidRPr="00934DBD" w:rsidRDefault="00D06CBD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35</w:t>
            </w:r>
          </w:p>
        </w:tc>
        <w:tc>
          <w:tcPr>
            <w:tcW w:w="178" w:type="dxa"/>
            <w:shd w:val="clear" w:color="auto" w:fill="auto"/>
          </w:tcPr>
          <w:p w14:paraId="25D6CE6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701" w:type="dxa"/>
            <w:shd w:val="clear" w:color="auto" w:fill="auto"/>
          </w:tcPr>
          <w:p w14:paraId="3CB918AA" w14:textId="25B052A4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35</w:t>
            </w:r>
          </w:p>
        </w:tc>
        <w:tc>
          <w:tcPr>
            <w:tcW w:w="178" w:type="dxa"/>
            <w:shd w:val="clear" w:color="auto" w:fill="auto"/>
          </w:tcPr>
          <w:p w14:paraId="23F4040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2" w:type="dxa"/>
            <w:shd w:val="clear" w:color="auto" w:fill="auto"/>
          </w:tcPr>
          <w:p w14:paraId="634B6B50" w14:textId="617618B7" w:rsidR="008A648E" w:rsidRPr="00934DBD" w:rsidRDefault="00D06CBD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140</w:t>
            </w:r>
          </w:p>
        </w:tc>
        <w:tc>
          <w:tcPr>
            <w:tcW w:w="178" w:type="dxa"/>
            <w:shd w:val="clear" w:color="auto" w:fill="auto"/>
          </w:tcPr>
          <w:p w14:paraId="5F60D60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29" w:type="dxa"/>
            <w:shd w:val="clear" w:color="auto" w:fill="auto"/>
          </w:tcPr>
          <w:p w14:paraId="2100591C" w14:textId="0A26C1AE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132</w:t>
            </w:r>
          </w:p>
        </w:tc>
        <w:tc>
          <w:tcPr>
            <w:tcW w:w="179" w:type="dxa"/>
            <w:shd w:val="clear" w:color="auto" w:fill="auto"/>
          </w:tcPr>
          <w:p w14:paraId="25675D5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0974A81A" w14:textId="52E6CCB9" w:rsidR="008A648E" w:rsidRPr="00934DBD" w:rsidRDefault="00D06CBD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B61AA9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47" w:type="dxa"/>
            <w:shd w:val="clear" w:color="auto" w:fill="auto"/>
          </w:tcPr>
          <w:p w14:paraId="4CDA1EB9" w14:textId="59E69040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66D97E1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</w:tcPr>
          <w:p w14:paraId="40C62A5E" w14:textId="39B94F9E" w:rsidR="008A648E" w:rsidRPr="00934DBD" w:rsidRDefault="00D06CBD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140</w:t>
            </w:r>
          </w:p>
        </w:tc>
        <w:tc>
          <w:tcPr>
            <w:tcW w:w="178" w:type="dxa"/>
            <w:shd w:val="clear" w:color="auto" w:fill="auto"/>
          </w:tcPr>
          <w:p w14:paraId="0D5429F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15" w:type="dxa"/>
            <w:shd w:val="clear" w:color="auto" w:fill="auto"/>
          </w:tcPr>
          <w:p w14:paraId="70DAF66B" w14:textId="4BC85CEA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132</w:t>
            </w:r>
          </w:p>
        </w:tc>
        <w:tc>
          <w:tcPr>
            <w:tcW w:w="184" w:type="dxa"/>
            <w:shd w:val="clear" w:color="auto" w:fill="auto"/>
          </w:tcPr>
          <w:p w14:paraId="1B2C533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7" w:type="dxa"/>
            <w:shd w:val="clear" w:color="auto" w:fill="auto"/>
          </w:tcPr>
          <w:p w14:paraId="0E815800" w14:textId="7625EC98" w:rsidR="008A648E" w:rsidRPr="00934DBD" w:rsidRDefault="00715141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42</w:t>
            </w:r>
          </w:p>
        </w:tc>
        <w:tc>
          <w:tcPr>
            <w:tcW w:w="178" w:type="dxa"/>
            <w:shd w:val="clear" w:color="auto" w:fill="auto"/>
          </w:tcPr>
          <w:p w14:paraId="1319A48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84" w:type="dxa"/>
            <w:shd w:val="clear" w:color="auto" w:fill="auto"/>
          </w:tcPr>
          <w:p w14:paraId="59C8E505" w14:textId="7C7F39E3" w:rsidR="008A648E" w:rsidRPr="00934DBD" w:rsidRDefault="00D83C5C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51</w:t>
            </w:r>
          </w:p>
        </w:tc>
      </w:tr>
      <w:tr w:rsidR="008A648E" w:rsidRPr="00934DBD" w14:paraId="41D5A031" w14:textId="77777777" w:rsidTr="00715141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1E79C22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76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สยาม ริเวีย จำกัด</w:t>
            </w:r>
          </w:p>
        </w:tc>
        <w:tc>
          <w:tcPr>
            <w:tcW w:w="915" w:type="dxa"/>
          </w:tcPr>
          <w:p w14:paraId="401925F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140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179" w:type="dxa"/>
          </w:tcPr>
          <w:p w14:paraId="1FD2FEA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7C8018CB" w14:textId="0574A1E6" w:rsidR="008A648E" w:rsidRPr="00934DBD" w:rsidRDefault="00D06CBD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29.99</w:t>
            </w:r>
          </w:p>
        </w:tc>
        <w:tc>
          <w:tcPr>
            <w:tcW w:w="178" w:type="dxa"/>
            <w:shd w:val="clear" w:color="auto" w:fill="auto"/>
          </w:tcPr>
          <w:p w14:paraId="5944129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32" w:type="dxa"/>
            <w:shd w:val="clear" w:color="auto" w:fill="auto"/>
          </w:tcPr>
          <w:p w14:paraId="23891108" w14:textId="404C567D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29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99</w:t>
            </w:r>
          </w:p>
        </w:tc>
        <w:tc>
          <w:tcPr>
            <w:tcW w:w="178" w:type="dxa"/>
            <w:shd w:val="clear" w:color="auto" w:fill="auto"/>
          </w:tcPr>
          <w:p w14:paraId="5C5F16E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72" w:type="dxa"/>
            <w:shd w:val="clear" w:color="auto" w:fill="auto"/>
          </w:tcPr>
          <w:p w14:paraId="46FE8232" w14:textId="07757152" w:rsidR="008A648E" w:rsidRPr="00934DBD" w:rsidRDefault="00D06CBD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60</w:t>
            </w:r>
          </w:p>
        </w:tc>
        <w:tc>
          <w:tcPr>
            <w:tcW w:w="178" w:type="dxa"/>
            <w:shd w:val="clear" w:color="auto" w:fill="auto"/>
          </w:tcPr>
          <w:p w14:paraId="2CD58FA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pacing w:val="-20"/>
                <w:sz w:val="27"/>
                <w:szCs w:val="27"/>
                <w:lang w:val="en-GB"/>
              </w:rPr>
            </w:pPr>
          </w:p>
        </w:tc>
        <w:tc>
          <w:tcPr>
            <w:tcW w:w="634" w:type="dxa"/>
            <w:shd w:val="clear" w:color="auto" w:fill="auto"/>
          </w:tcPr>
          <w:p w14:paraId="17F5E60C" w14:textId="7AE24D10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60</w:t>
            </w:r>
          </w:p>
        </w:tc>
        <w:tc>
          <w:tcPr>
            <w:tcW w:w="178" w:type="dxa"/>
            <w:shd w:val="clear" w:color="auto" w:fill="auto"/>
          </w:tcPr>
          <w:p w14:paraId="4F871A0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74" w:type="dxa"/>
            <w:shd w:val="clear" w:color="auto" w:fill="auto"/>
          </w:tcPr>
          <w:p w14:paraId="0CFF2756" w14:textId="626DEE18" w:rsidR="008A648E" w:rsidRPr="00934DBD" w:rsidRDefault="00D06CBD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18</w:t>
            </w:r>
          </w:p>
        </w:tc>
        <w:tc>
          <w:tcPr>
            <w:tcW w:w="178" w:type="dxa"/>
            <w:shd w:val="clear" w:color="auto" w:fill="auto"/>
          </w:tcPr>
          <w:p w14:paraId="3394D41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701" w:type="dxa"/>
            <w:shd w:val="clear" w:color="auto" w:fill="auto"/>
          </w:tcPr>
          <w:p w14:paraId="6F98C1D4" w14:textId="4538EF92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18</w:t>
            </w:r>
          </w:p>
        </w:tc>
        <w:tc>
          <w:tcPr>
            <w:tcW w:w="178" w:type="dxa"/>
            <w:shd w:val="clear" w:color="auto" w:fill="auto"/>
          </w:tcPr>
          <w:p w14:paraId="5250D58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2" w:type="dxa"/>
            <w:shd w:val="clear" w:color="auto" w:fill="auto"/>
          </w:tcPr>
          <w:p w14:paraId="021D8607" w14:textId="13B43D41" w:rsidR="008A648E" w:rsidRPr="00934DBD" w:rsidRDefault="00D06CBD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10</w:t>
            </w:r>
          </w:p>
        </w:tc>
        <w:tc>
          <w:tcPr>
            <w:tcW w:w="178" w:type="dxa"/>
            <w:shd w:val="clear" w:color="auto" w:fill="auto"/>
          </w:tcPr>
          <w:p w14:paraId="41AB5B1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29" w:type="dxa"/>
            <w:shd w:val="clear" w:color="auto" w:fill="auto"/>
          </w:tcPr>
          <w:p w14:paraId="65D14835" w14:textId="6F636CAC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17</w:t>
            </w:r>
          </w:p>
        </w:tc>
        <w:tc>
          <w:tcPr>
            <w:tcW w:w="179" w:type="dxa"/>
            <w:shd w:val="clear" w:color="auto" w:fill="auto"/>
          </w:tcPr>
          <w:p w14:paraId="28CC107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37A07EB2" w14:textId="7B48A980" w:rsidR="008A648E" w:rsidRPr="00934DBD" w:rsidRDefault="00D06CBD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32947D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47" w:type="dxa"/>
            <w:shd w:val="clear" w:color="auto" w:fill="auto"/>
          </w:tcPr>
          <w:p w14:paraId="01B68A8F" w14:textId="7D38C2F5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2EE35F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</w:tcPr>
          <w:p w14:paraId="1798158E" w14:textId="74375ED9" w:rsidR="008A648E" w:rsidRPr="00934DBD" w:rsidRDefault="00D06CBD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10</w:t>
            </w:r>
          </w:p>
        </w:tc>
        <w:tc>
          <w:tcPr>
            <w:tcW w:w="178" w:type="dxa"/>
            <w:shd w:val="clear" w:color="auto" w:fill="auto"/>
          </w:tcPr>
          <w:p w14:paraId="407F992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15" w:type="dxa"/>
            <w:shd w:val="clear" w:color="auto" w:fill="auto"/>
          </w:tcPr>
          <w:p w14:paraId="7A22C886" w14:textId="277E81EE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17</w:t>
            </w:r>
          </w:p>
        </w:tc>
        <w:tc>
          <w:tcPr>
            <w:tcW w:w="184" w:type="dxa"/>
            <w:shd w:val="clear" w:color="auto" w:fill="auto"/>
          </w:tcPr>
          <w:p w14:paraId="2373C3B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7" w:type="dxa"/>
            <w:shd w:val="clear" w:color="auto" w:fill="auto"/>
          </w:tcPr>
          <w:p w14:paraId="2B279028" w14:textId="27F26C58" w:rsidR="008A648E" w:rsidRPr="00934DBD" w:rsidRDefault="00715141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7D2181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84" w:type="dxa"/>
            <w:shd w:val="clear" w:color="auto" w:fill="auto"/>
          </w:tcPr>
          <w:p w14:paraId="41F3D23F" w14:textId="37DCC4D5" w:rsidR="008A648E" w:rsidRPr="00934DBD" w:rsidRDefault="00D83C5C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</w:tr>
      <w:tr w:rsidR="008A648E" w:rsidRPr="00934DBD" w14:paraId="1E82D7C9" w14:textId="77777777" w:rsidTr="0042791D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3B6F417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461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5" w:type="dxa"/>
          </w:tcPr>
          <w:p w14:paraId="362EEE2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</w:tcPr>
          <w:p w14:paraId="4174624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28EA480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ED939E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32" w:type="dxa"/>
            <w:shd w:val="clear" w:color="auto" w:fill="auto"/>
          </w:tcPr>
          <w:p w14:paraId="2E8E860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2CB91FE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72" w:type="dxa"/>
            <w:shd w:val="clear" w:color="auto" w:fill="auto"/>
          </w:tcPr>
          <w:p w14:paraId="5509947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6B91983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34" w:type="dxa"/>
            <w:shd w:val="clear" w:color="auto" w:fill="auto"/>
          </w:tcPr>
          <w:p w14:paraId="4B8A0B1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9D759E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74" w:type="dxa"/>
            <w:shd w:val="clear" w:color="auto" w:fill="auto"/>
          </w:tcPr>
          <w:p w14:paraId="25A1AF4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46CD993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701" w:type="dxa"/>
            <w:shd w:val="clear" w:color="auto" w:fill="auto"/>
          </w:tcPr>
          <w:p w14:paraId="587AF6A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055E05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2" w:type="dxa"/>
            <w:shd w:val="clear" w:color="auto" w:fill="auto"/>
          </w:tcPr>
          <w:p w14:paraId="798CBB8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27040EC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29" w:type="dxa"/>
            <w:shd w:val="clear" w:color="auto" w:fill="auto"/>
          </w:tcPr>
          <w:p w14:paraId="61B7C89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629698E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4674A62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41787B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47" w:type="dxa"/>
            <w:shd w:val="clear" w:color="auto" w:fill="auto"/>
          </w:tcPr>
          <w:p w14:paraId="15BDD43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2E82207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</w:tcPr>
          <w:p w14:paraId="51232AD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4D2FAF9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15" w:type="dxa"/>
            <w:shd w:val="clear" w:color="auto" w:fill="auto"/>
          </w:tcPr>
          <w:p w14:paraId="396FBE6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14:paraId="0EE9002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7" w:type="dxa"/>
            <w:shd w:val="clear" w:color="auto" w:fill="auto"/>
          </w:tcPr>
          <w:p w14:paraId="1BB8175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063198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84" w:type="dxa"/>
            <w:shd w:val="clear" w:color="auto" w:fill="auto"/>
          </w:tcPr>
          <w:p w14:paraId="74D8069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</w:tr>
    </w:tbl>
    <w:p w14:paraId="4ABA7988" w14:textId="1FCB6BF1" w:rsidR="00404073" w:rsidRPr="00934DBD" w:rsidRDefault="00404073" w:rsidP="0089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  <w:r w:rsidR="00B33199"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รายละเอียดเงิน</w:t>
      </w: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ลงทุนในบริษัทร่วมและเงินปันผลรับ (ต่อ)</w:t>
      </w:r>
    </w:p>
    <w:tbl>
      <w:tblPr>
        <w:tblW w:w="15671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1"/>
        <w:gridCol w:w="990"/>
        <w:gridCol w:w="178"/>
        <w:gridCol w:w="632"/>
        <w:gridCol w:w="178"/>
        <w:gridCol w:w="722"/>
        <w:gridCol w:w="179"/>
        <w:gridCol w:w="631"/>
        <w:gridCol w:w="179"/>
        <w:gridCol w:w="631"/>
        <w:gridCol w:w="185"/>
        <w:gridCol w:w="711"/>
        <w:gridCol w:w="179"/>
        <w:gridCol w:w="698"/>
        <w:gridCol w:w="179"/>
        <w:gridCol w:w="681"/>
        <w:gridCol w:w="179"/>
        <w:gridCol w:w="608"/>
        <w:gridCol w:w="179"/>
        <w:gridCol w:w="721"/>
        <w:gridCol w:w="202"/>
        <w:gridCol w:w="704"/>
        <w:gridCol w:w="14"/>
        <w:gridCol w:w="164"/>
        <w:gridCol w:w="14"/>
        <w:gridCol w:w="626"/>
        <w:gridCol w:w="179"/>
        <w:gridCol w:w="617"/>
        <w:gridCol w:w="7"/>
        <w:gridCol w:w="173"/>
        <w:gridCol w:w="7"/>
        <w:gridCol w:w="671"/>
        <w:gridCol w:w="179"/>
        <w:gridCol w:w="763"/>
      </w:tblGrid>
      <w:tr w:rsidR="00404073" w:rsidRPr="00934DBD" w14:paraId="0EE1619F" w14:textId="77777777" w:rsidTr="00DC63BC">
        <w:trPr>
          <w:cantSplit/>
          <w:trHeight w:val="355"/>
        </w:trPr>
        <w:tc>
          <w:tcPr>
            <w:tcW w:w="2711" w:type="dxa"/>
            <w:shd w:val="clear" w:color="auto" w:fill="auto"/>
          </w:tcPr>
          <w:p w14:paraId="6ED54646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06F5CC8A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right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78" w:type="dxa"/>
          </w:tcPr>
          <w:p w14:paraId="1EB48D32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right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792" w:type="dxa"/>
            <w:gridSpan w:val="31"/>
            <w:shd w:val="clear" w:color="auto" w:fill="auto"/>
            <w:vAlign w:val="center"/>
          </w:tcPr>
          <w:p w14:paraId="0F998072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right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ล้านบาท)</w:t>
            </w:r>
          </w:p>
        </w:tc>
      </w:tr>
      <w:tr w:rsidR="00404073" w:rsidRPr="00934DBD" w14:paraId="25D12B0B" w14:textId="77777777" w:rsidTr="00DC63BC">
        <w:trPr>
          <w:cantSplit/>
          <w:trHeight w:val="364"/>
        </w:trPr>
        <w:tc>
          <w:tcPr>
            <w:tcW w:w="2711" w:type="dxa"/>
            <w:shd w:val="clear" w:color="auto" w:fill="auto"/>
          </w:tcPr>
          <w:p w14:paraId="776AB9D2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960" w:type="dxa"/>
            <w:gridSpan w:val="33"/>
          </w:tcPr>
          <w:p w14:paraId="54679BCF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6C0CBF" w:rsidRPr="00934DBD" w14:paraId="501B6FCA" w14:textId="77777777" w:rsidTr="00DC63BC">
        <w:trPr>
          <w:cantSplit/>
          <w:trHeight w:val="305"/>
        </w:trPr>
        <w:tc>
          <w:tcPr>
            <w:tcW w:w="2711" w:type="dxa"/>
            <w:shd w:val="clear" w:color="auto" w:fill="auto"/>
          </w:tcPr>
          <w:p w14:paraId="646D0C7A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848919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658C69AF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6BF441A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สัดส่วน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02A47802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4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A9CA10A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B054D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8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757E1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324B5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46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42903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662A1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41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2B526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12" w:right="-9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C338B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29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232F1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8FA0E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1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DAEE6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</w:tr>
      <w:tr w:rsidR="006C0CBF" w:rsidRPr="00934DBD" w14:paraId="57FF192C" w14:textId="77777777" w:rsidTr="00DC63BC">
        <w:trPr>
          <w:cantSplit/>
          <w:trHeight w:val="305"/>
        </w:trPr>
        <w:tc>
          <w:tcPr>
            <w:tcW w:w="2711" w:type="dxa"/>
            <w:shd w:val="clear" w:color="auto" w:fill="auto"/>
          </w:tcPr>
          <w:p w14:paraId="479C881A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5B1E209D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</w:tcPr>
          <w:p w14:paraId="2DD618B4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532" w:type="dxa"/>
            <w:gridSpan w:val="3"/>
            <w:shd w:val="clear" w:color="auto" w:fill="auto"/>
          </w:tcPr>
          <w:p w14:paraId="097E79ED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ความเป็นเจ้าของ</w:t>
            </w:r>
          </w:p>
        </w:tc>
        <w:tc>
          <w:tcPr>
            <w:tcW w:w="179" w:type="dxa"/>
            <w:shd w:val="clear" w:color="auto" w:fill="auto"/>
          </w:tcPr>
          <w:p w14:paraId="541825FB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41" w:type="dxa"/>
            <w:gridSpan w:val="3"/>
            <w:shd w:val="clear" w:color="auto" w:fill="auto"/>
          </w:tcPr>
          <w:p w14:paraId="3D75E075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6E30ACE9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88" w:type="dxa"/>
            <w:gridSpan w:val="3"/>
            <w:shd w:val="clear" w:color="auto" w:fill="auto"/>
            <w:vAlign w:val="bottom"/>
          </w:tcPr>
          <w:p w14:paraId="5C6660A0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E95CF3D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468" w:type="dxa"/>
            <w:gridSpan w:val="3"/>
            <w:shd w:val="clear" w:color="auto" w:fill="auto"/>
            <w:vAlign w:val="bottom"/>
          </w:tcPr>
          <w:p w14:paraId="343C2D54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03A3C503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41" w:type="dxa"/>
            <w:gridSpan w:val="4"/>
            <w:shd w:val="clear" w:color="auto" w:fill="auto"/>
            <w:vAlign w:val="bottom"/>
          </w:tcPr>
          <w:p w14:paraId="3CC9C13B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12" w:right="-9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2306D6AB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29" w:type="dxa"/>
            <w:gridSpan w:val="4"/>
            <w:shd w:val="clear" w:color="auto" w:fill="auto"/>
            <w:vAlign w:val="bottom"/>
          </w:tcPr>
          <w:p w14:paraId="5866169E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F7E8396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13" w:type="dxa"/>
            <w:gridSpan w:val="3"/>
            <w:shd w:val="clear" w:color="auto" w:fill="auto"/>
            <w:vAlign w:val="bottom"/>
          </w:tcPr>
          <w:p w14:paraId="138B09AE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</w:tr>
      <w:tr w:rsidR="006C0CBF" w:rsidRPr="00934DBD" w14:paraId="6D32604F" w14:textId="77777777" w:rsidTr="00DC63BC">
        <w:trPr>
          <w:cantSplit/>
          <w:trHeight w:val="305"/>
        </w:trPr>
        <w:tc>
          <w:tcPr>
            <w:tcW w:w="2711" w:type="dxa"/>
            <w:shd w:val="clear" w:color="auto" w:fill="auto"/>
          </w:tcPr>
          <w:p w14:paraId="70759954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6A881E61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</w:tcPr>
          <w:p w14:paraId="03025A9D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532" w:type="dxa"/>
            <w:gridSpan w:val="3"/>
            <w:shd w:val="clear" w:color="auto" w:fill="auto"/>
          </w:tcPr>
          <w:p w14:paraId="0C5AF7AE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(ทั้งทางตรง</w:t>
            </w:r>
          </w:p>
        </w:tc>
        <w:tc>
          <w:tcPr>
            <w:tcW w:w="179" w:type="dxa"/>
            <w:shd w:val="clear" w:color="auto" w:fill="auto"/>
          </w:tcPr>
          <w:p w14:paraId="18DC7BFF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41" w:type="dxa"/>
            <w:gridSpan w:val="3"/>
            <w:shd w:val="clear" w:color="auto" w:fill="auto"/>
          </w:tcPr>
          <w:p w14:paraId="5D8DAF6E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5"/>
              </w:tabs>
              <w:spacing w:line="290" w:lineRule="exac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ab/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F8FFCB2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88" w:type="dxa"/>
            <w:gridSpan w:val="3"/>
            <w:shd w:val="clear" w:color="auto" w:fill="auto"/>
            <w:vAlign w:val="bottom"/>
          </w:tcPr>
          <w:p w14:paraId="71DDFFD8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6CACF0BC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468" w:type="dxa"/>
            <w:gridSpan w:val="3"/>
            <w:shd w:val="clear" w:color="auto" w:fill="auto"/>
            <w:vAlign w:val="bottom"/>
          </w:tcPr>
          <w:p w14:paraId="419C5276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25143D94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41" w:type="dxa"/>
            <w:gridSpan w:val="4"/>
            <w:shd w:val="clear" w:color="auto" w:fill="auto"/>
            <w:vAlign w:val="bottom"/>
          </w:tcPr>
          <w:p w14:paraId="148B1FE6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12" w:right="-9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385378D2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29" w:type="dxa"/>
            <w:gridSpan w:val="4"/>
            <w:shd w:val="clear" w:color="auto" w:fill="auto"/>
            <w:vAlign w:val="bottom"/>
          </w:tcPr>
          <w:p w14:paraId="754EE7F4" w14:textId="77777777" w:rsidR="00404073" w:rsidRPr="00934DBD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F256968" w14:textId="77777777" w:rsidR="00404073" w:rsidRPr="00934DBD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13" w:type="dxa"/>
            <w:gridSpan w:val="3"/>
            <w:shd w:val="clear" w:color="auto" w:fill="auto"/>
            <w:vAlign w:val="bottom"/>
          </w:tcPr>
          <w:p w14:paraId="0949BF09" w14:textId="17137CB2" w:rsidR="00404073" w:rsidRPr="00934DBD" w:rsidRDefault="00325FC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เงินปันผลรับ</w:t>
            </w:r>
          </w:p>
        </w:tc>
      </w:tr>
      <w:tr w:rsidR="006C0CBF" w:rsidRPr="00934DBD" w14:paraId="67470401" w14:textId="77777777" w:rsidTr="00DC63BC">
        <w:trPr>
          <w:cantSplit/>
          <w:trHeight w:val="305"/>
        </w:trPr>
        <w:tc>
          <w:tcPr>
            <w:tcW w:w="2711" w:type="dxa"/>
            <w:shd w:val="clear" w:color="auto" w:fill="auto"/>
          </w:tcPr>
          <w:p w14:paraId="40A59EB3" w14:textId="77777777" w:rsidR="00325FC3" w:rsidRPr="00934DBD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2CC6175D" w14:textId="77777777" w:rsidR="00325FC3" w:rsidRPr="00934DBD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ประเทศที่</w:t>
            </w:r>
          </w:p>
        </w:tc>
        <w:tc>
          <w:tcPr>
            <w:tcW w:w="178" w:type="dxa"/>
          </w:tcPr>
          <w:p w14:paraId="467B1890" w14:textId="77777777" w:rsidR="00325FC3" w:rsidRPr="00934DBD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532" w:type="dxa"/>
            <w:gridSpan w:val="3"/>
            <w:shd w:val="clear" w:color="auto" w:fill="auto"/>
          </w:tcPr>
          <w:p w14:paraId="7B6A149D" w14:textId="77777777" w:rsidR="00325FC3" w:rsidRPr="00934DBD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และทางอ้อม)</w:t>
            </w:r>
          </w:p>
        </w:tc>
        <w:tc>
          <w:tcPr>
            <w:tcW w:w="179" w:type="dxa"/>
            <w:shd w:val="clear" w:color="auto" w:fill="auto"/>
          </w:tcPr>
          <w:p w14:paraId="2FA5D61A" w14:textId="77777777" w:rsidR="00325FC3" w:rsidRPr="00934DBD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41" w:type="dxa"/>
            <w:gridSpan w:val="3"/>
            <w:shd w:val="clear" w:color="auto" w:fill="auto"/>
          </w:tcPr>
          <w:p w14:paraId="08138215" w14:textId="77777777" w:rsidR="00325FC3" w:rsidRPr="00934DBD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6F7222E9" w14:textId="77777777" w:rsidR="00325FC3" w:rsidRPr="00934DBD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88" w:type="dxa"/>
            <w:gridSpan w:val="3"/>
            <w:shd w:val="clear" w:color="auto" w:fill="auto"/>
            <w:vAlign w:val="bottom"/>
          </w:tcPr>
          <w:p w14:paraId="08B24932" w14:textId="77777777" w:rsidR="00325FC3" w:rsidRPr="00934DBD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AAEC314" w14:textId="77777777" w:rsidR="00325FC3" w:rsidRPr="00934DBD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468" w:type="dxa"/>
            <w:gridSpan w:val="3"/>
            <w:shd w:val="clear" w:color="auto" w:fill="auto"/>
            <w:vAlign w:val="bottom"/>
          </w:tcPr>
          <w:p w14:paraId="5D7EADC8" w14:textId="77777777" w:rsidR="00325FC3" w:rsidRPr="00934DBD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FDDB17D" w14:textId="77777777" w:rsidR="00325FC3" w:rsidRPr="00934DBD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41" w:type="dxa"/>
            <w:gridSpan w:val="4"/>
            <w:shd w:val="clear" w:color="auto" w:fill="auto"/>
            <w:vAlign w:val="bottom"/>
          </w:tcPr>
          <w:p w14:paraId="56EEEE76" w14:textId="77777777" w:rsidR="00325FC3" w:rsidRPr="00934DBD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273F0DD8" w14:textId="77777777" w:rsidR="00325FC3" w:rsidRPr="00934DBD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29" w:type="dxa"/>
            <w:gridSpan w:val="4"/>
            <w:shd w:val="clear" w:color="auto" w:fill="auto"/>
            <w:vAlign w:val="bottom"/>
          </w:tcPr>
          <w:p w14:paraId="3902DD4D" w14:textId="77777777" w:rsidR="00325FC3" w:rsidRPr="00934DBD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290" w:lineRule="exact"/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 xml:space="preserve">ส่วนได้เสีย 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DF0B7E7" w14:textId="77777777" w:rsidR="00325FC3" w:rsidRPr="00934DBD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13" w:type="dxa"/>
            <w:gridSpan w:val="3"/>
            <w:shd w:val="clear" w:color="auto" w:fill="auto"/>
            <w:vAlign w:val="bottom"/>
          </w:tcPr>
          <w:p w14:paraId="56CBE618" w14:textId="65B94B09" w:rsidR="00325FC3" w:rsidRPr="00934DBD" w:rsidRDefault="00325FC3" w:rsidP="001F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41" w:right="-128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สำหรับงวด</w:t>
            </w:r>
            <w:r w:rsidR="008A648E"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เก้า</w:t>
            </w: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เดือน</w:t>
            </w:r>
          </w:p>
        </w:tc>
      </w:tr>
      <w:tr w:rsidR="006C0CBF" w:rsidRPr="00934DBD" w14:paraId="78378F4A" w14:textId="77777777" w:rsidTr="00DC63BC">
        <w:trPr>
          <w:cantSplit/>
          <w:trHeight w:val="305"/>
        </w:trPr>
        <w:tc>
          <w:tcPr>
            <w:tcW w:w="2711" w:type="dxa"/>
            <w:shd w:val="clear" w:color="auto" w:fill="auto"/>
          </w:tcPr>
          <w:p w14:paraId="2A7179AC" w14:textId="77777777" w:rsidR="00325FC3" w:rsidRPr="00934DBD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55971F" w14:textId="77777777" w:rsidR="00325FC3" w:rsidRPr="00934DBD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ดำเนินธุรกิจ</w:t>
            </w:r>
          </w:p>
        </w:tc>
        <w:tc>
          <w:tcPr>
            <w:tcW w:w="178" w:type="dxa"/>
          </w:tcPr>
          <w:p w14:paraId="14935FB9" w14:textId="77777777" w:rsidR="00325FC3" w:rsidRPr="00934DBD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15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CBFF6A" w14:textId="77777777" w:rsidR="00325FC3" w:rsidRPr="00934DBD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/>
              </w:rPr>
              <w:t>(ร้อยละ)</w:t>
            </w:r>
          </w:p>
        </w:tc>
        <w:tc>
          <w:tcPr>
            <w:tcW w:w="179" w:type="dxa"/>
            <w:shd w:val="clear" w:color="auto" w:fill="auto"/>
          </w:tcPr>
          <w:p w14:paraId="51128316" w14:textId="77777777" w:rsidR="00325FC3" w:rsidRPr="00934DBD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3BCD51" w14:textId="77777777" w:rsidR="00325FC3" w:rsidRPr="00934DBD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ทุนชำระแล้ว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67406C99" w14:textId="77777777" w:rsidR="00325FC3" w:rsidRPr="00934DBD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8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3110F" w14:textId="77777777" w:rsidR="00325FC3" w:rsidRPr="00934DBD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วิธีราคาทุน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7E02405E" w14:textId="77777777" w:rsidR="00325FC3" w:rsidRPr="00934DBD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46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C40C6" w14:textId="77777777" w:rsidR="00325FC3" w:rsidRPr="00934DBD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71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วิธีส่วนได้เสีย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4EFDB1B0" w14:textId="77777777" w:rsidR="00325FC3" w:rsidRPr="00934DBD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4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68AE5" w14:textId="77777777" w:rsidR="00325FC3" w:rsidRPr="00934DBD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สะสม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2B5B6ADA" w14:textId="77777777" w:rsidR="00325FC3" w:rsidRPr="00934DBD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2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F0A2E" w14:textId="77777777" w:rsidR="00325FC3" w:rsidRPr="00934DBD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AD67082" w14:textId="77777777" w:rsidR="00325FC3" w:rsidRPr="00934DBD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1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71758" w14:textId="55906C84" w:rsidR="00325FC3" w:rsidRPr="00934DBD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สิ้นสุดวันที่</w:t>
            </w:r>
          </w:p>
        </w:tc>
      </w:tr>
      <w:tr w:rsidR="008A648E" w:rsidRPr="00934DBD" w14:paraId="3BD2D577" w14:textId="77777777" w:rsidTr="00DC63BC">
        <w:trPr>
          <w:cantSplit/>
          <w:trHeight w:val="76"/>
        </w:trPr>
        <w:tc>
          <w:tcPr>
            <w:tcW w:w="2711" w:type="dxa"/>
            <w:shd w:val="clear" w:color="auto" w:fill="auto"/>
          </w:tcPr>
          <w:p w14:paraId="068101B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E2ACE3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6B36424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  <w:shd w:val="clear" w:color="auto" w:fill="auto"/>
          </w:tcPr>
          <w:p w14:paraId="556A7B9C" w14:textId="27CDE421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30 </w:t>
            </w: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7114E51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</w:tcPr>
          <w:p w14:paraId="49A57FE4" w14:textId="0EACF6A2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>31</w:t>
            </w:r>
          </w:p>
          <w:p w14:paraId="6D28344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79" w:type="dxa"/>
            <w:shd w:val="clear" w:color="auto" w:fill="auto"/>
          </w:tcPr>
          <w:p w14:paraId="3A69871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124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val="en-GB"/>
              </w:rPr>
            </w:pPr>
          </w:p>
        </w:tc>
        <w:tc>
          <w:tcPr>
            <w:tcW w:w="631" w:type="dxa"/>
            <w:tcBorders>
              <w:top w:val="single" w:sz="4" w:space="0" w:color="auto"/>
            </w:tcBorders>
            <w:shd w:val="clear" w:color="auto" w:fill="auto"/>
          </w:tcPr>
          <w:p w14:paraId="36FEFBBF" w14:textId="06A32119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30 </w:t>
            </w: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6F0CA83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31" w:type="dxa"/>
            <w:tcBorders>
              <w:top w:val="single" w:sz="4" w:space="0" w:color="auto"/>
            </w:tcBorders>
            <w:shd w:val="clear" w:color="auto" w:fill="auto"/>
          </w:tcPr>
          <w:p w14:paraId="539E8ABE" w14:textId="40E19AF9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>31</w:t>
            </w:r>
          </w:p>
          <w:p w14:paraId="043D749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85" w:type="dxa"/>
            <w:shd w:val="clear" w:color="auto" w:fill="auto"/>
          </w:tcPr>
          <w:p w14:paraId="44AD947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0FA2EB1C" w14:textId="68168661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30 </w:t>
            </w: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782244A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</w:tcPr>
          <w:p w14:paraId="55B065FA" w14:textId="7EC958EA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>31</w:t>
            </w:r>
          </w:p>
          <w:p w14:paraId="6B45015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79" w:type="dxa"/>
            <w:shd w:val="clear" w:color="auto" w:fill="auto"/>
          </w:tcPr>
          <w:p w14:paraId="5152029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val="en-GB" w:bidi="ar-SA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</w:tcPr>
          <w:p w14:paraId="14F1CAD6" w14:textId="0F204BB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30 </w:t>
            </w: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1AFF1EF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8542F3E" w14:textId="1C8A00B8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>31</w:t>
            </w:r>
          </w:p>
          <w:p w14:paraId="60A52FD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79" w:type="dxa"/>
            <w:shd w:val="clear" w:color="auto" w:fill="auto"/>
          </w:tcPr>
          <w:p w14:paraId="3C2A496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val="en-GB" w:bidi="ar-SA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  <w:shd w:val="clear" w:color="auto" w:fill="auto"/>
          </w:tcPr>
          <w:p w14:paraId="007FA425" w14:textId="79358EC2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30 </w:t>
            </w: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02" w:type="dxa"/>
            <w:tcBorders>
              <w:top w:val="single" w:sz="4" w:space="0" w:color="auto"/>
            </w:tcBorders>
            <w:shd w:val="clear" w:color="auto" w:fill="auto"/>
          </w:tcPr>
          <w:p w14:paraId="3BC8CBB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</w:tcPr>
          <w:p w14:paraId="213C5F76" w14:textId="11417BC2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>31</w:t>
            </w:r>
          </w:p>
          <w:p w14:paraId="2426FC5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06ABAAF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val="en-GB" w:bidi="ar-SA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28A492" w14:textId="43B1B89D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30 </w:t>
            </w: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543E39D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  <w:shd w:val="clear" w:color="auto" w:fill="auto"/>
          </w:tcPr>
          <w:p w14:paraId="723D3ABE" w14:textId="00A9FD83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>31</w:t>
            </w:r>
          </w:p>
          <w:p w14:paraId="3203798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A5AA05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val="en-GB" w:bidi="ar-SA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BEBDC5" w14:textId="277CE681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30 </w:t>
            </w: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3D83142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</w:tcPr>
          <w:p w14:paraId="4DB1DF5D" w14:textId="3F112443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30 </w:t>
            </w: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</w:tc>
      </w:tr>
      <w:tr w:rsidR="008A648E" w:rsidRPr="00934DBD" w14:paraId="609C51EE" w14:textId="77777777" w:rsidTr="00DC63BC">
        <w:trPr>
          <w:cantSplit/>
          <w:trHeight w:val="76"/>
        </w:trPr>
        <w:tc>
          <w:tcPr>
            <w:tcW w:w="2711" w:type="dxa"/>
            <w:shd w:val="clear" w:color="auto" w:fill="auto"/>
          </w:tcPr>
          <w:p w14:paraId="2254188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0F3E259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5E3532A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</w:tcPr>
          <w:p w14:paraId="39E502DD" w14:textId="721EADDB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21ABBC1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</w:tcPr>
          <w:p w14:paraId="545B9618" w14:textId="1656DE0C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79" w:type="dxa"/>
            <w:shd w:val="clear" w:color="auto" w:fill="auto"/>
          </w:tcPr>
          <w:p w14:paraId="589A0B7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12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28B66132" w14:textId="6525EBBF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79" w:type="dxa"/>
            <w:shd w:val="clear" w:color="auto" w:fill="auto"/>
          </w:tcPr>
          <w:p w14:paraId="77BB7EE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6F001F2F" w14:textId="63ED265D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85" w:type="dxa"/>
            <w:shd w:val="clear" w:color="auto" w:fill="auto"/>
          </w:tcPr>
          <w:p w14:paraId="72B941F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</w:tcPr>
          <w:p w14:paraId="482560C0" w14:textId="54BF86B9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79" w:type="dxa"/>
            <w:shd w:val="clear" w:color="auto" w:fill="auto"/>
          </w:tcPr>
          <w:p w14:paraId="5CFD777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  <w:shd w:val="clear" w:color="auto" w:fill="auto"/>
          </w:tcPr>
          <w:p w14:paraId="02DE2380" w14:textId="6AEBE402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79" w:type="dxa"/>
            <w:shd w:val="clear" w:color="auto" w:fill="auto"/>
          </w:tcPr>
          <w:p w14:paraId="1F04893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</w:tcPr>
          <w:p w14:paraId="0C11DBA8" w14:textId="1E13A501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79" w:type="dxa"/>
            <w:shd w:val="clear" w:color="auto" w:fill="auto"/>
          </w:tcPr>
          <w:p w14:paraId="2424752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  <w:shd w:val="clear" w:color="auto" w:fill="auto"/>
          </w:tcPr>
          <w:p w14:paraId="25AE3633" w14:textId="1308CC3A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79" w:type="dxa"/>
            <w:shd w:val="clear" w:color="auto" w:fill="auto"/>
          </w:tcPr>
          <w:p w14:paraId="276219B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shd w:val="clear" w:color="auto" w:fill="auto"/>
          </w:tcPr>
          <w:p w14:paraId="79827858" w14:textId="42015B04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202" w:type="dxa"/>
            <w:shd w:val="clear" w:color="auto" w:fill="auto"/>
          </w:tcPr>
          <w:p w14:paraId="1D4FBE8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174C427E" w14:textId="266907A0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639F974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7AEE15" w14:textId="5A07811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79" w:type="dxa"/>
            <w:shd w:val="clear" w:color="auto" w:fill="auto"/>
          </w:tcPr>
          <w:p w14:paraId="130C886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auto"/>
          </w:tcPr>
          <w:p w14:paraId="62DA8D8B" w14:textId="58854580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575066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848A3F" w14:textId="1A5DC3CB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79" w:type="dxa"/>
            <w:shd w:val="clear" w:color="auto" w:fill="auto"/>
          </w:tcPr>
          <w:p w14:paraId="68B8561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</w:tcPr>
          <w:p w14:paraId="02CBD44D" w14:textId="4A22780D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</w:tr>
      <w:tr w:rsidR="008A648E" w:rsidRPr="00934DBD" w14:paraId="1F38B10B" w14:textId="77777777" w:rsidTr="00DC63BC">
        <w:trPr>
          <w:cantSplit/>
          <w:trHeight w:val="128"/>
        </w:trPr>
        <w:tc>
          <w:tcPr>
            <w:tcW w:w="2711" w:type="dxa"/>
            <w:shd w:val="clear" w:color="auto" w:fill="auto"/>
          </w:tcPr>
          <w:p w14:paraId="68000DF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6525EE1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</w:tcPr>
          <w:p w14:paraId="7B2CBFC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84" w:right="-79" w:firstLine="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32" w:type="dxa"/>
            <w:shd w:val="clear" w:color="auto" w:fill="auto"/>
          </w:tcPr>
          <w:p w14:paraId="7EC5143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84" w:right="-79" w:firstLine="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69A4AE4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14:paraId="6DBF048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541E93D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31" w:type="dxa"/>
            <w:tcBorders>
              <w:top w:val="single" w:sz="4" w:space="0" w:color="auto"/>
            </w:tcBorders>
            <w:shd w:val="clear" w:color="auto" w:fill="auto"/>
          </w:tcPr>
          <w:p w14:paraId="341AEB2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7BB687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31" w:type="dxa"/>
            <w:tcBorders>
              <w:top w:val="single" w:sz="4" w:space="0" w:color="auto"/>
            </w:tcBorders>
            <w:shd w:val="clear" w:color="auto" w:fill="auto"/>
          </w:tcPr>
          <w:p w14:paraId="3BA48E4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5" w:type="dxa"/>
            <w:shd w:val="clear" w:color="auto" w:fill="auto"/>
          </w:tcPr>
          <w:p w14:paraId="32F21D5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0D5C889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31F1F27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</w:tcPr>
          <w:p w14:paraId="29EF634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5FC0361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</w:tcPr>
          <w:p w14:paraId="6BE7088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193E575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7AA799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3207FB9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  <w:shd w:val="clear" w:color="auto" w:fill="auto"/>
          </w:tcPr>
          <w:p w14:paraId="774B7FE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02" w:type="dxa"/>
            <w:shd w:val="clear" w:color="auto" w:fill="auto"/>
          </w:tcPr>
          <w:p w14:paraId="2675EB8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</w:tcPr>
          <w:p w14:paraId="14D864A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4C99CAE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30B071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191CF10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  <w:shd w:val="clear" w:color="auto" w:fill="auto"/>
          </w:tcPr>
          <w:p w14:paraId="0656647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B581BE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33CA2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63E02F4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63" w:type="dxa"/>
            <w:shd w:val="clear" w:color="auto" w:fill="auto"/>
          </w:tcPr>
          <w:p w14:paraId="2A83D96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</w:tr>
      <w:tr w:rsidR="008A648E" w:rsidRPr="00934DBD" w14:paraId="72BFB799" w14:textId="77777777" w:rsidTr="00715141">
        <w:trPr>
          <w:cantSplit/>
          <w:trHeight w:val="128"/>
        </w:trPr>
        <w:tc>
          <w:tcPr>
            <w:tcW w:w="2711" w:type="dxa"/>
            <w:shd w:val="clear" w:color="auto" w:fill="auto"/>
            <w:vAlign w:val="bottom"/>
          </w:tcPr>
          <w:p w14:paraId="7F41F5C1" w14:textId="4CADB86D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88" w:right="-79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ซี.พี.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>รีเทล โฮลดิ้ง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990" w:type="dxa"/>
          </w:tcPr>
          <w:p w14:paraId="207DEA65" w14:textId="78E69F86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178" w:type="dxa"/>
          </w:tcPr>
          <w:p w14:paraId="1995F32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84" w:right="-79" w:firstLine="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32" w:type="dxa"/>
            <w:shd w:val="clear" w:color="auto" w:fill="auto"/>
          </w:tcPr>
          <w:p w14:paraId="289D8CBD" w14:textId="1D1768BB" w:rsidR="008A648E" w:rsidRPr="00934DBD" w:rsidRDefault="00F85BF0" w:rsidP="00B82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20</w:t>
            </w:r>
            <w:r w:rsidR="00B82D91" w:rsidRPr="00934DBD">
              <w:rPr>
                <w:rFonts w:asciiTheme="majorBidi" w:hAnsiTheme="majorBidi" w:cstheme="majorBidi"/>
                <w:sz w:val="27"/>
                <w:szCs w:val="27"/>
              </w:rPr>
              <w:t>.00</w:t>
            </w:r>
          </w:p>
        </w:tc>
        <w:tc>
          <w:tcPr>
            <w:tcW w:w="178" w:type="dxa"/>
            <w:shd w:val="clear" w:color="auto" w:fill="auto"/>
          </w:tcPr>
          <w:p w14:paraId="3F2CEE4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14:paraId="39BDD570" w14:textId="2BB33072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           -</w:t>
            </w:r>
          </w:p>
        </w:tc>
        <w:tc>
          <w:tcPr>
            <w:tcW w:w="179" w:type="dxa"/>
            <w:shd w:val="clear" w:color="auto" w:fill="auto"/>
          </w:tcPr>
          <w:p w14:paraId="42B1F3A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31" w:type="dxa"/>
            <w:shd w:val="clear" w:color="auto" w:fill="auto"/>
          </w:tcPr>
          <w:p w14:paraId="3FDCBF22" w14:textId="5C112E5F" w:rsidR="008A648E" w:rsidRPr="00934DBD" w:rsidRDefault="003D54FA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1,255</w:t>
            </w:r>
          </w:p>
        </w:tc>
        <w:tc>
          <w:tcPr>
            <w:tcW w:w="179" w:type="dxa"/>
            <w:shd w:val="clear" w:color="auto" w:fill="auto"/>
          </w:tcPr>
          <w:p w14:paraId="129D4C0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31" w:type="dxa"/>
            <w:shd w:val="clear" w:color="auto" w:fill="auto"/>
          </w:tcPr>
          <w:p w14:paraId="377B5A40" w14:textId="4DB41343" w:rsidR="008A648E" w:rsidRPr="00934DBD" w:rsidRDefault="008A648E" w:rsidP="006B5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124226B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0ED2F4D3" w14:textId="2A3CB9AB" w:rsidR="008A648E" w:rsidRPr="00934DBD" w:rsidRDefault="003D54FA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251</w:t>
            </w:r>
          </w:p>
        </w:tc>
        <w:tc>
          <w:tcPr>
            <w:tcW w:w="179" w:type="dxa"/>
            <w:shd w:val="clear" w:color="auto" w:fill="auto"/>
          </w:tcPr>
          <w:p w14:paraId="4E06EFA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98" w:type="dxa"/>
            <w:shd w:val="clear" w:color="auto" w:fill="auto"/>
          </w:tcPr>
          <w:p w14:paraId="7B25ECC7" w14:textId="7BD6FC29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78F9972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81" w:type="dxa"/>
            <w:shd w:val="clear" w:color="auto" w:fill="auto"/>
          </w:tcPr>
          <w:p w14:paraId="1A29E0E2" w14:textId="3A064113" w:rsidR="008A648E" w:rsidRPr="00934DBD" w:rsidRDefault="003D54FA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187</w:t>
            </w:r>
          </w:p>
        </w:tc>
        <w:tc>
          <w:tcPr>
            <w:tcW w:w="179" w:type="dxa"/>
            <w:shd w:val="clear" w:color="auto" w:fill="auto"/>
          </w:tcPr>
          <w:p w14:paraId="53A50CD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08" w:type="dxa"/>
            <w:shd w:val="clear" w:color="auto" w:fill="auto"/>
          </w:tcPr>
          <w:p w14:paraId="7DEADD5C" w14:textId="40973B0A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90" w:lineRule="exact"/>
              <w:ind w:left="-72" w:right="-72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363B0E4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721" w:type="dxa"/>
            <w:shd w:val="clear" w:color="auto" w:fill="auto"/>
          </w:tcPr>
          <w:p w14:paraId="129F9D60" w14:textId="1D662672" w:rsidR="008A648E" w:rsidRPr="00934DBD" w:rsidRDefault="002A4906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202" w:type="dxa"/>
            <w:shd w:val="clear" w:color="auto" w:fill="auto"/>
          </w:tcPr>
          <w:p w14:paraId="10652EB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14BDD6DC" w14:textId="714DD8CF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51E8682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40" w:type="dxa"/>
            <w:gridSpan w:val="2"/>
            <w:shd w:val="clear" w:color="auto" w:fill="auto"/>
          </w:tcPr>
          <w:p w14:paraId="5BEF61EC" w14:textId="51C52622" w:rsidR="008A648E" w:rsidRPr="00934DBD" w:rsidRDefault="002A4906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187</w:t>
            </w:r>
          </w:p>
        </w:tc>
        <w:tc>
          <w:tcPr>
            <w:tcW w:w="179" w:type="dxa"/>
            <w:shd w:val="clear" w:color="auto" w:fill="auto"/>
          </w:tcPr>
          <w:p w14:paraId="098C93D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17" w:type="dxa"/>
            <w:shd w:val="clear" w:color="auto" w:fill="auto"/>
          </w:tcPr>
          <w:p w14:paraId="710FA725" w14:textId="16890B89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08C17B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78" w:type="dxa"/>
            <w:gridSpan w:val="2"/>
            <w:shd w:val="clear" w:color="auto" w:fill="auto"/>
          </w:tcPr>
          <w:p w14:paraId="1975FF2D" w14:textId="1A333FD1" w:rsidR="008A648E" w:rsidRPr="00934DBD" w:rsidRDefault="00715141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167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ECB305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63" w:type="dxa"/>
            <w:shd w:val="clear" w:color="auto" w:fill="auto"/>
          </w:tcPr>
          <w:p w14:paraId="3409B05D" w14:textId="5917BA0B" w:rsidR="008A648E" w:rsidRPr="00934DBD" w:rsidRDefault="00B82D91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</w:tr>
      <w:tr w:rsidR="008A648E" w:rsidRPr="00934DBD" w14:paraId="28894FE3" w14:textId="77777777" w:rsidTr="00715141">
        <w:trPr>
          <w:cantSplit/>
          <w:trHeight w:hRule="exact" w:val="305"/>
        </w:trPr>
        <w:tc>
          <w:tcPr>
            <w:tcW w:w="2711" w:type="dxa"/>
            <w:shd w:val="clear" w:color="auto" w:fill="auto"/>
            <w:vAlign w:val="bottom"/>
          </w:tcPr>
          <w:p w14:paraId="5CECBE4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88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อาร์เบอร์ เอเคอร์ส </w:t>
            </w:r>
          </w:p>
        </w:tc>
        <w:tc>
          <w:tcPr>
            <w:tcW w:w="990" w:type="dxa"/>
          </w:tcPr>
          <w:p w14:paraId="014D588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0F49201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dxa"/>
            <w:shd w:val="clear" w:color="auto" w:fill="auto"/>
          </w:tcPr>
          <w:p w14:paraId="0361A473" w14:textId="77777777" w:rsidR="008A648E" w:rsidRPr="00934DBD" w:rsidRDefault="008A648E" w:rsidP="003D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53EE795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22" w:type="dxa"/>
            <w:shd w:val="clear" w:color="auto" w:fill="auto"/>
          </w:tcPr>
          <w:p w14:paraId="7EB1476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shd w:val="clear" w:color="auto" w:fill="auto"/>
          </w:tcPr>
          <w:p w14:paraId="720DC95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31" w:type="dxa"/>
            <w:shd w:val="clear" w:color="auto" w:fill="auto"/>
          </w:tcPr>
          <w:p w14:paraId="15F2A11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1819F08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1" w:type="dxa"/>
            <w:shd w:val="clear" w:color="auto" w:fill="auto"/>
          </w:tcPr>
          <w:p w14:paraId="362C4AD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5" w:type="dxa"/>
            <w:shd w:val="clear" w:color="auto" w:fill="auto"/>
          </w:tcPr>
          <w:p w14:paraId="5C40335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1" w:type="dxa"/>
            <w:shd w:val="clear" w:color="auto" w:fill="auto"/>
          </w:tcPr>
          <w:p w14:paraId="25FE2F2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2364AF6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98" w:type="dxa"/>
            <w:shd w:val="clear" w:color="auto" w:fill="auto"/>
          </w:tcPr>
          <w:p w14:paraId="68A91AD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3A788F7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dxa"/>
            <w:shd w:val="clear" w:color="auto" w:fill="auto"/>
          </w:tcPr>
          <w:p w14:paraId="3E239EE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77937D8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08" w:type="dxa"/>
            <w:shd w:val="clear" w:color="auto" w:fill="auto"/>
          </w:tcPr>
          <w:p w14:paraId="7044533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90" w:lineRule="exact"/>
              <w:ind w:left="-72" w:right="-72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838C8B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21" w:type="dxa"/>
            <w:shd w:val="clear" w:color="auto" w:fill="auto"/>
          </w:tcPr>
          <w:p w14:paraId="05799BD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02" w:type="dxa"/>
            <w:shd w:val="clear" w:color="auto" w:fill="auto"/>
          </w:tcPr>
          <w:p w14:paraId="255CE5F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77EE300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07B588D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0" w:type="dxa"/>
            <w:gridSpan w:val="2"/>
            <w:shd w:val="clear" w:color="auto" w:fill="auto"/>
          </w:tcPr>
          <w:p w14:paraId="5A4E483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8361A3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1E9953F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B37720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8" w:type="dxa"/>
            <w:gridSpan w:val="2"/>
            <w:shd w:val="clear" w:color="auto" w:fill="auto"/>
          </w:tcPr>
          <w:p w14:paraId="191EC9C5" w14:textId="672C432C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90" w:lineRule="exact"/>
              <w:ind w:left="-79" w:right="-16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shd w:val="clear" w:color="auto" w:fill="auto"/>
          </w:tcPr>
          <w:p w14:paraId="4D2F3FD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63" w:type="dxa"/>
            <w:shd w:val="clear" w:color="auto" w:fill="auto"/>
          </w:tcPr>
          <w:p w14:paraId="28B0FA9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A648E" w:rsidRPr="00934DBD" w14:paraId="03CE8808" w14:textId="77777777" w:rsidTr="00715141">
        <w:trPr>
          <w:cantSplit/>
          <w:trHeight w:hRule="exact" w:val="305"/>
        </w:trPr>
        <w:tc>
          <w:tcPr>
            <w:tcW w:w="2711" w:type="dxa"/>
            <w:shd w:val="clear" w:color="auto" w:fill="auto"/>
          </w:tcPr>
          <w:p w14:paraId="36CA8EA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88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ประเทศไทย จำกัด</w:t>
            </w:r>
          </w:p>
        </w:tc>
        <w:tc>
          <w:tcPr>
            <w:tcW w:w="990" w:type="dxa"/>
          </w:tcPr>
          <w:p w14:paraId="13D0938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112" w:right="-32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178" w:type="dxa"/>
          </w:tcPr>
          <w:p w14:paraId="43B8BEF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32" w:type="dxa"/>
            <w:shd w:val="clear" w:color="auto" w:fill="auto"/>
          </w:tcPr>
          <w:p w14:paraId="21820B07" w14:textId="57727ACF" w:rsidR="008A648E" w:rsidRPr="00934DBD" w:rsidRDefault="003D54FA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49.98</w:t>
            </w:r>
          </w:p>
        </w:tc>
        <w:tc>
          <w:tcPr>
            <w:tcW w:w="178" w:type="dxa"/>
            <w:shd w:val="clear" w:color="auto" w:fill="auto"/>
          </w:tcPr>
          <w:p w14:paraId="14EDDF7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14:paraId="04A29C7E" w14:textId="63D1F985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49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98</w:t>
            </w:r>
          </w:p>
        </w:tc>
        <w:tc>
          <w:tcPr>
            <w:tcW w:w="179" w:type="dxa"/>
            <w:shd w:val="clear" w:color="auto" w:fill="auto"/>
          </w:tcPr>
          <w:p w14:paraId="6D5A537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31" w:type="dxa"/>
            <w:shd w:val="clear" w:color="auto" w:fill="auto"/>
          </w:tcPr>
          <w:p w14:paraId="3D40867F" w14:textId="1A2CEC7F" w:rsidR="008A648E" w:rsidRPr="00934DBD" w:rsidRDefault="003D54FA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4</w:t>
            </w:r>
          </w:p>
        </w:tc>
        <w:tc>
          <w:tcPr>
            <w:tcW w:w="179" w:type="dxa"/>
            <w:shd w:val="clear" w:color="auto" w:fill="auto"/>
          </w:tcPr>
          <w:p w14:paraId="6F748BA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31" w:type="dxa"/>
            <w:shd w:val="clear" w:color="auto" w:fill="auto"/>
          </w:tcPr>
          <w:p w14:paraId="651D82FE" w14:textId="2DA7F216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85" w:type="dxa"/>
            <w:shd w:val="clear" w:color="auto" w:fill="auto"/>
          </w:tcPr>
          <w:p w14:paraId="38372C8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37B32FB9" w14:textId="76AB9C87" w:rsidR="008A648E" w:rsidRPr="00934DBD" w:rsidRDefault="003D54FA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</w:t>
            </w:r>
          </w:p>
        </w:tc>
        <w:tc>
          <w:tcPr>
            <w:tcW w:w="179" w:type="dxa"/>
            <w:shd w:val="clear" w:color="auto" w:fill="auto"/>
          </w:tcPr>
          <w:p w14:paraId="703AA46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98" w:type="dxa"/>
            <w:shd w:val="clear" w:color="auto" w:fill="auto"/>
          </w:tcPr>
          <w:p w14:paraId="14C1AEE1" w14:textId="53E628C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79" w:type="dxa"/>
            <w:shd w:val="clear" w:color="auto" w:fill="auto"/>
          </w:tcPr>
          <w:p w14:paraId="655EAEB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81" w:type="dxa"/>
            <w:shd w:val="clear" w:color="auto" w:fill="auto"/>
          </w:tcPr>
          <w:p w14:paraId="7C60F55F" w14:textId="77B10E87" w:rsidR="008A648E" w:rsidRPr="00934DBD" w:rsidRDefault="003D54FA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176</w:t>
            </w:r>
          </w:p>
        </w:tc>
        <w:tc>
          <w:tcPr>
            <w:tcW w:w="179" w:type="dxa"/>
            <w:shd w:val="clear" w:color="auto" w:fill="auto"/>
          </w:tcPr>
          <w:p w14:paraId="2EB23061" w14:textId="1A39E4AB" w:rsidR="008A648E" w:rsidRPr="00934DBD" w:rsidRDefault="008A648E" w:rsidP="003D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08" w:type="dxa"/>
            <w:shd w:val="clear" w:color="auto" w:fill="auto"/>
          </w:tcPr>
          <w:p w14:paraId="04F6BE40" w14:textId="33ECC20E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90" w:lineRule="exact"/>
              <w:ind w:left="-72" w:right="-72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187</w:t>
            </w:r>
          </w:p>
        </w:tc>
        <w:tc>
          <w:tcPr>
            <w:tcW w:w="179" w:type="dxa"/>
            <w:shd w:val="clear" w:color="auto" w:fill="auto"/>
          </w:tcPr>
          <w:p w14:paraId="08ED5BE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721" w:type="dxa"/>
            <w:shd w:val="clear" w:color="auto" w:fill="auto"/>
          </w:tcPr>
          <w:p w14:paraId="14EB0DFA" w14:textId="72DD99BC" w:rsidR="008A648E" w:rsidRPr="00934DBD" w:rsidRDefault="002A4906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202" w:type="dxa"/>
            <w:shd w:val="clear" w:color="auto" w:fill="auto"/>
          </w:tcPr>
          <w:p w14:paraId="1883E2A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1699CD7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256B668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40" w:type="dxa"/>
            <w:gridSpan w:val="2"/>
            <w:shd w:val="clear" w:color="auto" w:fill="auto"/>
          </w:tcPr>
          <w:p w14:paraId="24493A43" w14:textId="3DB1E05C" w:rsidR="008A648E" w:rsidRPr="00934DBD" w:rsidRDefault="002A4906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176</w:t>
            </w:r>
          </w:p>
        </w:tc>
        <w:tc>
          <w:tcPr>
            <w:tcW w:w="179" w:type="dxa"/>
            <w:shd w:val="clear" w:color="auto" w:fill="auto"/>
          </w:tcPr>
          <w:p w14:paraId="284CE16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17" w:type="dxa"/>
            <w:shd w:val="clear" w:color="auto" w:fill="auto"/>
          </w:tcPr>
          <w:p w14:paraId="2870D835" w14:textId="727556A0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187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C23394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78" w:type="dxa"/>
            <w:gridSpan w:val="2"/>
            <w:shd w:val="clear" w:color="auto" w:fill="auto"/>
          </w:tcPr>
          <w:p w14:paraId="3E593255" w14:textId="6D101825" w:rsidR="008A648E" w:rsidRPr="00934DBD" w:rsidRDefault="00715141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167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85</w:t>
            </w:r>
          </w:p>
        </w:tc>
        <w:tc>
          <w:tcPr>
            <w:tcW w:w="179" w:type="dxa"/>
            <w:shd w:val="clear" w:color="auto" w:fill="auto"/>
          </w:tcPr>
          <w:p w14:paraId="7EECC30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63" w:type="dxa"/>
            <w:shd w:val="clear" w:color="auto" w:fill="auto"/>
          </w:tcPr>
          <w:p w14:paraId="5C034081" w14:textId="71503534" w:rsidR="008A648E" w:rsidRPr="00934DBD" w:rsidRDefault="00E578B8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45</w:t>
            </w:r>
          </w:p>
        </w:tc>
      </w:tr>
      <w:tr w:rsidR="008A648E" w:rsidRPr="00934DBD" w14:paraId="7159E47E" w14:textId="77777777" w:rsidTr="00715141">
        <w:trPr>
          <w:cantSplit/>
          <w:trHeight w:hRule="exact" w:val="305"/>
        </w:trPr>
        <w:tc>
          <w:tcPr>
            <w:tcW w:w="2711" w:type="dxa"/>
            <w:shd w:val="clear" w:color="auto" w:fill="auto"/>
          </w:tcPr>
          <w:p w14:paraId="2545555A" w14:textId="5B9758C9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88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BHJ </w:t>
            </w:r>
            <w:proofErr w:type="spellStart"/>
            <w:r w:rsidRPr="00934DBD">
              <w:rPr>
                <w:rFonts w:asciiTheme="majorBidi" w:hAnsiTheme="majorBidi" w:cstheme="majorBidi"/>
                <w:sz w:val="27"/>
                <w:szCs w:val="27"/>
              </w:rPr>
              <w:t>Kalino</w:t>
            </w:r>
            <w:proofErr w:type="spellEnd"/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Food AB </w:t>
            </w:r>
            <w:r w:rsidRPr="00934DBD">
              <w:rPr>
                <w:rFonts w:asciiTheme="majorBidi" w:hAnsiTheme="majorBidi" w:cstheme="majorBidi"/>
                <w:sz w:val="27"/>
                <w:szCs w:val="27"/>
                <w:vertAlign w:val="superscript"/>
              </w:rPr>
              <w:t>*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 *(“BHJ”) </w:t>
            </w:r>
            <w:r w:rsidRPr="00934DBD">
              <w:rPr>
                <w:rFonts w:asciiTheme="majorBidi" w:hAnsiTheme="majorBidi" w:cstheme="majorBidi"/>
                <w:sz w:val="27"/>
                <w:szCs w:val="27"/>
                <w:vertAlign w:val="superscript"/>
              </w:rPr>
              <w:t>*</w:t>
            </w:r>
          </w:p>
        </w:tc>
        <w:tc>
          <w:tcPr>
            <w:tcW w:w="990" w:type="dxa"/>
          </w:tcPr>
          <w:p w14:paraId="6FE82B3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12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>สวีเดน</w:t>
            </w:r>
          </w:p>
        </w:tc>
        <w:tc>
          <w:tcPr>
            <w:tcW w:w="178" w:type="dxa"/>
          </w:tcPr>
          <w:p w14:paraId="38CFE9A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dxa"/>
            <w:shd w:val="clear" w:color="auto" w:fill="auto"/>
          </w:tcPr>
          <w:p w14:paraId="1B437686" w14:textId="728DABB3" w:rsidR="008A648E" w:rsidRPr="00934DBD" w:rsidRDefault="003D54FA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15.08</w:t>
            </w:r>
          </w:p>
        </w:tc>
        <w:tc>
          <w:tcPr>
            <w:tcW w:w="178" w:type="dxa"/>
            <w:shd w:val="clear" w:color="auto" w:fill="auto"/>
          </w:tcPr>
          <w:p w14:paraId="0626B7C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22" w:type="dxa"/>
            <w:shd w:val="clear" w:color="auto" w:fill="auto"/>
          </w:tcPr>
          <w:p w14:paraId="16649FD0" w14:textId="63F8D946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15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08</w:t>
            </w:r>
          </w:p>
        </w:tc>
        <w:tc>
          <w:tcPr>
            <w:tcW w:w="179" w:type="dxa"/>
            <w:shd w:val="clear" w:color="auto" w:fill="auto"/>
          </w:tcPr>
          <w:p w14:paraId="2D53BE9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31" w:type="dxa"/>
            <w:shd w:val="clear" w:color="auto" w:fill="auto"/>
          </w:tcPr>
          <w:p w14:paraId="00C35A09" w14:textId="487992E3" w:rsidR="008A648E" w:rsidRPr="00934DBD" w:rsidRDefault="003D54FA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79" w:type="dxa"/>
            <w:shd w:val="clear" w:color="auto" w:fill="auto"/>
          </w:tcPr>
          <w:p w14:paraId="6161C11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1" w:type="dxa"/>
            <w:shd w:val="clear" w:color="auto" w:fill="auto"/>
          </w:tcPr>
          <w:p w14:paraId="7E38930C" w14:textId="276D1301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85" w:type="dxa"/>
            <w:shd w:val="clear" w:color="auto" w:fill="auto"/>
          </w:tcPr>
          <w:p w14:paraId="5B6E31E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1" w:type="dxa"/>
            <w:shd w:val="clear" w:color="auto" w:fill="auto"/>
          </w:tcPr>
          <w:p w14:paraId="2D7DAFE8" w14:textId="2466051B" w:rsidR="008A648E" w:rsidRPr="00934DBD" w:rsidRDefault="003D54FA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24</w:t>
            </w:r>
          </w:p>
        </w:tc>
        <w:tc>
          <w:tcPr>
            <w:tcW w:w="179" w:type="dxa"/>
            <w:shd w:val="clear" w:color="auto" w:fill="auto"/>
          </w:tcPr>
          <w:p w14:paraId="49D21F3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98" w:type="dxa"/>
            <w:shd w:val="clear" w:color="auto" w:fill="auto"/>
          </w:tcPr>
          <w:p w14:paraId="1D0442D8" w14:textId="1C0FD481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24</w:t>
            </w:r>
          </w:p>
        </w:tc>
        <w:tc>
          <w:tcPr>
            <w:tcW w:w="179" w:type="dxa"/>
            <w:shd w:val="clear" w:color="auto" w:fill="auto"/>
          </w:tcPr>
          <w:p w14:paraId="4785255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dxa"/>
            <w:shd w:val="clear" w:color="auto" w:fill="auto"/>
          </w:tcPr>
          <w:p w14:paraId="59F688BE" w14:textId="04F1D5EB" w:rsidR="008A648E" w:rsidRPr="00934DBD" w:rsidRDefault="003D54FA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26</w:t>
            </w:r>
          </w:p>
        </w:tc>
        <w:tc>
          <w:tcPr>
            <w:tcW w:w="179" w:type="dxa"/>
            <w:shd w:val="clear" w:color="auto" w:fill="auto"/>
          </w:tcPr>
          <w:p w14:paraId="61E8D0D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08" w:type="dxa"/>
            <w:shd w:val="clear" w:color="auto" w:fill="auto"/>
          </w:tcPr>
          <w:p w14:paraId="3B9FBC11" w14:textId="782598E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90" w:lineRule="exact"/>
              <w:ind w:left="-72" w:right="-72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28</w:t>
            </w:r>
          </w:p>
        </w:tc>
        <w:tc>
          <w:tcPr>
            <w:tcW w:w="179" w:type="dxa"/>
            <w:shd w:val="clear" w:color="auto" w:fill="auto"/>
          </w:tcPr>
          <w:p w14:paraId="79FE9F5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21" w:type="dxa"/>
            <w:shd w:val="clear" w:color="auto" w:fill="auto"/>
          </w:tcPr>
          <w:p w14:paraId="38345554" w14:textId="3A5FB596" w:rsidR="008A648E" w:rsidRPr="00934DBD" w:rsidRDefault="002A4906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202" w:type="dxa"/>
            <w:shd w:val="clear" w:color="auto" w:fill="auto"/>
          </w:tcPr>
          <w:p w14:paraId="4ABA475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674EB30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51382EF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0" w:type="dxa"/>
            <w:gridSpan w:val="2"/>
            <w:shd w:val="clear" w:color="auto" w:fill="auto"/>
          </w:tcPr>
          <w:p w14:paraId="736EEF34" w14:textId="4BEAA868" w:rsidR="008A648E" w:rsidRPr="00934DBD" w:rsidRDefault="002A4906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26</w:t>
            </w:r>
          </w:p>
        </w:tc>
        <w:tc>
          <w:tcPr>
            <w:tcW w:w="179" w:type="dxa"/>
            <w:shd w:val="clear" w:color="auto" w:fill="auto"/>
          </w:tcPr>
          <w:p w14:paraId="01DB9B8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60EB14DC" w14:textId="0BE19130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58C354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8" w:type="dxa"/>
            <w:gridSpan w:val="2"/>
            <w:shd w:val="clear" w:color="auto" w:fill="auto"/>
          </w:tcPr>
          <w:p w14:paraId="5EE5EC11" w14:textId="1D7B406D" w:rsidR="008A648E" w:rsidRPr="00934DBD" w:rsidRDefault="00715141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167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79" w:type="dxa"/>
            <w:shd w:val="clear" w:color="auto" w:fill="auto"/>
          </w:tcPr>
          <w:p w14:paraId="359E363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63" w:type="dxa"/>
            <w:shd w:val="clear" w:color="auto" w:fill="auto"/>
          </w:tcPr>
          <w:p w14:paraId="1193E236" w14:textId="2D160BCB" w:rsidR="008A648E" w:rsidRPr="00934DBD" w:rsidRDefault="00E578B8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</w:tr>
      <w:tr w:rsidR="008A648E" w:rsidRPr="00934DBD" w14:paraId="161E53FA" w14:textId="77777777" w:rsidTr="00715141">
        <w:trPr>
          <w:cantSplit/>
          <w:trHeight w:val="305"/>
        </w:trPr>
        <w:tc>
          <w:tcPr>
            <w:tcW w:w="2711" w:type="dxa"/>
            <w:shd w:val="clear" w:color="auto" w:fill="auto"/>
          </w:tcPr>
          <w:p w14:paraId="209F9C6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88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C.P. Aquaculture (India) </w:t>
            </w:r>
          </w:p>
        </w:tc>
        <w:tc>
          <w:tcPr>
            <w:tcW w:w="990" w:type="dxa"/>
          </w:tcPr>
          <w:p w14:paraId="2640D5B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90" w:lineRule="exact"/>
              <w:ind w:left="-79" w:right="-12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2054B33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dxa"/>
            <w:shd w:val="clear" w:color="auto" w:fill="auto"/>
          </w:tcPr>
          <w:p w14:paraId="6C6B181E" w14:textId="77777777" w:rsidR="008A648E" w:rsidRPr="00934DBD" w:rsidRDefault="008A648E" w:rsidP="003D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6389356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22" w:type="dxa"/>
            <w:shd w:val="clear" w:color="auto" w:fill="auto"/>
          </w:tcPr>
          <w:p w14:paraId="21D1951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0517EC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31" w:type="dxa"/>
            <w:shd w:val="clear" w:color="auto" w:fill="auto"/>
          </w:tcPr>
          <w:p w14:paraId="517A6A72" w14:textId="363DCF01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shd w:val="clear" w:color="auto" w:fill="auto"/>
          </w:tcPr>
          <w:p w14:paraId="6052677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1" w:type="dxa"/>
            <w:shd w:val="clear" w:color="auto" w:fill="auto"/>
          </w:tcPr>
          <w:p w14:paraId="54571B9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5" w:type="dxa"/>
            <w:shd w:val="clear" w:color="auto" w:fill="auto"/>
          </w:tcPr>
          <w:p w14:paraId="2CCB2D6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1" w:type="dxa"/>
            <w:shd w:val="clear" w:color="auto" w:fill="auto"/>
          </w:tcPr>
          <w:p w14:paraId="09999A51" w14:textId="22A16AD9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9" w:right="-8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shd w:val="clear" w:color="auto" w:fill="auto"/>
          </w:tcPr>
          <w:p w14:paraId="64C1DD5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98" w:type="dxa"/>
            <w:shd w:val="clear" w:color="auto" w:fill="auto"/>
          </w:tcPr>
          <w:p w14:paraId="7C55D44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8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shd w:val="clear" w:color="auto" w:fill="auto"/>
          </w:tcPr>
          <w:p w14:paraId="03BDC16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dxa"/>
            <w:shd w:val="clear" w:color="auto" w:fill="auto"/>
          </w:tcPr>
          <w:p w14:paraId="21B1279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shd w:val="clear" w:color="auto" w:fill="auto"/>
          </w:tcPr>
          <w:p w14:paraId="2449AFC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08" w:type="dxa"/>
            <w:shd w:val="clear" w:color="auto" w:fill="auto"/>
          </w:tcPr>
          <w:p w14:paraId="39E8C41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90" w:lineRule="exact"/>
              <w:ind w:left="-72" w:right="-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shd w:val="clear" w:color="auto" w:fill="auto"/>
          </w:tcPr>
          <w:p w14:paraId="31B7E16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21" w:type="dxa"/>
            <w:shd w:val="clear" w:color="auto" w:fill="auto"/>
          </w:tcPr>
          <w:p w14:paraId="764E081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02" w:type="dxa"/>
            <w:shd w:val="clear" w:color="auto" w:fill="auto"/>
          </w:tcPr>
          <w:p w14:paraId="2A999A5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61C223B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6FE0FAD8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40" w:type="dxa"/>
            <w:gridSpan w:val="2"/>
            <w:shd w:val="clear" w:color="auto" w:fill="auto"/>
          </w:tcPr>
          <w:p w14:paraId="250428B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2B9B55F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013CC76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3B9C35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8" w:type="dxa"/>
            <w:gridSpan w:val="2"/>
            <w:shd w:val="clear" w:color="auto" w:fill="auto"/>
          </w:tcPr>
          <w:p w14:paraId="58886235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460"/>
              </w:tabs>
              <w:spacing w:line="290" w:lineRule="exact"/>
              <w:ind w:left="-79" w:right="-167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032C830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63" w:type="dxa"/>
            <w:shd w:val="clear" w:color="auto" w:fill="auto"/>
          </w:tcPr>
          <w:p w14:paraId="5DAB77C3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</w:tr>
      <w:tr w:rsidR="008A648E" w:rsidRPr="00934DBD" w14:paraId="0A98B425" w14:textId="77777777" w:rsidTr="00715141">
        <w:trPr>
          <w:cantSplit/>
          <w:trHeight w:val="305"/>
        </w:trPr>
        <w:tc>
          <w:tcPr>
            <w:tcW w:w="2711" w:type="dxa"/>
            <w:shd w:val="clear" w:color="auto" w:fill="auto"/>
          </w:tcPr>
          <w:p w14:paraId="24886A0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88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  Private Limited</w:t>
            </w:r>
          </w:p>
        </w:tc>
        <w:tc>
          <w:tcPr>
            <w:tcW w:w="990" w:type="dxa"/>
          </w:tcPr>
          <w:p w14:paraId="2058379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12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>อินเดีย</w:t>
            </w:r>
          </w:p>
        </w:tc>
        <w:tc>
          <w:tcPr>
            <w:tcW w:w="178" w:type="dxa"/>
          </w:tcPr>
          <w:p w14:paraId="7359FD7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dxa"/>
            <w:shd w:val="clear" w:color="auto" w:fill="auto"/>
          </w:tcPr>
          <w:p w14:paraId="5E5D94FF" w14:textId="3506848E" w:rsidR="008A648E" w:rsidRPr="00934DBD" w:rsidRDefault="003D54FA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31.70</w:t>
            </w:r>
          </w:p>
        </w:tc>
        <w:tc>
          <w:tcPr>
            <w:tcW w:w="178" w:type="dxa"/>
            <w:shd w:val="clear" w:color="auto" w:fill="auto"/>
          </w:tcPr>
          <w:p w14:paraId="4729E1A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22" w:type="dxa"/>
            <w:shd w:val="clear" w:color="auto" w:fill="auto"/>
          </w:tcPr>
          <w:p w14:paraId="2CC3073B" w14:textId="436292CB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31.70</w:t>
            </w:r>
          </w:p>
        </w:tc>
        <w:tc>
          <w:tcPr>
            <w:tcW w:w="179" w:type="dxa"/>
            <w:shd w:val="clear" w:color="auto" w:fill="auto"/>
          </w:tcPr>
          <w:p w14:paraId="50F93F6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31" w:type="dxa"/>
            <w:shd w:val="clear" w:color="auto" w:fill="auto"/>
          </w:tcPr>
          <w:p w14:paraId="0502D5AC" w14:textId="768D7189" w:rsidR="008A648E" w:rsidRPr="00934DBD" w:rsidRDefault="003D54FA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192</w:t>
            </w:r>
          </w:p>
        </w:tc>
        <w:tc>
          <w:tcPr>
            <w:tcW w:w="179" w:type="dxa"/>
            <w:shd w:val="clear" w:color="auto" w:fill="auto"/>
          </w:tcPr>
          <w:p w14:paraId="58CBED3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1" w:type="dxa"/>
            <w:shd w:val="clear" w:color="auto" w:fill="auto"/>
          </w:tcPr>
          <w:p w14:paraId="2259417C" w14:textId="268A6FE5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192</w:t>
            </w:r>
          </w:p>
        </w:tc>
        <w:tc>
          <w:tcPr>
            <w:tcW w:w="185" w:type="dxa"/>
            <w:shd w:val="clear" w:color="auto" w:fill="auto"/>
          </w:tcPr>
          <w:p w14:paraId="5532035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1" w:type="dxa"/>
            <w:shd w:val="clear" w:color="auto" w:fill="auto"/>
          </w:tcPr>
          <w:p w14:paraId="7AB723E0" w14:textId="65C6DFB1" w:rsidR="008A648E" w:rsidRPr="00934DBD" w:rsidRDefault="003D54FA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176</w:t>
            </w:r>
          </w:p>
        </w:tc>
        <w:tc>
          <w:tcPr>
            <w:tcW w:w="179" w:type="dxa"/>
            <w:shd w:val="clear" w:color="auto" w:fill="auto"/>
          </w:tcPr>
          <w:p w14:paraId="5EE8519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98" w:type="dxa"/>
            <w:shd w:val="clear" w:color="auto" w:fill="auto"/>
          </w:tcPr>
          <w:p w14:paraId="118E17FF" w14:textId="20660C0E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176</w:t>
            </w:r>
          </w:p>
        </w:tc>
        <w:tc>
          <w:tcPr>
            <w:tcW w:w="179" w:type="dxa"/>
            <w:shd w:val="clear" w:color="auto" w:fill="auto"/>
          </w:tcPr>
          <w:p w14:paraId="133B4FD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dxa"/>
            <w:shd w:val="clear" w:color="auto" w:fill="auto"/>
          </w:tcPr>
          <w:p w14:paraId="657248B6" w14:textId="4731471D" w:rsidR="008A648E" w:rsidRPr="00934DBD" w:rsidRDefault="003D54FA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655</w:t>
            </w:r>
          </w:p>
        </w:tc>
        <w:tc>
          <w:tcPr>
            <w:tcW w:w="179" w:type="dxa"/>
            <w:shd w:val="clear" w:color="auto" w:fill="auto"/>
          </w:tcPr>
          <w:p w14:paraId="6C5C600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08" w:type="dxa"/>
            <w:shd w:val="clear" w:color="auto" w:fill="auto"/>
          </w:tcPr>
          <w:p w14:paraId="2EDC0A2A" w14:textId="6DCEE5B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90" w:lineRule="exact"/>
              <w:ind w:left="-72" w:right="-72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658</w:t>
            </w:r>
          </w:p>
        </w:tc>
        <w:tc>
          <w:tcPr>
            <w:tcW w:w="179" w:type="dxa"/>
            <w:shd w:val="clear" w:color="auto" w:fill="auto"/>
          </w:tcPr>
          <w:p w14:paraId="4A7EB43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21" w:type="dxa"/>
            <w:shd w:val="clear" w:color="auto" w:fill="auto"/>
          </w:tcPr>
          <w:p w14:paraId="79D47C57" w14:textId="04C611BD" w:rsidR="008A648E" w:rsidRPr="00934DBD" w:rsidRDefault="002A4906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202" w:type="dxa"/>
            <w:shd w:val="clear" w:color="auto" w:fill="auto"/>
          </w:tcPr>
          <w:p w14:paraId="67B3180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5CAEB41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353EC7FE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40" w:type="dxa"/>
            <w:gridSpan w:val="2"/>
            <w:shd w:val="clear" w:color="auto" w:fill="auto"/>
          </w:tcPr>
          <w:p w14:paraId="448B309E" w14:textId="6854E9A7" w:rsidR="008A648E" w:rsidRPr="00934DBD" w:rsidRDefault="002A4906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655</w:t>
            </w:r>
          </w:p>
        </w:tc>
        <w:tc>
          <w:tcPr>
            <w:tcW w:w="179" w:type="dxa"/>
            <w:shd w:val="clear" w:color="auto" w:fill="auto"/>
          </w:tcPr>
          <w:p w14:paraId="2AD4F2F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4679D834" w14:textId="4FA69908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658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B68210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8" w:type="dxa"/>
            <w:gridSpan w:val="2"/>
            <w:shd w:val="clear" w:color="auto" w:fill="auto"/>
          </w:tcPr>
          <w:p w14:paraId="74C6DC3B" w14:textId="1C63482D" w:rsidR="008A648E" w:rsidRPr="00934DBD" w:rsidRDefault="00715141" w:rsidP="008A648E">
            <w:pPr>
              <w:pStyle w:val="acctfourfigures"/>
              <w:tabs>
                <w:tab w:val="clear" w:pos="765"/>
                <w:tab w:val="decimal" w:pos="460"/>
              </w:tabs>
              <w:spacing w:line="290" w:lineRule="exact"/>
              <w:ind w:left="-79" w:right="-167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0BFBBE7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63" w:type="dxa"/>
            <w:shd w:val="clear" w:color="auto" w:fill="auto"/>
          </w:tcPr>
          <w:p w14:paraId="53C6BEF6" w14:textId="41CF46FC" w:rsidR="008A648E" w:rsidRPr="00934DBD" w:rsidRDefault="00E578B8" w:rsidP="008A648E">
            <w:pPr>
              <w:pStyle w:val="acctfourfigures"/>
              <w:tabs>
                <w:tab w:val="clear" w:pos="765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</w:tr>
      <w:tr w:rsidR="008A648E" w:rsidRPr="00934DBD" w14:paraId="3240C3D8" w14:textId="77777777" w:rsidTr="00715141">
        <w:trPr>
          <w:cantSplit/>
          <w:trHeight w:val="305"/>
        </w:trPr>
        <w:tc>
          <w:tcPr>
            <w:tcW w:w="2711" w:type="dxa"/>
            <w:shd w:val="clear" w:color="auto" w:fill="auto"/>
          </w:tcPr>
          <w:p w14:paraId="1F439B9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88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Charoen Pokphand Holdings</w:t>
            </w: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990" w:type="dxa"/>
          </w:tcPr>
          <w:p w14:paraId="7FB42FB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12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8" w:type="dxa"/>
          </w:tcPr>
          <w:p w14:paraId="3E976D1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32" w:type="dxa"/>
            <w:shd w:val="clear" w:color="auto" w:fill="auto"/>
          </w:tcPr>
          <w:p w14:paraId="52414E6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2E694B4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467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14:paraId="187929A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7B3EA24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31" w:type="dxa"/>
            <w:shd w:val="clear" w:color="auto" w:fill="auto"/>
          </w:tcPr>
          <w:p w14:paraId="2CE3B49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3693CD0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1" w:type="dxa"/>
            <w:shd w:val="clear" w:color="auto" w:fill="auto"/>
          </w:tcPr>
          <w:p w14:paraId="5F2CC2D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5" w:type="dxa"/>
            <w:shd w:val="clear" w:color="auto" w:fill="auto"/>
          </w:tcPr>
          <w:p w14:paraId="533C326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4767B53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70A030E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98" w:type="dxa"/>
            <w:shd w:val="clear" w:color="auto" w:fill="auto"/>
          </w:tcPr>
          <w:p w14:paraId="4C8229E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388D435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81" w:type="dxa"/>
            <w:shd w:val="clear" w:color="auto" w:fill="auto"/>
          </w:tcPr>
          <w:p w14:paraId="1E5CB5E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65BAFDD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08" w:type="dxa"/>
            <w:shd w:val="clear" w:color="auto" w:fill="auto"/>
          </w:tcPr>
          <w:p w14:paraId="51A9E1C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90" w:lineRule="exact"/>
              <w:ind w:left="-72" w:right="-72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7D48392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721" w:type="dxa"/>
            <w:shd w:val="clear" w:color="auto" w:fill="auto"/>
          </w:tcPr>
          <w:p w14:paraId="56C4A80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02" w:type="dxa"/>
            <w:shd w:val="clear" w:color="auto" w:fill="auto"/>
          </w:tcPr>
          <w:p w14:paraId="516E733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15464BE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44DA0D9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40" w:type="dxa"/>
            <w:gridSpan w:val="2"/>
            <w:shd w:val="clear" w:color="auto" w:fill="auto"/>
          </w:tcPr>
          <w:p w14:paraId="7C47662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5A27481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3004F39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902D1C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78" w:type="dxa"/>
            <w:gridSpan w:val="2"/>
            <w:shd w:val="clear" w:color="auto" w:fill="auto"/>
          </w:tcPr>
          <w:p w14:paraId="0C35E5C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167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ABBF4A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63" w:type="dxa"/>
            <w:shd w:val="clear" w:color="auto" w:fill="auto"/>
          </w:tcPr>
          <w:p w14:paraId="67A4A45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</w:tr>
      <w:tr w:rsidR="008A648E" w:rsidRPr="00934DBD" w14:paraId="32DD0C45" w14:textId="77777777" w:rsidTr="00715141">
        <w:trPr>
          <w:cantSplit/>
          <w:trHeight w:val="305"/>
        </w:trPr>
        <w:tc>
          <w:tcPr>
            <w:tcW w:w="2711" w:type="dxa"/>
            <w:shd w:val="clear" w:color="auto" w:fill="auto"/>
          </w:tcPr>
          <w:p w14:paraId="79A5F81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88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  (Malaysia) </w:t>
            </w:r>
            <w:proofErr w:type="spellStart"/>
            <w:r w:rsidRPr="00934DBD">
              <w:rPr>
                <w:rFonts w:asciiTheme="majorBidi" w:hAnsiTheme="majorBidi" w:cstheme="majorBidi"/>
                <w:sz w:val="27"/>
                <w:szCs w:val="27"/>
              </w:rPr>
              <w:t>Sdn</w:t>
            </w:r>
            <w:proofErr w:type="spellEnd"/>
            <w:r w:rsidRPr="00934DBD">
              <w:rPr>
                <w:rFonts w:asciiTheme="majorBidi" w:hAnsiTheme="majorBidi" w:cstheme="majorBidi"/>
                <w:sz w:val="27"/>
                <w:szCs w:val="27"/>
              </w:rPr>
              <w:t>. Bhd.</w:t>
            </w:r>
          </w:p>
        </w:tc>
        <w:tc>
          <w:tcPr>
            <w:tcW w:w="990" w:type="dxa"/>
          </w:tcPr>
          <w:p w14:paraId="6F2B037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12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>มาเลเซีย</w:t>
            </w:r>
          </w:p>
        </w:tc>
        <w:tc>
          <w:tcPr>
            <w:tcW w:w="178" w:type="dxa"/>
          </w:tcPr>
          <w:p w14:paraId="6030AAC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dxa"/>
            <w:shd w:val="clear" w:color="auto" w:fill="auto"/>
          </w:tcPr>
          <w:p w14:paraId="4615215C" w14:textId="56181786" w:rsidR="008A648E" w:rsidRPr="00934DBD" w:rsidRDefault="003D54FA" w:rsidP="00B82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3ADAAAD" w14:textId="77777777" w:rsidR="008A648E" w:rsidRPr="00934DBD" w:rsidRDefault="008A648E" w:rsidP="003D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  <w:tab w:val="decimal" w:pos="536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14:paraId="28798A0A" w14:textId="537096EB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49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75</w:t>
            </w:r>
          </w:p>
        </w:tc>
        <w:tc>
          <w:tcPr>
            <w:tcW w:w="179" w:type="dxa"/>
            <w:shd w:val="clear" w:color="auto" w:fill="auto"/>
          </w:tcPr>
          <w:p w14:paraId="59B1574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31" w:type="dxa"/>
            <w:shd w:val="clear" w:color="auto" w:fill="auto"/>
          </w:tcPr>
          <w:p w14:paraId="036E4119" w14:textId="2B499C64" w:rsidR="008A648E" w:rsidRPr="00934DBD" w:rsidRDefault="003D54FA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37C40AB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1" w:type="dxa"/>
            <w:shd w:val="clear" w:color="auto" w:fill="auto"/>
          </w:tcPr>
          <w:p w14:paraId="76DADB06" w14:textId="19401858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353</w:t>
            </w:r>
          </w:p>
        </w:tc>
        <w:tc>
          <w:tcPr>
            <w:tcW w:w="185" w:type="dxa"/>
            <w:shd w:val="clear" w:color="auto" w:fill="auto"/>
          </w:tcPr>
          <w:p w14:paraId="4511744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49A5E437" w14:textId="19806B76" w:rsidR="008A648E" w:rsidRPr="00934DBD" w:rsidRDefault="003D54FA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7C30DC7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98" w:type="dxa"/>
            <w:shd w:val="clear" w:color="auto" w:fill="auto"/>
          </w:tcPr>
          <w:p w14:paraId="79866378" w14:textId="287BABB1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176</w:t>
            </w:r>
          </w:p>
        </w:tc>
        <w:tc>
          <w:tcPr>
            <w:tcW w:w="179" w:type="dxa"/>
            <w:shd w:val="clear" w:color="auto" w:fill="auto"/>
          </w:tcPr>
          <w:p w14:paraId="33A2F33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81" w:type="dxa"/>
            <w:shd w:val="clear" w:color="auto" w:fill="auto"/>
          </w:tcPr>
          <w:p w14:paraId="0D5A8D15" w14:textId="4881EB64" w:rsidR="008A648E" w:rsidRPr="00934DBD" w:rsidRDefault="003D54FA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65E3264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08" w:type="dxa"/>
            <w:shd w:val="clear" w:color="auto" w:fill="auto"/>
          </w:tcPr>
          <w:p w14:paraId="563FA4B1" w14:textId="7B6B8015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90" w:lineRule="exact"/>
              <w:ind w:left="-72" w:right="-72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275</w:t>
            </w:r>
          </w:p>
        </w:tc>
        <w:tc>
          <w:tcPr>
            <w:tcW w:w="179" w:type="dxa"/>
            <w:shd w:val="clear" w:color="auto" w:fill="auto"/>
          </w:tcPr>
          <w:p w14:paraId="629DF7A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721" w:type="dxa"/>
            <w:shd w:val="clear" w:color="auto" w:fill="auto"/>
          </w:tcPr>
          <w:p w14:paraId="6132F4AC" w14:textId="3DA335C2" w:rsidR="008A648E" w:rsidRPr="00934DBD" w:rsidRDefault="002A4906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202" w:type="dxa"/>
            <w:shd w:val="clear" w:color="auto" w:fill="auto"/>
          </w:tcPr>
          <w:p w14:paraId="7AE141F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2EADD9D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5E8AA681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40" w:type="dxa"/>
            <w:gridSpan w:val="2"/>
            <w:shd w:val="clear" w:color="auto" w:fill="auto"/>
          </w:tcPr>
          <w:p w14:paraId="082292CF" w14:textId="1C949C5D" w:rsidR="008A648E" w:rsidRPr="00934DBD" w:rsidRDefault="002A4906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3166D0E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50695FF2" w14:textId="1BE27D5F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275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592B6E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78" w:type="dxa"/>
            <w:gridSpan w:val="2"/>
            <w:shd w:val="clear" w:color="auto" w:fill="auto"/>
          </w:tcPr>
          <w:p w14:paraId="1880B782" w14:textId="7D72F4FB" w:rsidR="008A648E" w:rsidRPr="00934DBD" w:rsidRDefault="002A4906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167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1D0CB13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63" w:type="dxa"/>
            <w:shd w:val="clear" w:color="auto" w:fill="auto"/>
          </w:tcPr>
          <w:p w14:paraId="0AF6A322" w14:textId="47E2FC07" w:rsidR="008A648E" w:rsidRPr="00934DBD" w:rsidRDefault="00E578B8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8A648E" w:rsidRPr="00934DBD" w14:paraId="1A76F28C" w14:textId="77777777" w:rsidTr="00715141">
        <w:trPr>
          <w:cantSplit/>
          <w:trHeight w:val="261"/>
        </w:trPr>
        <w:tc>
          <w:tcPr>
            <w:tcW w:w="2711" w:type="dxa"/>
            <w:shd w:val="clear" w:color="auto" w:fill="auto"/>
          </w:tcPr>
          <w:p w14:paraId="652C806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88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Chia Tai Conti (</w:t>
            </w:r>
            <w:proofErr w:type="spellStart"/>
            <w:r w:rsidRPr="00934DBD">
              <w:rPr>
                <w:rFonts w:asciiTheme="majorBidi" w:hAnsiTheme="majorBidi" w:cstheme="majorBidi"/>
                <w:sz w:val="27"/>
                <w:szCs w:val="27"/>
              </w:rPr>
              <w:t>Cixi</w:t>
            </w:r>
            <w:proofErr w:type="spellEnd"/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) </w:t>
            </w:r>
          </w:p>
        </w:tc>
        <w:tc>
          <w:tcPr>
            <w:tcW w:w="990" w:type="dxa"/>
          </w:tcPr>
          <w:p w14:paraId="7746678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12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62FF634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dxa"/>
            <w:shd w:val="clear" w:color="auto" w:fill="auto"/>
          </w:tcPr>
          <w:p w14:paraId="7A90EA6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247DF13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14:paraId="0E9BF65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1046514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31" w:type="dxa"/>
            <w:shd w:val="clear" w:color="auto" w:fill="auto"/>
          </w:tcPr>
          <w:p w14:paraId="74A808C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shd w:val="clear" w:color="auto" w:fill="auto"/>
          </w:tcPr>
          <w:p w14:paraId="6D66604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1" w:type="dxa"/>
            <w:shd w:val="clear" w:color="auto" w:fill="auto"/>
          </w:tcPr>
          <w:p w14:paraId="0B89AD9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5" w:type="dxa"/>
            <w:shd w:val="clear" w:color="auto" w:fill="auto"/>
          </w:tcPr>
          <w:p w14:paraId="3BD61DB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203E48A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1076D6D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98" w:type="dxa"/>
            <w:shd w:val="clear" w:color="auto" w:fill="auto"/>
          </w:tcPr>
          <w:p w14:paraId="3A1D90B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1B465BD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81" w:type="dxa"/>
            <w:shd w:val="clear" w:color="auto" w:fill="auto"/>
          </w:tcPr>
          <w:p w14:paraId="753DC48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5DAA750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08" w:type="dxa"/>
            <w:shd w:val="clear" w:color="auto" w:fill="auto"/>
          </w:tcPr>
          <w:p w14:paraId="6F5911C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90" w:lineRule="exact"/>
              <w:ind w:left="-72" w:right="-72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470B863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721" w:type="dxa"/>
            <w:shd w:val="clear" w:color="auto" w:fill="auto"/>
          </w:tcPr>
          <w:p w14:paraId="2027AE3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02" w:type="dxa"/>
            <w:shd w:val="clear" w:color="auto" w:fill="auto"/>
          </w:tcPr>
          <w:p w14:paraId="2D523D9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471238C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2119F3FB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40" w:type="dxa"/>
            <w:gridSpan w:val="2"/>
            <w:shd w:val="clear" w:color="auto" w:fill="auto"/>
          </w:tcPr>
          <w:p w14:paraId="7BB1A00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6855F19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4421B97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CD5105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78" w:type="dxa"/>
            <w:gridSpan w:val="2"/>
            <w:shd w:val="clear" w:color="auto" w:fill="auto"/>
          </w:tcPr>
          <w:p w14:paraId="74E12BC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167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7D595E6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63" w:type="dxa"/>
            <w:shd w:val="clear" w:color="auto" w:fill="auto"/>
          </w:tcPr>
          <w:p w14:paraId="6886E7C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</w:tr>
      <w:tr w:rsidR="008A648E" w:rsidRPr="00934DBD" w14:paraId="0D22AF8E" w14:textId="77777777" w:rsidTr="00715141">
        <w:trPr>
          <w:cantSplit/>
          <w:trHeight w:val="261"/>
        </w:trPr>
        <w:tc>
          <w:tcPr>
            <w:tcW w:w="2711" w:type="dxa"/>
            <w:shd w:val="clear" w:color="auto" w:fill="auto"/>
          </w:tcPr>
          <w:p w14:paraId="6043A73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88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  Investment Management </w:t>
            </w:r>
          </w:p>
        </w:tc>
        <w:tc>
          <w:tcPr>
            <w:tcW w:w="990" w:type="dxa"/>
          </w:tcPr>
          <w:p w14:paraId="1E73F32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12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6144F6A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dxa"/>
            <w:shd w:val="clear" w:color="auto" w:fill="auto"/>
          </w:tcPr>
          <w:p w14:paraId="2DB6BDA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5695B15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14:paraId="47C1270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5802276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31" w:type="dxa"/>
            <w:shd w:val="clear" w:color="auto" w:fill="auto"/>
          </w:tcPr>
          <w:p w14:paraId="65ADA22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shd w:val="clear" w:color="auto" w:fill="auto"/>
          </w:tcPr>
          <w:p w14:paraId="5132C44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1" w:type="dxa"/>
            <w:shd w:val="clear" w:color="auto" w:fill="auto"/>
          </w:tcPr>
          <w:p w14:paraId="23A0B94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5" w:type="dxa"/>
            <w:shd w:val="clear" w:color="auto" w:fill="auto"/>
          </w:tcPr>
          <w:p w14:paraId="67F0985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1410CFE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6405387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98" w:type="dxa"/>
            <w:shd w:val="clear" w:color="auto" w:fill="auto"/>
          </w:tcPr>
          <w:p w14:paraId="3753519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126E087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81" w:type="dxa"/>
            <w:shd w:val="clear" w:color="auto" w:fill="auto"/>
          </w:tcPr>
          <w:p w14:paraId="224690D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82EA3D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08" w:type="dxa"/>
            <w:shd w:val="clear" w:color="auto" w:fill="auto"/>
          </w:tcPr>
          <w:p w14:paraId="0050BAB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90" w:lineRule="exact"/>
              <w:ind w:left="-72" w:right="-72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3416B94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721" w:type="dxa"/>
            <w:shd w:val="clear" w:color="auto" w:fill="auto"/>
          </w:tcPr>
          <w:p w14:paraId="66CE62E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02" w:type="dxa"/>
            <w:shd w:val="clear" w:color="auto" w:fill="auto"/>
          </w:tcPr>
          <w:p w14:paraId="16B55A8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465E339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26ED5C08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40" w:type="dxa"/>
            <w:gridSpan w:val="2"/>
            <w:shd w:val="clear" w:color="auto" w:fill="auto"/>
          </w:tcPr>
          <w:p w14:paraId="7AF0594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719DBF5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4BC3A3E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B73F9F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78" w:type="dxa"/>
            <w:gridSpan w:val="2"/>
            <w:shd w:val="clear" w:color="auto" w:fill="auto"/>
          </w:tcPr>
          <w:p w14:paraId="1B4A184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167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493476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63" w:type="dxa"/>
            <w:shd w:val="clear" w:color="auto" w:fill="auto"/>
          </w:tcPr>
          <w:p w14:paraId="2127C0F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</w:tr>
      <w:tr w:rsidR="008A648E" w:rsidRPr="00934DBD" w14:paraId="71BE8F55" w14:textId="77777777" w:rsidTr="00715141">
        <w:trPr>
          <w:cantSplit/>
          <w:trHeight w:val="261"/>
        </w:trPr>
        <w:tc>
          <w:tcPr>
            <w:tcW w:w="2711" w:type="dxa"/>
            <w:shd w:val="clear" w:color="auto" w:fill="auto"/>
          </w:tcPr>
          <w:p w14:paraId="06B59CA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88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  Co., Ltd. </w:t>
            </w:r>
          </w:p>
        </w:tc>
        <w:tc>
          <w:tcPr>
            <w:tcW w:w="990" w:type="dxa"/>
          </w:tcPr>
          <w:p w14:paraId="0048544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3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>จีน</w:t>
            </w:r>
          </w:p>
        </w:tc>
        <w:tc>
          <w:tcPr>
            <w:tcW w:w="178" w:type="dxa"/>
          </w:tcPr>
          <w:p w14:paraId="71D5901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dxa"/>
            <w:shd w:val="clear" w:color="auto" w:fill="auto"/>
          </w:tcPr>
          <w:p w14:paraId="29069975" w14:textId="2D208895" w:rsidR="008A648E" w:rsidRPr="00934DBD" w:rsidRDefault="003D54FA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26.12</w:t>
            </w:r>
          </w:p>
        </w:tc>
        <w:tc>
          <w:tcPr>
            <w:tcW w:w="178" w:type="dxa"/>
            <w:shd w:val="clear" w:color="auto" w:fill="auto"/>
          </w:tcPr>
          <w:p w14:paraId="7D39D52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14:paraId="2EB3F79D" w14:textId="30B18EFF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26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12</w:t>
            </w:r>
          </w:p>
        </w:tc>
        <w:tc>
          <w:tcPr>
            <w:tcW w:w="179" w:type="dxa"/>
            <w:shd w:val="clear" w:color="auto" w:fill="auto"/>
          </w:tcPr>
          <w:p w14:paraId="492F1AF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31" w:type="dxa"/>
            <w:shd w:val="clear" w:color="auto" w:fill="auto"/>
          </w:tcPr>
          <w:p w14:paraId="2F2AB39A" w14:textId="4D9E0C4B" w:rsidR="008A648E" w:rsidRPr="00934DBD" w:rsidRDefault="003D54FA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15</w:t>
            </w:r>
          </w:p>
        </w:tc>
        <w:tc>
          <w:tcPr>
            <w:tcW w:w="179" w:type="dxa"/>
            <w:shd w:val="clear" w:color="auto" w:fill="auto"/>
          </w:tcPr>
          <w:p w14:paraId="1438D91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1" w:type="dxa"/>
            <w:shd w:val="clear" w:color="auto" w:fill="auto"/>
          </w:tcPr>
          <w:p w14:paraId="63EC048A" w14:textId="4CD9FC61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15</w:t>
            </w:r>
          </w:p>
        </w:tc>
        <w:tc>
          <w:tcPr>
            <w:tcW w:w="185" w:type="dxa"/>
            <w:shd w:val="clear" w:color="auto" w:fill="auto"/>
          </w:tcPr>
          <w:p w14:paraId="7077182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1" w:type="dxa"/>
            <w:shd w:val="clear" w:color="auto" w:fill="auto"/>
          </w:tcPr>
          <w:p w14:paraId="23E62081" w14:textId="6EA73F64" w:rsidR="008A648E" w:rsidRPr="00934DBD" w:rsidRDefault="003D54FA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8</w:t>
            </w:r>
          </w:p>
        </w:tc>
        <w:tc>
          <w:tcPr>
            <w:tcW w:w="179" w:type="dxa"/>
            <w:shd w:val="clear" w:color="auto" w:fill="auto"/>
          </w:tcPr>
          <w:p w14:paraId="4E79BF6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98" w:type="dxa"/>
            <w:shd w:val="clear" w:color="auto" w:fill="auto"/>
          </w:tcPr>
          <w:p w14:paraId="2FB13B72" w14:textId="20EF7E61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79" w:type="dxa"/>
            <w:shd w:val="clear" w:color="auto" w:fill="auto"/>
          </w:tcPr>
          <w:p w14:paraId="3D425A8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dxa"/>
            <w:shd w:val="clear" w:color="auto" w:fill="auto"/>
          </w:tcPr>
          <w:p w14:paraId="3596FBC1" w14:textId="3B303C96" w:rsidR="008A648E" w:rsidRPr="00934DBD" w:rsidRDefault="003D54FA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4</w:t>
            </w:r>
          </w:p>
        </w:tc>
        <w:tc>
          <w:tcPr>
            <w:tcW w:w="179" w:type="dxa"/>
            <w:shd w:val="clear" w:color="auto" w:fill="auto"/>
          </w:tcPr>
          <w:p w14:paraId="7C44DC5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08" w:type="dxa"/>
            <w:shd w:val="clear" w:color="auto" w:fill="auto"/>
          </w:tcPr>
          <w:p w14:paraId="78C730BA" w14:textId="4E270C9A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90" w:lineRule="exact"/>
              <w:ind w:left="-72" w:right="-72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79" w:type="dxa"/>
            <w:shd w:val="clear" w:color="auto" w:fill="auto"/>
          </w:tcPr>
          <w:p w14:paraId="0CA5587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21" w:type="dxa"/>
            <w:shd w:val="clear" w:color="auto" w:fill="auto"/>
          </w:tcPr>
          <w:p w14:paraId="3E3FA1AD" w14:textId="395232DC" w:rsidR="008A648E" w:rsidRPr="00934DBD" w:rsidRDefault="002A4906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202" w:type="dxa"/>
            <w:shd w:val="clear" w:color="auto" w:fill="auto"/>
          </w:tcPr>
          <w:p w14:paraId="2A2A388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30C73BE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6651005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0" w:type="dxa"/>
            <w:gridSpan w:val="2"/>
            <w:shd w:val="clear" w:color="auto" w:fill="auto"/>
          </w:tcPr>
          <w:p w14:paraId="4C875FD3" w14:textId="0C3F5675" w:rsidR="008A648E" w:rsidRPr="00934DBD" w:rsidRDefault="002A4906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4</w:t>
            </w:r>
          </w:p>
        </w:tc>
        <w:tc>
          <w:tcPr>
            <w:tcW w:w="179" w:type="dxa"/>
            <w:shd w:val="clear" w:color="auto" w:fill="auto"/>
          </w:tcPr>
          <w:p w14:paraId="0074076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7E4CEDE1" w14:textId="71FB896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84ECD6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8" w:type="dxa"/>
            <w:gridSpan w:val="2"/>
            <w:shd w:val="clear" w:color="auto" w:fill="auto"/>
          </w:tcPr>
          <w:p w14:paraId="322B70D7" w14:textId="27D4B121" w:rsidR="008A648E" w:rsidRPr="00934DBD" w:rsidRDefault="00715141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167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4794C25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63" w:type="dxa"/>
            <w:shd w:val="clear" w:color="auto" w:fill="auto"/>
          </w:tcPr>
          <w:p w14:paraId="30EF91F1" w14:textId="69EB6125" w:rsidR="008A648E" w:rsidRPr="00934DBD" w:rsidRDefault="00E578B8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8A648E" w:rsidRPr="00934DBD" w14:paraId="0C43794B" w14:textId="77777777" w:rsidTr="00715141">
        <w:trPr>
          <w:cantSplit/>
          <w:trHeight w:val="261"/>
        </w:trPr>
        <w:tc>
          <w:tcPr>
            <w:tcW w:w="2711" w:type="dxa"/>
            <w:shd w:val="clear" w:color="auto" w:fill="auto"/>
          </w:tcPr>
          <w:p w14:paraId="368DA657" w14:textId="051532E9" w:rsidR="008A648E" w:rsidRPr="00934DBD" w:rsidRDefault="008A648E" w:rsidP="008A648E">
            <w:pPr>
              <w:tabs>
                <w:tab w:val="left" w:pos="284"/>
              </w:tabs>
              <w:spacing w:line="290" w:lineRule="exact"/>
              <w:ind w:left="388"/>
              <w:rPr>
                <w:rFonts w:asciiTheme="majorBidi" w:hAnsiTheme="majorBidi" w:cstheme="majorBidi"/>
                <w:sz w:val="27"/>
                <w:szCs w:val="27"/>
              </w:rPr>
            </w:pPr>
            <w:proofErr w:type="spellStart"/>
            <w:r w:rsidRPr="00934DBD">
              <w:rPr>
                <w:rFonts w:asciiTheme="majorBidi" w:hAnsiTheme="majorBidi" w:cstheme="majorBidi"/>
                <w:sz w:val="27"/>
                <w:szCs w:val="27"/>
              </w:rPr>
              <w:t>Cixi</w:t>
            </w:r>
            <w:proofErr w:type="spellEnd"/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proofErr w:type="spellStart"/>
            <w:r w:rsidRPr="00934DBD">
              <w:rPr>
                <w:rFonts w:asciiTheme="majorBidi" w:hAnsiTheme="majorBidi" w:cstheme="majorBidi"/>
                <w:sz w:val="27"/>
                <w:szCs w:val="27"/>
              </w:rPr>
              <w:t>Zhuda</w:t>
            </w:r>
            <w:proofErr w:type="spellEnd"/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Investment </w:t>
            </w:r>
          </w:p>
        </w:tc>
        <w:tc>
          <w:tcPr>
            <w:tcW w:w="990" w:type="dxa"/>
          </w:tcPr>
          <w:p w14:paraId="7333382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3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0EFF687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dxa"/>
            <w:shd w:val="clear" w:color="auto" w:fill="auto"/>
          </w:tcPr>
          <w:p w14:paraId="7756C38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56987513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46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14:paraId="31D0422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1D85B8D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31" w:type="dxa"/>
            <w:shd w:val="clear" w:color="auto" w:fill="auto"/>
          </w:tcPr>
          <w:p w14:paraId="2E11DE1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shd w:val="clear" w:color="auto" w:fill="auto"/>
          </w:tcPr>
          <w:p w14:paraId="7E80D53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1" w:type="dxa"/>
            <w:shd w:val="clear" w:color="auto" w:fill="auto"/>
          </w:tcPr>
          <w:p w14:paraId="2F8185A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5" w:type="dxa"/>
            <w:shd w:val="clear" w:color="auto" w:fill="auto"/>
          </w:tcPr>
          <w:p w14:paraId="16F19204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1" w:type="dxa"/>
            <w:shd w:val="clear" w:color="auto" w:fill="auto"/>
          </w:tcPr>
          <w:p w14:paraId="4C7B735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3704291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98" w:type="dxa"/>
            <w:shd w:val="clear" w:color="auto" w:fill="auto"/>
          </w:tcPr>
          <w:p w14:paraId="35AA484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60A49B18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81" w:type="dxa"/>
            <w:shd w:val="clear" w:color="auto" w:fill="auto"/>
          </w:tcPr>
          <w:p w14:paraId="25DEE1D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728B44E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08" w:type="dxa"/>
            <w:shd w:val="clear" w:color="auto" w:fill="auto"/>
          </w:tcPr>
          <w:p w14:paraId="63DE600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90" w:lineRule="exact"/>
              <w:ind w:left="-72" w:right="-72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6516C2C9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353B757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02" w:type="dxa"/>
            <w:shd w:val="clear" w:color="auto" w:fill="auto"/>
          </w:tcPr>
          <w:p w14:paraId="4516CF1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1712A1C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40D550FE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40" w:type="dxa"/>
            <w:gridSpan w:val="2"/>
            <w:shd w:val="clear" w:color="auto" w:fill="auto"/>
          </w:tcPr>
          <w:p w14:paraId="52910A3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2142006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7C16452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D6721C2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78" w:type="dxa"/>
            <w:gridSpan w:val="2"/>
            <w:shd w:val="clear" w:color="auto" w:fill="auto"/>
          </w:tcPr>
          <w:p w14:paraId="78870BC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16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shd w:val="clear" w:color="auto" w:fill="auto"/>
          </w:tcPr>
          <w:p w14:paraId="6FDBDEAE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63" w:type="dxa"/>
            <w:shd w:val="clear" w:color="auto" w:fill="auto"/>
          </w:tcPr>
          <w:p w14:paraId="60FAB01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A648E" w:rsidRPr="00934DBD" w14:paraId="62110B6B" w14:textId="77777777" w:rsidTr="00715141">
        <w:trPr>
          <w:cantSplit/>
          <w:trHeight w:val="261"/>
        </w:trPr>
        <w:tc>
          <w:tcPr>
            <w:tcW w:w="2711" w:type="dxa"/>
            <w:shd w:val="clear" w:color="auto" w:fill="auto"/>
          </w:tcPr>
          <w:p w14:paraId="1B6F4113" w14:textId="55900273" w:rsidR="008A648E" w:rsidRPr="00934DBD" w:rsidRDefault="008A648E" w:rsidP="008A648E">
            <w:pPr>
              <w:tabs>
                <w:tab w:val="left" w:pos="284"/>
              </w:tabs>
              <w:spacing w:line="290" w:lineRule="exact"/>
              <w:ind w:left="388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  Centre Limited</w:t>
            </w:r>
          </w:p>
        </w:tc>
        <w:tc>
          <w:tcPr>
            <w:tcW w:w="990" w:type="dxa"/>
          </w:tcPr>
          <w:p w14:paraId="1620316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3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6C13D21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dxa"/>
            <w:shd w:val="clear" w:color="auto" w:fill="auto"/>
          </w:tcPr>
          <w:p w14:paraId="4F6EE95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6CFA5830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46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14:paraId="5B16225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7B3176F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31" w:type="dxa"/>
            <w:shd w:val="clear" w:color="auto" w:fill="auto"/>
          </w:tcPr>
          <w:p w14:paraId="33ACF2F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shd w:val="clear" w:color="auto" w:fill="auto"/>
          </w:tcPr>
          <w:p w14:paraId="0CF29C1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1" w:type="dxa"/>
            <w:shd w:val="clear" w:color="auto" w:fill="auto"/>
          </w:tcPr>
          <w:p w14:paraId="525A0EF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5" w:type="dxa"/>
            <w:shd w:val="clear" w:color="auto" w:fill="auto"/>
          </w:tcPr>
          <w:p w14:paraId="63FC1A6D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1" w:type="dxa"/>
            <w:shd w:val="clear" w:color="auto" w:fill="auto"/>
          </w:tcPr>
          <w:p w14:paraId="598EB07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5215DD5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98" w:type="dxa"/>
            <w:shd w:val="clear" w:color="auto" w:fill="auto"/>
          </w:tcPr>
          <w:p w14:paraId="2BDA21D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6A50DB8B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81" w:type="dxa"/>
            <w:shd w:val="clear" w:color="auto" w:fill="auto"/>
          </w:tcPr>
          <w:p w14:paraId="3B03444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76031E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08" w:type="dxa"/>
            <w:shd w:val="clear" w:color="auto" w:fill="auto"/>
          </w:tcPr>
          <w:p w14:paraId="1066AB3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90" w:lineRule="exact"/>
              <w:ind w:left="-72" w:right="-72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4DC3C123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69D5393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02" w:type="dxa"/>
            <w:shd w:val="clear" w:color="auto" w:fill="auto"/>
          </w:tcPr>
          <w:p w14:paraId="340133E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2D31B40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66D3914F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40" w:type="dxa"/>
            <w:gridSpan w:val="2"/>
            <w:shd w:val="clear" w:color="auto" w:fill="auto"/>
          </w:tcPr>
          <w:p w14:paraId="5D7A62B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3B299FE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46E76AA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6F47D4A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78" w:type="dxa"/>
            <w:gridSpan w:val="2"/>
            <w:shd w:val="clear" w:color="auto" w:fill="auto"/>
          </w:tcPr>
          <w:p w14:paraId="5C773ED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16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shd w:val="clear" w:color="auto" w:fill="auto"/>
          </w:tcPr>
          <w:p w14:paraId="65B1EE4E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63" w:type="dxa"/>
            <w:shd w:val="clear" w:color="auto" w:fill="auto"/>
          </w:tcPr>
          <w:p w14:paraId="7610156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A648E" w:rsidRPr="00934DBD" w14:paraId="58A69207" w14:textId="77777777" w:rsidTr="00715141">
        <w:trPr>
          <w:cantSplit/>
          <w:trHeight w:val="261"/>
        </w:trPr>
        <w:tc>
          <w:tcPr>
            <w:tcW w:w="2711" w:type="dxa"/>
            <w:shd w:val="clear" w:color="auto" w:fill="auto"/>
          </w:tcPr>
          <w:p w14:paraId="1390F888" w14:textId="036A14A8" w:rsidR="008A648E" w:rsidRPr="00934DBD" w:rsidRDefault="008A648E" w:rsidP="008A648E">
            <w:pPr>
              <w:tabs>
                <w:tab w:val="left" w:pos="284"/>
              </w:tabs>
              <w:spacing w:line="290" w:lineRule="exact"/>
              <w:ind w:left="388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  Partnership</w:t>
            </w: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934DBD">
              <w:rPr>
                <w:rFonts w:asciiTheme="majorBidi" w:hAnsiTheme="majorBidi" w:cstheme="majorBidi"/>
                <w:sz w:val="27"/>
                <w:szCs w:val="27"/>
                <w:vertAlign w:val="superscript"/>
              </w:rPr>
              <w:t>**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990" w:type="dxa"/>
          </w:tcPr>
          <w:p w14:paraId="3B9B3B6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3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>จีน</w:t>
            </w:r>
          </w:p>
        </w:tc>
        <w:tc>
          <w:tcPr>
            <w:tcW w:w="178" w:type="dxa"/>
          </w:tcPr>
          <w:p w14:paraId="4D4352A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dxa"/>
            <w:shd w:val="clear" w:color="auto" w:fill="auto"/>
          </w:tcPr>
          <w:p w14:paraId="2AC7E31C" w14:textId="0CCBF598" w:rsidR="008A648E" w:rsidRPr="00934DBD" w:rsidRDefault="003D54FA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0.52</w:t>
            </w:r>
          </w:p>
        </w:tc>
        <w:tc>
          <w:tcPr>
            <w:tcW w:w="178" w:type="dxa"/>
            <w:shd w:val="clear" w:color="auto" w:fill="auto"/>
          </w:tcPr>
          <w:p w14:paraId="5160735A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46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14:paraId="7C3616CA" w14:textId="0B448B61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.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52</w:t>
            </w:r>
          </w:p>
        </w:tc>
        <w:tc>
          <w:tcPr>
            <w:tcW w:w="179" w:type="dxa"/>
            <w:shd w:val="clear" w:color="auto" w:fill="auto"/>
          </w:tcPr>
          <w:p w14:paraId="42152E1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31" w:type="dxa"/>
            <w:shd w:val="clear" w:color="auto" w:fill="auto"/>
          </w:tcPr>
          <w:p w14:paraId="4195A848" w14:textId="434A8452" w:rsidR="008A648E" w:rsidRPr="00934DBD" w:rsidRDefault="003D54FA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79" w:type="dxa"/>
            <w:shd w:val="clear" w:color="auto" w:fill="auto"/>
          </w:tcPr>
          <w:p w14:paraId="2565A50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1" w:type="dxa"/>
            <w:shd w:val="clear" w:color="auto" w:fill="auto"/>
          </w:tcPr>
          <w:p w14:paraId="4778D356" w14:textId="73E49E20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85" w:type="dxa"/>
            <w:shd w:val="clear" w:color="auto" w:fill="auto"/>
          </w:tcPr>
          <w:p w14:paraId="01506343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1" w:type="dxa"/>
            <w:shd w:val="clear" w:color="auto" w:fill="auto"/>
          </w:tcPr>
          <w:p w14:paraId="03FCACBA" w14:textId="2137E201" w:rsidR="008A648E" w:rsidRPr="00934DBD" w:rsidRDefault="003D54FA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0F7B159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98" w:type="dxa"/>
            <w:shd w:val="clear" w:color="auto" w:fill="auto"/>
          </w:tcPr>
          <w:p w14:paraId="7FF7314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492A43F2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81" w:type="dxa"/>
            <w:shd w:val="clear" w:color="auto" w:fill="auto"/>
          </w:tcPr>
          <w:p w14:paraId="757D6E28" w14:textId="4491177D" w:rsidR="008A648E" w:rsidRPr="00934DBD" w:rsidRDefault="003D54FA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67F7ED2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08" w:type="dxa"/>
            <w:shd w:val="clear" w:color="auto" w:fill="auto"/>
          </w:tcPr>
          <w:p w14:paraId="2D524F2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90" w:lineRule="exact"/>
              <w:ind w:left="-72" w:right="-72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49B47944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2B9D1293" w14:textId="21760488" w:rsidR="008A648E" w:rsidRPr="00934DBD" w:rsidRDefault="002A4906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202" w:type="dxa"/>
            <w:shd w:val="clear" w:color="auto" w:fill="auto"/>
          </w:tcPr>
          <w:p w14:paraId="43DE6852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49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04" w:type="dxa"/>
            <w:shd w:val="clear" w:color="auto" w:fill="auto"/>
          </w:tcPr>
          <w:p w14:paraId="4654E03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412B64D1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40" w:type="dxa"/>
            <w:gridSpan w:val="2"/>
            <w:shd w:val="clear" w:color="auto" w:fill="auto"/>
          </w:tcPr>
          <w:p w14:paraId="38C78BE7" w14:textId="74E48298" w:rsidR="008A648E" w:rsidRPr="00934DBD" w:rsidRDefault="002A4906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A4EFEE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2396940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2BA9B46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78" w:type="dxa"/>
            <w:gridSpan w:val="2"/>
            <w:shd w:val="clear" w:color="auto" w:fill="auto"/>
          </w:tcPr>
          <w:p w14:paraId="2BE3C37E" w14:textId="3E2D3373" w:rsidR="008A648E" w:rsidRPr="00934DBD" w:rsidRDefault="002A4906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167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BCF844D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63" w:type="dxa"/>
            <w:shd w:val="clear" w:color="auto" w:fill="auto"/>
          </w:tcPr>
          <w:p w14:paraId="43135B69" w14:textId="05FAC906" w:rsidR="008A648E" w:rsidRPr="00934DBD" w:rsidRDefault="00E578B8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</w:tbl>
    <w:p w14:paraId="5556C6AA" w14:textId="3F891779" w:rsidR="00404073" w:rsidRPr="00934DBD" w:rsidRDefault="00404073" w:rsidP="00404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</w:rPr>
      </w:pP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รายละเอียดเงินลงทุนในบริษัทร่วมและเงินปันผลรับ (ต่อ)</w:t>
      </w:r>
    </w:p>
    <w:tbl>
      <w:tblPr>
        <w:tblW w:w="15699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9"/>
        <w:gridCol w:w="989"/>
        <w:gridCol w:w="178"/>
        <w:gridCol w:w="615"/>
        <w:gridCol w:w="179"/>
        <w:gridCol w:w="707"/>
        <w:gridCol w:w="178"/>
        <w:gridCol w:w="617"/>
        <w:gridCol w:w="178"/>
        <w:gridCol w:w="622"/>
        <w:gridCol w:w="235"/>
        <w:gridCol w:w="616"/>
        <w:gridCol w:w="181"/>
        <w:gridCol w:w="822"/>
        <w:gridCol w:w="178"/>
        <w:gridCol w:w="617"/>
        <w:gridCol w:w="178"/>
        <w:gridCol w:w="707"/>
        <w:gridCol w:w="178"/>
        <w:gridCol w:w="706"/>
        <w:gridCol w:w="178"/>
        <w:gridCol w:w="707"/>
        <w:gridCol w:w="181"/>
        <w:gridCol w:w="612"/>
        <w:gridCol w:w="178"/>
        <w:gridCol w:w="629"/>
        <w:gridCol w:w="184"/>
        <w:gridCol w:w="800"/>
        <w:gridCol w:w="178"/>
        <w:gridCol w:w="662"/>
      </w:tblGrid>
      <w:tr w:rsidR="00404073" w:rsidRPr="00934DBD" w14:paraId="7F82203E" w14:textId="77777777" w:rsidTr="008A648E">
        <w:trPr>
          <w:cantSplit/>
          <w:trHeight w:val="364"/>
        </w:trPr>
        <w:tc>
          <w:tcPr>
            <w:tcW w:w="2709" w:type="dxa"/>
            <w:shd w:val="clear" w:color="auto" w:fill="auto"/>
          </w:tcPr>
          <w:p w14:paraId="7D10547A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89" w:type="dxa"/>
          </w:tcPr>
          <w:p w14:paraId="7685BBA9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7"/>
                <w:szCs w:val="27"/>
                <w:cs/>
              </w:rPr>
            </w:pPr>
          </w:p>
        </w:tc>
        <w:tc>
          <w:tcPr>
            <w:tcW w:w="178" w:type="dxa"/>
          </w:tcPr>
          <w:p w14:paraId="037D3F9B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823" w:type="dxa"/>
            <w:gridSpan w:val="27"/>
            <w:shd w:val="clear" w:color="auto" w:fill="auto"/>
          </w:tcPr>
          <w:p w14:paraId="76FDBE80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ล้านบาท)</w:t>
            </w:r>
          </w:p>
        </w:tc>
      </w:tr>
      <w:tr w:rsidR="00404073" w:rsidRPr="00934DBD" w14:paraId="456F0F6A" w14:textId="77777777" w:rsidTr="008A648E">
        <w:trPr>
          <w:cantSplit/>
          <w:trHeight w:val="364"/>
        </w:trPr>
        <w:tc>
          <w:tcPr>
            <w:tcW w:w="2709" w:type="dxa"/>
            <w:shd w:val="clear" w:color="auto" w:fill="auto"/>
          </w:tcPr>
          <w:p w14:paraId="3E1BF285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990" w:type="dxa"/>
            <w:gridSpan w:val="29"/>
          </w:tcPr>
          <w:p w14:paraId="5133A5DE" w14:textId="77777777" w:rsidR="00404073" w:rsidRPr="00934DBD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404073" w:rsidRPr="00934DBD" w14:paraId="5D64D403" w14:textId="77777777" w:rsidTr="008A648E">
        <w:trPr>
          <w:cantSplit/>
          <w:trHeight w:val="275"/>
        </w:trPr>
        <w:tc>
          <w:tcPr>
            <w:tcW w:w="2709" w:type="dxa"/>
            <w:shd w:val="clear" w:color="auto" w:fill="auto"/>
          </w:tcPr>
          <w:p w14:paraId="50AF2036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9739520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122CE0D8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50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EBA6761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สัดส่วน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301CD4D2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D1D5B4C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458BD" w14:textId="77777777" w:rsidR="00404073" w:rsidRPr="00934DBD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D143E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E503B" w14:textId="77777777" w:rsidR="00404073" w:rsidRPr="00934DBD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50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8F31A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2F61A" w14:textId="77777777" w:rsidR="00404073" w:rsidRPr="00934DBD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9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80C20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9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608CF" w14:textId="77777777" w:rsidR="00404073" w:rsidRPr="00934DBD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CB73B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E1797" w14:textId="77777777" w:rsidR="00404073" w:rsidRPr="00934DBD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4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BEECC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</w:tr>
      <w:tr w:rsidR="00404073" w:rsidRPr="00934DBD" w14:paraId="7BD21D8C" w14:textId="77777777" w:rsidTr="008A648E">
        <w:trPr>
          <w:cantSplit/>
          <w:trHeight w:val="304"/>
        </w:trPr>
        <w:tc>
          <w:tcPr>
            <w:tcW w:w="2709" w:type="dxa"/>
            <w:shd w:val="clear" w:color="auto" w:fill="auto"/>
          </w:tcPr>
          <w:p w14:paraId="00265102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89" w:type="dxa"/>
          </w:tcPr>
          <w:p w14:paraId="58FE6C01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</w:tcPr>
          <w:p w14:paraId="338237A2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501" w:type="dxa"/>
            <w:gridSpan w:val="3"/>
            <w:shd w:val="clear" w:color="auto" w:fill="auto"/>
          </w:tcPr>
          <w:p w14:paraId="259D1ED7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ความเป็นเจ้าของ</w:t>
            </w:r>
          </w:p>
        </w:tc>
        <w:tc>
          <w:tcPr>
            <w:tcW w:w="178" w:type="dxa"/>
            <w:shd w:val="clear" w:color="auto" w:fill="auto"/>
          </w:tcPr>
          <w:p w14:paraId="17B4E18B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113D5742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79493692" w14:textId="77777777" w:rsidR="00404073" w:rsidRPr="00934DBD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19" w:type="dxa"/>
            <w:gridSpan w:val="3"/>
            <w:shd w:val="clear" w:color="auto" w:fill="auto"/>
            <w:vAlign w:val="bottom"/>
          </w:tcPr>
          <w:p w14:paraId="08BF76B4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4398E04" w14:textId="77777777" w:rsidR="00404073" w:rsidRPr="00934DBD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502" w:type="dxa"/>
            <w:gridSpan w:val="3"/>
            <w:shd w:val="clear" w:color="auto" w:fill="auto"/>
            <w:vAlign w:val="bottom"/>
          </w:tcPr>
          <w:p w14:paraId="1F09F2E4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BB7DA96" w14:textId="77777777" w:rsidR="00404073" w:rsidRPr="00934DBD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91" w:type="dxa"/>
            <w:gridSpan w:val="3"/>
            <w:shd w:val="clear" w:color="auto" w:fill="auto"/>
            <w:vAlign w:val="bottom"/>
          </w:tcPr>
          <w:p w14:paraId="37498A74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9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B515571" w14:textId="77777777" w:rsidR="00404073" w:rsidRPr="00934DBD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bottom"/>
          </w:tcPr>
          <w:p w14:paraId="1A47869A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5037E6A" w14:textId="77777777" w:rsidR="00404073" w:rsidRPr="00934DBD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40" w:type="dxa"/>
            <w:gridSpan w:val="3"/>
            <w:shd w:val="clear" w:color="auto" w:fill="auto"/>
            <w:vAlign w:val="bottom"/>
          </w:tcPr>
          <w:p w14:paraId="32157263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</w:tr>
      <w:tr w:rsidR="00404073" w:rsidRPr="00934DBD" w14:paraId="145C5376" w14:textId="77777777" w:rsidTr="008A648E">
        <w:trPr>
          <w:cantSplit/>
          <w:trHeight w:val="304"/>
        </w:trPr>
        <w:tc>
          <w:tcPr>
            <w:tcW w:w="2709" w:type="dxa"/>
            <w:shd w:val="clear" w:color="auto" w:fill="auto"/>
          </w:tcPr>
          <w:p w14:paraId="46C47F0B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89" w:type="dxa"/>
          </w:tcPr>
          <w:p w14:paraId="7B4A9425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</w:tcPr>
          <w:p w14:paraId="772256C2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501" w:type="dxa"/>
            <w:gridSpan w:val="3"/>
            <w:shd w:val="clear" w:color="auto" w:fill="auto"/>
          </w:tcPr>
          <w:p w14:paraId="7B675279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(ทั้งทางตรง</w:t>
            </w:r>
          </w:p>
        </w:tc>
        <w:tc>
          <w:tcPr>
            <w:tcW w:w="178" w:type="dxa"/>
            <w:shd w:val="clear" w:color="auto" w:fill="auto"/>
          </w:tcPr>
          <w:p w14:paraId="45D3F1DB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6EF228CF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5"/>
              </w:tabs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ab/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B148DA0" w14:textId="77777777" w:rsidR="00404073" w:rsidRPr="00934DBD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19" w:type="dxa"/>
            <w:gridSpan w:val="3"/>
            <w:shd w:val="clear" w:color="auto" w:fill="auto"/>
            <w:vAlign w:val="bottom"/>
          </w:tcPr>
          <w:p w14:paraId="3E8A19DA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30E9B28" w14:textId="77777777" w:rsidR="00404073" w:rsidRPr="00934DBD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502" w:type="dxa"/>
            <w:gridSpan w:val="3"/>
            <w:shd w:val="clear" w:color="auto" w:fill="auto"/>
            <w:vAlign w:val="bottom"/>
          </w:tcPr>
          <w:p w14:paraId="72633B00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3DB574C" w14:textId="77777777" w:rsidR="00404073" w:rsidRPr="00934DBD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91" w:type="dxa"/>
            <w:gridSpan w:val="3"/>
            <w:shd w:val="clear" w:color="auto" w:fill="auto"/>
            <w:vAlign w:val="bottom"/>
          </w:tcPr>
          <w:p w14:paraId="70B0F8D1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9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0464D94" w14:textId="77777777" w:rsidR="00404073" w:rsidRPr="00934DBD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bottom"/>
          </w:tcPr>
          <w:p w14:paraId="341B1716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E516530" w14:textId="77777777" w:rsidR="00404073" w:rsidRPr="00934DBD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40" w:type="dxa"/>
            <w:gridSpan w:val="3"/>
            <w:shd w:val="clear" w:color="auto" w:fill="auto"/>
            <w:vAlign w:val="bottom"/>
          </w:tcPr>
          <w:p w14:paraId="63A38CC5" w14:textId="2A17D950" w:rsidR="00404073" w:rsidRPr="00934DBD" w:rsidRDefault="00325FC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เงินปันผลรับ</w:t>
            </w:r>
          </w:p>
        </w:tc>
      </w:tr>
      <w:tr w:rsidR="00404073" w:rsidRPr="00934DBD" w14:paraId="09E59B5C" w14:textId="77777777" w:rsidTr="008A648E">
        <w:trPr>
          <w:cantSplit/>
          <w:trHeight w:val="304"/>
        </w:trPr>
        <w:tc>
          <w:tcPr>
            <w:tcW w:w="2709" w:type="dxa"/>
            <w:shd w:val="clear" w:color="auto" w:fill="auto"/>
          </w:tcPr>
          <w:p w14:paraId="34FA8CF1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89" w:type="dxa"/>
          </w:tcPr>
          <w:p w14:paraId="0AFDC070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ประเทศที่</w:t>
            </w:r>
          </w:p>
        </w:tc>
        <w:tc>
          <w:tcPr>
            <w:tcW w:w="178" w:type="dxa"/>
          </w:tcPr>
          <w:p w14:paraId="43CC35B8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501" w:type="dxa"/>
            <w:gridSpan w:val="3"/>
            <w:shd w:val="clear" w:color="auto" w:fill="auto"/>
          </w:tcPr>
          <w:p w14:paraId="0C35B40E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และทางอ้อม)</w:t>
            </w:r>
          </w:p>
        </w:tc>
        <w:tc>
          <w:tcPr>
            <w:tcW w:w="178" w:type="dxa"/>
            <w:shd w:val="clear" w:color="auto" w:fill="auto"/>
          </w:tcPr>
          <w:p w14:paraId="03493942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2B2646FC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767DF941" w14:textId="77777777" w:rsidR="00404073" w:rsidRPr="00934DBD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19" w:type="dxa"/>
            <w:gridSpan w:val="3"/>
            <w:shd w:val="clear" w:color="auto" w:fill="auto"/>
            <w:vAlign w:val="bottom"/>
          </w:tcPr>
          <w:p w14:paraId="59D01CEF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FF2F370" w14:textId="77777777" w:rsidR="00404073" w:rsidRPr="00934DBD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502" w:type="dxa"/>
            <w:gridSpan w:val="3"/>
            <w:shd w:val="clear" w:color="auto" w:fill="auto"/>
            <w:vAlign w:val="bottom"/>
          </w:tcPr>
          <w:p w14:paraId="4671D7C5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86F705E" w14:textId="77777777" w:rsidR="00404073" w:rsidRPr="00934DBD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91" w:type="dxa"/>
            <w:gridSpan w:val="3"/>
            <w:shd w:val="clear" w:color="auto" w:fill="auto"/>
            <w:vAlign w:val="bottom"/>
          </w:tcPr>
          <w:p w14:paraId="06368AC9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การด้อยค่า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577032E" w14:textId="77777777" w:rsidR="00404073" w:rsidRPr="00934DBD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bottom"/>
          </w:tcPr>
          <w:p w14:paraId="71C1E475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 xml:space="preserve">ส่วนได้เสีย 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6665A4F" w14:textId="77777777" w:rsidR="00404073" w:rsidRPr="00934DBD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40" w:type="dxa"/>
            <w:gridSpan w:val="3"/>
            <w:shd w:val="clear" w:color="auto" w:fill="auto"/>
            <w:vAlign w:val="bottom"/>
          </w:tcPr>
          <w:p w14:paraId="0FA361A4" w14:textId="09B64687" w:rsidR="00404073" w:rsidRPr="00934DBD" w:rsidRDefault="00325FC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สำหรับงวด</w:t>
            </w:r>
            <w:r w:rsidR="008A648E"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>เก้า</w:t>
            </w: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เดือน</w:t>
            </w:r>
          </w:p>
        </w:tc>
      </w:tr>
      <w:tr w:rsidR="00404073" w:rsidRPr="00934DBD" w14:paraId="35DFD429" w14:textId="77777777" w:rsidTr="008A648E">
        <w:trPr>
          <w:cantSplit/>
          <w:trHeight w:val="304"/>
        </w:trPr>
        <w:tc>
          <w:tcPr>
            <w:tcW w:w="2709" w:type="dxa"/>
            <w:shd w:val="clear" w:color="auto" w:fill="auto"/>
          </w:tcPr>
          <w:p w14:paraId="4885D68A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518435DD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ดำเนินธุรกิจ</w:t>
            </w:r>
          </w:p>
        </w:tc>
        <w:tc>
          <w:tcPr>
            <w:tcW w:w="178" w:type="dxa"/>
          </w:tcPr>
          <w:p w14:paraId="58132EEF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150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FC63E2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/>
              </w:rPr>
              <w:t>(ร้อยละ)</w:t>
            </w:r>
          </w:p>
        </w:tc>
        <w:tc>
          <w:tcPr>
            <w:tcW w:w="178" w:type="dxa"/>
            <w:shd w:val="clear" w:color="auto" w:fill="auto"/>
          </w:tcPr>
          <w:p w14:paraId="5790C5DE" w14:textId="77777777" w:rsidR="00404073" w:rsidRPr="00934DBD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03BDB9" w14:textId="77777777" w:rsidR="00404073" w:rsidRPr="00934DBD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ทุนชำระแล้ว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2924782" w14:textId="77777777" w:rsidR="00404073" w:rsidRPr="00934DBD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1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E363E" w14:textId="77777777" w:rsidR="00404073" w:rsidRPr="00934DBD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วิธีราคาทุน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203D7A5" w14:textId="77777777" w:rsidR="00404073" w:rsidRPr="00934DBD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50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496CD" w14:textId="77777777" w:rsidR="00404073" w:rsidRPr="00934DBD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วิธีส่วนได้เสีย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BCA29B7" w14:textId="77777777" w:rsidR="00404073" w:rsidRPr="00934DBD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9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F12E4" w14:textId="77777777" w:rsidR="00404073" w:rsidRPr="00934DBD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สะสม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874A4A0" w14:textId="77777777" w:rsidR="00404073" w:rsidRPr="00934DBD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1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C41E6" w14:textId="77777777" w:rsidR="00404073" w:rsidRPr="00934DBD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5D9021B" w14:textId="77777777" w:rsidR="00404073" w:rsidRPr="00934DBD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2687F" w14:textId="7EC06F40" w:rsidR="00404073" w:rsidRPr="00934DBD" w:rsidDel="00685444" w:rsidRDefault="00325FC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สิ้นสุดวันที่</w:t>
            </w:r>
          </w:p>
        </w:tc>
      </w:tr>
      <w:tr w:rsidR="008A648E" w:rsidRPr="00934DBD" w14:paraId="662FE2DE" w14:textId="77777777" w:rsidTr="007D1C9F">
        <w:trPr>
          <w:cantSplit/>
          <w:trHeight w:val="539"/>
        </w:trPr>
        <w:tc>
          <w:tcPr>
            <w:tcW w:w="2709" w:type="dxa"/>
            <w:shd w:val="clear" w:color="auto" w:fill="auto"/>
          </w:tcPr>
          <w:p w14:paraId="66DB04D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7B55345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0EC6136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auto"/>
          </w:tcPr>
          <w:p w14:paraId="46559C62" w14:textId="0A80C8E0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30 </w:t>
            </w: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5D485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AC6122" w14:textId="2BB973E6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>31</w:t>
            </w:r>
          </w:p>
          <w:p w14:paraId="16172C0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20181E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24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val="en-GB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  <w:shd w:val="clear" w:color="auto" w:fill="auto"/>
          </w:tcPr>
          <w:p w14:paraId="085D470B" w14:textId="6502B5C2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30 </w:t>
            </w: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7B373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01A74B" w14:textId="296F3ABC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>31</w:t>
            </w:r>
          </w:p>
          <w:p w14:paraId="097BED8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7254CCB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  <w:shd w:val="clear" w:color="auto" w:fill="auto"/>
          </w:tcPr>
          <w:p w14:paraId="1C8755AD" w14:textId="444DEFC3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30 </w:t>
            </w: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EE9EA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480C41" w14:textId="673DE3D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>31</w:t>
            </w:r>
          </w:p>
          <w:p w14:paraId="2E0B194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7AD6198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val="en-GB" w:bidi="ar-SA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  <w:shd w:val="clear" w:color="auto" w:fill="auto"/>
          </w:tcPr>
          <w:p w14:paraId="64BCD369" w14:textId="79DBF85C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30 </w:t>
            </w: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07557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676DEF" w14:textId="31A46DE0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>31</w:t>
            </w:r>
          </w:p>
          <w:p w14:paraId="51F1354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D95BB4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val="en-GB" w:bidi="ar-SA"/>
              </w:rPr>
            </w:pPr>
          </w:p>
        </w:tc>
        <w:tc>
          <w:tcPr>
            <w:tcW w:w="706" w:type="dxa"/>
            <w:tcBorders>
              <w:top w:val="single" w:sz="4" w:space="0" w:color="auto"/>
            </w:tcBorders>
            <w:shd w:val="clear" w:color="auto" w:fill="auto"/>
          </w:tcPr>
          <w:p w14:paraId="30A236FE" w14:textId="50415949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30 </w:t>
            </w: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46BA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42435A" w14:textId="5AA0C7E1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>31</w:t>
            </w:r>
          </w:p>
          <w:p w14:paraId="031EA63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49DA7F1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val="en-GB" w:bidi="ar-SA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  <w:shd w:val="clear" w:color="auto" w:fill="auto"/>
          </w:tcPr>
          <w:p w14:paraId="0E0E0A69" w14:textId="178429C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30 </w:t>
            </w: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B220A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9C9871" w14:textId="294D282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>31</w:t>
            </w:r>
          </w:p>
          <w:p w14:paraId="1190E9B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7F63C47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val="en-GB" w:bidi="ar-SA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</w:tcPr>
          <w:p w14:paraId="4CC604B5" w14:textId="77777777" w:rsidR="00386AE3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30 </w:t>
            </w:r>
          </w:p>
          <w:p w14:paraId="67839165" w14:textId="3BF1F80E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DCFD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  <w:shd w:val="clear" w:color="auto" w:fill="auto"/>
          </w:tcPr>
          <w:p w14:paraId="4A1D6EC9" w14:textId="53D1F9F9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30 </w:t>
            </w: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</w:tc>
      </w:tr>
      <w:tr w:rsidR="008A648E" w:rsidRPr="00934DBD" w14:paraId="2AF95102" w14:textId="77777777" w:rsidTr="008A648E">
        <w:trPr>
          <w:cantSplit/>
          <w:trHeight w:val="304"/>
        </w:trPr>
        <w:tc>
          <w:tcPr>
            <w:tcW w:w="2709" w:type="dxa"/>
            <w:shd w:val="clear" w:color="auto" w:fill="auto"/>
          </w:tcPr>
          <w:p w14:paraId="561F544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89" w:type="dxa"/>
          </w:tcPr>
          <w:p w14:paraId="0AF1551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675AA57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  <w:shd w:val="clear" w:color="auto" w:fill="auto"/>
          </w:tcPr>
          <w:p w14:paraId="1B8A3945" w14:textId="5017585C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79" w:type="dxa"/>
            <w:shd w:val="clear" w:color="auto" w:fill="auto"/>
          </w:tcPr>
          <w:p w14:paraId="20C3D5A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</w:tcPr>
          <w:p w14:paraId="13E80305" w14:textId="2F33A026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78" w:type="dxa"/>
            <w:shd w:val="clear" w:color="auto" w:fill="auto"/>
          </w:tcPr>
          <w:p w14:paraId="46C895C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2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auto"/>
          </w:tcPr>
          <w:p w14:paraId="1825FD22" w14:textId="3DF8ECF1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046CCA0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shd w:val="clear" w:color="auto" w:fill="auto"/>
          </w:tcPr>
          <w:p w14:paraId="5C8F7616" w14:textId="42C9DA2C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235" w:type="dxa"/>
            <w:shd w:val="clear" w:color="auto" w:fill="auto"/>
          </w:tcPr>
          <w:p w14:paraId="06B21A6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14:paraId="79AB0D1F" w14:textId="72145471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81" w:type="dxa"/>
            <w:shd w:val="clear" w:color="auto" w:fill="auto"/>
          </w:tcPr>
          <w:p w14:paraId="3223513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</w:tcPr>
          <w:p w14:paraId="0FEF03F2" w14:textId="226B046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78" w:type="dxa"/>
            <w:shd w:val="clear" w:color="auto" w:fill="auto"/>
          </w:tcPr>
          <w:p w14:paraId="5F771C6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auto"/>
          </w:tcPr>
          <w:p w14:paraId="77896BD0" w14:textId="27CC2594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6DFA06F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</w:tcPr>
          <w:p w14:paraId="2BE93979" w14:textId="379F10BA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78" w:type="dxa"/>
            <w:shd w:val="clear" w:color="auto" w:fill="auto"/>
          </w:tcPr>
          <w:p w14:paraId="2D4E9C6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</w:tcPr>
          <w:p w14:paraId="3BD376F5" w14:textId="0FF74879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3A8776C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</w:tcPr>
          <w:p w14:paraId="79E4D86E" w14:textId="5C88C29D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81" w:type="dxa"/>
            <w:shd w:val="clear" w:color="auto" w:fill="auto"/>
          </w:tcPr>
          <w:p w14:paraId="5B4FE4E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  <w:shd w:val="clear" w:color="auto" w:fill="auto"/>
          </w:tcPr>
          <w:p w14:paraId="230C5B64" w14:textId="3AACD022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2C1AC20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</w:tcPr>
          <w:p w14:paraId="199250F3" w14:textId="713A69AD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84" w:type="dxa"/>
            <w:shd w:val="clear" w:color="auto" w:fill="auto"/>
          </w:tcPr>
          <w:p w14:paraId="1D383BE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</w:tcPr>
          <w:p w14:paraId="115F5E59" w14:textId="1D9704E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12B323B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auto"/>
          </w:tcPr>
          <w:p w14:paraId="7D6F1EB0" w14:textId="381D56C0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</w:tr>
      <w:tr w:rsidR="008A648E" w:rsidRPr="00934DBD" w14:paraId="108616BB" w14:textId="77777777" w:rsidTr="008A648E">
        <w:trPr>
          <w:cantSplit/>
          <w:trHeight w:hRule="exact" w:val="122"/>
        </w:trPr>
        <w:tc>
          <w:tcPr>
            <w:tcW w:w="2709" w:type="dxa"/>
            <w:shd w:val="clear" w:color="auto" w:fill="auto"/>
          </w:tcPr>
          <w:p w14:paraId="39A5720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89" w:type="dxa"/>
          </w:tcPr>
          <w:p w14:paraId="1B132D4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</w:tcPr>
          <w:p w14:paraId="49BD27B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15" w:type="dxa"/>
            <w:shd w:val="clear" w:color="auto" w:fill="auto"/>
          </w:tcPr>
          <w:p w14:paraId="78A90A9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80839C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7" w:type="dxa"/>
            <w:shd w:val="clear" w:color="auto" w:fill="auto"/>
          </w:tcPr>
          <w:p w14:paraId="3E9CF83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26EBDC1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  <w:shd w:val="clear" w:color="auto" w:fill="auto"/>
          </w:tcPr>
          <w:p w14:paraId="4166D3A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20D2156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shd w:val="clear" w:color="auto" w:fill="auto"/>
          </w:tcPr>
          <w:p w14:paraId="368B7CD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35" w:type="dxa"/>
            <w:shd w:val="clear" w:color="auto" w:fill="auto"/>
          </w:tcPr>
          <w:p w14:paraId="2041F47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  <w:shd w:val="clear" w:color="auto" w:fill="auto"/>
          </w:tcPr>
          <w:p w14:paraId="1D4C4C5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1318F6D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</w:tcPr>
          <w:p w14:paraId="3FC2D5D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092B8B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  <w:shd w:val="clear" w:color="auto" w:fill="auto"/>
          </w:tcPr>
          <w:p w14:paraId="07C4A73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E4E8F1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</w:tcPr>
          <w:p w14:paraId="46D4371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5652C0C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706" w:type="dxa"/>
            <w:tcBorders>
              <w:top w:val="single" w:sz="4" w:space="0" w:color="auto"/>
            </w:tcBorders>
            <w:shd w:val="clear" w:color="auto" w:fill="auto"/>
          </w:tcPr>
          <w:p w14:paraId="3FBB68F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3B5B1A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</w:tcPr>
          <w:p w14:paraId="3C6E28A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691AF46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  <w:shd w:val="clear" w:color="auto" w:fill="auto"/>
          </w:tcPr>
          <w:p w14:paraId="4A1EC37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93CD6D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</w:tcPr>
          <w:p w14:paraId="4E09C0B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14:paraId="67329CB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</w:tcPr>
          <w:p w14:paraId="1BB41FA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68303D4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2" w:type="dxa"/>
            <w:shd w:val="clear" w:color="auto" w:fill="auto"/>
          </w:tcPr>
          <w:p w14:paraId="1DACFD8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</w:tr>
      <w:tr w:rsidR="008A648E" w:rsidRPr="00934DBD" w14:paraId="26A65E42" w14:textId="77777777" w:rsidTr="008A648E">
        <w:trPr>
          <w:cantSplit/>
          <w:trHeight w:val="261"/>
        </w:trPr>
        <w:tc>
          <w:tcPr>
            <w:tcW w:w="2709" w:type="dxa"/>
            <w:shd w:val="clear" w:color="auto" w:fill="auto"/>
          </w:tcPr>
          <w:p w14:paraId="0322C7BF" w14:textId="77777777" w:rsidR="008A648E" w:rsidRPr="00934DBD" w:rsidRDefault="008A648E" w:rsidP="008A648E">
            <w:pPr>
              <w:tabs>
                <w:tab w:val="left" w:pos="284"/>
              </w:tabs>
              <w:ind w:left="461" w:hanging="85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Conti Chia Tai International </w:t>
            </w:r>
          </w:p>
        </w:tc>
        <w:tc>
          <w:tcPr>
            <w:tcW w:w="989" w:type="dxa"/>
          </w:tcPr>
          <w:p w14:paraId="6855AC9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39CC3F7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5" w:type="dxa"/>
            <w:shd w:val="clear" w:color="auto" w:fill="auto"/>
          </w:tcPr>
          <w:p w14:paraId="6BAC3BD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shd w:val="clear" w:color="auto" w:fill="auto"/>
          </w:tcPr>
          <w:p w14:paraId="49812929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7B14D33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68F9116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361E27B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3DE5616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2" w:type="dxa"/>
            <w:shd w:val="clear" w:color="auto" w:fill="auto"/>
          </w:tcPr>
          <w:p w14:paraId="23D69DC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5" w:type="dxa"/>
            <w:shd w:val="clear" w:color="auto" w:fill="auto"/>
          </w:tcPr>
          <w:p w14:paraId="7B6FFB09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16" w:type="dxa"/>
            <w:shd w:val="clear" w:color="auto" w:fill="auto"/>
          </w:tcPr>
          <w:p w14:paraId="11FE925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6E41CAA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822" w:type="dxa"/>
            <w:shd w:val="clear" w:color="auto" w:fill="auto"/>
          </w:tcPr>
          <w:p w14:paraId="6D07825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541F32C5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17" w:type="dxa"/>
            <w:shd w:val="clear" w:color="auto" w:fill="auto"/>
          </w:tcPr>
          <w:p w14:paraId="4BEB853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256233B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7" w:type="dxa"/>
            <w:shd w:val="clear" w:color="auto" w:fill="auto"/>
          </w:tcPr>
          <w:p w14:paraId="43660DA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D269F47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06" w:type="dxa"/>
            <w:shd w:val="clear" w:color="auto" w:fill="auto"/>
          </w:tcPr>
          <w:p w14:paraId="0DB937F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5A3E78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7" w:type="dxa"/>
            <w:shd w:val="clear" w:color="auto" w:fill="auto"/>
          </w:tcPr>
          <w:p w14:paraId="4BF5EAC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343BB73F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12" w:type="dxa"/>
            <w:shd w:val="clear" w:color="auto" w:fill="auto"/>
          </w:tcPr>
          <w:p w14:paraId="71F1AA2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5F1971D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29" w:type="dxa"/>
            <w:shd w:val="clear" w:color="auto" w:fill="auto"/>
          </w:tcPr>
          <w:p w14:paraId="6E30E64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14:paraId="64FFDD5B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00" w:type="dxa"/>
            <w:shd w:val="clear" w:color="auto" w:fill="auto"/>
          </w:tcPr>
          <w:p w14:paraId="46DBCDB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796ECCC6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2" w:type="dxa"/>
            <w:shd w:val="clear" w:color="auto" w:fill="auto"/>
          </w:tcPr>
          <w:p w14:paraId="2AB2C11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A648E" w:rsidRPr="00934DBD" w14:paraId="71905CAD" w14:textId="77777777" w:rsidTr="00637AB0">
        <w:trPr>
          <w:cantSplit/>
          <w:trHeight w:val="261"/>
        </w:trPr>
        <w:tc>
          <w:tcPr>
            <w:tcW w:w="2709" w:type="dxa"/>
            <w:shd w:val="clear" w:color="auto" w:fill="auto"/>
          </w:tcPr>
          <w:p w14:paraId="577AC7B7" w14:textId="77777777" w:rsidR="008A648E" w:rsidRPr="00934DBD" w:rsidRDefault="008A648E" w:rsidP="008A648E">
            <w:pPr>
              <w:tabs>
                <w:tab w:val="left" w:pos="284"/>
              </w:tabs>
              <w:ind w:left="461" w:hanging="85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  Limited  </w:t>
            </w:r>
          </w:p>
        </w:tc>
        <w:tc>
          <w:tcPr>
            <w:tcW w:w="989" w:type="dxa"/>
          </w:tcPr>
          <w:p w14:paraId="1C4CAB1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left" w:pos="620"/>
              </w:tabs>
              <w:ind w:left="-79" w:right="-16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>จีน</w:t>
            </w:r>
          </w:p>
        </w:tc>
        <w:tc>
          <w:tcPr>
            <w:tcW w:w="178" w:type="dxa"/>
          </w:tcPr>
          <w:p w14:paraId="444C9BF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5" w:type="dxa"/>
            <w:shd w:val="clear" w:color="auto" w:fill="auto"/>
          </w:tcPr>
          <w:p w14:paraId="4A087AA5" w14:textId="752AB49F" w:rsidR="008A648E" w:rsidRPr="00934DBD" w:rsidRDefault="00F85BF0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26.12</w:t>
            </w:r>
          </w:p>
        </w:tc>
        <w:tc>
          <w:tcPr>
            <w:tcW w:w="179" w:type="dxa"/>
            <w:shd w:val="clear" w:color="auto" w:fill="auto"/>
          </w:tcPr>
          <w:p w14:paraId="4255E7F4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74B05793" w14:textId="5FB967EF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26.12</w:t>
            </w:r>
          </w:p>
        </w:tc>
        <w:tc>
          <w:tcPr>
            <w:tcW w:w="178" w:type="dxa"/>
            <w:shd w:val="clear" w:color="auto" w:fill="auto"/>
          </w:tcPr>
          <w:p w14:paraId="2C1C9DB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60DC0E89" w14:textId="0FAEFECB" w:rsidR="008A648E" w:rsidRPr="00934DBD" w:rsidRDefault="00F85BF0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767</w:t>
            </w:r>
          </w:p>
        </w:tc>
        <w:tc>
          <w:tcPr>
            <w:tcW w:w="178" w:type="dxa"/>
            <w:shd w:val="clear" w:color="auto" w:fill="auto"/>
          </w:tcPr>
          <w:p w14:paraId="7526846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2" w:type="dxa"/>
            <w:shd w:val="clear" w:color="auto" w:fill="auto"/>
          </w:tcPr>
          <w:p w14:paraId="61B2F73A" w14:textId="697B16A6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767</w:t>
            </w:r>
          </w:p>
        </w:tc>
        <w:tc>
          <w:tcPr>
            <w:tcW w:w="235" w:type="dxa"/>
            <w:shd w:val="clear" w:color="auto" w:fill="auto"/>
          </w:tcPr>
          <w:p w14:paraId="29C35DBD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16" w:type="dxa"/>
            <w:shd w:val="clear" w:color="auto" w:fill="auto"/>
          </w:tcPr>
          <w:p w14:paraId="46EFE431" w14:textId="325A7DA6" w:rsidR="008A648E" w:rsidRPr="00934DBD" w:rsidRDefault="00F85BF0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1,052</w:t>
            </w:r>
          </w:p>
        </w:tc>
        <w:tc>
          <w:tcPr>
            <w:tcW w:w="181" w:type="dxa"/>
            <w:shd w:val="clear" w:color="auto" w:fill="auto"/>
          </w:tcPr>
          <w:p w14:paraId="7C11FF0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822" w:type="dxa"/>
            <w:shd w:val="clear" w:color="auto" w:fill="auto"/>
          </w:tcPr>
          <w:p w14:paraId="597241A1" w14:textId="740AAC4C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052</w:t>
            </w:r>
          </w:p>
        </w:tc>
        <w:tc>
          <w:tcPr>
            <w:tcW w:w="178" w:type="dxa"/>
            <w:shd w:val="clear" w:color="auto" w:fill="auto"/>
          </w:tcPr>
          <w:p w14:paraId="0F4CA86A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17" w:type="dxa"/>
            <w:shd w:val="clear" w:color="auto" w:fill="auto"/>
          </w:tcPr>
          <w:p w14:paraId="0AE5A5B4" w14:textId="4483E325" w:rsidR="008A648E" w:rsidRPr="00934DBD" w:rsidRDefault="00F85BF0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1,556</w:t>
            </w:r>
          </w:p>
        </w:tc>
        <w:tc>
          <w:tcPr>
            <w:tcW w:w="178" w:type="dxa"/>
            <w:shd w:val="clear" w:color="auto" w:fill="auto"/>
          </w:tcPr>
          <w:p w14:paraId="2712B0E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7" w:type="dxa"/>
            <w:shd w:val="clear" w:color="auto" w:fill="auto"/>
          </w:tcPr>
          <w:p w14:paraId="13193E79" w14:textId="28D06C54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977</w:t>
            </w:r>
          </w:p>
        </w:tc>
        <w:tc>
          <w:tcPr>
            <w:tcW w:w="178" w:type="dxa"/>
            <w:shd w:val="clear" w:color="auto" w:fill="auto"/>
          </w:tcPr>
          <w:p w14:paraId="4A7E7668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06" w:type="dxa"/>
            <w:shd w:val="clear" w:color="auto" w:fill="auto"/>
          </w:tcPr>
          <w:p w14:paraId="70915470" w14:textId="427E3834" w:rsidR="008A648E" w:rsidRPr="00934DBD" w:rsidRDefault="00F85BF0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26132A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7" w:type="dxa"/>
            <w:shd w:val="clear" w:color="auto" w:fill="auto"/>
          </w:tcPr>
          <w:p w14:paraId="35E185D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27D85A08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12" w:type="dxa"/>
            <w:shd w:val="clear" w:color="auto" w:fill="auto"/>
          </w:tcPr>
          <w:p w14:paraId="32029EFA" w14:textId="740D3D39" w:rsidR="008A648E" w:rsidRPr="00934DBD" w:rsidRDefault="00F85BF0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1,556</w:t>
            </w:r>
          </w:p>
        </w:tc>
        <w:tc>
          <w:tcPr>
            <w:tcW w:w="178" w:type="dxa"/>
            <w:shd w:val="clear" w:color="auto" w:fill="auto"/>
          </w:tcPr>
          <w:p w14:paraId="2999ADE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29" w:type="dxa"/>
            <w:shd w:val="clear" w:color="auto" w:fill="auto"/>
          </w:tcPr>
          <w:p w14:paraId="07B0F234" w14:textId="355F5E83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977</w:t>
            </w:r>
          </w:p>
        </w:tc>
        <w:tc>
          <w:tcPr>
            <w:tcW w:w="184" w:type="dxa"/>
            <w:shd w:val="clear" w:color="auto" w:fill="auto"/>
          </w:tcPr>
          <w:p w14:paraId="2A48575C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00" w:type="dxa"/>
            <w:shd w:val="clear" w:color="auto" w:fill="auto"/>
          </w:tcPr>
          <w:p w14:paraId="344C2D2E" w14:textId="682C5859" w:rsidR="008A648E" w:rsidRPr="00934DBD" w:rsidRDefault="00637AB0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689</w:t>
            </w:r>
          </w:p>
        </w:tc>
        <w:tc>
          <w:tcPr>
            <w:tcW w:w="178" w:type="dxa"/>
            <w:shd w:val="clear" w:color="auto" w:fill="auto"/>
          </w:tcPr>
          <w:p w14:paraId="696DFF7F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2" w:type="dxa"/>
            <w:shd w:val="clear" w:color="auto" w:fill="auto"/>
          </w:tcPr>
          <w:p w14:paraId="3BEF9769" w14:textId="00FE92F9" w:rsidR="008A648E" w:rsidRPr="00934DBD" w:rsidRDefault="00E578B8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8A648E" w:rsidRPr="00934DBD" w14:paraId="176FA0D4" w14:textId="77777777" w:rsidTr="00637AB0">
        <w:trPr>
          <w:cantSplit/>
          <w:trHeight w:val="261"/>
        </w:trPr>
        <w:tc>
          <w:tcPr>
            <w:tcW w:w="2709" w:type="dxa"/>
            <w:shd w:val="clear" w:color="auto" w:fill="auto"/>
          </w:tcPr>
          <w:p w14:paraId="4A404844" w14:textId="77777777" w:rsidR="008A648E" w:rsidRPr="00934DBD" w:rsidRDefault="008A648E" w:rsidP="008A648E">
            <w:pPr>
              <w:tabs>
                <w:tab w:val="left" w:pos="284"/>
              </w:tabs>
              <w:ind w:left="461" w:hanging="85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Ningxia Xiao Ming Animal</w:t>
            </w:r>
          </w:p>
        </w:tc>
        <w:tc>
          <w:tcPr>
            <w:tcW w:w="989" w:type="dxa"/>
          </w:tcPr>
          <w:p w14:paraId="1F21367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ind w:left="-79" w:right="-168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</w:tcPr>
          <w:p w14:paraId="5832497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5" w:type="dxa"/>
            <w:shd w:val="clear" w:color="auto" w:fill="auto"/>
          </w:tcPr>
          <w:p w14:paraId="1C385D5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shd w:val="clear" w:color="auto" w:fill="auto"/>
          </w:tcPr>
          <w:p w14:paraId="39611ADC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5D503E5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6A756AD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358FEFDA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DF157CF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2" w:type="dxa"/>
            <w:shd w:val="clear" w:color="auto" w:fill="auto"/>
          </w:tcPr>
          <w:p w14:paraId="5EC28354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5" w:type="dxa"/>
            <w:shd w:val="clear" w:color="auto" w:fill="auto"/>
          </w:tcPr>
          <w:p w14:paraId="67351357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16" w:type="dxa"/>
            <w:shd w:val="clear" w:color="auto" w:fill="auto"/>
          </w:tcPr>
          <w:p w14:paraId="7A33EB09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34CCB0D5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22" w:type="dxa"/>
            <w:shd w:val="clear" w:color="auto" w:fill="auto"/>
          </w:tcPr>
          <w:p w14:paraId="2BA898E6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DFE67E6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17" w:type="dxa"/>
            <w:shd w:val="clear" w:color="auto" w:fill="auto"/>
          </w:tcPr>
          <w:p w14:paraId="23E4D32D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C861920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5F7EA7CE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8F8791B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06" w:type="dxa"/>
            <w:shd w:val="clear" w:color="auto" w:fill="auto"/>
          </w:tcPr>
          <w:p w14:paraId="0F4AD089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431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442ED570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53BEEFF8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431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5F08E578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12" w:type="dxa"/>
            <w:shd w:val="clear" w:color="auto" w:fill="auto"/>
          </w:tcPr>
          <w:p w14:paraId="73580767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3210051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9" w:type="dxa"/>
            <w:shd w:val="clear" w:color="auto" w:fill="auto"/>
          </w:tcPr>
          <w:p w14:paraId="7415EDAD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084C0647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00" w:type="dxa"/>
            <w:shd w:val="clear" w:color="auto" w:fill="auto"/>
          </w:tcPr>
          <w:p w14:paraId="67999227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988E37F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2" w:type="dxa"/>
            <w:shd w:val="clear" w:color="auto" w:fill="auto"/>
          </w:tcPr>
          <w:p w14:paraId="638C463E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</w:tr>
      <w:tr w:rsidR="008A648E" w:rsidRPr="00934DBD" w14:paraId="77E8F256" w14:textId="77777777" w:rsidTr="00637AB0">
        <w:trPr>
          <w:cantSplit/>
          <w:trHeight w:val="261"/>
        </w:trPr>
        <w:tc>
          <w:tcPr>
            <w:tcW w:w="2709" w:type="dxa"/>
            <w:shd w:val="clear" w:color="auto" w:fill="auto"/>
          </w:tcPr>
          <w:p w14:paraId="30799280" w14:textId="77777777" w:rsidR="008A648E" w:rsidRPr="00934DBD" w:rsidRDefault="008A648E" w:rsidP="008A648E">
            <w:pPr>
              <w:tabs>
                <w:tab w:val="left" w:pos="284"/>
              </w:tabs>
              <w:ind w:left="461" w:hanging="85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  Husbandry Co., Ltd.</w:t>
            </w:r>
            <w:r w:rsidRPr="00934DBD">
              <w:rPr>
                <w:rFonts w:asciiTheme="majorBidi" w:hAnsiTheme="majorBidi" w:cstheme="majorBidi"/>
                <w:sz w:val="27"/>
                <w:szCs w:val="27"/>
                <w:vertAlign w:val="superscript"/>
              </w:rPr>
              <w:t xml:space="preserve"> **</w:t>
            </w:r>
          </w:p>
        </w:tc>
        <w:tc>
          <w:tcPr>
            <w:tcW w:w="989" w:type="dxa"/>
          </w:tcPr>
          <w:p w14:paraId="42F5F5C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>จีน</w:t>
            </w:r>
          </w:p>
        </w:tc>
        <w:tc>
          <w:tcPr>
            <w:tcW w:w="178" w:type="dxa"/>
          </w:tcPr>
          <w:p w14:paraId="70E3368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5" w:type="dxa"/>
            <w:shd w:val="clear" w:color="auto" w:fill="auto"/>
          </w:tcPr>
          <w:p w14:paraId="57B095D7" w14:textId="67DE0BF0" w:rsidR="008A648E" w:rsidRPr="00934DBD" w:rsidRDefault="00F85BF0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8.40</w:t>
            </w:r>
          </w:p>
        </w:tc>
        <w:tc>
          <w:tcPr>
            <w:tcW w:w="179" w:type="dxa"/>
            <w:shd w:val="clear" w:color="auto" w:fill="auto"/>
          </w:tcPr>
          <w:p w14:paraId="2C71320C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0D99C124" w14:textId="22DC2D4D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8.40</w:t>
            </w:r>
          </w:p>
        </w:tc>
        <w:tc>
          <w:tcPr>
            <w:tcW w:w="178" w:type="dxa"/>
            <w:shd w:val="clear" w:color="auto" w:fill="auto"/>
          </w:tcPr>
          <w:p w14:paraId="5E93403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7" w:type="dxa"/>
            <w:shd w:val="clear" w:color="auto" w:fill="auto"/>
          </w:tcPr>
          <w:p w14:paraId="521287E5" w14:textId="599A7786" w:rsidR="008A648E" w:rsidRPr="00934DBD" w:rsidRDefault="00F85BF0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362</w:t>
            </w:r>
          </w:p>
        </w:tc>
        <w:tc>
          <w:tcPr>
            <w:tcW w:w="178" w:type="dxa"/>
            <w:shd w:val="clear" w:color="auto" w:fill="auto"/>
          </w:tcPr>
          <w:p w14:paraId="2BF42BD7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22" w:type="dxa"/>
            <w:shd w:val="clear" w:color="auto" w:fill="auto"/>
          </w:tcPr>
          <w:p w14:paraId="5142B42A" w14:textId="3A10975B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362</w:t>
            </w:r>
          </w:p>
        </w:tc>
        <w:tc>
          <w:tcPr>
            <w:tcW w:w="235" w:type="dxa"/>
            <w:shd w:val="clear" w:color="auto" w:fill="auto"/>
          </w:tcPr>
          <w:p w14:paraId="0706A007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16" w:type="dxa"/>
            <w:shd w:val="clear" w:color="auto" w:fill="auto"/>
          </w:tcPr>
          <w:p w14:paraId="2435EE2F" w14:textId="55BC3F39" w:rsidR="008A648E" w:rsidRPr="00934DBD" w:rsidRDefault="00F85BF0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75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749</w:t>
            </w:r>
          </w:p>
        </w:tc>
        <w:tc>
          <w:tcPr>
            <w:tcW w:w="181" w:type="dxa"/>
            <w:shd w:val="clear" w:color="auto" w:fill="auto"/>
          </w:tcPr>
          <w:p w14:paraId="43FF390C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822" w:type="dxa"/>
            <w:shd w:val="clear" w:color="auto" w:fill="auto"/>
          </w:tcPr>
          <w:p w14:paraId="313C4F23" w14:textId="73B9472A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75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749</w:t>
            </w:r>
          </w:p>
        </w:tc>
        <w:tc>
          <w:tcPr>
            <w:tcW w:w="178" w:type="dxa"/>
            <w:shd w:val="clear" w:color="auto" w:fill="auto"/>
          </w:tcPr>
          <w:p w14:paraId="71B4BA05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17" w:type="dxa"/>
            <w:shd w:val="clear" w:color="auto" w:fill="auto"/>
          </w:tcPr>
          <w:p w14:paraId="3D513685" w14:textId="19A3A711" w:rsidR="008A648E" w:rsidRPr="00934DBD" w:rsidRDefault="00F85BF0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783</w:t>
            </w:r>
          </w:p>
        </w:tc>
        <w:tc>
          <w:tcPr>
            <w:tcW w:w="178" w:type="dxa"/>
            <w:shd w:val="clear" w:color="auto" w:fill="auto"/>
          </w:tcPr>
          <w:p w14:paraId="6FA56AF3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3804D5ED" w14:textId="0FDE8232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745</w:t>
            </w:r>
          </w:p>
        </w:tc>
        <w:tc>
          <w:tcPr>
            <w:tcW w:w="178" w:type="dxa"/>
            <w:shd w:val="clear" w:color="auto" w:fill="auto"/>
          </w:tcPr>
          <w:p w14:paraId="2C8FC36F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706" w:type="dxa"/>
            <w:shd w:val="clear" w:color="auto" w:fill="auto"/>
          </w:tcPr>
          <w:p w14:paraId="2249471A" w14:textId="7F3F0737" w:rsidR="008A648E" w:rsidRPr="00934DBD" w:rsidRDefault="00F85BF0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03978C0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67DA427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3B343AC7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12" w:type="dxa"/>
            <w:shd w:val="clear" w:color="auto" w:fill="auto"/>
          </w:tcPr>
          <w:p w14:paraId="5DBFA794" w14:textId="3E54C955" w:rsidR="008A648E" w:rsidRPr="00934DBD" w:rsidRDefault="00F85BF0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783</w:t>
            </w:r>
          </w:p>
        </w:tc>
        <w:tc>
          <w:tcPr>
            <w:tcW w:w="178" w:type="dxa"/>
            <w:shd w:val="clear" w:color="auto" w:fill="auto"/>
          </w:tcPr>
          <w:p w14:paraId="1C8CB6F4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</w:tcPr>
          <w:p w14:paraId="5D536E7A" w14:textId="5E4E839C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745</w:t>
            </w:r>
          </w:p>
        </w:tc>
        <w:tc>
          <w:tcPr>
            <w:tcW w:w="184" w:type="dxa"/>
            <w:shd w:val="clear" w:color="auto" w:fill="auto"/>
          </w:tcPr>
          <w:p w14:paraId="64C2353B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00" w:type="dxa"/>
            <w:shd w:val="clear" w:color="auto" w:fill="auto"/>
          </w:tcPr>
          <w:p w14:paraId="0980FC64" w14:textId="08464C4A" w:rsidR="008A648E" w:rsidRPr="00934DBD" w:rsidRDefault="00637AB0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45F47A5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2" w:type="dxa"/>
            <w:shd w:val="clear" w:color="auto" w:fill="auto"/>
          </w:tcPr>
          <w:p w14:paraId="464C4B13" w14:textId="4158F8E1" w:rsidR="008A648E" w:rsidRPr="00934DBD" w:rsidRDefault="00E578B8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5</w:t>
            </w:r>
          </w:p>
        </w:tc>
      </w:tr>
      <w:tr w:rsidR="008A648E" w:rsidRPr="00934DBD" w14:paraId="44C341F0" w14:textId="77777777" w:rsidTr="00637AB0">
        <w:trPr>
          <w:cantSplit/>
          <w:trHeight w:val="261"/>
        </w:trPr>
        <w:tc>
          <w:tcPr>
            <w:tcW w:w="2709" w:type="dxa"/>
            <w:shd w:val="clear" w:color="auto" w:fill="auto"/>
          </w:tcPr>
          <w:p w14:paraId="3EA5D6A9" w14:textId="77777777" w:rsidR="008A648E" w:rsidRPr="00934DBD" w:rsidRDefault="008A648E" w:rsidP="008A648E">
            <w:pPr>
              <w:tabs>
                <w:tab w:val="left" w:pos="284"/>
              </w:tabs>
              <w:ind w:left="461" w:hanging="85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Qingdao Yi Bang Bio </w:t>
            </w:r>
          </w:p>
        </w:tc>
        <w:tc>
          <w:tcPr>
            <w:tcW w:w="989" w:type="dxa"/>
          </w:tcPr>
          <w:p w14:paraId="7B28F05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6C98A5A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5" w:type="dxa"/>
            <w:shd w:val="clear" w:color="auto" w:fill="auto"/>
          </w:tcPr>
          <w:p w14:paraId="3718ABB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shd w:val="clear" w:color="auto" w:fill="auto"/>
          </w:tcPr>
          <w:p w14:paraId="487FC160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682A676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3DCE9B7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7" w:type="dxa"/>
            <w:shd w:val="clear" w:color="auto" w:fill="auto"/>
          </w:tcPr>
          <w:p w14:paraId="3A2FCA8D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67A4948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22" w:type="dxa"/>
            <w:shd w:val="clear" w:color="auto" w:fill="auto"/>
          </w:tcPr>
          <w:p w14:paraId="2C5A22A1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5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</w:tcPr>
          <w:p w14:paraId="18EF3B4E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16" w:type="dxa"/>
            <w:shd w:val="clear" w:color="auto" w:fill="auto"/>
          </w:tcPr>
          <w:p w14:paraId="2CC2D762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466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49CD9F58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822" w:type="dxa"/>
            <w:shd w:val="clear" w:color="auto" w:fill="auto"/>
          </w:tcPr>
          <w:p w14:paraId="7066DD84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58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54CF608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17" w:type="dxa"/>
            <w:shd w:val="clear" w:color="auto" w:fill="auto"/>
          </w:tcPr>
          <w:p w14:paraId="64876C18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A4AB0BB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5E6AD1DE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43022CFB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706" w:type="dxa"/>
            <w:shd w:val="clear" w:color="auto" w:fill="auto"/>
          </w:tcPr>
          <w:p w14:paraId="45847246" w14:textId="43E5F38A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4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520C026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547827AD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4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209708B1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12" w:type="dxa"/>
            <w:shd w:val="clear" w:color="auto" w:fill="auto"/>
          </w:tcPr>
          <w:p w14:paraId="5D3536E8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D883C7E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</w:tcPr>
          <w:p w14:paraId="4E85A249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77AFB5AA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00" w:type="dxa"/>
            <w:shd w:val="clear" w:color="auto" w:fill="auto"/>
          </w:tcPr>
          <w:p w14:paraId="2AD93139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94211ED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2" w:type="dxa"/>
            <w:shd w:val="clear" w:color="auto" w:fill="auto"/>
          </w:tcPr>
          <w:p w14:paraId="26B6901C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</w:tr>
      <w:tr w:rsidR="008A648E" w:rsidRPr="00934DBD" w14:paraId="3677B2AD" w14:textId="77777777" w:rsidTr="00637AB0">
        <w:trPr>
          <w:cantSplit/>
          <w:trHeight w:val="261"/>
        </w:trPr>
        <w:tc>
          <w:tcPr>
            <w:tcW w:w="2709" w:type="dxa"/>
            <w:shd w:val="clear" w:color="auto" w:fill="auto"/>
          </w:tcPr>
          <w:p w14:paraId="11C55DC5" w14:textId="77777777" w:rsidR="008A648E" w:rsidRPr="00934DBD" w:rsidRDefault="008A648E" w:rsidP="008A648E">
            <w:pPr>
              <w:tabs>
                <w:tab w:val="left" w:pos="284"/>
              </w:tabs>
              <w:ind w:left="461" w:hanging="85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  Engineering Co., Ltd. </w:t>
            </w:r>
            <w:r w:rsidRPr="00934DBD">
              <w:rPr>
                <w:rFonts w:asciiTheme="majorBidi" w:hAnsiTheme="majorBidi" w:cstheme="majorBidi"/>
                <w:sz w:val="27"/>
                <w:szCs w:val="27"/>
                <w:vertAlign w:val="superscript"/>
              </w:rPr>
              <w:t>**</w:t>
            </w:r>
          </w:p>
        </w:tc>
        <w:tc>
          <w:tcPr>
            <w:tcW w:w="989" w:type="dxa"/>
          </w:tcPr>
          <w:p w14:paraId="5BAB104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>จีน</w:t>
            </w:r>
          </w:p>
        </w:tc>
        <w:tc>
          <w:tcPr>
            <w:tcW w:w="178" w:type="dxa"/>
          </w:tcPr>
          <w:p w14:paraId="4C9C591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5" w:type="dxa"/>
            <w:shd w:val="clear" w:color="auto" w:fill="auto"/>
          </w:tcPr>
          <w:p w14:paraId="2512DDBD" w14:textId="0AADD234" w:rsidR="008A648E" w:rsidRPr="00934DBD" w:rsidRDefault="00F85BF0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6.27</w:t>
            </w:r>
          </w:p>
        </w:tc>
        <w:tc>
          <w:tcPr>
            <w:tcW w:w="179" w:type="dxa"/>
            <w:shd w:val="clear" w:color="auto" w:fill="auto"/>
          </w:tcPr>
          <w:p w14:paraId="5FD16457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7F033EC9" w14:textId="6889E98E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6.27</w:t>
            </w:r>
          </w:p>
        </w:tc>
        <w:tc>
          <w:tcPr>
            <w:tcW w:w="178" w:type="dxa"/>
            <w:shd w:val="clear" w:color="auto" w:fill="auto"/>
          </w:tcPr>
          <w:p w14:paraId="3A8C956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7" w:type="dxa"/>
            <w:shd w:val="clear" w:color="auto" w:fill="auto"/>
          </w:tcPr>
          <w:p w14:paraId="3E4CC8AB" w14:textId="08F23DB5" w:rsidR="008A648E" w:rsidRPr="00934DBD" w:rsidRDefault="00F85BF0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147</w:t>
            </w:r>
          </w:p>
        </w:tc>
        <w:tc>
          <w:tcPr>
            <w:tcW w:w="178" w:type="dxa"/>
            <w:shd w:val="clear" w:color="auto" w:fill="auto"/>
          </w:tcPr>
          <w:p w14:paraId="22BB14B3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22" w:type="dxa"/>
            <w:shd w:val="clear" w:color="auto" w:fill="auto"/>
          </w:tcPr>
          <w:p w14:paraId="7E15E2ED" w14:textId="68B8BFB1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147</w:t>
            </w:r>
          </w:p>
        </w:tc>
        <w:tc>
          <w:tcPr>
            <w:tcW w:w="235" w:type="dxa"/>
            <w:shd w:val="clear" w:color="auto" w:fill="auto"/>
          </w:tcPr>
          <w:p w14:paraId="28AF9E60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16" w:type="dxa"/>
            <w:shd w:val="clear" w:color="auto" w:fill="auto"/>
          </w:tcPr>
          <w:p w14:paraId="745BA183" w14:textId="1E66EBD2" w:rsidR="008A648E" w:rsidRPr="00934DBD" w:rsidRDefault="00F85BF0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75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1,35</w:t>
            </w:r>
            <w:r w:rsidR="00C604D8" w:rsidRPr="00934DBD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81" w:type="dxa"/>
            <w:shd w:val="clear" w:color="auto" w:fill="auto"/>
          </w:tcPr>
          <w:p w14:paraId="7A501A38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822" w:type="dxa"/>
            <w:shd w:val="clear" w:color="auto" w:fill="auto"/>
          </w:tcPr>
          <w:p w14:paraId="6E0ACB74" w14:textId="457856CC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75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1,358</w:t>
            </w:r>
          </w:p>
        </w:tc>
        <w:tc>
          <w:tcPr>
            <w:tcW w:w="178" w:type="dxa"/>
            <w:shd w:val="clear" w:color="auto" w:fill="auto"/>
          </w:tcPr>
          <w:p w14:paraId="2F2C1DBF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17" w:type="dxa"/>
            <w:shd w:val="clear" w:color="auto" w:fill="auto"/>
          </w:tcPr>
          <w:p w14:paraId="4A7E04EC" w14:textId="36BAA4DA" w:rsidR="008A648E" w:rsidRPr="00934DBD" w:rsidRDefault="00F85BF0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1,456</w:t>
            </w:r>
          </w:p>
        </w:tc>
        <w:tc>
          <w:tcPr>
            <w:tcW w:w="178" w:type="dxa"/>
            <w:shd w:val="clear" w:color="auto" w:fill="auto"/>
          </w:tcPr>
          <w:p w14:paraId="5F8FB816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2796027B" w14:textId="3789BAE2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1,346</w:t>
            </w:r>
          </w:p>
        </w:tc>
        <w:tc>
          <w:tcPr>
            <w:tcW w:w="178" w:type="dxa"/>
            <w:shd w:val="clear" w:color="auto" w:fill="auto"/>
          </w:tcPr>
          <w:p w14:paraId="40E9DE08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706" w:type="dxa"/>
            <w:shd w:val="clear" w:color="auto" w:fill="auto"/>
          </w:tcPr>
          <w:p w14:paraId="66F7BF55" w14:textId="67BCDF61" w:rsidR="008A648E" w:rsidRPr="00934DBD" w:rsidRDefault="00F85BF0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9740555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02FD657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4E2A9365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12" w:type="dxa"/>
            <w:shd w:val="clear" w:color="auto" w:fill="auto"/>
          </w:tcPr>
          <w:p w14:paraId="52656BA0" w14:textId="6060885D" w:rsidR="008A648E" w:rsidRPr="00934DBD" w:rsidRDefault="00F85BF0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1,456</w:t>
            </w:r>
          </w:p>
        </w:tc>
        <w:tc>
          <w:tcPr>
            <w:tcW w:w="178" w:type="dxa"/>
            <w:shd w:val="clear" w:color="auto" w:fill="auto"/>
          </w:tcPr>
          <w:p w14:paraId="17DEB31E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</w:tcPr>
          <w:p w14:paraId="558A3F25" w14:textId="78D41F36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1,346</w:t>
            </w:r>
          </w:p>
        </w:tc>
        <w:tc>
          <w:tcPr>
            <w:tcW w:w="184" w:type="dxa"/>
            <w:shd w:val="clear" w:color="auto" w:fill="auto"/>
          </w:tcPr>
          <w:p w14:paraId="33A53F97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800" w:type="dxa"/>
            <w:shd w:val="clear" w:color="auto" w:fill="auto"/>
          </w:tcPr>
          <w:p w14:paraId="658552D4" w14:textId="15F9F2B9" w:rsidR="008A648E" w:rsidRPr="00934DBD" w:rsidRDefault="00637AB0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85</w:t>
            </w:r>
          </w:p>
        </w:tc>
        <w:tc>
          <w:tcPr>
            <w:tcW w:w="178" w:type="dxa"/>
            <w:shd w:val="clear" w:color="auto" w:fill="auto"/>
          </w:tcPr>
          <w:p w14:paraId="46C77A17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62" w:type="dxa"/>
            <w:shd w:val="clear" w:color="auto" w:fill="auto"/>
          </w:tcPr>
          <w:p w14:paraId="6DA38D7C" w14:textId="0D509FD7" w:rsidR="008A648E" w:rsidRPr="00934DBD" w:rsidRDefault="00E578B8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</w:tr>
      <w:tr w:rsidR="008A648E" w:rsidRPr="00934DBD" w14:paraId="6B6E3631" w14:textId="77777777" w:rsidTr="00637AB0">
        <w:trPr>
          <w:cantSplit/>
          <w:trHeight w:val="261"/>
        </w:trPr>
        <w:tc>
          <w:tcPr>
            <w:tcW w:w="2709" w:type="dxa"/>
            <w:shd w:val="clear" w:color="auto" w:fill="auto"/>
          </w:tcPr>
          <w:p w14:paraId="290E6E97" w14:textId="77777777" w:rsidR="008A648E" w:rsidRPr="00934DBD" w:rsidRDefault="008A648E" w:rsidP="008A648E">
            <w:pPr>
              <w:tabs>
                <w:tab w:val="left" w:pos="284"/>
              </w:tabs>
              <w:ind w:left="461" w:hanging="85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Zhan Jiang Deni Carburetor</w:t>
            </w:r>
          </w:p>
        </w:tc>
        <w:tc>
          <w:tcPr>
            <w:tcW w:w="989" w:type="dxa"/>
          </w:tcPr>
          <w:p w14:paraId="29B5653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2EF9622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5" w:type="dxa"/>
            <w:shd w:val="clear" w:color="auto" w:fill="auto"/>
          </w:tcPr>
          <w:p w14:paraId="3036295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shd w:val="clear" w:color="auto" w:fill="auto"/>
          </w:tcPr>
          <w:p w14:paraId="28DD900E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56EC369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3EF6051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7" w:type="dxa"/>
            <w:shd w:val="clear" w:color="auto" w:fill="auto"/>
          </w:tcPr>
          <w:p w14:paraId="7F2ED1FE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423B00C6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22" w:type="dxa"/>
            <w:shd w:val="clear" w:color="auto" w:fill="auto"/>
          </w:tcPr>
          <w:p w14:paraId="6C997D60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5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</w:tcPr>
          <w:p w14:paraId="576BB6B9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16" w:type="dxa"/>
            <w:shd w:val="clear" w:color="auto" w:fill="auto"/>
          </w:tcPr>
          <w:p w14:paraId="5A4DB1F2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466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71B0697A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822" w:type="dxa"/>
            <w:shd w:val="clear" w:color="auto" w:fill="auto"/>
          </w:tcPr>
          <w:p w14:paraId="17CB61FD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58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07AD357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17" w:type="dxa"/>
            <w:shd w:val="clear" w:color="auto" w:fill="auto"/>
          </w:tcPr>
          <w:p w14:paraId="330AA5CB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A8739E2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70C46479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94F59D6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706" w:type="dxa"/>
            <w:shd w:val="clear" w:color="auto" w:fill="auto"/>
          </w:tcPr>
          <w:p w14:paraId="34364587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431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1161D44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686D8FA5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431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4E2C93E4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12" w:type="dxa"/>
            <w:shd w:val="clear" w:color="auto" w:fill="auto"/>
          </w:tcPr>
          <w:p w14:paraId="1F3281B3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FA66AC5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</w:tcPr>
          <w:p w14:paraId="5E5AF0FD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61DC09A0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00" w:type="dxa"/>
            <w:shd w:val="clear" w:color="auto" w:fill="auto"/>
          </w:tcPr>
          <w:p w14:paraId="516A38A8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30C76B2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2" w:type="dxa"/>
            <w:shd w:val="clear" w:color="auto" w:fill="auto"/>
          </w:tcPr>
          <w:p w14:paraId="4032798F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</w:tr>
      <w:tr w:rsidR="008A648E" w:rsidRPr="00934DBD" w14:paraId="59A6B071" w14:textId="77777777" w:rsidTr="00637AB0">
        <w:trPr>
          <w:cantSplit/>
          <w:trHeight w:val="261"/>
        </w:trPr>
        <w:tc>
          <w:tcPr>
            <w:tcW w:w="2709" w:type="dxa"/>
            <w:shd w:val="clear" w:color="auto" w:fill="auto"/>
          </w:tcPr>
          <w:p w14:paraId="7E21EE6F" w14:textId="77777777" w:rsidR="008A648E" w:rsidRPr="00934DBD" w:rsidRDefault="008A648E" w:rsidP="008A648E">
            <w:pPr>
              <w:tabs>
                <w:tab w:val="left" w:pos="284"/>
              </w:tabs>
              <w:ind w:left="461" w:hanging="85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  Co., Ltd.</w:t>
            </w:r>
            <w:r w:rsidRPr="00934DBD">
              <w:rPr>
                <w:rFonts w:asciiTheme="majorBidi" w:hAnsiTheme="majorBidi" w:cstheme="majorBidi"/>
                <w:sz w:val="27"/>
                <w:szCs w:val="27"/>
                <w:vertAlign w:val="superscript"/>
              </w:rPr>
              <w:t xml:space="preserve"> ***</w:t>
            </w:r>
          </w:p>
        </w:tc>
        <w:tc>
          <w:tcPr>
            <w:tcW w:w="989" w:type="dxa"/>
          </w:tcPr>
          <w:p w14:paraId="76C5033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>จีน</w:t>
            </w:r>
          </w:p>
        </w:tc>
        <w:tc>
          <w:tcPr>
            <w:tcW w:w="178" w:type="dxa"/>
          </w:tcPr>
          <w:p w14:paraId="7F1A698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5" w:type="dxa"/>
            <w:shd w:val="clear" w:color="auto" w:fill="auto"/>
          </w:tcPr>
          <w:p w14:paraId="334EE0DE" w14:textId="2568C5C9" w:rsidR="008A648E" w:rsidRPr="00934DBD" w:rsidRDefault="00F85BF0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14.12</w:t>
            </w:r>
          </w:p>
        </w:tc>
        <w:tc>
          <w:tcPr>
            <w:tcW w:w="179" w:type="dxa"/>
            <w:shd w:val="clear" w:color="auto" w:fill="auto"/>
          </w:tcPr>
          <w:p w14:paraId="74157E7C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77A25314" w14:textId="6A026CB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14.12</w:t>
            </w:r>
          </w:p>
        </w:tc>
        <w:tc>
          <w:tcPr>
            <w:tcW w:w="178" w:type="dxa"/>
            <w:shd w:val="clear" w:color="auto" w:fill="auto"/>
          </w:tcPr>
          <w:p w14:paraId="295A262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7" w:type="dxa"/>
            <w:shd w:val="clear" w:color="auto" w:fill="auto"/>
          </w:tcPr>
          <w:p w14:paraId="02771BDD" w14:textId="68645131" w:rsidR="008A648E" w:rsidRPr="00934DBD" w:rsidRDefault="00F85BF0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669</w:t>
            </w:r>
          </w:p>
        </w:tc>
        <w:tc>
          <w:tcPr>
            <w:tcW w:w="178" w:type="dxa"/>
            <w:shd w:val="clear" w:color="auto" w:fill="auto"/>
          </w:tcPr>
          <w:p w14:paraId="2E749167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22" w:type="dxa"/>
            <w:shd w:val="clear" w:color="auto" w:fill="auto"/>
          </w:tcPr>
          <w:p w14:paraId="48FAE507" w14:textId="50E1867D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669</w:t>
            </w:r>
          </w:p>
        </w:tc>
        <w:tc>
          <w:tcPr>
            <w:tcW w:w="235" w:type="dxa"/>
            <w:shd w:val="clear" w:color="auto" w:fill="auto"/>
          </w:tcPr>
          <w:p w14:paraId="5C310865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16" w:type="dxa"/>
            <w:shd w:val="clear" w:color="auto" w:fill="auto"/>
          </w:tcPr>
          <w:p w14:paraId="601BF623" w14:textId="24919ECC" w:rsidR="008A648E" w:rsidRPr="00934DBD" w:rsidRDefault="00F85BF0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75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424</w:t>
            </w:r>
          </w:p>
        </w:tc>
        <w:tc>
          <w:tcPr>
            <w:tcW w:w="181" w:type="dxa"/>
            <w:shd w:val="clear" w:color="auto" w:fill="auto"/>
          </w:tcPr>
          <w:p w14:paraId="2BBE88B0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822" w:type="dxa"/>
            <w:shd w:val="clear" w:color="auto" w:fill="auto"/>
          </w:tcPr>
          <w:p w14:paraId="478E97F6" w14:textId="4F939BCD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75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424</w:t>
            </w:r>
          </w:p>
        </w:tc>
        <w:tc>
          <w:tcPr>
            <w:tcW w:w="178" w:type="dxa"/>
            <w:shd w:val="clear" w:color="auto" w:fill="auto"/>
          </w:tcPr>
          <w:p w14:paraId="446891E8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17" w:type="dxa"/>
            <w:shd w:val="clear" w:color="auto" w:fill="auto"/>
          </w:tcPr>
          <w:p w14:paraId="7AB24D71" w14:textId="0EF9FA82" w:rsidR="008A648E" w:rsidRPr="00934DBD" w:rsidRDefault="00F85BF0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557</w:t>
            </w:r>
          </w:p>
        </w:tc>
        <w:tc>
          <w:tcPr>
            <w:tcW w:w="178" w:type="dxa"/>
            <w:shd w:val="clear" w:color="auto" w:fill="auto"/>
          </w:tcPr>
          <w:p w14:paraId="2551D1ED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4EEF3DE6" w14:textId="57886849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512</w:t>
            </w:r>
          </w:p>
        </w:tc>
        <w:tc>
          <w:tcPr>
            <w:tcW w:w="178" w:type="dxa"/>
            <w:shd w:val="clear" w:color="auto" w:fill="auto"/>
          </w:tcPr>
          <w:p w14:paraId="4B26815D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706" w:type="dxa"/>
            <w:shd w:val="clear" w:color="auto" w:fill="auto"/>
          </w:tcPr>
          <w:p w14:paraId="1F3D9A57" w14:textId="53D27BCE" w:rsidR="008A648E" w:rsidRPr="00934DBD" w:rsidRDefault="00F85BF0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956AF02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2D84AA6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558B1B78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12" w:type="dxa"/>
            <w:shd w:val="clear" w:color="auto" w:fill="auto"/>
          </w:tcPr>
          <w:p w14:paraId="54A9BECE" w14:textId="01CCEB8D" w:rsidR="008A648E" w:rsidRPr="00934DBD" w:rsidRDefault="00F85BF0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557</w:t>
            </w:r>
          </w:p>
        </w:tc>
        <w:tc>
          <w:tcPr>
            <w:tcW w:w="178" w:type="dxa"/>
            <w:shd w:val="clear" w:color="auto" w:fill="auto"/>
          </w:tcPr>
          <w:p w14:paraId="0F09DA7A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</w:tcPr>
          <w:p w14:paraId="080F348B" w14:textId="5C803EB3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512</w:t>
            </w:r>
          </w:p>
        </w:tc>
        <w:tc>
          <w:tcPr>
            <w:tcW w:w="184" w:type="dxa"/>
            <w:shd w:val="clear" w:color="auto" w:fill="auto"/>
          </w:tcPr>
          <w:p w14:paraId="4A5F7124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00" w:type="dxa"/>
            <w:shd w:val="clear" w:color="auto" w:fill="auto"/>
          </w:tcPr>
          <w:p w14:paraId="4A845834" w14:textId="30E16632" w:rsidR="008A648E" w:rsidRPr="00934DBD" w:rsidRDefault="00637AB0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238B2D5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2" w:type="dxa"/>
            <w:shd w:val="clear" w:color="auto" w:fill="auto"/>
          </w:tcPr>
          <w:p w14:paraId="64317D74" w14:textId="6910C0B6" w:rsidR="008A648E" w:rsidRPr="00934DBD" w:rsidRDefault="00E578B8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</w:tr>
      <w:tr w:rsidR="008A648E" w:rsidRPr="00934DBD" w14:paraId="33E63F8E" w14:textId="77777777" w:rsidTr="00637AB0">
        <w:trPr>
          <w:cantSplit/>
          <w:trHeight w:val="304"/>
        </w:trPr>
        <w:tc>
          <w:tcPr>
            <w:tcW w:w="2709" w:type="dxa"/>
            <w:shd w:val="clear" w:color="auto" w:fill="auto"/>
          </w:tcPr>
          <w:p w14:paraId="6ACBCF1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461" w:hanging="8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89" w:type="dxa"/>
          </w:tcPr>
          <w:p w14:paraId="27D3AE3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8" w:type="dxa"/>
          </w:tcPr>
          <w:p w14:paraId="7ECF7BA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15" w:type="dxa"/>
            <w:shd w:val="clear" w:color="auto" w:fill="auto"/>
          </w:tcPr>
          <w:p w14:paraId="78C873C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3D0FD5F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7" w:type="dxa"/>
            <w:shd w:val="clear" w:color="auto" w:fill="auto"/>
          </w:tcPr>
          <w:p w14:paraId="23914C9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1834E6A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17" w:type="dxa"/>
            <w:shd w:val="clear" w:color="auto" w:fill="auto"/>
          </w:tcPr>
          <w:p w14:paraId="4080357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18F9F3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22" w:type="dxa"/>
            <w:shd w:val="clear" w:color="auto" w:fill="auto"/>
          </w:tcPr>
          <w:p w14:paraId="4DDC1FC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35" w:type="dxa"/>
            <w:shd w:val="clear" w:color="auto" w:fill="auto"/>
          </w:tcPr>
          <w:p w14:paraId="10BB04F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AF12A" w14:textId="3B26ED5F" w:rsidR="008A648E" w:rsidRPr="00934DBD" w:rsidRDefault="00F85BF0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75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4,25</w:t>
            </w:r>
            <w:r w:rsidR="00C604D8" w:rsidRPr="00934D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181" w:type="dxa"/>
            <w:shd w:val="clear" w:color="auto" w:fill="auto"/>
          </w:tcPr>
          <w:p w14:paraId="2BC2CC4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26D9E" w14:textId="405DF889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75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4,181</w:t>
            </w:r>
          </w:p>
        </w:tc>
        <w:tc>
          <w:tcPr>
            <w:tcW w:w="178" w:type="dxa"/>
            <w:shd w:val="clear" w:color="auto" w:fill="auto"/>
          </w:tcPr>
          <w:p w14:paraId="22D4335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29501" w14:textId="7024F0EA" w:rsidR="008A648E" w:rsidRPr="00934DBD" w:rsidRDefault="00F85BF0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5,713</w:t>
            </w:r>
          </w:p>
        </w:tc>
        <w:tc>
          <w:tcPr>
            <w:tcW w:w="178" w:type="dxa"/>
            <w:shd w:val="clear" w:color="auto" w:fill="auto"/>
          </w:tcPr>
          <w:p w14:paraId="60DB1FA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93C47" w14:textId="0954CFA0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7,045</w:t>
            </w:r>
          </w:p>
        </w:tc>
        <w:tc>
          <w:tcPr>
            <w:tcW w:w="178" w:type="dxa"/>
            <w:shd w:val="clear" w:color="auto" w:fill="auto"/>
          </w:tcPr>
          <w:p w14:paraId="676A52F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EED5B" w14:textId="4CE4796F" w:rsidR="008A648E" w:rsidRPr="00934DBD" w:rsidRDefault="00F85BF0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2E4AB6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0654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438982E5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F76F1" w14:textId="3BDF3E21" w:rsidR="008A648E" w:rsidRPr="00934DBD" w:rsidRDefault="00F85BF0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5,713</w:t>
            </w:r>
          </w:p>
        </w:tc>
        <w:tc>
          <w:tcPr>
            <w:tcW w:w="178" w:type="dxa"/>
            <w:shd w:val="clear" w:color="auto" w:fill="auto"/>
          </w:tcPr>
          <w:p w14:paraId="0832B6A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6A407" w14:textId="74E576B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7,045</w:t>
            </w:r>
          </w:p>
        </w:tc>
        <w:tc>
          <w:tcPr>
            <w:tcW w:w="184" w:type="dxa"/>
            <w:shd w:val="clear" w:color="auto" w:fill="auto"/>
          </w:tcPr>
          <w:p w14:paraId="5A1F553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5136A" w14:textId="273E7EFE" w:rsidR="008A648E" w:rsidRPr="00934DBD" w:rsidRDefault="00637AB0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905</w:t>
            </w:r>
          </w:p>
        </w:tc>
        <w:tc>
          <w:tcPr>
            <w:tcW w:w="178" w:type="dxa"/>
            <w:shd w:val="clear" w:color="auto" w:fill="auto"/>
          </w:tcPr>
          <w:p w14:paraId="6696D40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1CB04" w14:textId="068C2A48" w:rsidR="008A648E" w:rsidRPr="00934DBD" w:rsidRDefault="00AB1372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105</w:t>
            </w:r>
          </w:p>
        </w:tc>
      </w:tr>
      <w:tr w:rsidR="008A648E" w:rsidRPr="00934DBD" w14:paraId="7E40B7C4" w14:textId="77777777" w:rsidTr="00637AB0">
        <w:trPr>
          <w:cantSplit/>
          <w:trHeight w:val="304"/>
        </w:trPr>
        <w:tc>
          <w:tcPr>
            <w:tcW w:w="2709" w:type="dxa"/>
            <w:shd w:val="clear" w:color="auto" w:fill="auto"/>
          </w:tcPr>
          <w:p w14:paraId="2321020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461" w:hanging="8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รวมทั้งสิ้น</w:t>
            </w:r>
          </w:p>
        </w:tc>
        <w:tc>
          <w:tcPr>
            <w:tcW w:w="989" w:type="dxa"/>
          </w:tcPr>
          <w:p w14:paraId="44579F6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8" w:type="dxa"/>
          </w:tcPr>
          <w:p w14:paraId="708B42F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15" w:type="dxa"/>
            <w:shd w:val="clear" w:color="auto" w:fill="auto"/>
          </w:tcPr>
          <w:p w14:paraId="2994733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3F15DAE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7" w:type="dxa"/>
            <w:shd w:val="clear" w:color="auto" w:fill="auto"/>
          </w:tcPr>
          <w:p w14:paraId="447ABCE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33AE01F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17" w:type="dxa"/>
            <w:shd w:val="clear" w:color="auto" w:fill="auto"/>
          </w:tcPr>
          <w:p w14:paraId="358D8FC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2D2CB7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22" w:type="dxa"/>
            <w:shd w:val="clear" w:color="auto" w:fill="auto"/>
          </w:tcPr>
          <w:p w14:paraId="3BD3A6B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5" w:type="dxa"/>
            <w:shd w:val="clear" w:color="auto" w:fill="auto"/>
          </w:tcPr>
          <w:p w14:paraId="41AE725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616" w:type="dxa"/>
            <w:tcBorders>
              <w:bottom w:val="double" w:sz="4" w:space="0" w:color="auto"/>
            </w:tcBorders>
            <w:shd w:val="clear" w:color="auto" w:fill="auto"/>
          </w:tcPr>
          <w:p w14:paraId="5C6593F3" w14:textId="2A712767" w:rsidR="008A648E" w:rsidRPr="00934DBD" w:rsidRDefault="00F85BF0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75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89,19</w:t>
            </w:r>
            <w:r w:rsidR="00C604D8"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2</w:t>
            </w:r>
          </w:p>
        </w:tc>
        <w:tc>
          <w:tcPr>
            <w:tcW w:w="181" w:type="dxa"/>
            <w:shd w:val="clear" w:color="auto" w:fill="auto"/>
          </w:tcPr>
          <w:p w14:paraId="3FE9C66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  <w:shd w:val="clear" w:color="auto" w:fill="auto"/>
          </w:tcPr>
          <w:p w14:paraId="066CC080" w14:textId="693C8EDA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75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86</w:t>
            </w: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,</w:t>
            </w: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095</w:t>
            </w:r>
          </w:p>
        </w:tc>
        <w:tc>
          <w:tcPr>
            <w:tcW w:w="178" w:type="dxa"/>
            <w:shd w:val="clear" w:color="auto" w:fill="auto"/>
          </w:tcPr>
          <w:p w14:paraId="15219DA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617" w:type="dxa"/>
            <w:tcBorders>
              <w:bottom w:val="double" w:sz="4" w:space="0" w:color="auto"/>
            </w:tcBorders>
            <w:shd w:val="clear" w:color="auto" w:fill="auto"/>
          </w:tcPr>
          <w:p w14:paraId="45A90CFE" w14:textId="687DF072" w:rsidR="008A648E" w:rsidRPr="00934DBD" w:rsidRDefault="00F85BF0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107,342</w:t>
            </w:r>
          </w:p>
        </w:tc>
        <w:tc>
          <w:tcPr>
            <w:tcW w:w="178" w:type="dxa"/>
            <w:shd w:val="clear" w:color="auto" w:fill="auto"/>
          </w:tcPr>
          <w:p w14:paraId="01644E8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707" w:type="dxa"/>
            <w:tcBorders>
              <w:bottom w:val="double" w:sz="4" w:space="0" w:color="auto"/>
            </w:tcBorders>
            <w:shd w:val="clear" w:color="auto" w:fill="auto"/>
          </w:tcPr>
          <w:p w14:paraId="002489BA" w14:textId="30058C74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105,893</w:t>
            </w:r>
          </w:p>
        </w:tc>
        <w:tc>
          <w:tcPr>
            <w:tcW w:w="178" w:type="dxa"/>
            <w:shd w:val="clear" w:color="auto" w:fill="auto"/>
          </w:tcPr>
          <w:p w14:paraId="14C4566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706" w:type="dxa"/>
            <w:tcBorders>
              <w:bottom w:val="double" w:sz="4" w:space="0" w:color="auto"/>
            </w:tcBorders>
            <w:shd w:val="clear" w:color="auto" w:fill="auto"/>
          </w:tcPr>
          <w:p w14:paraId="4B336460" w14:textId="74136ADE" w:rsidR="008A648E" w:rsidRPr="00934DBD" w:rsidRDefault="00F85BF0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D9E98B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707" w:type="dxa"/>
            <w:tcBorders>
              <w:bottom w:val="double" w:sz="4" w:space="0" w:color="auto"/>
            </w:tcBorders>
            <w:shd w:val="clear" w:color="auto" w:fill="auto"/>
          </w:tcPr>
          <w:p w14:paraId="1856205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3B2289DC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612" w:type="dxa"/>
            <w:tcBorders>
              <w:bottom w:val="double" w:sz="4" w:space="0" w:color="auto"/>
            </w:tcBorders>
            <w:shd w:val="clear" w:color="auto" w:fill="auto"/>
          </w:tcPr>
          <w:p w14:paraId="370F8CDF" w14:textId="6511C467" w:rsidR="008A648E" w:rsidRPr="00934DBD" w:rsidRDefault="00F85BF0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107,342</w:t>
            </w:r>
          </w:p>
        </w:tc>
        <w:tc>
          <w:tcPr>
            <w:tcW w:w="178" w:type="dxa"/>
            <w:shd w:val="clear" w:color="auto" w:fill="auto"/>
          </w:tcPr>
          <w:p w14:paraId="6A9C199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629" w:type="dxa"/>
            <w:tcBorders>
              <w:bottom w:val="double" w:sz="4" w:space="0" w:color="auto"/>
            </w:tcBorders>
            <w:shd w:val="clear" w:color="auto" w:fill="auto"/>
          </w:tcPr>
          <w:p w14:paraId="018E496A" w14:textId="111FAA4F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105,893</w:t>
            </w:r>
          </w:p>
        </w:tc>
        <w:tc>
          <w:tcPr>
            <w:tcW w:w="184" w:type="dxa"/>
            <w:shd w:val="clear" w:color="auto" w:fill="auto"/>
          </w:tcPr>
          <w:p w14:paraId="4AA32AA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800" w:type="dxa"/>
            <w:tcBorders>
              <w:bottom w:val="double" w:sz="4" w:space="0" w:color="auto"/>
            </w:tcBorders>
            <w:shd w:val="clear" w:color="auto" w:fill="auto"/>
          </w:tcPr>
          <w:p w14:paraId="70A7CC30" w14:textId="53DAC0A2" w:rsidR="008A648E" w:rsidRPr="00934DBD" w:rsidRDefault="00637AB0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4,706</w:t>
            </w:r>
          </w:p>
        </w:tc>
        <w:tc>
          <w:tcPr>
            <w:tcW w:w="178" w:type="dxa"/>
            <w:shd w:val="clear" w:color="auto" w:fill="auto"/>
          </w:tcPr>
          <w:p w14:paraId="7051475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662" w:type="dxa"/>
            <w:tcBorders>
              <w:bottom w:val="double" w:sz="4" w:space="0" w:color="auto"/>
            </w:tcBorders>
            <w:shd w:val="clear" w:color="auto" w:fill="auto"/>
          </w:tcPr>
          <w:p w14:paraId="792AE92F" w14:textId="4298979A" w:rsidR="008A648E" w:rsidRPr="00934DBD" w:rsidRDefault="00AB1372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3,729</w:t>
            </w:r>
          </w:p>
        </w:tc>
      </w:tr>
    </w:tbl>
    <w:p w14:paraId="4EC76A82" w14:textId="77777777" w:rsidR="008A648E" w:rsidRPr="00934DBD" w:rsidRDefault="00162DC5" w:rsidP="00F719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pacing w:val="-4"/>
          <w:sz w:val="28"/>
          <w:szCs w:val="30"/>
          <w:vertAlign w:val="superscript"/>
        </w:rPr>
        <w:lastRenderedPageBreak/>
        <w:t>*</w:t>
      </w:r>
      <w:r w:rsidRPr="00934DB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71981" w:rsidRPr="00934DBD">
        <w:rPr>
          <w:rFonts w:asciiTheme="majorBidi" w:hAnsiTheme="majorBidi" w:cstheme="majorBidi"/>
          <w:sz w:val="28"/>
          <w:szCs w:val="28"/>
        </w:rPr>
        <w:t xml:space="preserve">BHJ </w:t>
      </w:r>
      <w:proofErr w:type="spellStart"/>
      <w:r w:rsidR="00F71981" w:rsidRPr="00934DBD">
        <w:rPr>
          <w:rFonts w:asciiTheme="majorBidi" w:hAnsiTheme="majorBidi" w:cstheme="majorBidi"/>
          <w:sz w:val="28"/>
          <w:szCs w:val="28"/>
        </w:rPr>
        <w:t>Kalino</w:t>
      </w:r>
      <w:proofErr w:type="spellEnd"/>
      <w:r w:rsidR="00F71981" w:rsidRPr="00934DBD">
        <w:rPr>
          <w:rFonts w:asciiTheme="majorBidi" w:hAnsiTheme="majorBidi" w:cstheme="majorBidi"/>
          <w:sz w:val="28"/>
          <w:szCs w:val="28"/>
        </w:rPr>
        <w:t xml:space="preserve"> Food AB</w:t>
      </w:r>
      <w:r w:rsidR="00F71981" w:rsidRPr="00934DB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71981" w:rsidRPr="00934DBD">
        <w:rPr>
          <w:rFonts w:asciiTheme="majorBidi" w:hAnsiTheme="majorBidi" w:cstheme="majorBidi"/>
          <w:sz w:val="28"/>
          <w:szCs w:val="28"/>
        </w:rPr>
        <w:t>(“BHJ”)</w:t>
      </w:r>
      <w:r w:rsidRPr="00934DB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เป็นบริษัทร่วมที่ถือหุ้นโดย </w:t>
      </w:r>
      <w:r w:rsidRPr="00934DBD">
        <w:rPr>
          <w:rFonts w:asciiTheme="majorBidi" w:hAnsiTheme="majorBidi" w:cstheme="majorBidi"/>
          <w:spacing w:val="-4"/>
          <w:sz w:val="30"/>
          <w:szCs w:val="30"/>
        </w:rPr>
        <w:t xml:space="preserve">CPF Denmark A/S (“CPF DM”) </w:t>
      </w: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ในอัตราร้อยละ </w:t>
      </w:r>
      <w:r w:rsidR="002606E5" w:rsidRPr="00934DBD">
        <w:rPr>
          <w:rFonts w:asciiTheme="majorBidi" w:hAnsiTheme="majorBidi" w:cstheme="majorBidi"/>
          <w:spacing w:val="-4"/>
          <w:sz w:val="30"/>
          <w:szCs w:val="30"/>
        </w:rPr>
        <w:t>29</w:t>
      </w:r>
      <w:r w:rsidRPr="00934DB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spacing w:val="-4"/>
          <w:sz w:val="30"/>
          <w:szCs w:val="30"/>
        </w:rPr>
        <w:t>00</w:t>
      </w:r>
      <w:r w:rsidRPr="00934DB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26B4C"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ของหุ้นที่ออกและจำหน่ายแล้ว </w:t>
      </w: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 </w:t>
      </w:r>
      <w:r w:rsidRPr="00934DBD">
        <w:rPr>
          <w:rFonts w:asciiTheme="majorBidi" w:hAnsiTheme="majorBidi" w:cstheme="majorBidi"/>
          <w:spacing w:val="-4"/>
          <w:sz w:val="30"/>
          <w:szCs w:val="30"/>
        </w:rPr>
        <w:t xml:space="preserve">CPF DM </w:t>
      </w: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>เป็นบริษัทย่อยที่บร</w:t>
      </w:r>
      <w:r w:rsidR="00161ECD" w:rsidRPr="00934DBD">
        <w:rPr>
          <w:rFonts w:asciiTheme="majorBidi" w:hAnsiTheme="majorBidi" w:cstheme="majorBidi"/>
          <w:spacing w:val="-4"/>
          <w:sz w:val="30"/>
          <w:szCs w:val="30"/>
          <w:cs/>
        </w:rPr>
        <w:t>ิษัทถือหุ้นทางอ้อมในอัตราร้อยละ</w:t>
      </w:r>
      <w:r w:rsidR="00161ECD" w:rsidRPr="00934DB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606E5" w:rsidRPr="00934DBD">
        <w:rPr>
          <w:rFonts w:asciiTheme="majorBidi" w:hAnsiTheme="majorBidi" w:cstheme="majorBidi"/>
          <w:spacing w:val="-2"/>
          <w:sz w:val="30"/>
          <w:szCs w:val="30"/>
        </w:rPr>
        <w:t>52</w:t>
      </w:r>
      <w:r w:rsidRPr="00934DBD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spacing w:val="-2"/>
          <w:sz w:val="30"/>
          <w:szCs w:val="30"/>
        </w:rPr>
        <w:t>00</w:t>
      </w:r>
      <w:r w:rsidRPr="00934DB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E3532"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ของหุ้นทั้งหมดที่ออกจำหน่ายแล้วของ </w:t>
      </w:r>
      <w:r w:rsidR="008E3532" w:rsidRPr="00934DBD">
        <w:rPr>
          <w:rFonts w:asciiTheme="majorBidi" w:hAnsiTheme="majorBidi" w:cstheme="majorBidi"/>
          <w:spacing w:val="-2"/>
          <w:sz w:val="30"/>
          <w:szCs w:val="30"/>
        </w:rPr>
        <w:t xml:space="preserve">CPF DM </w:t>
      </w: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>ดังนั้นกลุ่มบริษัทบันทึกเงินลงทุน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ใน </w:t>
      </w:r>
      <w:r w:rsidRPr="00934DBD">
        <w:rPr>
          <w:rFonts w:asciiTheme="majorBidi" w:hAnsiTheme="majorBidi" w:cstheme="majorBidi"/>
          <w:sz w:val="30"/>
          <w:szCs w:val="30"/>
        </w:rPr>
        <w:t xml:space="preserve">BHJ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ในอัตราร้อยละ </w:t>
      </w:r>
      <w:r w:rsidR="002606E5" w:rsidRPr="00934DBD">
        <w:rPr>
          <w:rFonts w:asciiTheme="majorBidi" w:hAnsiTheme="majorBidi" w:cstheme="majorBidi"/>
          <w:sz w:val="30"/>
          <w:szCs w:val="30"/>
        </w:rPr>
        <w:t>15</w:t>
      </w:r>
      <w:r w:rsidRPr="00934DBD">
        <w:rPr>
          <w:rFonts w:asciiTheme="majorBidi" w:hAnsiTheme="majorBidi" w:cstheme="majorBidi"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sz w:val="30"/>
          <w:szCs w:val="30"/>
        </w:rPr>
        <w:t>08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ในงบการเงิน</w:t>
      </w:r>
      <w:r w:rsidR="00EC56F0" w:rsidRPr="00934DBD">
        <w:rPr>
          <w:rFonts w:asciiTheme="majorBidi" w:hAnsiTheme="majorBidi" w:cstheme="majorBidi"/>
          <w:sz w:val="30"/>
          <w:szCs w:val="30"/>
          <w:cs/>
        </w:rPr>
        <w:t>รวม</w:t>
      </w:r>
      <w:r w:rsidR="001E25DD" w:rsidRPr="00934DBD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6D460B" w:rsidRPr="00934DBD">
        <w:rPr>
          <w:rFonts w:asciiTheme="majorBidi" w:hAnsiTheme="majorBidi" w:cstheme="majorBidi"/>
          <w:spacing w:val="-2"/>
          <w:sz w:val="30"/>
          <w:szCs w:val="30"/>
          <w:cs/>
        </w:rPr>
        <w:t>ตามวิธี</w:t>
      </w:r>
      <w:r w:rsidR="006D460B" w:rsidRPr="00934DBD">
        <w:rPr>
          <w:rFonts w:asciiTheme="majorBidi" w:hAnsiTheme="majorBidi" w:cstheme="majorBidi"/>
          <w:sz w:val="30"/>
          <w:szCs w:val="30"/>
          <w:cs/>
        </w:rPr>
        <w:t>ส่วนได้เสีย</w:t>
      </w:r>
    </w:p>
    <w:p w14:paraId="34409CA2" w14:textId="1EDE3C99" w:rsidR="00162DC5" w:rsidRPr="00934DBD" w:rsidRDefault="00E734C6" w:rsidP="00F719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</w:rPr>
        <w:tab/>
      </w:r>
      <w:r w:rsidRPr="00934DBD">
        <w:rPr>
          <w:rFonts w:asciiTheme="majorBidi" w:hAnsiTheme="majorBidi" w:cstheme="majorBidi"/>
          <w:sz w:val="30"/>
          <w:szCs w:val="30"/>
        </w:rPr>
        <w:tab/>
      </w:r>
    </w:p>
    <w:p w14:paraId="2DC5C307" w14:textId="1789055E" w:rsidR="00DA1476" w:rsidRPr="00934DBD" w:rsidRDefault="00B27B37" w:rsidP="000429AC">
      <w:pPr>
        <w:ind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pacing w:val="-4"/>
          <w:sz w:val="28"/>
          <w:szCs w:val="30"/>
          <w:vertAlign w:val="superscript"/>
        </w:rPr>
        <w:t>*</w:t>
      </w:r>
      <w:r w:rsidR="009B19A2" w:rsidRPr="00934DBD">
        <w:rPr>
          <w:rFonts w:asciiTheme="majorBidi" w:hAnsiTheme="majorBidi" w:cstheme="majorBidi"/>
          <w:spacing w:val="-4"/>
          <w:sz w:val="28"/>
          <w:szCs w:val="30"/>
          <w:vertAlign w:val="superscript"/>
        </w:rPr>
        <w:t xml:space="preserve">* </w:t>
      </w:r>
      <w:r w:rsidRPr="00934DBD">
        <w:rPr>
          <w:rFonts w:asciiTheme="majorBidi" w:hAnsiTheme="majorBidi" w:cstheme="majorBidi"/>
          <w:spacing w:val="-4"/>
          <w:sz w:val="30"/>
          <w:szCs w:val="30"/>
        </w:rPr>
        <w:t>Ningxia Xiao Ming Animal Husbandry Co., Ltd</w:t>
      </w:r>
      <w:r w:rsidR="00F474CB" w:rsidRPr="00934DB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1E25DD"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E25DD" w:rsidRPr="00934DBD">
        <w:rPr>
          <w:rFonts w:asciiTheme="majorBidi" w:hAnsiTheme="majorBidi" w:cstheme="majorBidi"/>
          <w:spacing w:val="-4"/>
          <w:sz w:val="30"/>
          <w:szCs w:val="30"/>
        </w:rPr>
        <w:t>(“</w:t>
      </w:r>
      <w:r w:rsidR="002B2924" w:rsidRPr="00934DBD">
        <w:rPr>
          <w:rFonts w:asciiTheme="majorBidi" w:hAnsiTheme="majorBidi" w:cstheme="majorBidi"/>
          <w:spacing w:val="-4"/>
          <w:sz w:val="30"/>
          <w:szCs w:val="30"/>
        </w:rPr>
        <w:t>Ningxia Xiao Ming</w:t>
      </w:r>
      <w:r w:rsidR="001E25DD" w:rsidRPr="00934DBD">
        <w:rPr>
          <w:rFonts w:asciiTheme="majorBidi" w:hAnsiTheme="majorBidi" w:cstheme="majorBidi"/>
          <w:spacing w:val="-4"/>
          <w:sz w:val="30"/>
          <w:szCs w:val="30"/>
        </w:rPr>
        <w:t>”)</w:t>
      </w:r>
      <w:r w:rsidR="009C65A8" w:rsidRPr="00934DBD">
        <w:rPr>
          <w:rFonts w:asciiTheme="majorBidi" w:hAnsiTheme="majorBidi" w:cstheme="majorBidi"/>
          <w:spacing w:val="-4"/>
          <w:sz w:val="30"/>
          <w:szCs w:val="30"/>
        </w:rPr>
        <w:t>,</w:t>
      </w:r>
      <w:r w:rsidRPr="00934DBD">
        <w:rPr>
          <w:rFonts w:asciiTheme="majorBidi" w:hAnsiTheme="majorBidi" w:cstheme="majorBidi"/>
          <w:spacing w:val="-4"/>
          <w:sz w:val="30"/>
          <w:szCs w:val="30"/>
        </w:rPr>
        <w:t xml:space="preserve"> Qingd</w:t>
      </w:r>
      <w:r w:rsidR="00F0579A" w:rsidRPr="00934DBD">
        <w:rPr>
          <w:rFonts w:asciiTheme="majorBidi" w:hAnsiTheme="majorBidi" w:cstheme="majorBidi"/>
          <w:spacing w:val="-4"/>
          <w:sz w:val="30"/>
          <w:szCs w:val="30"/>
        </w:rPr>
        <w:t>a</w:t>
      </w:r>
      <w:r w:rsidRPr="00934DBD">
        <w:rPr>
          <w:rFonts w:asciiTheme="majorBidi" w:hAnsiTheme="majorBidi" w:cstheme="majorBidi"/>
          <w:spacing w:val="-4"/>
          <w:sz w:val="30"/>
          <w:szCs w:val="30"/>
        </w:rPr>
        <w:t>o Yi Bang Bio Engineering Co., Ltd</w:t>
      </w:r>
      <w:r w:rsidR="00F0579A" w:rsidRPr="00934DBD">
        <w:rPr>
          <w:rFonts w:asciiTheme="majorBidi" w:hAnsiTheme="majorBidi" w:cstheme="majorBidi"/>
          <w:spacing w:val="-4"/>
          <w:sz w:val="30"/>
          <w:szCs w:val="30"/>
        </w:rPr>
        <w:t>.</w:t>
      </w:r>
      <w:r w:rsidRPr="00934DB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E25DD" w:rsidRPr="00934DBD">
        <w:rPr>
          <w:rFonts w:asciiTheme="majorBidi" w:hAnsiTheme="majorBidi" w:cstheme="majorBidi"/>
          <w:spacing w:val="-4"/>
          <w:sz w:val="30"/>
          <w:szCs w:val="30"/>
        </w:rPr>
        <w:t>(“</w:t>
      </w:r>
      <w:r w:rsidR="002B2924" w:rsidRPr="00934DBD">
        <w:rPr>
          <w:rFonts w:asciiTheme="majorBidi" w:hAnsiTheme="majorBidi" w:cstheme="majorBidi"/>
          <w:spacing w:val="-4"/>
          <w:sz w:val="30"/>
          <w:szCs w:val="30"/>
        </w:rPr>
        <w:t>Qingdao Yi Bang</w:t>
      </w:r>
      <w:r w:rsidR="001E25DD" w:rsidRPr="00934DBD">
        <w:rPr>
          <w:rFonts w:asciiTheme="majorBidi" w:hAnsiTheme="majorBidi" w:cstheme="majorBidi"/>
          <w:spacing w:val="-4"/>
          <w:sz w:val="30"/>
          <w:szCs w:val="30"/>
        </w:rPr>
        <w:t xml:space="preserve">”) </w:t>
      </w:r>
      <w:r w:rsidR="009C65A8"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proofErr w:type="spellStart"/>
      <w:r w:rsidR="009C65A8" w:rsidRPr="00934DBD">
        <w:rPr>
          <w:rFonts w:asciiTheme="majorBidi" w:hAnsiTheme="majorBidi" w:cstheme="majorBidi"/>
          <w:spacing w:val="-4"/>
          <w:sz w:val="30"/>
          <w:szCs w:val="30"/>
        </w:rPr>
        <w:t>Cixi</w:t>
      </w:r>
      <w:proofErr w:type="spellEnd"/>
      <w:r w:rsidR="009C65A8" w:rsidRPr="00934DB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proofErr w:type="spellStart"/>
      <w:r w:rsidR="009C65A8" w:rsidRPr="00934DBD">
        <w:rPr>
          <w:rFonts w:asciiTheme="majorBidi" w:hAnsiTheme="majorBidi" w:cstheme="majorBidi"/>
          <w:spacing w:val="-4"/>
          <w:sz w:val="30"/>
          <w:szCs w:val="30"/>
        </w:rPr>
        <w:t>Zhuda</w:t>
      </w:r>
      <w:proofErr w:type="spellEnd"/>
      <w:r w:rsidR="00D9646F" w:rsidRPr="00934DBD">
        <w:rPr>
          <w:rFonts w:asciiTheme="majorBidi" w:hAnsiTheme="majorBidi" w:cstheme="majorBidi"/>
          <w:spacing w:val="-4"/>
          <w:sz w:val="30"/>
          <w:szCs w:val="30"/>
        </w:rPr>
        <w:t xml:space="preserve"> Investment Center Limited </w:t>
      </w:r>
      <w:r w:rsidR="009C65A8" w:rsidRPr="00934DBD">
        <w:rPr>
          <w:rFonts w:asciiTheme="majorBidi" w:hAnsiTheme="majorBidi" w:cstheme="majorBidi"/>
          <w:spacing w:val="-4"/>
          <w:sz w:val="30"/>
          <w:szCs w:val="30"/>
        </w:rPr>
        <w:t>Partnership</w:t>
      </w:r>
      <w:r w:rsidR="009C65A8" w:rsidRPr="00934DBD">
        <w:rPr>
          <w:rFonts w:asciiTheme="majorBidi" w:hAnsiTheme="majorBidi" w:cstheme="majorBidi"/>
          <w:spacing w:val="-2"/>
          <w:sz w:val="30"/>
          <w:szCs w:val="30"/>
        </w:rPr>
        <w:t xml:space="preserve"> (“</w:t>
      </w:r>
      <w:proofErr w:type="spellStart"/>
      <w:r w:rsidR="009C65A8" w:rsidRPr="00934DBD">
        <w:rPr>
          <w:rFonts w:asciiTheme="majorBidi" w:hAnsiTheme="majorBidi" w:cstheme="majorBidi"/>
          <w:spacing w:val="-2"/>
          <w:sz w:val="30"/>
          <w:szCs w:val="30"/>
        </w:rPr>
        <w:t>Cixi</w:t>
      </w:r>
      <w:proofErr w:type="spellEnd"/>
      <w:r w:rsidR="009C65A8" w:rsidRPr="00934DB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proofErr w:type="spellStart"/>
      <w:r w:rsidR="009C65A8" w:rsidRPr="00934DBD">
        <w:rPr>
          <w:rFonts w:asciiTheme="majorBidi" w:hAnsiTheme="majorBidi" w:cstheme="majorBidi"/>
          <w:spacing w:val="-2"/>
          <w:sz w:val="30"/>
          <w:szCs w:val="30"/>
        </w:rPr>
        <w:t>Zhuda</w:t>
      </w:r>
      <w:proofErr w:type="spellEnd"/>
      <w:r w:rsidR="009C65A8" w:rsidRPr="00934DBD">
        <w:rPr>
          <w:rFonts w:asciiTheme="majorBidi" w:hAnsiTheme="majorBidi" w:cstheme="majorBidi"/>
          <w:spacing w:val="-2"/>
          <w:sz w:val="30"/>
          <w:szCs w:val="30"/>
        </w:rPr>
        <w:t>”)</w:t>
      </w:r>
      <w:r w:rsidR="009C65A8"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เป็นบริษัทร่วมที่ถือหุ้นโดย </w:t>
      </w:r>
      <w:r w:rsidRPr="00934DBD">
        <w:rPr>
          <w:rFonts w:asciiTheme="majorBidi" w:hAnsiTheme="majorBidi" w:cstheme="majorBidi"/>
          <w:sz w:val="30"/>
          <w:szCs w:val="30"/>
        </w:rPr>
        <w:t>Chia Tai Investment Co., Ltd. (“CTI”)</w:t>
      </w:r>
      <w:r w:rsidRPr="00934DBD">
        <w:rPr>
          <w:rFonts w:asciiTheme="majorBidi" w:hAnsiTheme="majorBidi" w:cstheme="majorBidi"/>
          <w:sz w:val="28"/>
        </w:rPr>
        <w:t xml:space="preserve"> </w:t>
      </w: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ในอัตราร้อยละ </w:t>
      </w:r>
      <w:r w:rsidR="002606E5" w:rsidRPr="00934DBD">
        <w:rPr>
          <w:rFonts w:asciiTheme="majorBidi" w:hAnsiTheme="majorBidi" w:cstheme="majorBidi"/>
          <w:spacing w:val="-2"/>
          <w:sz w:val="30"/>
          <w:szCs w:val="30"/>
        </w:rPr>
        <w:t>16</w:t>
      </w:r>
      <w:r w:rsidRPr="00934DBD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spacing w:val="-2"/>
          <w:sz w:val="30"/>
          <w:szCs w:val="30"/>
        </w:rPr>
        <w:t>07</w:t>
      </w:r>
      <w:r w:rsidRPr="00934DB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B4DE1" w:rsidRPr="00934DBD">
        <w:rPr>
          <w:rFonts w:asciiTheme="majorBidi" w:hAnsiTheme="majorBidi" w:cstheme="majorBidi"/>
          <w:spacing w:val="-2"/>
          <w:sz w:val="30"/>
          <w:szCs w:val="30"/>
          <w:cs/>
        </w:rPr>
        <w:t>ร้อยละ</w:t>
      </w: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606E5" w:rsidRPr="00934DBD">
        <w:rPr>
          <w:rFonts w:asciiTheme="majorBidi" w:hAnsiTheme="majorBidi" w:cstheme="majorBidi"/>
          <w:spacing w:val="-2"/>
          <w:sz w:val="30"/>
          <w:szCs w:val="30"/>
        </w:rPr>
        <w:t>12</w:t>
      </w:r>
      <w:r w:rsidRPr="00934DBD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spacing w:val="-2"/>
          <w:sz w:val="30"/>
          <w:szCs w:val="30"/>
        </w:rPr>
        <w:t>00</w:t>
      </w:r>
      <w:r w:rsidR="009C65A8"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และร้อยละ </w:t>
      </w:r>
      <w:r w:rsidR="002606E5" w:rsidRPr="00934DBD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8835CC" w:rsidRPr="00934DBD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spacing w:val="-2"/>
          <w:sz w:val="30"/>
          <w:szCs w:val="30"/>
        </w:rPr>
        <w:t>00</w:t>
      </w:r>
      <w:r w:rsidRPr="00934DB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C138C"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ของหุ้นที่ออกและจำหน่ายแล้ว </w:t>
      </w: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>ตามลำดับ</w:t>
      </w:r>
      <w:r w:rsidR="009C65A8"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 </w:t>
      </w:r>
      <w:r w:rsidRPr="00934DBD">
        <w:rPr>
          <w:rFonts w:asciiTheme="majorBidi" w:hAnsiTheme="majorBidi" w:cstheme="majorBidi"/>
          <w:spacing w:val="-2"/>
          <w:sz w:val="30"/>
          <w:szCs w:val="30"/>
        </w:rPr>
        <w:t xml:space="preserve">CTI </w:t>
      </w: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เป็นบริษัทย่อยที่บริษัทถือหุ้นทางอ้อมในอัตราร้อยละ </w:t>
      </w:r>
      <w:r w:rsidR="002606E5" w:rsidRPr="00934DBD">
        <w:rPr>
          <w:rFonts w:asciiTheme="majorBidi" w:hAnsiTheme="majorBidi" w:cstheme="majorBidi"/>
          <w:spacing w:val="-2"/>
          <w:sz w:val="30"/>
          <w:szCs w:val="30"/>
        </w:rPr>
        <w:t>52</w:t>
      </w:r>
      <w:r w:rsidR="00DF7DA6" w:rsidRPr="00934DBD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spacing w:val="-2"/>
          <w:sz w:val="30"/>
          <w:szCs w:val="30"/>
        </w:rPr>
        <w:t>24</w:t>
      </w:r>
      <w:r w:rsidRPr="00934DB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ของหุ้นทั้งหมดที่ออกจำหน่ายแล้วของ </w:t>
      </w:r>
      <w:r w:rsidRPr="00934DBD">
        <w:rPr>
          <w:rFonts w:asciiTheme="majorBidi" w:hAnsiTheme="majorBidi" w:cstheme="majorBidi"/>
          <w:spacing w:val="-2"/>
          <w:sz w:val="30"/>
          <w:szCs w:val="30"/>
        </w:rPr>
        <w:t>CTI</w:t>
      </w:r>
      <w:r w:rsidR="008D2209" w:rsidRPr="00934DB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D2209"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2606E5" w:rsidRPr="00934DBD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BB3874" w:rsidRPr="00934DB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C131F" w:rsidRPr="00934DBD">
        <w:rPr>
          <w:rFonts w:asciiTheme="majorBidi" w:hAnsiTheme="majorBidi" w:cstheme="majorBidi"/>
          <w:spacing w:val="-2"/>
          <w:sz w:val="30"/>
          <w:szCs w:val="30"/>
          <w:cs/>
        </w:rPr>
        <w:t>กันยา</w:t>
      </w:r>
      <w:r w:rsidR="00BB3874" w:rsidRPr="00934DBD">
        <w:rPr>
          <w:rFonts w:asciiTheme="majorBidi" w:hAnsiTheme="majorBidi" w:cstheme="majorBidi"/>
          <w:spacing w:val="-2"/>
          <w:sz w:val="30"/>
          <w:szCs w:val="30"/>
          <w:cs/>
        </w:rPr>
        <w:t>ยน</w:t>
      </w:r>
      <w:r w:rsidR="008D2209"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606E5" w:rsidRPr="00934DBD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934DB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>ดังนั้นกลุ่มบริษัท</w:t>
      </w:r>
      <w:r w:rsidR="00EA0EAB" w:rsidRPr="00934DBD">
        <w:rPr>
          <w:rFonts w:asciiTheme="majorBidi" w:hAnsiTheme="majorBidi" w:cstheme="majorBidi"/>
          <w:spacing w:val="-2"/>
          <w:sz w:val="30"/>
          <w:szCs w:val="30"/>
          <w:cs/>
        </w:rPr>
        <w:t>จึง</w:t>
      </w: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>บันทึกเงินลงทุน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ใน </w:t>
      </w:r>
      <w:r w:rsidR="002B2924" w:rsidRPr="00934DBD">
        <w:rPr>
          <w:rFonts w:asciiTheme="majorBidi" w:hAnsiTheme="majorBidi" w:cstheme="majorBidi"/>
          <w:spacing w:val="-2"/>
          <w:sz w:val="30"/>
          <w:szCs w:val="30"/>
        </w:rPr>
        <w:t>Ningxia Xiao Ming</w:t>
      </w:r>
      <w:r w:rsidR="009C65A8" w:rsidRPr="00934DBD">
        <w:rPr>
          <w:rFonts w:asciiTheme="majorBidi" w:hAnsiTheme="majorBidi" w:cstheme="majorBidi"/>
          <w:spacing w:val="-2"/>
          <w:sz w:val="30"/>
          <w:szCs w:val="30"/>
        </w:rPr>
        <w:t>,</w:t>
      </w: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B3272" w:rsidRPr="00934DBD">
        <w:rPr>
          <w:rFonts w:asciiTheme="majorBidi" w:hAnsiTheme="majorBidi" w:cstheme="majorBidi"/>
          <w:spacing w:val="-2"/>
          <w:sz w:val="30"/>
          <w:szCs w:val="30"/>
        </w:rPr>
        <w:t xml:space="preserve">Qingdao </w:t>
      </w:r>
      <w:r w:rsidR="00FB3272" w:rsidRPr="00934DBD">
        <w:rPr>
          <w:rFonts w:asciiTheme="majorBidi" w:hAnsiTheme="majorBidi" w:cstheme="majorBidi"/>
          <w:spacing w:val="-8"/>
          <w:sz w:val="30"/>
          <w:szCs w:val="30"/>
        </w:rPr>
        <w:t>Yi Bang</w:t>
      </w:r>
      <w:r w:rsidR="009C65A8" w:rsidRPr="00934DBD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9C65A8" w:rsidRPr="00934DBD">
        <w:rPr>
          <w:rFonts w:asciiTheme="majorBidi" w:hAnsiTheme="majorBidi" w:cstheme="majorBidi"/>
          <w:spacing w:val="-8"/>
          <w:sz w:val="30"/>
          <w:szCs w:val="30"/>
          <w:cs/>
        </w:rPr>
        <w:t xml:space="preserve">และ </w:t>
      </w:r>
      <w:proofErr w:type="spellStart"/>
      <w:r w:rsidR="009C65A8" w:rsidRPr="00934DBD">
        <w:rPr>
          <w:rFonts w:asciiTheme="majorBidi" w:hAnsiTheme="majorBidi" w:cstheme="majorBidi"/>
          <w:spacing w:val="-8"/>
          <w:sz w:val="30"/>
          <w:szCs w:val="30"/>
        </w:rPr>
        <w:t>Cixi</w:t>
      </w:r>
      <w:proofErr w:type="spellEnd"/>
      <w:r w:rsidR="009C65A8" w:rsidRPr="00934DBD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proofErr w:type="spellStart"/>
      <w:r w:rsidR="009C65A8" w:rsidRPr="00934DBD">
        <w:rPr>
          <w:rFonts w:asciiTheme="majorBidi" w:hAnsiTheme="majorBidi" w:cstheme="majorBidi"/>
          <w:spacing w:val="-8"/>
          <w:sz w:val="30"/>
          <w:szCs w:val="30"/>
        </w:rPr>
        <w:t>Zhuda</w:t>
      </w:r>
      <w:proofErr w:type="spellEnd"/>
      <w:r w:rsidRPr="00934DBD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pacing w:val="-8"/>
          <w:sz w:val="30"/>
          <w:szCs w:val="30"/>
          <w:cs/>
        </w:rPr>
        <w:t xml:space="preserve">ในอัตราร้อยละ </w:t>
      </w:r>
      <w:r w:rsidR="002606E5" w:rsidRPr="00934DBD">
        <w:rPr>
          <w:rFonts w:asciiTheme="majorBidi" w:hAnsiTheme="majorBidi" w:cstheme="majorBidi"/>
          <w:spacing w:val="-8"/>
          <w:sz w:val="30"/>
          <w:szCs w:val="30"/>
        </w:rPr>
        <w:t>8</w:t>
      </w:r>
      <w:r w:rsidRPr="00934DBD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spacing w:val="-8"/>
          <w:sz w:val="30"/>
          <w:szCs w:val="30"/>
        </w:rPr>
        <w:t>40</w:t>
      </w:r>
      <w:r w:rsidRPr="00934DBD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9C65A8" w:rsidRPr="00934DBD">
        <w:rPr>
          <w:rFonts w:asciiTheme="majorBidi" w:hAnsiTheme="majorBidi" w:cstheme="majorBidi"/>
          <w:spacing w:val="-8"/>
          <w:sz w:val="30"/>
          <w:szCs w:val="30"/>
          <w:cs/>
        </w:rPr>
        <w:t>ร้</w:t>
      </w:r>
      <w:r w:rsidR="001B4DE1" w:rsidRPr="00934DBD">
        <w:rPr>
          <w:rFonts w:asciiTheme="majorBidi" w:hAnsiTheme="majorBidi" w:cstheme="majorBidi"/>
          <w:spacing w:val="-8"/>
          <w:sz w:val="30"/>
          <w:szCs w:val="30"/>
          <w:cs/>
        </w:rPr>
        <w:t>อยละ</w:t>
      </w:r>
      <w:r w:rsidRPr="00934DB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2606E5" w:rsidRPr="00934DBD">
        <w:rPr>
          <w:rFonts w:asciiTheme="majorBidi" w:hAnsiTheme="majorBidi" w:cstheme="majorBidi"/>
          <w:spacing w:val="-8"/>
          <w:sz w:val="30"/>
          <w:szCs w:val="30"/>
        </w:rPr>
        <w:t>6</w:t>
      </w:r>
      <w:r w:rsidRPr="00934DBD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spacing w:val="-8"/>
          <w:sz w:val="30"/>
          <w:szCs w:val="30"/>
        </w:rPr>
        <w:t>27</w:t>
      </w:r>
      <w:r w:rsidRPr="00934DB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9C65A8" w:rsidRPr="00934DBD">
        <w:rPr>
          <w:rFonts w:asciiTheme="majorBidi" w:hAnsiTheme="majorBidi" w:cstheme="majorBidi"/>
          <w:spacing w:val="-8"/>
          <w:sz w:val="30"/>
          <w:szCs w:val="30"/>
          <w:cs/>
        </w:rPr>
        <w:t>และร้อยละ</w:t>
      </w:r>
      <w:r w:rsidR="008835CC" w:rsidRPr="00934DBD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2606E5" w:rsidRPr="00934DBD">
        <w:rPr>
          <w:rFonts w:asciiTheme="majorBidi" w:hAnsiTheme="majorBidi" w:cstheme="majorBidi"/>
          <w:spacing w:val="-8"/>
          <w:sz w:val="30"/>
          <w:szCs w:val="30"/>
        </w:rPr>
        <w:t>0</w:t>
      </w:r>
      <w:r w:rsidR="008835CC" w:rsidRPr="00934DBD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spacing w:val="-8"/>
          <w:sz w:val="30"/>
          <w:szCs w:val="30"/>
        </w:rPr>
        <w:t>52</w:t>
      </w:r>
      <w:r w:rsidR="009C65A8" w:rsidRPr="00934DB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1C5483" w:rsidRPr="00934DBD">
        <w:rPr>
          <w:rFonts w:asciiTheme="majorBidi" w:hAnsiTheme="majorBidi" w:cstheme="majorBidi"/>
          <w:spacing w:val="-8"/>
          <w:sz w:val="30"/>
          <w:szCs w:val="30"/>
          <w:cs/>
        </w:rPr>
        <w:t>ตามลำดับ</w:t>
      </w:r>
      <w:r w:rsidRPr="00934DBD">
        <w:rPr>
          <w:rFonts w:asciiTheme="majorBidi" w:hAnsiTheme="majorBidi" w:cstheme="majorBidi"/>
          <w:spacing w:val="-8"/>
          <w:sz w:val="30"/>
          <w:szCs w:val="30"/>
          <w:cs/>
        </w:rPr>
        <w:t>ในงบการเงิน</w:t>
      </w:r>
      <w:r w:rsidR="00EC56F0" w:rsidRPr="00934DBD">
        <w:rPr>
          <w:rFonts w:asciiTheme="majorBidi" w:hAnsiTheme="majorBidi" w:cstheme="majorBidi"/>
          <w:spacing w:val="-8"/>
          <w:sz w:val="30"/>
          <w:szCs w:val="30"/>
          <w:cs/>
        </w:rPr>
        <w:t>รวม</w:t>
      </w:r>
      <w:r w:rsidR="00B55D7E" w:rsidRPr="00934DBD">
        <w:rPr>
          <w:rFonts w:asciiTheme="majorBidi" w:hAnsiTheme="majorBidi" w:cstheme="majorBidi"/>
          <w:spacing w:val="-8"/>
          <w:sz w:val="30"/>
          <w:szCs w:val="30"/>
          <w:cs/>
        </w:rPr>
        <w:t>ระหว่างกาล</w:t>
      </w:r>
      <w:r w:rsidR="00FE0B8C" w:rsidRPr="00934DBD">
        <w:rPr>
          <w:rFonts w:asciiTheme="majorBidi" w:hAnsiTheme="majorBidi" w:cstheme="majorBidi"/>
          <w:spacing w:val="-8"/>
          <w:sz w:val="30"/>
          <w:szCs w:val="30"/>
          <w:cs/>
        </w:rPr>
        <w:t>ตามวิธีส่วนได้เสีย</w:t>
      </w:r>
      <w:r w:rsidR="00CD430B" w:rsidRPr="00934DBD">
        <w:rPr>
          <w:rFonts w:asciiTheme="majorBidi" w:hAnsiTheme="majorBidi" w:cstheme="majorBidi"/>
          <w:spacing w:val="-8"/>
          <w:sz w:val="30"/>
          <w:szCs w:val="30"/>
          <w:cs/>
        </w:rPr>
        <w:t xml:space="preserve"> เนื่องจาก </w:t>
      </w:r>
      <w:r w:rsidR="004E0990" w:rsidRPr="00934DBD">
        <w:rPr>
          <w:rFonts w:asciiTheme="majorBidi" w:hAnsiTheme="majorBidi" w:cstheme="majorBidi"/>
          <w:spacing w:val="-8"/>
          <w:sz w:val="30"/>
          <w:szCs w:val="30"/>
        </w:rPr>
        <w:t>CTI</w:t>
      </w:r>
      <w:r w:rsidR="00CD430B" w:rsidRPr="00934DBD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CD430B" w:rsidRPr="00934DBD">
        <w:rPr>
          <w:rFonts w:asciiTheme="majorBidi" w:hAnsiTheme="majorBidi" w:cstheme="majorBidi"/>
          <w:spacing w:val="-8"/>
          <w:sz w:val="30"/>
          <w:szCs w:val="30"/>
          <w:cs/>
        </w:rPr>
        <w:t>เป็นผู้มีอิทธิพลอย่างมีนัยสำคัญใน</w:t>
      </w:r>
      <w:r w:rsidR="00EA0EAB" w:rsidRPr="00934DBD">
        <w:rPr>
          <w:rFonts w:asciiTheme="majorBidi" w:hAnsiTheme="majorBidi" w:cstheme="majorBidi"/>
          <w:spacing w:val="-8"/>
          <w:sz w:val="30"/>
          <w:szCs w:val="30"/>
          <w:cs/>
        </w:rPr>
        <w:t>บริษัทดังกล่าว</w:t>
      </w:r>
      <w:r w:rsidR="00E53216" w:rsidRPr="00934DBD">
        <w:rPr>
          <w:rFonts w:asciiTheme="majorBidi" w:hAnsiTheme="majorBidi" w:cstheme="majorBidi"/>
          <w:spacing w:val="-8"/>
          <w:sz w:val="30"/>
          <w:szCs w:val="30"/>
          <w:cs/>
        </w:rPr>
        <w:t>โดยมี</w:t>
      </w:r>
      <w:r w:rsidR="00E53216" w:rsidRPr="00934DBD">
        <w:rPr>
          <w:rFonts w:asciiTheme="majorBidi" w:hAnsiTheme="majorBidi" w:cstheme="majorBidi"/>
          <w:sz w:val="30"/>
          <w:szCs w:val="30"/>
          <w:cs/>
        </w:rPr>
        <w:t>ตัวแทนอยู่ในคณะกรรมการ</w:t>
      </w:r>
      <w:r w:rsidR="007134F4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CD430B" w:rsidRPr="00934DBD">
        <w:rPr>
          <w:rFonts w:asciiTheme="majorBidi" w:hAnsiTheme="majorBidi" w:cstheme="majorBidi"/>
          <w:sz w:val="30"/>
          <w:szCs w:val="30"/>
          <w:cs/>
        </w:rPr>
        <w:t>รวมทั้งมีส่วนร่วมในการกำห</w:t>
      </w:r>
      <w:r w:rsidR="00DA1476" w:rsidRPr="00934DBD">
        <w:rPr>
          <w:rFonts w:asciiTheme="majorBidi" w:hAnsiTheme="majorBidi" w:cstheme="majorBidi"/>
          <w:sz w:val="30"/>
          <w:szCs w:val="30"/>
          <w:cs/>
        </w:rPr>
        <w:t>นดนโยบายและมีส่วนร่วมในการตัดสิ</w:t>
      </w:r>
      <w:r w:rsidR="00CD430B" w:rsidRPr="00934DBD">
        <w:rPr>
          <w:rFonts w:asciiTheme="majorBidi" w:hAnsiTheme="majorBidi" w:cstheme="majorBidi"/>
          <w:sz w:val="30"/>
          <w:szCs w:val="30"/>
          <w:cs/>
        </w:rPr>
        <w:t>นใจในเรื่องที่สำคัญ</w:t>
      </w:r>
      <w:r w:rsidR="00B55D7E" w:rsidRPr="00934DBD">
        <w:rPr>
          <w:rFonts w:asciiTheme="majorBidi" w:hAnsiTheme="majorBidi" w:cstheme="majorBidi"/>
          <w:sz w:val="30"/>
          <w:szCs w:val="30"/>
          <w:cs/>
        </w:rPr>
        <w:t>ของ</w:t>
      </w:r>
      <w:r w:rsidR="00EA0EAB" w:rsidRPr="00934DBD">
        <w:rPr>
          <w:rFonts w:asciiTheme="majorBidi" w:hAnsiTheme="majorBidi" w:cstheme="majorBidi"/>
          <w:sz w:val="30"/>
          <w:szCs w:val="30"/>
          <w:cs/>
        </w:rPr>
        <w:t>บริษัทดังกล่าว</w:t>
      </w:r>
      <w:r w:rsidR="009C65A8"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6D7A4A9" w14:textId="77777777" w:rsidR="00EA0EAB" w:rsidRPr="00934DBD" w:rsidRDefault="00EA0EAB" w:rsidP="000429AC">
      <w:pPr>
        <w:ind w:right="10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D494F3" w14:textId="6FC4305E" w:rsidR="001070D4" w:rsidRPr="00934DBD" w:rsidRDefault="00162DC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pacing w:val="-2"/>
          <w:sz w:val="28"/>
          <w:szCs w:val="30"/>
          <w:vertAlign w:val="superscript"/>
        </w:rPr>
        <w:t>*</w:t>
      </w:r>
      <w:r w:rsidR="009B19A2" w:rsidRPr="00934DBD">
        <w:rPr>
          <w:rFonts w:asciiTheme="majorBidi" w:hAnsiTheme="majorBidi" w:cstheme="majorBidi"/>
          <w:spacing w:val="-2"/>
          <w:sz w:val="28"/>
          <w:szCs w:val="30"/>
          <w:vertAlign w:val="superscript"/>
        </w:rPr>
        <w:t>*</w:t>
      </w:r>
      <w:r w:rsidR="00D565A8" w:rsidRPr="00934DBD">
        <w:rPr>
          <w:rFonts w:asciiTheme="majorBidi" w:hAnsiTheme="majorBidi" w:cstheme="majorBidi"/>
          <w:spacing w:val="-2"/>
          <w:sz w:val="28"/>
          <w:szCs w:val="30"/>
          <w:vertAlign w:val="superscript"/>
        </w:rPr>
        <w:t>*</w:t>
      </w:r>
      <w:r w:rsidRPr="00934DB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pacing w:val="-4"/>
          <w:sz w:val="30"/>
          <w:szCs w:val="30"/>
        </w:rPr>
        <w:t>Zhan Jiang Deni Carburetor Co., Ltd</w:t>
      </w:r>
      <w:r w:rsidR="00D565A8" w:rsidRPr="00934DBD">
        <w:rPr>
          <w:rFonts w:asciiTheme="majorBidi" w:hAnsiTheme="majorBidi" w:cstheme="majorBidi"/>
          <w:spacing w:val="-4"/>
          <w:sz w:val="30"/>
          <w:szCs w:val="30"/>
        </w:rPr>
        <w:t>.</w:t>
      </w:r>
      <w:r w:rsidRPr="00934DB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55D7E" w:rsidRPr="00934DBD">
        <w:rPr>
          <w:rFonts w:asciiTheme="majorBidi" w:hAnsiTheme="majorBidi" w:cstheme="majorBidi"/>
          <w:spacing w:val="-4"/>
          <w:sz w:val="30"/>
          <w:szCs w:val="30"/>
        </w:rPr>
        <w:t>(“</w:t>
      </w:r>
      <w:r w:rsidR="00CD2A60" w:rsidRPr="00934DBD">
        <w:rPr>
          <w:rFonts w:asciiTheme="majorBidi" w:hAnsiTheme="majorBidi" w:cstheme="majorBidi"/>
          <w:spacing w:val="-4"/>
          <w:sz w:val="30"/>
          <w:szCs w:val="30"/>
        </w:rPr>
        <w:t>Zhanj</w:t>
      </w:r>
      <w:r w:rsidR="002B2924" w:rsidRPr="00934DBD">
        <w:rPr>
          <w:rFonts w:asciiTheme="majorBidi" w:hAnsiTheme="majorBidi" w:cstheme="majorBidi"/>
          <w:spacing w:val="-4"/>
          <w:sz w:val="30"/>
          <w:szCs w:val="30"/>
        </w:rPr>
        <w:t>iang Deni</w:t>
      </w:r>
      <w:r w:rsidR="00B55D7E" w:rsidRPr="00934DBD">
        <w:rPr>
          <w:rFonts w:asciiTheme="majorBidi" w:hAnsiTheme="majorBidi" w:cstheme="majorBidi"/>
          <w:spacing w:val="-4"/>
          <w:sz w:val="30"/>
          <w:szCs w:val="30"/>
        </w:rPr>
        <w:t xml:space="preserve">”) </w:t>
      </w: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เป็นบริษัทร่วมที่ถือหุ้นโดย </w:t>
      </w:r>
      <w:r w:rsidR="002249E6" w:rsidRPr="00934DBD">
        <w:rPr>
          <w:rFonts w:asciiTheme="majorBidi" w:hAnsiTheme="majorBidi" w:cstheme="majorBidi"/>
          <w:spacing w:val="-4"/>
          <w:sz w:val="30"/>
          <w:szCs w:val="30"/>
        </w:rPr>
        <w:t>Chia Tai Enterprises International Limited (“CTEI”)</w:t>
      </w:r>
      <w:r w:rsidRPr="00934DB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ในอัตราร้อยละ </w:t>
      </w:r>
      <w:r w:rsidR="002606E5" w:rsidRPr="00934DBD">
        <w:rPr>
          <w:rFonts w:asciiTheme="majorBidi" w:hAnsiTheme="majorBidi" w:cstheme="majorBidi"/>
          <w:spacing w:val="-4"/>
          <w:sz w:val="30"/>
          <w:szCs w:val="30"/>
        </w:rPr>
        <w:t>28</w:t>
      </w:r>
      <w:r w:rsidRPr="00934DB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spacing w:val="-4"/>
          <w:sz w:val="30"/>
          <w:szCs w:val="30"/>
        </w:rPr>
        <w:t>00</w:t>
      </w:r>
      <w:r w:rsidRPr="00934DB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C138C" w:rsidRPr="00934DBD">
        <w:rPr>
          <w:rFonts w:asciiTheme="majorBidi" w:hAnsiTheme="majorBidi" w:cstheme="majorBidi"/>
          <w:spacing w:val="-4"/>
          <w:sz w:val="30"/>
          <w:szCs w:val="30"/>
          <w:cs/>
        </w:rPr>
        <w:t>ของหุ้นที่ออกและจำหน่ายแล้ว</w:t>
      </w:r>
      <w:r w:rsidR="008A648E"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 </w:t>
      </w:r>
      <w:r w:rsidRPr="00934DBD">
        <w:rPr>
          <w:rFonts w:asciiTheme="majorBidi" w:hAnsiTheme="majorBidi" w:cstheme="majorBidi"/>
          <w:spacing w:val="-2"/>
          <w:sz w:val="30"/>
          <w:szCs w:val="30"/>
        </w:rPr>
        <w:t>C</w:t>
      </w:r>
      <w:r w:rsidR="002249E6" w:rsidRPr="00934DBD">
        <w:rPr>
          <w:rFonts w:asciiTheme="majorBidi" w:hAnsiTheme="majorBidi" w:cstheme="majorBidi"/>
          <w:spacing w:val="-2"/>
          <w:sz w:val="30"/>
          <w:szCs w:val="30"/>
        </w:rPr>
        <w:t>TEI</w:t>
      </w:r>
      <w:r w:rsidRPr="00934DB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เป็นบริษัทย่อยที่บริษัทถือหุ้นทางตรงและทางอ้อมในอัตราร้อยละ </w:t>
      </w:r>
      <w:r w:rsidR="002606E5" w:rsidRPr="00934DBD">
        <w:rPr>
          <w:rFonts w:asciiTheme="majorBidi" w:hAnsiTheme="majorBidi" w:cstheme="majorBidi"/>
          <w:spacing w:val="-2"/>
          <w:sz w:val="30"/>
          <w:szCs w:val="30"/>
        </w:rPr>
        <w:t>50</w:t>
      </w:r>
      <w:r w:rsidRPr="00934DBD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spacing w:val="-2"/>
          <w:sz w:val="30"/>
          <w:szCs w:val="30"/>
        </w:rPr>
        <w:t>43</w:t>
      </w:r>
      <w:r w:rsidRPr="00934DB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ของหุ้นทั้งหมดที่ออกจำหน่ายแล้วของ </w:t>
      </w:r>
      <w:r w:rsidRPr="00934DBD">
        <w:rPr>
          <w:rFonts w:asciiTheme="majorBidi" w:hAnsiTheme="majorBidi" w:cstheme="majorBidi"/>
          <w:spacing w:val="-2"/>
          <w:sz w:val="30"/>
          <w:szCs w:val="30"/>
        </w:rPr>
        <w:t>C</w:t>
      </w:r>
      <w:r w:rsidR="002249E6" w:rsidRPr="00934DBD">
        <w:rPr>
          <w:rFonts w:asciiTheme="majorBidi" w:hAnsiTheme="majorBidi" w:cstheme="majorBidi"/>
          <w:spacing w:val="-2"/>
          <w:sz w:val="30"/>
          <w:szCs w:val="30"/>
        </w:rPr>
        <w:t xml:space="preserve">TEI </w:t>
      </w: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>ดังนั้นกลุ่มบริษัทบันทึกเงินลงทุน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ใน </w:t>
      </w:r>
      <w:r w:rsidR="00CD2A60" w:rsidRPr="00934DBD">
        <w:rPr>
          <w:rFonts w:asciiTheme="majorBidi" w:hAnsiTheme="majorBidi" w:cstheme="majorBidi"/>
          <w:sz w:val="30"/>
          <w:szCs w:val="30"/>
        </w:rPr>
        <w:t>Zhanj</w:t>
      </w:r>
      <w:r w:rsidR="002B2924" w:rsidRPr="00934DBD">
        <w:rPr>
          <w:rFonts w:asciiTheme="majorBidi" w:hAnsiTheme="majorBidi" w:cstheme="majorBidi"/>
          <w:sz w:val="30"/>
          <w:szCs w:val="30"/>
        </w:rPr>
        <w:t>iang Deni</w:t>
      </w:r>
      <w:r w:rsidRPr="00934DBD">
        <w:rPr>
          <w:rFonts w:asciiTheme="majorBidi" w:hAnsiTheme="majorBidi" w:cstheme="majorBidi"/>
          <w:sz w:val="28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ในอัตราร้อยละ </w:t>
      </w:r>
      <w:r w:rsidR="002606E5" w:rsidRPr="00934DBD">
        <w:rPr>
          <w:rFonts w:asciiTheme="majorBidi" w:hAnsiTheme="majorBidi" w:cstheme="majorBidi"/>
          <w:sz w:val="30"/>
          <w:szCs w:val="30"/>
        </w:rPr>
        <w:t>14</w:t>
      </w:r>
      <w:r w:rsidRPr="00934DBD">
        <w:rPr>
          <w:rFonts w:asciiTheme="majorBidi" w:hAnsiTheme="majorBidi" w:cstheme="majorBidi"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sz w:val="30"/>
          <w:szCs w:val="30"/>
        </w:rPr>
        <w:t>12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ในงบการเงิน</w:t>
      </w:r>
      <w:r w:rsidR="00EC56F0" w:rsidRPr="00934DBD">
        <w:rPr>
          <w:rFonts w:asciiTheme="majorBidi" w:hAnsiTheme="majorBidi" w:cstheme="majorBidi"/>
          <w:sz w:val="30"/>
          <w:szCs w:val="30"/>
          <w:cs/>
        </w:rPr>
        <w:t>รวม</w:t>
      </w:r>
      <w:r w:rsidR="00B55D7E" w:rsidRPr="00934DBD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6D460B" w:rsidRPr="00934DBD">
        <w:rPr>
          <w:rFonts w:asciiTheme="majorBidi" w:hAnsiTheme="majorBidi" w:cstheme="majorBidi"/>
          <w:spacing w:val="-2"/>
          <w:sz w:val="30"/>
          <w:szCs w:val="30"/>
          <w:cs/>
        </w:rPr>
        <w:t>ตามวิธี</w:t>
      </w:r>
      <w:r w:rsidR="006D460B" w:rsidRPr="00934DBD">
        <w:rPr>
          <w:rFonts w:asciiTheme="majorBidi" w:hAnsiTheme="majorBidi" w:cstheme="majorBidi"/>
          <w:sz w:val="30"/>
          <w:szCs w:val="30"/>
          <w:cs/>
        </w:rPr>
        <w:t>ส่วนได้เสีย</w:t>
      </w:r>
    </w:p>
    <w:p w14:paraId="43BF1B9A" w14:textId="2AF0A22C" w:rsidR="00464738" w:rsidRPr="00934DBD" w:rsidRDefault="00E0545A" w:rsidP="0089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6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  <w:r w:rsidR="00E50DAA"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รายละเอียดเงินลงทุนในบริษัทร่วมและเงินปันผลรับ (ต่อ)</w:t>
      </w:r>
    </w:p>
    <w:tbl>
      <w:tblPr>
        <w:tblW w:w="15781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31"/>
        <w:gridCol w:w="1065"/>
        <w:gridCol w:w="182"/>
        <w:gridCol w:w="808"/>
        <w:gridCol w:w="181"/>
        <w:gridCol w:w="782"/>
        <w:gridCol w:w="214"/>
        <w:gridCol w:w="709"/>
        <w:gridCol w:w="181"/>
        <w:gridCol w:w="667"/>
        <w:gridCol w:w="216"/>
        <w:gridCol w:w="662"/>
        <w:gridCol w:w="263"/>
        <w:gridCol w:w="735"/>
        <w:gridCol w:w="217"/>
        <w:gridCol w:w="664"/>
        <w:gridCol w:w="216"/>
        <w:gridCol w:w="661"/>
        <w:gridCol w:w="12"/>
        <w:gridCol w:w="207"/>
        <w:gridCol w:w="12"/>
        <w:gridCol w:w="651"/>
        <w:gridCol w:w="216"/>
        <w:gridCol w:w="662"/>
        <w:gridCol w:w="20"/>
        <w:gridCol w:w="195"/>
        <w:gridCol w:w="20"/>
        <w:gridCol w:w="813"/>
        <w:gridCol w:w="184"/>
        <w:gridCol w:w="827"/>
        <w:gridCol w:w="8"/>
      </w:tblGrid>
      <w:tr w:rsidR="00EA7F1F" w:rsidRPr="00934DBD" w14:paraId="3590AB0F" w14:textId="77777777" w:rsidTr="004F3CCE">
        <w:trPr>
          <w:cantSplit/>
          <w:trHeight w:val="340"/>
        </w:trPr>
        <w:tc>
          <w:tcPr>
            <w:tcW w:w="3531" w:type="dxa"/>
            <w:shd w:val="clear" w:color="auto" w:fill="auto"/>
          </w:tcPr>
          <w:p w14:paraId="18D9DE46" w14:textId="77777777" w:rsidR="00EA7F1F" w:rsidRPr="00934DBD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250" w:type="dxa"/>
            <w:gridSpan w:val="30"/>
          </w:tcPr>
          <w:p w14:paraId="57B428DE" w14:textId="6DC6412D" w:rsidR="00EA7F1F" w:rsidRPr="00934DBD" w:rsidRDefault="00EA7F1F" w:rsidP="00EA7F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ล้านบาท)</w:t>
            </w:r>
          </w:p>
        </w:tc>
      </w:tr>
      <w:tr w:rsidR="00EA7F1F" w:rsidRPr="00934DBD" w14:paraId="3A2C6DF9" w14:textId="77777777" w:rsidTr="004F3CCE">
        <w:trPr>
          <w:cantSplit/>
          <w:trHeight w:val="340"/>
        </w:trPr>
        <w:tc>
          <w:tcPr>
            <w:tcW w:w="3531" w:type="dxa"/>
            <w:shd w:val="clear" w:color="auto" w:fill="auto"/>
          </w:tcPr>
          <w:p w14:paraId="769A9996" w14:textId="77777777" w:rsidR="00EA7F1F" w:rsidRPr="00934DBD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250" w:type="dxa"/>
            <w:gridSpan w:val="30"/>
          </w:tcPr>
          <w:p w14:paraId="49681CFA" w14:textId="62BEC768" w:rsidR="00EA7F1F" w:rsidRPr="00934DBD" w:rsidRDefault="00EA7F1F" w:rsidP="00EA7F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>งบการเงินเฉพาะกิจการ</w:t>
            </w:r>
          </w:p>
        </w:tc>
      </w:tr>
      <w:tr w:rsidR="00EA7F1F" w:rsidRPr="00934DBD" w14:paraId="3305917D" w14:textId="77777777" w:rsidTr="004F3CCE">
        <w:trPr>
          <w:gridAfter w:val="1"/>
          <w:wAfter w:w="8" w:type="dxa"/>
          <w:cantSplit/>
          <w:trHeight w:val="340"/>
        </w:trPr>
        <w:tc>
          <w:tcPr>
            <w:tcW w:w="3531" w:type="dxa"/>
            <w:shd w:val="clear" w:color="auto" w:fill="auto"/>
          </w:tcPr>
          <w:p w14:paraId="2D004ACC" w14:textId="77777777" w:rsidR="00EA7F1F" w:rsidRPr="00934DBD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7F4237FE" w14:textId="77777777" w:rsidR="00EA7F1F" w:rsidRPr="00934DBD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2A6AFAD8" w14:textId="77777777" w:rsidR="00EA7F1F" w:rsidRPr="00934DBD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7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525F5C7" w14:textId="77777777" w:rsidR="00EA7F1F" w:rsidRPr="00934DBD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สัดส่วน</w:t>
            </w:r>
          </w:p>
        </w:tc>
        <w:tc>
          <w:tcPr>
            <w:tcW w:w="214" w:type="dxa"/>
            <w:tcBorders>
              <w:top w:val="single" w:sz="4" w:space="0" w:color="auto"/>
            </w:tcBorders>
            <w:shd w:val="clear" w:color="auto" w:fill="auto"/>
          </w:tcPr>
          <w:p w14:paraId="7C52ADCE" w14:textId="77777777" w:rsidR="00EA7F1F" w:rsidRPr="00934DBD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AE2A1DD" w14:textId="77777777" w:rsidR="00EA7F1F" w:rsidRPr="00934DBD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ab/>
            </w:r>
          </w:p>
        </w:tc>
        <w:tc>
          <w:tcPr>
            <w:tcW w:w="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84FA9" w14:textId="77777777" w:rsidR="00EA7F1F" w:rsidRPr="00934DBD" w:rsidDel="00685444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4DEF6" w14:textId="77777777" w:rsidR="00EA7F1F" w:rsidRPr="00934DBD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2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A51AA" w14:textId="77777777" w:rsidR="00EA7F1F" w:rsidRPr="00934DBD" w:rsidDel="00685444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553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72953" w14:textId="77777777" w:rsidR="00EA7F1F" w:rsidRPr="00934DBD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2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93668" w14:textId="77777777" w:rsidR="00EA7F1F" w:rsidRPr="00934DBD" w:rsidDel="00685444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49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92B25" w14:textId="77777777" w:rsidR="00EA7F1F" w:rsidRPr="00934DBD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21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8EB8D" w14:textId="77777777" w:rsidR="00EA7F1F" w:rsidRPr="00934DBD" w:rsidDel="00685444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2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17A81" w14:textId="318AB47C" w:rsidR="00EA7F1F" w:rsidRPr="00934DBD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เงินปันผลรับ</w:t>
            </w:r>
          </w:p>
        </w:tc>
      </w:tr>
      <w:tr w:rsidR="00EA7F1F" w:rsidRPr="00934DBD" w14:paraId="6A02CE95" w14:textId="77777777" w:rsidTr="004F3CCE">
        <w:trPr>
          <w:gridAfter w:val="1"/>
          <w:wAfter w:w="8" w:type="dxa"/>
          <w:cantSplit/>
          <w:trHeight w:val="340"/>
        </w:trPr>
        <w:tc>
          <w:tcPr>
            <w:tcW w:w="3531" w:type="dxa"/>
            <w:shd w:val="clear" w:color="auto" w:fill="auto"/>
          </w:tcPr>
          <w:p w14:paraId="77AB2E17" w14:textId="77777777" w:rsidR="00EA7F1F" w:rsidRPr="00934DBD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65" w:type="dxa"/>
          </w:tcPr>
          <w:p w14:paraId="7D1425B5" w14:textId="77777777" w:rsidR="00EA7F1F" w:rsidRPr="00934DBD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ประเทศที่</w:t>
            </w:r>
          </w:p>
        </w:tc>
        <w:tc>
          <w:tcPr>
            <w:tcW w:w="182" w:type="dxa"/>
          </w:tcPr>
          <w:p w14:paraId="08F78C9D" w14:textId="77777777" w:rsidR="00EA7F1F" w:rsidRPr="00934DBD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71" w:type="dxa"/>
            <w:gridSpan w:val="3"/>
            <w:shd w:val="clear" w:color="auto" w:fill="auto"/>
          </w:tcPr>
          <w:p w14:paraId="1BDA2041" w14:textId="77777777" w:rsidR="00EA7F1F" w:rsidRPr="00934DBD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ความเป็นเจ้าของ</w:t>
            </w:r>
          </w:p>
        </w:tc>
        <w:tc>
          <w:tcPr>
            <w:tcW w:w="214" w:type="dxa"/>
            <w:shd w:val="clear" w:color="auto" w:fill="auto"/>
          </w:tcPr>
          <w:p w14:paraId="1A142074" w14:textId="77777777" w:rsidR="00EA7F1F" w:rsidRPr="00934DBD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57" w:type="dxa"/>
            <w:gridSpan w:val="3"/>
            <w:shd w:val="clear" w:color="auto" w:fill="auto"/>
          </w:tcPr>
          <w:p w14:paraId="112DB685" w14:textId="77777777" w:rsidR="00EA7F1F" w:rsidRPr="00934DBD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216" w:type="dxa"/>
            <w:shd w:val="clear" w:color="auto" w:fill="auto"/>
            <w:vAlign w:val="bottom"/>
          </w:tcPr>
          <w:p w14:paraId="21BFBE85" w14:textId="77777777" w:rsidR="00EA7F1F" w:rsidRPr="00934DBD" w:rsidDel="00685444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60" w:type="dxa"/>
            <w:gridSpan w:val="3"/>
            <w:shd w:val="clear" w:color="auto" w:fill="auto"/>
            <w:vAlign w:val="bottom"/>
          </w:tcPr>
          <w:p w14:paraId="53FCC29E" w14:textId="77777777" w:rsidR="00EA7F1F" w:rsidRPr="00934DBD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217" w:type="dxa"/>
            <w:shd w:val="clear" w:color="auto" w:fill="auto"/>
            <w:vAlign w:val="bottom"/>
          </w:tcPr>
          <w:p w14:paraId="22C2FA1F" w14:textId="77777777" w:rsidR="00EA7F1F" w:rsidRPr="00934DBD" w:rsidDel="00685444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553" w:type="dxa"/>
            <w:gridSpan w:val="4"/>
            <w:shd w:val="clear" w:color="auto" w:fill="auto"/>
            <w:vAlign w:val="bottom"/>
          </w:tcPr>
          <w:p w14:paraId="4A3C4328" w14:textId="77777777" w:rsidR="00EA7F1F" w:rsidRPr="00934DBD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การด้อยค่า</w:t>
            </w:r>
          </w:p>
        </w:tc>
        <w:tc>
          <w:tcPr>
            <w:tcW w:w="219" w:type="dxa"/>
            <w:gridSpan w:val="2"/>
            <w:shd w:val="clear" w:color="auto" w:fill="auto"/>
            <w:vAlign w:val="bottom"/>
          </w:tcPr>
          <w:p w14:paraId="04E92688" w14:textId="77777777" w:rsidR="00EA7F1F" w:rsidRPr="00934DBD" w:rsidDel="00685444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49" w:type="dxa"/>
            <w:gridSpan w:val="4"/>
            <w:shd w:val="clear" w:color="auto" w:fill="auto"/>
            <w:vAlign w:val="bottom"/>
          </w:tcPr>
          <w:p w14:paraId="7F77F071" w14:textId="77777777" w:rsidR="00EA7F1F" w:rsidRPr="00934DBD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215" w:type="dxa"/>
            <w:gridSpan w:val="2"/>
            <w:shd w:val="clear" w:color="auto" w:fill="auto"/>
            <w:vAlign w:val="bottom"/>
          </w:tcPr>
          <w:p w14:paraId="3750125E" w14:textId="77777777" w:rsidR="00EA7F1F" w:rsidRPr="00934DBD" w:rsidDel="00685444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24" w:type="dxa"/>
            <w:gridSpan w:val="3"/>
            <w:shd w:val="clear" w:color="auto" w:fill="auto"/>
            <w:vAlign w:val="bottom"/>
          </w:tcPr>
          <w:p w14:paraId="15DD689B" w14:textId="74DD65A0" w:rsidR="00EA7F1F" w:rsidRPr="00934DBD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สำหรับงวด</w:t>
            </w:r>
            <w:r w:rsidR="008A648E"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เก้า</w:t>
            </w: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เดือน</w:t>
            </w:r>
          </w:p>
        </w:tc>
      </w:tr>
      <w:tr w:rsidR="00EA7F1F" w:rsidRPr="00934DBD" w14:paraId="337957A5" w14:textId="77777777" w:rsidTr="004F3CCE">
        <w:trPr>
          <w:gridAfter w:val="1"/>
          <w:wAfter w:w="8" w:type="dxa"/>
          <w:cantSplit/>
          <w:trHeight w:val="340"/>
        </w:trPr>
        <w:tc>
          <w:tcPr>
            <w:tcW w:w="3531" w:type="dxa"/>
            <w:shd w:val="clear" w:color="auto" w:fill="auto"/>
          </w:tcPr>
          <w:p w14:paraId="08BC26E3" w14:textId="77777777" w:rsidR="00EA7F1F" w:rsidRPr="00934DBD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352C9680" w14:textId="77777777" w:rsidR="00EA7F1F" w:rsidRPr="00934DBD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ดำเนินธุรกิจ</w:t>
            </w:r>
          </w:p>
        </w:tc>
        <w:tc>
          <w:tcPr>
            <w:tcW w:w="182" w:type="dxa"/>
          </w:tcPr>
          <w:p w14:paraId="0A9683A5" w14:textId="77777777" w:rsidR="00EA7F1F" w:rsidRPr="00934DBD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17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450DEF" w14:textId="77777777" w:rsidR="00EA7F1F" w:rsidRPr="00934DBD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/>
              </w:rPr>
              <w:t>(ร้อยละ)</w:t>
            </w:r>
          </w:p>
        </w:tc>
        <w:tc>
          <w:tcPr>
            <w:tcW w:w="214" w:type="dxa"/>
            <w:shd w:val="clear" w:color="auto" w:fill="auto"/>
          </w:tcPr>
          <w:p w14:paraId="33345E1F" w14:textId="77777777" w:rsidR="00EA7F1F" w:rsidRPr="00934DBD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0B8BFF" w14:textId="77777777" w:rsidR="00EA7F1F" w:rsidRPr="00934DBD" w:rsidDel="00685444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ทุนชำระแล้ว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0506B372" w14:textId="77777777" w:rsidR="00EA7F1F" w:rsidRPr="00934DBD" w:rsidDel="00685444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ECEFD" w14:textId="77777777" w:rsidR="00EA7F1F" w:rsidRPr="00934DBD" w:rsidDel="00685444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วิธีราคาทุน</w:t>
            </w:r>
          </w:p>
        </w:tc>
        <w:tc>
          <w:tcPr>
            <w:tcW w:w="217" w:type="dxa"/>
            <w:shd w:val="clear" w:color="auto" w:fill="auto"/>
            <w:vAlign w:val="bottom"/>
          </w:tcPr>
          <w:p w14:paraId="51F7B10D" w14:textId="77777777" w:rsidR="00EA7F1F" w:rsidRPr="00934DBD" w:rsidDel="00685444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55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F685C" w14:textId="77777777" w:rsidR="00EA7F1F" w:rsidRPr="00934DBD" w:rsidDel="00685444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สะสม</w:t>
            </w:r>
          </w:p>
        </w:tc>
        <w:tc>
          <w:tcPr>
            <w:tcW w:w="219" w:type="dxa"/>
            <w:gridSpan w:val="2"/>
            <w:shd w:val="clear" w:color="auto" w:fill="auto"/>
            <w:vAlign w:val="bottom"/>
          </w:tcPr>
          <w:p w14:paraId="77A37F30" w14:textId="77777777" w:rsidR="00EA7F1F" w:rsidRPr="00934DBD" w:rsidDel="00685444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4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358AF" w14:textId="77777777" w:rsidR="00EA7F1F" w:rsidRPr="00934DBD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ราคาทุน - สุทธิ</w:t>
            </w:r>
          </w:p>
        </w:tc>
        <w:tc>
          <w:tcPr>
            <w:tcW w:w="215" w:type="dxa"/>
            <w:gridSpan w:val="2"/>
            <w:shd w:val="clear" w:color="auto" w:fill="auto"/>
            <w:vAlign w:val="bottom"/>
          </w:tcPr>
          <w:p w14:paraId="567E2257" w14:textId="77777777" w:rsidR="00EA7F1F" w:rsidRPr="00934DBD" w:rsidDel="00685444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2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84B9B" w14:textId="696FAF70" w:rsidR="00EA7F1F" w:rsidRPr="00934DBD" w:rsidDel="00685444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สิ้นสุดวันที่</w:t>
            </w:r>
          </w:p>
        </w:tc>
      </w:tr>
      <w:tr w:rsidR="008A648E" w:rsidRPr="00934DBD" w14:paraId="5062113F" w14:textId="77777777" w:rsidTr="004F3CCE">
        <w:trPr>
          <w:cantSplit/>
          <w:trHeight w:val="340"/>
        </w:trPr>
        <w:tc>
          <w:tcPr>
            <w:tcW w:w="3531" w:type="dxa"/>
            <w:shd w:val="clear" w:color="auto" w:fill="auto"/>
          </w:tcPr>
          <w:p w14:paraId="512422B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7254B52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</w:tcPr>
          <w:p w14:paraId="36B6578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8" w:type="dxa"/>
            <w:vMerge w:val="restart"/>
            <w:shd w:val="clear" w:color="auto" w:fill="auto"/>
          </w:tcPr>
          <w:p w14:paraId="3DBA213A" w14:textId="3F2E808F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>30</w:t>
            </w:r>
          </w:p>
          <w:p w14:paraId="72D4E8D8" w14:textId="4D7CD7EF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  <w:p w14:paraId="3F898592" w14:textId="20EA48DA" w:rsidR="008A648E" w:rsidRPr="00934DBD" w:rsidRDefault="008A648E" w:rsidP="008A648E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81" w:type="dxa"/>
            <w:tcBorders>
              <w:top w:val="single" w:sz="4" w:space="0" w:color="auto"/>
            </w:tcBorders>
            <w:shd w:val="clear" w:color="auto" w:fill="auto"/>
          </w:tcPr>
          <w:p w14:paraId="19D6103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782" w:type="dxa"/>
            <w:vMerge w:val="restart"/>
            <w:shd w:val="clear" w:color="auto" w:fill="auto"/>
          </w:tcPr>
          <w:p w14:paraId="443940E9" w14:textId="5E156A5A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>31</w:t>
            </w:r>
          </w:p>
          <w:p w14:paraId="5B914A3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  <w:p w14:paraId="637BFB31" w14:textId="3E7C5CF9" w:rsidR="008A648E" w:rsidRPr="00934DBD" w:rsidRDefault="008A648E" w:rsidP="008A648E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214" w:type="dxa"/>
            <w:shd w:val="clear" w:color="auto" w:fill="auto"/>
          </w:tcPr>
          <w:p w14:paraId="26606AC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0B30C29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>30</w:t>
            </w:r>
          </w:p>
          <w:p w14:paraId="68A5B04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  <w:p w14:paraId="145758E2" w14:textId="3768B869" w:rsidR="008A648E" w:rsidRPr="00934DBD" w:rsidRDefault="008A648E" w:rsidP="008A648E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81" w:type="dxa"/>
            <w:shd w:val="clear" w:color="auto" w:fill="auto"/>
          </w:tcPr>
          <w:p w14:paraId="75F98A2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67" w:type="dxa"/>
            <w:vMerge w:val="restart"/>
            <w:shd w:val="clear" w:color="auto" w:fill="auto"/>
          </w:tcPr>
          <w:p w14:paraId="0136C368" w14:textId="5D2ACAE3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>31</w:t>
            </w:r>
          </w:p>
          <w:p w14:paraId="5AD600D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  <w:p w14:paraId="2CF3255B" w14:textId="6A8880BE" w:rsidR="008A648E" w:rsidRPr="00934DBD" w:rsidRDefault="008A648E" w:rsidP="008A648E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216" w:type="dxa"/>
            <w:shd w:val="clear" w:color="auto" w:fill="auto"/>
          </w:tcPr>
          <w:p w14:paraId="06ECCCD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6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E28773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>30</w:t>
            </w:r>
          </w:p>
          <w:p w14:paraId="01724AF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  <w:p w14:paraId="3884F6D4" w14:textId="18B2418B" w:rsidR="008A648E" w:rsidRPr="00934DBD" w:rsidRDefault="008A648E" w:rsidP="008A648E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263" w:type="dxa"/>
            <w:shd w:val="clear" w:color="auto" w:fill="auto"/>
          </w:tcPr>
          <w:p w14:paraId="5FFDE5D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73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A67B6EF" w14:textId="315B16D5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>31</w:t>
            </w:r>
          </w:p>
          <w:p w14:paraId="32713C8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  <w:p w14:paraId="67E1C763" w14:textId="63869B27" w:rsidR="008A648E" w:rsidRPr="00934DBD" w:rsidRDefault="008A648E" w:rsidP="008A648E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217" w:type="dxa"/>
            <w:shd w:val="clear" w:color="auto" w:fill="auto"/>
          </w:tcPr>
          <w:p w14:paraId="5BAB15A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20631C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>30</w:t>
            </w:r>
          </w:p>
          <w:p w14:paraId="32B10FF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  <w:p w14:paraId="30F73A37" w14:textId="4DBE3AB1" w:rsidR="008A648E" w:rsidRPr="00934DBD" w:rsidRDefault="008A648E" w:rsidP="008A648E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216" w:type="dxa"/>
            <w:shd w:val="clear" w:color="auto" w:fill="auto"/>
          </w:tcPr>
          <w:p w14:paraId="178120F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6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FDAFE39" w14:textId="63E0F996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>31</w:t>
            </w:r>
          </w:p>
          <w:p w14:paraId="1922036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  <w:p w14:paraId="1F579DA9" w14:textId="01063FA1" w:rsidR="008A648E" w:rsidRPr="00934DBD" w:rsidRDefault="008A648E" w:rsidP="008A648E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219" w:type="dxa"/>
            <w:gridSpan w:val="2"/>
            <w:shd w:val="clear" w:color="auto" w:fill="auto"/>
          </w:tcPr>
          <w:p w14:paraId="7F4824C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3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50E596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>30</w:t>
            </w:r>
          </w:p>
          <w:p w14:paraId="028899D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  <w:p w14:paraId="5A3F0D88" w14:textId="4D828347" w:rsidR="008A648E" w:rsidRPr="00934DBD" w:rsidRDefault="008A648E" w:rsidP="008A648E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216" w:type="dxa"/>
            <w:vMerge w:val="restart"/>
            <w:shd w:val="clear" w:color="auto" w:fill="auto"/>
          </w:tcPr>
          <w:p w14:paraId="3FF70B6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6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37D1E9A" w14:textId="2E27538C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>31</w:t>
            </w:r>
          </w:p>
          <w:p w14:paraId="1E1563A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  <w:p w14:paraId="720BA58D" w14:textId="458C9C5F" w:rsidR="008A648E" w:rsidRPr="00934DBD" w:rsidRDefault="008A648E" w:rsidP="008A648E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215" w:type="dxa"/>
            <w:gridSpan w:val="2"/>
            <w:vMerge w:val="restart"/>
            <w:shd w:val="clear" w:color="auto" w:fill="auto"/>
          </w:tcPr>
          <w:p w14:paraId="43DB077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833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140F2B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>30</w:t>
            </w:r>
          </w:p>
          <w:p w14:paraId="03AC220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  <w:p w14:paraId="559DF94A" w14:textId="7DA18429" w:rsidR="008A648E" w:rsidRPr="00934DBD" w:rsidRDefault="008A648E" w:rsidP="008A648E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84" w:type="dxa"/>
            <w:vMerge w:val="restart"/>
            <w:shd w:val="clear" w:color="auto" w:fill="auto"/>
          </w:tcPr>
          <w:p w14:paraId="28716C0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835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1891C8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</w:rPr>
              <w:t>30</w:t>
            </w:r>
          </w:p>
          <w:p w14:paraId="24196A6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  <w:p w14:paraId="0018BEF3" w14:textId="7E148E38" w:rsidR="008A648E" w:rsidRPr="00934DBD" w:rsidRDefault="008A648E" w:rsidP="008A648E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</w:tr>
      <w:tr w:rsidR="008A648E" w:rsidRPr="00934DBD" w14:paraId="41501D44" w14:textId="77777777" w:rsidTr="004F3CCE">
        <w:trPr>
          <w:cantSplit/>
          <w:trHeight w:val="340"/>
        </w:trPr>
        <w:tc>
          <w:tcPr>
            <w:tcW w:w="3531" w:type="dxa"/>
            <w:shd w:val="clear" w:color="auto" w:fill="auto"/>
          </w:tcPr>
          <w:p w14:paraId="5D3C74B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65" w:type="dxa"/>
          </w:tcPr>
          <w:p w14:paraId="7356FF0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</w:tcPr>
          <w:p w14:paraId="6B837CB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E55A24D" w14:textId="16666F9F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shd w:val="clear" w:color="auto" w:fill="auto"/>
          </w:tcPr>
          <w:p w14:paraId="264021A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8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55756DD" w14:textId="527E8A6D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4" w:type="dxa"/>
            <w:shd w:val="clear" w:color="auto" w:fill="auto"/>
          </w:tcPr>
          <w:p w14:paraId="02AC1E4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013246D" w14:textId="26AB51EB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shd w:val="clear" w:color="auto" w:fill="auto"/>
          </w:tcPr>
          <w:p w14:paraId="196922C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6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167C0BF" w14:textId="6CC4F41D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" w:type="dxa"/>
            <w:shd w:val="clear" w:color="auto" w:fill="auto"/>
          </w:tcPr>
          <w:p w14:paraId="345A4FC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6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7B370D2" w14:textId="321D402F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3" w:type="dxa"/>
            <w:shd w:val="clear" w:color="auto" w:fill="auto"/>
          </w:tcPr>
          <w:p w14:paraId="09FBCE8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3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C2DF6C5" w14:textId="329FAB09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7" w:type="dxa"/>
            <w:shd w:val="clear" w:color="auto" w:fill="auto"/>
          </w:tcPr>
          <w:p w14:paraId="2A60971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1A9AD67" w14:textId="1C681988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" w:type="dxa"/>
            <w:shd w:val="clear" w:color="auto" w:fill="auto"/>
          </w:tcPr>
          <w:p w14:paraId="256E170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B75E30D" w14:textId="4BD08242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9" w:type="dxa"/>
            <w:gridSpan w:val="2"/>
            <w:shd w:val="clear" w:color="auto" w:fill="auto"/>
          </w:tcPr>
          <w:p w14:paraId="4494211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01C6787A" w14:textId="4D9FD840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" w:type="dxa"/>
            <w:vMerge/>
            <w:shd w:val="clear" w:color="auto" w:fill="auto"/>
          </w:tcPr>
          <w:p w14:paraId="3608A33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6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46AF025" w14:textId="52F50D8B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5" w:type="dxa"/>
            <w:gridSpan w:val="2"/>
            <w:vMerge/>
            <w:shd w:val="clear" w:color="auto" w:fill="auto"/>
          </w:tcPr>
          <w:p w14:paraId="158B808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83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23CE80A7" w14:textId="3E3E2763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  <w:vMerge/>
            <w:shd w:val="clear" w:color="auto" w:fill="auto"/>
          </w:tcPr>
          <w:p w14:paraId="442A56B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83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274C9DD8" w14:textId="2F7EB7B8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A648E" w:rsidRPr="00934DBD" w14:paraId="6E7958D6" w14:textId="77777777" w:rsidTr="004F3CCE">
        <w:trPr>
          <w:cantSplit/>
          <w:trHeight w:hRule="exact" w:val="135"/>
        </w:trPr>
        <w:tc>
          <w:tcPr>
            <w:tcW w:w="3531" w:type="dxa"/>
            <w:shd w:val="clear" w:color="auto" w:fill="auto"/>
          </w:tcPr>
          <w:p w14:paraId="397FA39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65" w:type="dxa"/>
          </w:tcPr>
          <w:p w14:paraId="70B3317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2" w:type="dxa"/>
          </w:tcPr>
          <w:p w14:paraId="257E889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808" w:type="dxa"/>
            <w:shd w:val="clear" w:color="auto" w:fill="auto"/>
          </w:tcPr>
          <w:p w14:paraId="024BC0C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2F2F990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82" w:type="dxa"/>
            <w:shd w:val="clear" w:color="auto" w:fill="auto"/>
          </w:tcPr>
          <w:p w14:paraId="500DF88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4" w:type="dxa"/>
            <w:shd w:val="clear" w:color="auto" w:fill="auto"/>
          </w:tcPr>
          <w:p w14:paraId="4305691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419D0A0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40962EE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  <w:shd w:val="clear" w:color="auto" w:fill="auto"/>
          </w:tcPr>
          <w:p w14:paraId="5C92C3B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6" w:type="dxa"/>
            <w:shd w:val="clear" w:color="auto" w:fill="auto"/>
          </w:tcPr>
          <w:p w14:paraId="056A1A5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  <w:shd w:val="clear" w:color="auto" w:fill="auto"/>
          </w:tcPr>
          <w:p w14:paraId="5282636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6F2C961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</w:tcPr>
          <w:p w14:paraId="1C88217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7" w:type="dxa"/>
            <w:shd w:val="clear" w:color="auto" w:fill="auto"/>
          </w:tcPr>
          <w:p w14:paraId="2D77C16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shd w:val="clear" w:color="auto" w:fill="auto"/>
          </w:tcPr>
          <w:p w14:paraId="36936F7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6" w:type="dxa"/>
            <w:shd w:val="clear" w:color="auto" w:fill="auto"/>
          </w:tcPr>
          <w:p w14:paraId="51276CE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1" w:type="dxa"/>
            <w:tcBorders>
              <w:top w:val="single" w:sz="4" w:space="0" w:color="auto"/>
            </w:tcBorders>
            <w:shd w:val="clear" w:color="auto" w:fill="auto"/>
          </w:tcPr>
          <w:p w14:paraId="70891FB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9" w:type="dxa"/>
            <w:gridSpan w:val="2"/>
            <w:shd w:val="clear" w:color="auto" w:fill="auto"/>
          </w:tcPr>
          <w:p w14:paraId="5791EAB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3E5926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6" w:type="dxa"/>
            <w:shd w:val="clear" w:color="auto" w:fill="auto"/>
          </w:tcPr>
          <w:p w14:paraId="692DFD7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  <w:shd w:val="clear" w:color="auto" w:fill="auto"/>
          </w:tcPr>
          <w:p w14:paraId="246190B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5" w:type="dxa"/>
            <w:gridSpan w:val="2"/>
            <w:shd w:val="clear" w:color="auto" w:fill="auto"/>
          </w:tcPr>
          <w:p w14:paraId="4DFA08E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C33B3B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14:paraId="3682901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49DE413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</w:tr>
      <w:tr w:rsidR="008A648E" w:rsidRPr="00934DBD" w14:paraId="572A9004" w14:textId="77777777" w:rsidTr="004F3CCE">
        <w:trPr>
          <w:cantSplit/>
          <w:trHeight w:val="291"/>
        </w:trPr>
        <w:tc>
          <w:tcPr>
            <w:tcW w:w="3531" w:type="dxa"/>
            <w:shd w:val="clear" w:color="auto" w:fill="auto"/>
          </w:tcPr>
          <w:p w14:paraId="4051F2DE" w14:textId="610CB868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หลักทรัพย์ในความต้องการ</w:t>
            </w:r>
          </w:p>
        </w:tc>
        <w:tc>
          <w:tcPr>
            <w:tcW w:w="1065" w:type="dxa"/>
          </w:tcPr>
          <w:p w14:paraId="22DF027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</w:tcPr>
          <w:p w14:paraId="606F7F6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8" w:type="dxa"/>
            <w:shd w:val="clear" w:color="auto" w:fill="auto"/>
          </w:tcPr>
          <w:p w14:paraId="307868C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shd w:val="clear" w:color="auto" w:fill="auto"/>
          </w:tcPr>
          <w:p w14:paraId="1657FDD3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82" w:type="dxa"/>
            <w:shd w:val="clear" w:color="auto" w:fill="auto"/>
          </w:tcPr>
          <w:p w14:paraId="48B13A3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4" w:type="dxa"/>
            <w:shd w:val="clear" w:color="auto" w:fill="auto"/>
          </w:tcPr>
          <w:p w14:paraId="5213B43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58F5601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shd w:val="clear" w:color="auto" w:fill="auto"/>
          </w:tcPr>
          <w:p w14:paraId="587468C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7" w:type="dxa"/>
            <w:shd w:val="clear" w:color="auto" w:fill="auto"/>
          </w:tcPr>
          <w:p w14:paraId="04E5C33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" w:type="dxa"/>
            <w:shd w:val="clear" w:color="auto" w:fill="auto"/>
          </w:tcPr>
          <w:p w14:paraId="7D7ECBAD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2" w:type="dxa"/>
            <w:shd w:val="clear" w:color="auto" w:fill="auto"/>
          </w:tcPr>
          <w:p w14:paraId="04589C9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567D1B1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35" w:type="dxa"/>
            <w:shd w:val="clear" w:color="auto" w:fill="auto"/>
          </w:tcPr>
          <w:p w14:paraId="1885E67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7" w:type="dxa"/>
            <w:shd w:val="clear" w:color="auto" w:fill="auto"/>
          </w:tcPr>
          <w:p w14:paraId="63E79FF9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03F9C9B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6" w:type="dxa"/>
            <w:shd w:val="clear" w:color="auto" w:fill="auto"/>
          </w:tcPr>
          <w:p w14:paraId="20BB089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1" w:type="dxa"/>
            <w:shd w:val="clear" w:color="auto" w:fill="auto"/>
          </w:tcPr>
          <w:p w14:paraId="4245E77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9" w:type="dxa"/>
            <w:gridSpan w:val="2"/>
            <w:shd w:val="clear" w:color="auto" w:fill="auto"/>
          </w:tcPr>
          <w:p w14:paraId="0ECDB32C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045F6AE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6" w:type="dxa"/>
            <w:shd w:val="clear" w:color="auto" w:fill="auto"/>
          </w:tcPr>
          <w:p w14:paraId="5B94606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2" w:type="dxa"/>
            <w:shd w:val="clear" w:color="auto" w:fill="auto"/>
          </w:tcPr>
          <w:p w14:paraId="664241E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5" w:type="dxa"/>
            <w:gridSpan w:val="2"/>
            <w:shd w:val="clear" w:color="auto" w:fill="auto"/>
          </w:tcPr>
          <w:p w14:paraId="16E62A02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3" w:type="dxa"/>
            <w:gridSpan w:val="2"/>
            <w:shd w:val="clear" w:color="auto" w:fill="auto"/>
          </w:tcPr>
          <w:p w14:paraId="16E65D5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</w:tcPr>
          <w:p w14:paraId="1E9727C0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27DCA82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A648E" w:rsidRPr="00934DBD" w14:paraId="15BCC73C" w14:textId="77777777" w:rsidTr="004F3CCE">
        <w:trPr>
          <w:cantSplit/>
          <w:trHeight w:val="80"/>
        </w:trPr>
        <w:tc>
          <w:tcPr>
            <w:tcW w:w="3531" w:type="dxa"/>
            <w:shd w:val="clear" w:color="auto" w:fill="auto"/>
          </w:tcPr>
          <w:p w14:paraId="0CFDF4BC" w14:textId="400B4DFD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  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ของตลาด</w:t>
            </w:r>
          </w:p>
        </w:tc>
        <w:tc>
          <w:tcPr>
            <w:tcW w:w="1065" w:type="dxa"/>
          </w:tcPr>
          <w:p w14:paraId="05A2751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</w:tcPr>
          <w:p w14:paraId="4472ADF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8" w:type="dxa"/>
            <w:shd w:val="clear" w:color="auto" w:fill="auto"/>
          </w:tcPr>
          <w:p w14:paraId="7E881EC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shd w:val="clear" w:color="auto" w:fill="auto"/>
          </w:tcPr>
          <w:p w14:paraId="471116BA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82" w:type="dxa"/>
            <w:shd w:val="clear" w:color="auto" w:fill="auto"/>
          </w:tcPr>
          <w:p w14:paraId="75A1A90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4" w:type="dxa"/>
            <w:shd w:val="clear" w:color="auto" w:fill="auto"/>
          </w:tcPr>
          <w:p w14:paraId="55DE21A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45BDA87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shd w:val="clear" w:color="auto" w:fill="auto"/>
          </w:tcPr>
          <w:p w14:paraId="17F4717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7" w:type="dxa"/>
            <w:shd w:val="clear" w:color="auto" w:fill="auto"/>
          </w:tcPr>
          <w:p w14:paraId="17B1975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" w:type="dxa"/>
            <w:shd w:val="clear" w:color="auto" w:fill="auto"/>
          </w:tcPr>
          <w:p w14:paraId="13084F95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2" w:type="dxa"/>
            <w:shd w:val="clear" w:color="auto" w:fill="auto"/>
          </w:tcPr>
          <w:p w14:paraId="40E1D29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3258749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35" w:type="dxa"/>
            <w:shd w:val="clear" w:color="auto" w:fill="auto"/>
          </w:tcPr>
          <w:p w14:paraId="067DDC9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7" w:type="dxa"/>
            <w:shd w:val="clear" w:color="auto" w:fill="auto"/>
          </w:tcPr>
          <w:p w14:paraId="25843984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638D2C8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6" w:type="dxa"/>
            <w:shd w:val="clear" w:color="auto" w:fill="auto"/>
          </w:tcPr>
          <w:p w14:paraId="39F362C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1" w:type="dxa"/>
            <w:shd w:val="clear" w:color="auto" w:fill="auto"/>
          </w:tcPr>
          <w:p w14:paraId="4922788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9" w:type="dxa"/>
            <w:gridSpan w:val="2"/>
            <w:shd w:val="clear" w:color="auto" w:fill="auto"/>
          </w:tcPr>
          <w:p w14:paraId="4A762736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31CB127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6" w:type="dxa"/>
            <w:shd w:val="clear" w:color="auto" w:fill="auto"/>
          </w:tcPr>
          <w:p w14:paraId="5691376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2" w:type="dxa"/>
            <w:shd w:val="clear" w:color="auto" w:fill="auto"/>
          </w:tcPr>
          <w:p w14:paraId="1C06424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5" w:type="dxa"/>
            <w:gridSpan w:val="2"/>
            <w:shd w:val="clear" w:color="auto" w:fill="auto"/>
          </w:tcPr>
          <w:p w14:paraId="372986EB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3" w:type="dxa"/>
            <w:gridSpan w:val="2"/>
            <w:shd w:val="clear" w:color="auto" w:fill="auto"/>
          </w:tcPr>
          <w:p w14:paraId="4F29B92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</w:tcPr>
          <w:p w14:paraId="0EB076C5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22C90B2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D3277" w:rsidRPr="00934DBD" w14:paraId="394EAD42" w14:textId="77777777" w:rsidTr="004F3CCE">
        <w:trPr>
          <w:cantSplit/>
          <w:trHeight w:val="291"/>
        </w:trPr>
        <w:tc>
          <w:tcPr>
            <w:tcW w:w="3531" w:type="dxa"/>
            <w:shd w:val="clear" w:color="auto" w:fill="auto"/>
          </w:tcPr>
          <w:p w14:paraId="10FC9124" w14:textId="4A8104E7" w:rsidR="00AD3277" w:rsidRPr="00934DBD" w:rsidRDefault="00AD3277" w:rsidP="00AD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ซีพี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>ออลล์ จำกัด (มหาชน)</w:t>
            </w:r>
          </w:p>
        </w:tc>
        <w:tc>
          <w:tcPr>
            <w:tcW w:w="1065" w:type="dxa"/>
          </w:tcPr>
          <w:p w14:paraId="4458C927" w14:textId="08932741" w:rsidR="00AD3277" w:rsidRPr="00934DBD" w:rsidRDefault="00AD3277" w:rsidP="00AD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164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182" w:type="dxa"/>
          </w:tcPr>
          <w:p w14:paraId="1D29A40D" w14:textId="77777777" w:rsidR="00AD3277" w:rsidRPr="00934DBD" w:rsidRDefault="00AD3277" w:rsidP="00AD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8" w:type="dxa"/>
            <w:shd w:val="clear" w:color="auto" w:fill="auto"/>
          </w:tcPr>
          <w:p w14:paraId="61875A1E" w14:textId="70B4A79B" w:rsidR="00AD3277" w:rsidRPr="00934DBD" w:rsidRDefault="00AD3277" w:rsidP="00AD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340" w:lineRule="exact"/>
              <w:ind w:left="-85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0.97</w:t>
            </w:r>
          </w:p>
        </w:tc>
        <w:tc>
          <w:tcPr>
            <w:tcW w:w="181" w:type="dxa"/>
            <w:shd w:val="clear" w:color="auto" w:fill="auto"/>
          </w:tcPr>
          <w:p w14:paraId="2099111C" w14:textId="77777777" w:rsidR="00AD3277" w:rsidRPr="00934DBD" w:rsidRDefault="00AD3277" w:rsidP="00AD3277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82" w:type="dxa"/>
            <w:shd w:val="clear" w:color="auto" w:fill="auto"/>
          </w:tcPr>
          <w:p w14:paraId="2B321B57" w14:textId="60AE39CF" w:rsidR="00AD3277" w:rsidRPr="00934DBD" w:rsidRDefault="00AD3277" w:rsidP="00AD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14" w:type="dxa"/>
            <w:shd w:val="clear" w:color="auto" w:fill="auto"/>
          </w:tcPr>
          <w:p w14:paraId="3C4FACFA" w14:textId="77777777" w:rsidR="00AD3277" w:rsidRPr="00934DBD" w:rsidRDefault="00AD3277" w:rsidP="00AD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57ABBA87" w14:textId="71315ACF" w:rsidR="00AD3277" w:rsidRPr="00934DBD" w:rsidRDefault="00AD3277" w:rsidP="00AD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8,983</w:t>
            </w:r>
          </w:p>
        </w:tc>
        <w:tc>
          <w:tcPr>
            <w:tcW w:w="181" w:type="dxa"/>
            <w:shd w:val="clear" w:color="auto" w:fill="auto"/>
          </w:tcPr>
          <w:p w14:paraId="721FA05C" w14:textId="77777777" w:rsidR="00AD3277" w:rsidRPr="00934DBD" w:rsidRDefault="00AD3277" w:rsidP="00AD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7" w:type="dxa"/>
            <w:shd w:val="clear" w:color="auto" w:fill="auto"/>
          </w:tcPr>
          <w:p w14:paraId="4257E906" w14:textId="11256533" w:rsidR="00AD3277" w:rsidRPr="00934DBD" w:rsidRDefault="00AD3277" w:rsidP="0046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419371E8" w14:textId="77777777" w:rsidR="00AD3277" w:rsidRPr="00934DBD" w:rsidRDefault="00AD3277" w:rsidP="00AD3277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auto"/>
          </w:tcPr>
          <w:p w14:paraId="5085AC3E" w14:textId="48D9A6CD" w:rsidR="00AD3277" w:rsidRPr="00934DBD" w:rsidRDefault="00AD3277" w:rsidP="00AD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5,198</w:t>
            </w:r>
          </w:p>
        </w:tc>
        <w:tc>
          <w:tcPr>
            <w:tcW w:w="263" w:type="dxa"/>
            <w:shd w:val="clear" w:color="auto" w:fill="auto"/>
          </w:tcPr>
          <w:p w14:paraId="332DB3FF" w14:textId="77777777" w:rsidR="00AD3277" w:rsidRPr="00934DBD" w:rsidRDefault="00AD3277" w:rsidP="00AD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</w:tcPr>
          <w:p w14:paraId="7B5EFF92" w14:textId="799FF72A" w:rsidR="00AD3277" w:rsidRPr="00934DBD" w:rsidRDefault="00AD3277" w:rsidP="00AD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217" w:type="dxa"/>
            <w:shd w:val="clear" w:color="auto" w:fill="auto"/>
          </w:tcPr>
          <w:p w14:paraId="067F7E40" w14:textId="77777777" w:rsidR="00AD3277" w:rsidRPr="00934DBD" w:rsidRDefault="00AD3277" w:rsidP="00AD3277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</w:tcPr>
          <w:p w14:paraId="7ED8F02B" w14:textId="067F4BEA" w:rsidR="00AD3277" w:rsidRPr="00934DBD" w:rsidRDefault="00AD3277" w:rsidP="00AD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63829A7B" w14:textId="77777777" w:rsidR="00AD3277" w:rsidRPr="00934DBD" w:rsidRDefault="00AD3277" w:rsidP="00AD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shd w:val="clear" w:color="auto" w:fill="auto"/>
          </w:tcPr>
          <w:p w14:paraId="246D3A13" w14:textId="05EF1CB9" w:rsidR="00AD3277" w:rsidRPr="00934DBD" w:rsidRDefault="00AD3277" w:rsidP="00AD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219" w:type="dxa"/>
            <w:gridSpan w:val="2"/>
            <w:shd w:val="clear" w:color="auto" w:fill="auto"/>
          </w:tcPr>
          <w:p w14:paraId="0D59B922" w14:textId="77777777" w:rsidR="00AD3277" w:rsidRPr="00934DBD" w:rsidRDefault="00AD3277" w:rsidP="00AD3277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1FF2BE" w14:textId="6F02F83F" w:rsidR="00AD3277" w:rsidRPr="00934DBD" w:rsidRDefault="00AD3277" w:rsidP="00AD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5,198</w:t>
            </w:r>
          </w:p>
        </w:tc>
        <w:tc>
          <w:tcPr>
            <w:tcW w:w="216" w:type="dxa"/>
            <w:shd w:val="clear" w:color="auto" w:fill="auto"/>
          </w:tcPr>
          <w:p w14:paraId="52B02F00" w14:textId="77777777" w:rsidR="00AD3277" w:rsidRPr="00934DBD" w:rsidRDefault="00AD3277" w:rsidP="00AD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auto"/>
          </w:tcPr>
          <w:p w14:paraId="4C07F3E2" w14:textId="564FC3DF" w:rsidR="00AD3277" w:rsidRPr="00934DBD" w:rsidRDefault="00AD3277" w:rsidP="00AD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215" w:type="dxa"/>
            <w:gridSpan w:val="2"/>
            <w:shd w:val="clear" w:color="auto" w:fill="auto"/>
          </w:tcPr>
          <w:p w14:paraId="6823F99E" w14:textId="77777777" w:rsidR="00AD3277" w:rsidRPr="00934DBD" w:rsidRDefault="00AD3277" w:rsidP="00AD3277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2C1E68" w14:textId="19804E9B" w:rsidR="00AD3277" w:rsidRPr="00934DBD" w:rsidRDefault="00AD3277" w:rsidP="00AD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113</w:t>
            </w:r>
          </w:p>
        </w:tc>
        <w:tc>
          <w:tcPr>
            <w:tcW w:w="184" w:type="dxa"/>
            <w:shd w:val="clear" w:color="auto" w:fill="auto"/>
          </w:tcPr>
          <w:p w14:paraId="029746DD" w14:textId="77777777" w:rsidR="00AD3277" w:rsidRPr="00934DBD" w:rsidRDefault="00AD3277" w:rsidP="00AD3277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863FEA" w14:textId="12F5B6FF" w:rsidR="00AD3277" w:rsidRPr="00934DBD" w:rsidRDefault="00AD3277" w:rsidP="00AD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8A648E" w:rsidRPr="00934DBD" w14:paraId="7500E6B2" w14:textId="77777777" w:rsidTr="004F3CCE">
        <w:trPr>
          <w:cantSplit/>
          <w:trHeight w:val="291"/>
        </w:trPr>
        <w:tc>
          <w:tcPr>
            <w:tcW w:w="3531" w:type="dxa"/>
            <w:shd w:val="clear" w:color="auto" w:fill="auto"/>
          </w:tcPr>
          <w:p w14:paraId="3FD03710" w14:textId="7E18DE9F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</w:p>
        </w:tc>
        <w:tc>
          <w:tcPr>
            <w:tcW w:w="1065" w:type="dxa"/>
          </w:tcPr>
          <w:p w14:paraId="31DD2719" w14:textId="300B74D9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</w:tcPr>
          <w:p w14:paraId="0C31AC1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8" w:type="dxa"/>
            <w:shd w:val="clear" w:color="auto" w:fill="auto"/>
          </w:tcPr>
          <w:p w14:paraId="68A3EF8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shd w:val="clear" w:color="auto" w:fill="auto"/>
          </w:tcPr>
          <w:p w14:paraId="742913F0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82" w:type="dxa"/>
            <w:shd w:val="clear" w:color="auto" w:fill="auto"/>
          </w:tcPr>
          <w:p w14:paraId="66EECEB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4" w:type="dxa"/>
            <w:shd w:val="clear" w:color="auto" w:fill="auto"/>
          </w:tcPr>
          <w:p w14:paraId="727DAF2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5AB649F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shd w:val="clear" w:color="auto" w:fill="auto"/>
          </w:tcPr>
          <w:p w14:paraId="1E410D1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7" w:type="dxa"/>
            <w:shd w:val="clear" w:color="auto" w:fill="auto"/>
          </w:tcPr>
          <w:p w14:paraId="40A0A65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" w:type="dxa"/>
            <w:shd w:val="clear" w:color="auto" w:fill="auto"/>
          </w:tcPr>
          <w:p w14:paraId="6E1B2AA7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045F3" w14:textId="0BA3D5D9" w:rsidR="008A648E" w:rsidRPr="00934DBD" w:rsidRDefault="0089455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340" w:lineRule="exact"/>
              <w:ind w:left="-75" w:right="-79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5,198</w:t>
            </w:r>
          </w:p>
        </w:tc>
        <w:tc>
          <w:tcPr>
            <w:tcW w:w="263" w:type="dxa"/>
            <w:shd w:val="clear" w:color="auto" w:fill="auto"/>
          </w:tcPr>
          <w:p w14:paraId="73C849B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1453A" w14:textId="2CBB6B45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-</w:t>
            </w:r>
          </w:p>
        </w:tc>
        <w:tc>
          <w:tcPr>
            <w:tcW w:w="217" w:type="dxa"/>
            <w:shd w:val="clear" w:color="auto" w:fill="auto"/>
          </w:tcPr>
          <w:p w14:paraId="4289A833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474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DD1E3" w14:textId="5C9014A4" w:rsidR="008A648E" w:rsidRPr="00934DBD" w:rsidRDefault="0089455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2E99B06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14F6F" w14:textId="0D24C4CD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-</w:t>
            </w:r>
          </w:p>
        </w:tc>
        <w:tc>
          <w:tcPr>
            <w:tcW w:w="219" w:type="dxa"/>
            <w:gridSpan w:val="2"/>
            <w:shd w:val="clear" w:color="auto" w:fill="auto"/>
          </w:tcPr>
          <w:p w14:paraId="0821445F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474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8AB54" w14:textId="4BF31B76" w:rsidR="008A648E" w:rsidRPr="00934DBD" w:rsidRDefault="0089455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5,198</w:t>
            </w:r>
          </w:p>
        </w:tc>
        <w:tc>
          <w:tcPr>
            <w:tcW w:w="216" w:type="dxa"/>
            <w:shd w:val="clear" w:color="auto" w:fill="auto"/>
          </w:tcPr>
          <w:p w14:paraId="21E1A5E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6A0CD" w14:textId="4D1A1F00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-</w:t>
            </w:r>
          </w:p>
        </w:tc>
        <w:tc>
          <w:tcPr>
            <w:tcW w:w="215" w:type="dxa"/>
            <w:gridSpan w:val="2"/>
            <w:shd w:val="clear" w:color="auto" w:fill="auto"/>
          </w:tcPr>
          <w:p w14:paraId="5B73CB69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474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F6D6A" w14:textId="7259AF58" w:rsidR="008A648E" w:rsidRPr="00934DBD" w:rsidRDefault="0089455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113</w:t>
            </w:r>
          </w:p>
        </w:tc>
        <w:tc>
          <w:tcPr>
            <w:tcW w:w="184" w:type="dxa"/>
            <w:shd w:val="clear" w:color="auto" w:fill="auto"/>
          </w:tcPr>
          <w:p w14:paraId="76252F0E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474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B2B18" w14:textId="777A1DFD" w:rsidR="008A648E" w:rsidRPr="00934DBD" w:rsidRDefault="006061B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-</w:t>
            </w:r>
          </w:p>
        </w:tc>
      </w:tr>
      <w:tr w:rsidR="008A648E" w:rsidRPr="00934DBD" w14:paraId="7EBEDD4A" w14:textId="77777777" w:rsidTr="004F3CCE">
        <w:trPr>
          <w:cantSplit/>
          <w:trHeight w:val="52"/>
        </w:trPr>
        <w:tc>
          <w:tcPr>
            <w:tcW w:w="3531" w:type="dxa"/>
            <w:shd w:val="clear" w:color="auto" w:fill="auto"/>
          </w:tcPr>
          <w:p w14:paraId="0AD99F19" w14:textId="3482197F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65" w:type="dxa"/>
          </w:tcPr>
          <w:p w14:paraId="59B948F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</w:tcPr>
          <w:p w14:paraId="3430FF2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8" w:type="dxa"/>
            <w:shd w:val="clear" w:color="auto" w:fill="auto"/>
          </w:tcPr>
          <w:p w14:paraId="56B84ED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shd w:val="clear" w:color="auto" w:fill="auto"/>
          </w:tcPr>
          <w:p w14:paraId="77B523E8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82" w:type="dxa"/>
            <w:shd w:val="clear" w:color="auto" w:fill="auto"/>
          </w:tcPr>
          <w:p w14:paraId="7B2F760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4" w:type="dxa"/>
            <w:shd w:val="clear" w:color="auto" w:fill="auto"/>
          </w:tcPr>
          <w:p w14:paraId="66CF3F4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37BC9B0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shd w:val="clear" w:color="auto" w:fill="auto"/>
          </w:tcPr>
          <w:p w14:paraId="599459D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7" w:type="dxa"/>
            <w:shd w:val="clear" w:color="auto" w:fill="auto"/>
          </w:tcPr>
          <w:p w14:paraId="2B48A34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" w:type="dxa"/>
            <w:shd w:val="clear" w:color="auto" w:fill="auto"/>
          </w:tcPr>
          <w:p w14:paraId="1CAD4193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  <w:shd w:val="clear" w:color="auto" w:fill="auto"/>
          </w:tcPr>
          <w:p w14:paraId="3DB9694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0D08066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</w:tcPr>
          <w:p w14:paraId="07EAA02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7" w:type="dxa"/>
            <w:shd w:val="clear" w:color="auto" w:fill="auto"/>
          </w:tcPr>
          <w:p w14:paraId="4F0F6A09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shd w:val="clear" w:color="auto" w:fill="auto"/>
          </w:tcPr>
          <w:p w14:paraId="17162E9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6" w:type="dxa"/>
            <w:shd w:val="clear" w:color="auto" w:fill="auto"/>
          </w:tcPr>
          <w:p w14:paraId="4906910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1" w:type="dxa"/>
            <w:tcBorders>
              <w:top w:val="single" w:sz="4" w:space="0" w:color="auto"/>
            </w:tcBorders>
            <w:shd w:val="clear" w:color="auto" w:fill="auto"/>
          </w:tcPr>
          <w:p w14:paraId="1BF7880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9" w:type="dxa"/>
            <w:gridSpan w:val="2"/>
            <w:shd w:val="clear" w:color="auto" w:fill="auto"/>
          </w:tcPr>
          <w:p w14:paraId="022A2207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56823D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6" w:type="dxa"/>
            <w:shd w:val="clear" w:color="auto" w:fill="auto"/>
          </w:tcPr>
          <w:p w14:paraId="2733928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  <w:shd w:val="clear" w:color="auto" w:fill="auto"/>
          </w:tcPr>
          <w:p w14:paraId="0089F27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5" w:type="dxa"/>
            <w:gridSpan w:val="2"/>
            <w:shd w:val="clear" w:color="auto" w:fill="auto"/>
          </w:tcPr>
          <w:p w14:paraId="4728288F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A8C18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</w:tcPr>
          <w:p w14:paraId="67162E17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F3097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A648E" w:rsidRPr="00934DBD" w14:paraId="5A0F97CE" w14:textId="77777777" w:rsidTr="004F3CCE">
        <w:trPr>
          <w:cantSplit/>
          <w:trHeight w:val="291"/>
        </w:trPr>
        <w:tc>
          <w:tcPr>
            <w:tcW w:w="3531" w:type="dxa"/>
            <w:shd w:val="clear" w:color="auto" w:fill="auto"/>
          </w:tcPr>
          <w:p w14:paraId="37CFB227" w14:textId="3B68D011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หลักทรัพย์ที่ไม่ใช่หลักทรัพย์</w:t>
            </w:r>
          </w:p>
        </w:tc>
        <w:tc>
          <w:tcPr>
            <w:tcW w:w="1065" w:type="dxa"/>
          </w:tcPr>
          <w:p w14:paraId="35F2448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</w:tcPr>
          <w:p w14:paraId="2A3CD2E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8" w:type="dxa"/>
            <w:shd w:val="clear" w:color="auto" w:fill="auto"/>
          </w:tcPr>
          <w:p w14:paraId="7A72CCA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shd w:val="clear" w:color="auto" w:fill="auto"/>
          </w:tcPr>
          <w:p w14:paraId="2122882D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82" w:type="dxa"/>
            <w:shd w:val="clear" w:color="auto" w:fill="auto"/>
          </w:tcPr>
          <w:p w14:paraId="44CEE7E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4" w:type="dxa"/>
            <w:shd w:val="clear" w:color="auto" w:fill="auto"/>
          </w:tcPr>
          <w:p w14:paraId="50A3AD0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32311DF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shd w:val="clear" w:color="auto" w:fill="auto"/>
          </w:tcPr>
          <w:p w14:paraId="21583AD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7" w:type="dxa"/>
            <w:shd w:val="clear" w:color="auto" w:fill="auto"/>
          </w:tcPr>
          <w:p w14:paraId="50D6325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" w:type="dxa"/>
            <w:shd w:val="clear" w:color="auto" w:fill="auto"/>
          </w:tcPr>
          <w:p w14:paraId="4455B3C1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2" w:type="dxa"/>
            <w:shd w:val="clear" w:color="auto" w:fill="auto"/>
          </w:tcPr>
          <w:p w14:paraId="26DDDAE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2823264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35" w:type="dxa"/>
            <w:shd w:val="clear" w:color="auto" w:fill="auto"/>
          </w:tcPr>
          <w:p w14:paraId="677F8C1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7" w:type="dxa"/>
            <w:shd w:val="clear" w:color="auto" w:fill="auto"/>
          </w:tcPr>
          <w:p w14:paraId="232F2215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175A7F7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6" w:type="dxa"/>
            <w:shd w:val="clear" w:color="auto" w:fill="auto"/>
          </w:tcPr>
          <w:p w14:paraId="05D9E8C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1" w:type="dxa"/>
            <w:shd w:val="clear" w:color="auto" w:fill="auto"/>
          </w:tcPr>
          <w:p w14:paraId="13C4ED1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9" w:type="dxa"/>
            <w:gridSpan w:val="2"/>
            <w:shd w:val="clear" w:color="auto" w:fill="auto"/>
          </w:tcPr>
          <w:p w14:paraId="04C98047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414AD83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6" w:type="dxa"/>
            <w:shd w:val="clear" w:color="auto" w:fill="auto"/>
          </w:tcPr>
          <w:p w14:paraId="6F56A20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2" w:type="dxa"/>
            <w:shd w:val="clear" w:color="auto" w:fill="auto"/>
          </w:tcPr>
          <w:p w14:paraId="6993E3A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5" w:type="dxa"/>
            <w:gridSpan w:val="2"/>
            <w:shd w:val="clear" w:color="auto" w:fill="auto"/>
          </w:tcPr>
          <w:p w14:paraId="69906ABB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3" w:type="dxa"/>
            <w:gridSpan w:val="2"/>
            <w:shd w:val="clear" w:color="auto" w:fill="auto"/>
          </w:tcPr>
          <w:p w14:paraId="645B809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</w:tcPr>
          <w:p w14:paraId="25602573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7489806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A648E" w:rsidRPr="00934DBD" w14:paraId="5BCADEDD" w14:textId="77777777" w:rsidTr="004F3CCE">
        <w:trPr>
          <w:cantSplit/>
          <w:trHeight w:val="291"/>
        </w:trPr>
        <w:tc>
          <w:tcPr>
            <w:tcW w:w="3531" w:type="dxa"/>
            <w:shd w:val="clear" w:color="auto" w:fill="auto"/>
          </w:tcPr>
          <w:p w14:paraId="16E3D2B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  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ในความต้องการของตลาด</w:t>
            </w:r>
          </w:p>
        </w:tc>
        <w:tc>
          <w:tcPr>
            <w:tcW w:w="1065" w:type="dxa"/>
          </w:tcPr>
          <w:p w14:paraId="3D180B4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</w:tcPr>
          <w:p w14:paraId="5E75773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8" w:type="dxa"/>
            <w:shd w:val="clear" w:color="auto" w:fill="auto"/>
          </w:tcPr>
          <w:p w14:paraId="5B6C2DD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shd w:val="clear" w:color="auto" w:fill="auto"/>
          </w:tcPr>
          <w:p w14:paraId="602739F1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82" w:type="dxa"/>
            <w:shd w:val="clear" w:color="auto" w:fill="auto"/>
          </w:tcPr>
          <w:p w14:paraId="5BE6AC2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4" w:type="dxa"/>
            <w:shd w:val="clear" w:color="auto" w:fill="auto"/>
          </w:tcPr>
          <w:p w14:paraId="3B67AA6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13007DB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shd w:val="clear" w:color="auto" w:fill="auto"/>
          </w:tcPr>
          <w:p w14:paraId="14E3C8F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7" w:type="dxa"/>
            <w:shd w:val="clear" w:color="auto" w:fill="auto"/>
          </w:tcPr>
          <w:p w14:paraId="01A0C23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" w:type="dxa"/>
            <w:shd w:val="clear" w:color="auto" w:fill="auto"/>
          </w:tcPr>
          <w:p w14:paraId="0F4834DE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2" w:type="dxa"/>
            <w:shd w:val="clear" w:color="auto" w:fill="auto"/>
          </w:tcPr>
          <w:p w14:paraId="6020DD8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67E0325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35" w:type="dxa"/>
            <w:shd w:val="clear" w:color="auto" w:fill="auto"/>
          </w:tcPr>
          <w:p w14:paraId="1EF81A1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7" w:type="dxa"/>
            <w:shd w:val="clear" w:color="auto" w:fill="auto"/>
          </w:tcPr>
          <w:p w14:paraId="2F0E6A3B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55DD811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6" w:type="dxa"/>
            <w:shd w:val="clear" w:color="auto" w:fill="auto"/>
          </w:tcPr>
          <w:p w14:paraId="2DAE542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1" w:type="dxa"/>
            <w:shd w:val="clear" w:color="auto" w:fill="auto"/>
          </w:tcPr>
          <w:p w14:paraId="13DE4ABC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9" w:type="dxa"/>
            <w:gridSpan w:val="2"/>
            <w:shd w:val="clear" w:color="auto" w:fill="auto"/>
          </w:tcPr>
          <w:p w14:paraId="51E5D27B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78C89DC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6" w:type="dxa"/>
            <w:shd w:val="clear" w:color="auto" w:fill="auto"/>
          </w:tcPr>
          <w:p w14:paraId="43591CF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2" w:type="dxa"/>
            <w:shd w:val="clear" w:color="auto" w:fill="auto"/>
          </w:tcPr>
          <w:p w14:paraId="4CB891A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5" w:type="dxa"/>
            <w:gridSpan w:val="2"/>
            <w:shd w:val="clear" w:color="auto" w:fill="auto"/>
          </w:tcPr>
          <w:p w14:paraId="5FB9C6A1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3" w:type="dxa"/>
            <w:gridSpan w:val="2"/>
            <w:shd w:val="clear" w:color="auto" w:fill="auto"/>
          </w:tcPr>
          <w:p w14:paraId="7506097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</w:tcPr>
          <w:p w14:paraId="03A53708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743CCE7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A648E" w:rsidRPr="00934DBD" w14:paraId="751D5F89" w14:textId="77777777" w:rsidTr="004F3CCE">
        <w:trPr>
          <w:cantSplit/>
          <w:trHeight w:val="337"/>
        </w:trPr>
        <w:tc>
          <w:tcPr>
            <w:tcW w:w="3531" w:type="dxa"/>
            <w:shd w:val="clear" w:color="auto" w:fill="auto"/>
          </w:tcPr>
          <w:p w14:paraId="10D4A086" w14:textId="457B70AD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นว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84</w:t>
            </w: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065" w:type="dxa"/>
          </w:tcPr>
          <w:p w14:paraId="481EFF29" w14:textId="77777777" w:rsidR="008A648E" w:rsidRPr="00934DBD" w:rsidRDefault="008A648E" w:rsidP="00AD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25" w:right="5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182" w:type="dxa"/>
          </w:tcPr>
          <w:p w14:paraId="682F907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808" w:type="dxa"/>
            <w:shd w:val="clear" w:color="auto" w:fill="auto"/>
          </w:tcPr>
          <w:p w14:paraId="03C758B8" w14:textId="79E6E7F4" w:rsidR="008A648E" w:rsidRPr="00934DBD" w:rsidRDefault="0089455E" w:rsidP="008A648E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25.00</w:t>
            </w:r>
          </w:p>
        </w:tc>
        <w:tc>
          <w:tcPr>
            <w:tcW w:w="181" w:type="dxa"/>
            <w:shd w:val="clear" w:color="auto" w:fill="auto"/>
          </w:tcPr>
          <w:p w14:paraId="11A332A2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</w:tcPr>
          <w:p w14:paraId="3CDA35A3" w14:textId="3EE011F6" w:rsidR="008A648E" w:rsidRPr="00934DBD" w:rsidRDefault="008A648E" w:rsidP="008A648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25.00</w:t>
            </w:r>
          </w:p>
        </w:tc>
        <w:tc>
          <w:tcPr>
            <w:tcW w:w="214" w:type="dxa"/>
            <w:shd w:val="clear" w:color="auto" w:fill="auto"/>
          </w:tcPr>
          <w:p w14:paraId="1A487E5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6A22A391" w14:textId="7FE5F187" w:rsidR="008A648E" w:rsidRPr="00934DBD" w:rsidRDefault="0089455E" w:rsidP="008A648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1,203</w:t>
            </w:r>
          </w:p>
        </w:tc>
        <w:tc>
          <w:tcPr>
            <w:tcW w:w="181" w:type="dxa"/>
            <w:shd w:val="clear" w:color="auto" w:fill="auto"/>
          </w:tcPr>
          <w:p w14:paraId="4DE9F014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7" w:type="dxa"/>
            <w:shd w:val="clear" w:color="auto" w:fill="auto"/>
          </w:tcPr>
          <w:p w14:paraId="22AC1984" w14:textId="30D7B762" w:rsidR="008A648E" w:rsidRPr="00934DBD" w:rsidRDefault="008A648E" w:rsidP="008A648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203</w:t>
            </w:r>
          </w:p>
        </w:tc>
        <w:tc>
          <w:tcPr>
            <w:tcW w:w="216" w:type="dxa"/>
            <w:shd w:val="clear" w:color="auto" w:fill="auto"/>
          </w:tcPr>
          <w:p w14:paraId="3F5BA629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2" w:type="dxa"/>
            <w:shd w:val="clear" w:color="auto" w:fill="auto"/>
          </w:tcPr>
          <w:p w14:paraId="3A023821" w14:textId="0457DD36" w:rsidR="008A648E" w:rsidRPr="00934DBD" w:rsidRDefault="0089455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159</w:t>
            </w:r>
          </w:p>
        </w:tc>
        <w:tc>
          <w:tcPr>
            <w:tcW w:w="263" w:type="dxa"/>
            <w:shd w:val="clear" w:color="auto" w:fill="auto"/>
          </w:tcPr>
          <w:p w14:paraId="02301D8A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35" w:type="dxa"/>
            <w:shd w:val="clear" w:color="auto" w:fill="auto"/>
          </w:tcPr>
          <w:p w14:paraId="0AE9D88E" w14:textId="0123694E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159</w:t>
            </w:r>
          </w:p>
        </w:tc>
        <w:tc>
          <w:tcPr>
            <w:tcW w:w="217" w:type="dxa"/>
            <w:shd w:val="clear" w:color="auto" w:fill="auto"/>
          </w:tcPr>
          <w:p w14:paraId="48257383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63374C10" w14:textId="593BB3C1" w:rsidR="008A648E" w:rsidRPr="00934DBD" w:rsidRDefault="004240CA" w:rsidP="008A648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5B6DF760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1" w:type="dxa"/>
            <w:shd w:val="clear" w:color="auto" w:fill="auto"/>
          </w:tcPr>
          <w:p w14:paraId="24B7F77E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19" w:type="dxa"/>
            <w:gridSpan w:val="2"/>
            <w:shd w:val="clear" w:color="auto" w:fill="auto"/>
          </w:tcPr>
          <w:p w14:paraId="409E598A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15DDE8E3" w14:textId="7F2F4E0B" w:rsidR="008A648E" w:rsidRPr="00934DBD" w:rsidRDefault="0089455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159</w:t>
            </w:r>
          </w:p>
        </w:tc>
        <w:tc>
          <w:tcPr>
            <w:tcW w:w="216" w:type="dxa"/>
            <w:shd w:val="clear" w:color="auto" w:fill="auto"/>
          </w:tcPr>
          <w:p w14:paraId="7D3C1990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2" w:type="dxa"/>
            <w:shd w:val="clear" w:color="auto" w:fill="auto"/>
          </w:tcPr>
          <w:p w14:paraId="05ADA5FF" w14:textId="0D4D4840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159</w:t>
            </w:r>
          </w:p>
        </w:tc>
        <w:tc>
          <w:tcPr>
            <w:tcW w:w="215" w:type="dxa"/>
            <w:gridSpan w:val="2"/>
            <w:shd w:val="clear" w:color="auto" w:fill="auto"/>
          </w:tcPr>
          <w:p w14:paraId="71C5E4B3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3" w:type="dxa"/>
            <w:gridSpan w:val="2"/>
            <w:shd w:val="clear" w:color="auto" w:fill="auto"/>
          </w:tcPr>
          <w:p w14:paraId="4FE3A8A7" w14:textId="75A8B54E" w:rsidR="008A648E" w:rsidRPr="00934DBD" w:rsidRDefault="0089455E" w:rsidP="008A648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6BC9F1CC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3D4E04DD" w14:textId="22DD6C72" w:rsidR="008A648E" w:rsidRPr="00934DBD" w:rsidRDefault="006061B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8A648E" w:rsidRPr="00934DBD" w14:paraId="6CA410EB" w14:textId="77777777" w:rsidTr="004F3CCE">
        <w:trPr>
          <w:cantSplit/>
          <w:trHeight w:val="291"/>
        </w:trPr>
        <w:tc>
          <w:tcPr>
            <w:tcW w:w="3531" w:type="dxa"/>
            <w:shd w:val="clear" w:color="auto" w:fill="auto"/>
          </w:tcPr>
          <w:p w14:paraId="02E6EF0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0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C.P. Aquaculture (India) </w:t>
            </w:r>
          </w:p>
        </w:tc>
        <w:tc>
          <w:tcPr>
            <w:tcW w:w="1065" w:type="dxa"/>
          </w:tcPr>
          <w:p w14:paraId="706C948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</w:tcPr>
          <w:p w14:paraId="108A75E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8" w:type="dxa"/>
            <w:shd w:val="clear" w:color="auto" w:fill="auto"/>
          </w:tcPr>
          <w:p w14:paraId="2ADA09B1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09B29EED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</w:tcPr>
          <w:p w14:paraId="2487927C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14" w:type="dxa"/>
            <w:shd w:val="clear" w:color="auto" w:fill="auto"/>
          </w:tcPr>
          <w:p w14:paraId="000B753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9" w:type="dxa"/>
            <w:shd w:val="clear" w:color="auto" w:fill="auto"/>
          </w:tcPr>
          <w:p w14:paraId="529C947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shd w:val="clear" w:color="auto" w:fill="auto"/>
          </w:tcPr>
          <w:p w14:paraId="5BF8C976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67" w:type="dxa"/>
            <w:shd w:val="clear" w:color="auto" w:fill="auto"/>
          </w:tcPr>
          <w:p w14:paraId="7255A3B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" w:type="dxa"/>
            <w:shd w:val="clear" w:color="auto" w:fill="auto"/>
          </w:tcPr>
          <w:p w14:paraId="5A774467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62" w:type="dxa"/>
            <w:shd w:val="clear" w:color="auto" w:fill="auto"/>
          </w:tcPr>
          <w:p w14:paraId="2C880CD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3" w:type="dxa"/>
            <w:shd w:val="clear" w:color="auto" w:fill="auto"/>
          </w:tcPr>
          <w:p w14:paraId="7A6183BF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735" w:type="dxa"/>
            <w:shd w:val="clear" w:color="auto" w:fill="auto"/>
          </w:tcPr>
          <w:p w14:paraId="0A0828F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7" w:type="dxa"/>
            <w:shd w:val="clear" w:color="auto" w:fill="auto"/>
          </w:tcPr>
          <w:p w14:paraId="7617E823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1B76A98A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" w:type="dxa"/>
            <w:shd w:val="clear" w:color="auto" w:fill="auto"/>
          </w:tcPr>
          <w:p w14:paraId="3252D406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61" w:type="dxa"/>
            <w:shd w:val="clear" w:color="auto" w:fill="auto"/>
          </w:tcPr>
          <w:p w14:paraId="2E9CA93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9" w:type="dxa"/>
            <w:gridSpan w:val="2"/>
            <w:shd w:val="clear" w:color="auto" w:fill="auto"/>
          </w:tcPr>
          <w:p w14:paraId="4B13B3C9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4DE510F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" w:type="dxa"/>
            <w:shd w:val="clear" w:color="auto" w:fill="auto"/>
          </w:tcPr>
          <w:p w14:paraId="67C7CF1B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62" w:type="dxa"/>
            <w:shd w:val="clear" w:color="auto" w:fill="auto"/>
          </w:tcPr>
          <w:p w14:paraId="77612BA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5" w:type="dxa"/>
            <w:gridSpan w:val="2"/>
            <w:shd w:val="clear" w:color="auto" w:fill="auto"/>
          </w:tcPr>
          <w:p w14:paraId="65D58920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3" w:type="dxa"/>
            <w:gridSpan w:val="2"/>
            <w:shd w:val="clear" w:color="auto" w:fill="auto"/>
          </w:tcPr>
          <w:p w14:paraId="4BFA857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  <w:tab w:val="decimal" w:pos="555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</w:tcPr>
          <w:p w14:paraId="64DDFA58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32D9E7F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A648E" w:rsidRPr="00934DBD" w14:paraId="3965321A" w14:textId="77777777" w:rsidTr="004F3CCE">
        <w:trPr>
          <w:cantSplit/>
          <w:trHeight w:val="291"/>
        </w:trPr>
        <w:tc>
          <w:tcPr>
            <w:tcW w:w="3531" w:type="dxa"/>
            <w:shd w:val="clear" w:color="auto" w:fill="auto"/>
          </w:tcPr>
          <w:p w14:paraId="6D29F7B0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left" w:pos="284"/>
                <w:tab w:val="left" w:pos="470"/>
              </w:tabs>
              <w:spacing w:line="240" w:lineRule="auto"/>
              <w:ind w:left="461"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Private Limited</w:t>
            </w:r>
          </w:p>
        </w:tc>
        <w:tc>
          <w:tcPr>
            <w:tcW w:w="1065" w:type="dxa"/>
          </w:tcPr>
          <w:p w14:paraId="7E0FFF90" w14:textId="77777777" w:rsidR="008A648E" w:rsidRPr="00934DBD" w:rsidRDefault="008A648E" w:rsidP="00AD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34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>อินเดีย</w:t>
            </w:r>
          </w:p>
        </w:tc>
        <w:tc>
          <w:tcPr>
            <w:tcW w:w="182" w:type="dxa"/>
          </w:tcPr>
          <w:p w14:paraId="46CC356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8" w:type="dxa"/>
            <w:shd w:val="clear" w:color="auto" w:fill="auto"/>
          </w:tcPr>
          <w:p w14:paraId="232A1853" w14:textId="34B96C2B" w:rsidR="008A648E" w:rsidRPr="00934DBD" w:rsidRDefault="0089455E" w:rsidP="008A648E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31.70</w:t>
            </w:r>
          </w:p>
        </w:tc>
        <w:tc>
          <w:tcPr>
            <w:tcW w:w="181" w:type="dxa"/>
            <w:shd w:val="clear" w:color="auto" w:fill="auto"/>
          </w:tcPr>
          <w:p w14:paraId="20F3E273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</w:tcPr>
          <w:p w14:paraId="47431564" w14:textId="7045795D" w:rsidR="008A648E" w:rsidRPr="00934DBD" w:rsidRDefault="008A648E" w:rsidP="008A648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31.70</w:t>
            </w:r>
          </w:p>
        </w:tc>
        <w:tc>
          <w:tcPr>
            <w:tcW w:w="214" w:type="dxa"/>
            <w:shd w:val="clear" w:color="auto" w:fill="auto"/>
          </w:tcPr>
          <w:p w14:paraId="73987F55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9" w:type="dxa"/>
            <w:shd w:val="clear" w:color="auto" w:fill="auto"/>
          </w:tcPr>
          <w:p w14:paraId="3C59D032" w14:textId="40251B45" w:rsidR="008A648E" w:rsidRPr="00934DBD" w:rsidRDefault="0089455E" w:rsidP="008A648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192</w:t>
            </w:r>
          </w:p>
        </w:tc>
        <w:tc>
          <w:tcPr>
            <w:tcW w:w="181" w:type="dxa"/>
            <w:shd w:val="clear" w:color="auto" w:fill="auto"/>
          </w:tcPr>
          <w:p w14:paraId="5C94F2CB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67" w:type="dxa"/>
            <w:shd w:val="clear" w:color="auto" w:fill="auto"/>
          </w:tcPr>
          <w:p w14:paraId="59332D69" w14:textId="359BA409" w:rsidR="008A648E" w:rsidRPr="00934DBD" w:rsidRDefault="008A648E" w:rsidP="008A648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192</w:t>
            </w:r>
          </w:p>
        </w:tc>
        <w:tc>
          <w:tcPr>
            <w:tcW w:w="216" w:type="dxa"/>
            <w:shd w:val="clear" w:color="auto" w:fill="auto"/>
          </w:tcPr>
          <w:p w14:paraId="1B6202EB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auto"/>
          </w:tcPr>
          <w:p w14:paraId="1A16A8D2" w14:textId="47D7963A" w:rsidR="008A648E" w:rsidRPr="00934DBD" w:rsidRDefault="0089455E" w:rsidP="008A648E">
            <w:pPr>
              <w:pStyle w:val="acctfourfigures"/>
              <w:tabs>
                <w:tab w:val="clear" w:pos="765"/>
                <w:tab w:val="decimal" w:pos="449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176</w:t>
            </w:r>
          </w:p>
        </w:tc>
        <w:tc>
          <w:tcPr>
            <w:tcW w:w="263" w:type="dxa"/>
            <w:shd w:val="clear" w:color="auto" w:fill="auto"/>
          </w:tcPr>
          <w:p w14:paraId="725743A6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</w:tcPr>
          <w:p w14:paraId="18CB1C76" w14:textId="53E6BE71" w:rsidR="008A648E" w:rsidRPr="00934DBD" w:rsidRDefault="008A648E" w:rsidP="008A648E">
            <w:pPr>
              <w:pStyle w:val="acctfourfigures"/>
              <w:tabs>
                <w:tab w:val="clear" w:pos="765"/>
                <w:tab w:val="decimal" w:pos="449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176</w:t>
            </w:r>
          </w:p>
        </w:tc>
        <w:tc>
          <w:tcPr>
            <w:tcW w:w="217" w:type="dxa"/>
            <w:shd w:val="clear" w:color="auto" w:fill="auto"/>
          </w:tcPr>
          <w:p w14:paraId="430F96BC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</w:tcPr>
          <w:p w14:paraId="23989BB9" w14:textId="626BC7DB" w:rsidR="008A648E" w:rsidRPr="00934DBD" w:rsidRDefault="004240CA" w:rsidP="008A648E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309ADA08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shd w:val="clear" w:color="auto" w:fill="auto"/>
          </w:tcPr>
          <w:p w14:paraId="3FAB25DF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19" w:type="dxa"/>
            <w:gridSpan w:val="2"/>
            <w:shd w:val="clear" w:color="auto" w:fill="auto"/>
          </w:tcPr>
          <w:p w14:paraId="23D8A1FF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CB8023" w14:textId="55CD63D6" w:rsidR="008A648E" w:rsidRPr="00934DBD" w:rsidRDefault="0089455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176</w:t>
            </w:r>
          </w:p>
        </w:tc>
        <w:tc>
          <w:tcPr>
            <w:tcW w:w="216" w:type="dxa"/>
            <w:shd w:val="clear" w:color="auto" w:fill="auto"/>
          </w:tcPr>
          <w:p w14:paraId="41FFAA03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auto"/>
          </w:tcPr>
          <w:p w14:paraId="082A1321" w14:textId="7B7CBCD1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176</w:t>
            </w:r>
          </w:p>
        </w:tc>
        <w:tc>
          <w:tcPr>
            <w:tcW w:w="215" w:type="dxa"/>
            <w:gridSpan w:val="2"/>
            <w:shd w:val="clear" w:color="auto" w:fill="auto"/>
          </w:tcPr>
          <w:p w14:paraId="512C8AE4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D9259F" w14:textId="644078BB" w:rsidR="008A648E" w:rsidRPr="00934DBD" w:rsidRDefault="0089455E" w:rsidP="008A648E">
            <w:pPr>
              <w:pStyle w:val="acctfourfigures"/>
              <w:tabs>
                <w:tab w:val="clear" w:pos="765"/>
                <w:tab w:val="decimal" w:pos="555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0985019B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9B5DAA" w14:textId="23961CDE" w:rsidR="008A648E" w:rsidRPr="00934DBD" w:rsidRDefault="006061B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8A648E" w:rsidRPr="00934DBD" w14:paraId="0909DC77" w14:textId="77777777" w:rsidTr="004F3CCE">
        <w:trPr>
          <w:cantSplit/>
          <w:trHeight w:val="340"/>
        </w:trPr>
        <w:tc>
          <w:tcPr>
            <w:tcW w:w="3531" w:type="dxa"/>
            <w:shd w:val="clear" w:color="auto" w:fill="auto"/>
          </w:tcPr>
          <w:p w14:paraId="7A3FE622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1" w:hanging="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65" w:type="dxa"/>
          </w:tcPr>
          <w:p w14:paraId="006CACA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2" w:type="dxa"/>
          </w:tcPr>
          <w:p w14:paraId="64273CC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5053A98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349AD84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782" w:type="dxa"/>
            <w:shd w:val="clear" w:color="auto" w:fill="auto"/>
          </w:tcPr>
          <w:p w14:paraId="33675BB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14" w:type="dxa"/>
            <w:shd w:val="clear" w:color="auto" w:fill="auto"/>
          </w:tcPr>
          <w:p w14:paraId="1F36E32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17B567A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2556174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7" w:type="dxa"/>
            <w:shd w:val="clear" w:color="auto" w:fill="auto"/>
          </w:tcPr>
          <w:p w14:paraId="72C8060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" w:type="dxa"/>
            <w:shd w:val="clear" w:color="auto" w:fill="auto"/>
          </w:tcPr>
          <w:p w14:paraId="7E9C8226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9E7CF" w14:textId="43E4B85A" w:rsidR="008A648E" w:rsidRPr="00934DBD" w:rsidRDefault="0089455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335</w:t>
            </w:r>
          </w:p>
        </w:tc>
        <w:tc>
          <w:tcPr>
            <w:tcW w:w="263" w:type="dxa"/>
            <w:shd w:val="clear" w:color="auto" w:fill="auto"/>
          </w:tcPr>
          <w:p w14:paraId="297EE1B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60A71" w14:textId="6A7F9788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335</w:t>
            </w:r>
          </w:p>
        </w:tc>
        <w:tc>
          <w:tcPr>
            <w:tcW w:w="217" w:type="dxa"/>
            <w:shd w:val="clear" w:color="auto" w:fill="auto"/>
          </w:tcPr>
          <w:p w14:paraId="13EB462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B1F76" w14:textId="5BDF071B" w:rsidR="008A648E" w:rsidRPr="00934DBD" w:rsidRDefault="004240CA" w:rsidP="008A648E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1F22EEB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C1408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19" w:type="dxa"/>
            <w:gridSpan w:val="2"/>
            <w:shd w:val="clear" w:color="auto" w:fill="auto"/>
          </w:tcPr>
          <w:p w14:paraId="280949EE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5ECD5" w14:textId="1D002CB6" w:rsidR="008A648E" w:rsidRPr="00934DBD" w:rsidRDefault="0089455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335</w:t>
            </w:r>
          </w:p>
        </w:tc>
        <w:tc>
          <w:tcPr>
            <w:tcW w:w="216" w:type="dxa"/>
            <w:shd w:val="clear" w:color="auto" w:fill="auto"/>
          </w:tcPr>
          <w:p w14:paraId="6C3B51C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D84E1" w14:textId="0C932264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335</w:t>
            </w:r>
          </w:p>
        </w:tc>
        <w:tc>
          <w:tcPr>
            <w:tcW w:w="215" w:type="dxa"/>
            <w:gridSpan w:val="2"/>
            <w:shd w:val="clear" w:color="auto" w:fill="auto"/>
          </w:tcPr>
          <w:p w14:paraId="139F852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31136" w14:textId="4F09F4D9" w:rsidR="008A648E" w:rsidRPr="00934DBD" w:rsidRDefault="002C131F" w:rsidP="008A648E">
            <w:pPr>
              <w:pStyle w:val="acctfourfigures"/>
              <w:tabs>
                <w:tab w:val="clear" w:pos="765"/>
                <w:tab w:val="decimal" w:pos="555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7B7836B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89646" w14:textId="50DE471D" w:rsidR="008A648E" w:rsidRPr="00934DBD" w:rsidRDefault="006061B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-</w:t>
            </w:r>
          </w:p>
        </w:tc>
      </w:tr>
      <w:tr w:rsidR="008A648E" w:rsidRPr="00934DBD" w14:paraId="44BEE43A" w14:textId="77777777" w:rsidTr="004F3CCE">
        <w:trPr>
          <w:cantSplit/>
          <w:trHeight w:val="340"/>
        </w:trPr>
        <w:tc>
          <w:tcPr>
            <w:tcW w:w="3531" w:type="dxa"/>
            <w:shd w:val="clear" w:color="auto" w:fill="auto"/>
          </w:tcPr>
          <w:p w14:paraId="3A5D31DE" w14:textId="406CD1EC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1" w:hanging="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รวมทั้งสิ้น</w:t>
            </w:r>
          </w:p>
        </w:tc>
        <w:tc>
          <w:tcPr>
            <w:tcW w:w="1065" w:type="dxa"/>
          </w:tcPr>
          <w:p w14:paraId="244ED60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2" w:type="dxa"/>
          </w:tcPr>
          <w:p w14:paraId="7F76D111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0C3F6E4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7876E31F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782" w:type="dxa"/>
            <w:shd w:val="clear" w:color="auto" w:fill="auto"/>
          </w:tcPr>
          <w:p w14:paraId="03F41F1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14" w:type="dxa"/>
            <w:shd w:val="clear" w:color="auto" w:fill="auto"/>
          </w:tcPr>
          <w:p w14:paraId="47596E8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4CF1FB3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7A3F8CCD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7" w:type="dxa"/>
            <w:shd w:val="clear" w:color="auto" w:fill="auto"/>
          </w:tcPr>
          <w:p w14:paraId="73097F2B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" w:type="dxa"/>
            <w:shd w:val="clear" w:color="auto" w:fill="auto"/>
          </w:tcPr>
          <w:p w14:paraId="4E6087A3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04B29" w14:textId="2632D0C1" w:rsidR="008A648E" w:rsidRPr="00934DBD" w:rsidRDefault="0089455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5,533</w:t>
            </w:r>
          </w:p>
        </w:tc>
        <w:tc>
          <w:tcPr>
            <w:tcW w:w="263" w:type="dxa"/>
            <w:shd w:val="clear" w:color="auto" w:fill="auto"/>
          </w:tcPr>
          <w:p w14:paraId="059040A9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0D41EE" w14:textId="5D8BB851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335</w:t>
            </w:r>
          </w:p>
        </w:tc>
        <w:tc>
          <w:tcPr>
            <w:tcW w:w="217" w:type="dxa"/>
            <w:shd w:val="clear" w:color="auto" w:fill="auto"/>
          </w:tcPr>
          <w:p w14:paraId="39A6F33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E2892" w14:textId="16207BE4" w:rsidR="008A648E" w:rsidRPr="00934DBD" w:rsidRDefault="004240CA" w:rsidP="008A648E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2A975D68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E715B5" w14:textId="7CF50FC5" w:rsidR="008A648E" w:rsidRPr="00934DBD" w:rsidRDefault="008A648E" w:rsidP="008A648E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19" w:type="dxa"/>
            <w:gridSpan w:val="2"/>
            <w:shd w:val="clear" w:color="auto" w:fill="auto"/>
          </w:tcPr>
          <w:p w14:paraId="3B3879B3" w14:textId="77777777" w:rsidR="008A648E" w:rsidRPr="00934DBD" w:rsidRDefault="008A648E" w:rsidP="008A648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1A3AB" w14:textId="5E5D97F4" w:rsidR="008A648E" w:rsidRPr="00934DBD" w:rsidRDefault="0089455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5,533</w:t>
            </w:r>
          </w:p>
        </w:tc>
        <w:tc>
          <w:tcPr>
            <w:tcW w:w="216" w:type="dxa"/>
            <w:shd w:val="clear" w:color="auto" w:fill="auto"/>
          </w:tcPr>
          <w:p w14:paraId="54109037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79778F" w14:textId="4966B1A1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335</w:t>
            </w:r>
          </w:p>
        </w:tc>
        <w:tc>
          <w:tcPr>
            <w:tcW w:w="215" w:type="dxa"/>
            <w:gridSpan w:val="2"/>
            <w:shd w:val="clear" w:color="auto" w:fill="auto"/>
          </w:tcPr>
          <w:p w14:paraId="40EC6544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F5C402" w14:textId="773E75BA" w:rsidR="008A648E" w:rsidRPr="00934DBD" w:rsidRDefault="0089455E" w:rsidP="008A648E">
            <w:pPr>
              <w:pStyle w:val="acctfourfigures"/>
              <w:tabs>
                <w:tab w:val="clear" w:pos="765"/>
                <w:tab w:val="decimal" w:pos="555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113</w:t>
            </w:r>
          </w:p>
        </w:tc>
        <w:tc>
          <w:tcPr>
            <w:tcW w:w="184" w:type="dxa"/>
            <w:shd w:val="clear" w:color="auto" w:fill="auto"/>
          </w:tcPr>
          <w:p w14:paraId="3A6D668E" w14:textId="77777777" w:rsidR="008A648E" w:rsidRPr="00934DBD" w:rsidRDefault="008A648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0429A9" w14:textId="7A5B14E6" w:rsidR="008A648E" w:rsidRPr="00934DBD" w:rsidRDefault="006061BE" w:rsidP="008A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</w:tbl>
    <w:p w14:paraId="008377BD" w14:textId="77777777" w:rsidR="00843FF4" w:rsidRPr="00934DBD" w:rsidRDefault="00843FF4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ind w:right="-590"/>
        <w:jc w:val="thaiDistribute"/>
        <w:rPr>
          <w:rFonts w:asciiTheme="majorBidi" w:eastAsia="CG Times (W1)" w:hAnsiTheme="majorBidi" w:cstheme="majorBidi"/>
          <w:sz w:val="30"/>
          <w:szCs w:val="30"/>
        </w:rPr>
        <w:sectPr w:rsidR="00843FF4" w:rsidRPr="00934DBD" w:rsidSect="0083242D">
          <w:headerReference w:type="default" r:id="rId12"/>
          <w:type w:val="nextColumn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255" w:space="1" w:color="0000FF" w:shadow="1" w:frame="1"/>
            <w:left w:val="none" w:sz="187" w:space="1" w:color="3200EB"/>
            <w:bottom w:val="none" w:sz="0" w:space="6" w:color="000000"/>
            <w:right w:val="none" w:sz="29" w:space="1" w:color="04009A"/>
          </w:pgBorders>
          <w:cols w:space="720"/>
        </w:sectPr>
      </w:pPr>
    </w:p>
    <w:p w14:paraId="4E954329" w14:textId="3E654846" w:rsidR="00FA18E8" w:rsidRPr="00934DBD" w:rsidRDefault="00AF5034" w:rsidP="00BE2183">
      <w:pPr>
        <w:pStyle w:val="acctmergecolhdg"/>
        <w:tabs>
          <w:tab w:val="left" w:pos="45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34DBD">
        <w:rPr>
          <w:rFonts w:asciiTheme="majorBidi" w:hAnsiTheme="majorBidi" w:cstheme="majorBidi"/>
          <w:sz w:val="30"/>
          <w:szCs w:val="30"/>
          <w:lang w:val="en-US" w:bidi="th-TH"/>
        </w:rPr>
        <w:lastRenderedPageBreak/>
        <w:t>9</w:t>
      </w:r>
      <w:r w:rsidR="008A7EDE" w:rsidRPr="00934DBD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="00FA18E8" w:rsidRPr="00934DBD">
        <w:rPr>
          <w:rFonts w:asciiTheme="majorBidi" w:hAnsiTheme="majorBidi" w:cstheme="majorBidi"/>
          <w:bCs/>
          <w:sz w:val="30"/>
          <w:szCs w:val="30"/>
          <w:cs/>
          <w:lang w:val="en-US" w:bidi="th-TH"/>
        </w:rPr>
        <w:t>เงินลงทุนใน</w:t>
      </w:r>
      <w:r w:rsidR="00AD0463" w:rsidRPr="00934DBD">
        <w:rPr>
          <w:rFonts w:asciiTheme="majorBidi" w:hAnsiTheme="majorBidi" w:cstheme="majorBidi"/>
          <w:bCs/>
          <w:sz w:val="30"/>
          <w:szCs w:val="30"/>
          <w:cs/>
          <w:lang w:val="en-US" w:bidi="th-TH"/>
        </w:rPr>
        <w:t>การร่วมค้า</w:t>
      </w:r>
    </w:p>
    <w:p w14:paraId="4F3E49E5" w14:textId="77777777" w:rsidR="00E20E48" w:rsidRPr="00934DBD" w:rsidRDefault="00E20E48" w:rsidP="000429AC">
      <w:pPr>
        <w:pStyle w:val="acctmergecolhdg"/>
        <w:spacing w:line="240" w:lineRule="auto"/>
        <w:ind w:left="540"/>
        <w:jc w:val="both"/>
        <w:rPr>
          <w:rFonts w:asciiTheme="majorBidi" w:hAnsiTheme="majorBidi" w:cstheme="majorBidi"/>
          <w:b w:val="0"/>
          <w:bCs/>
          <w:sz w:val="30"/>
          <w:szCs w:val="30"/>
          <w:lang w:val="en-US"/>
        </w:rPr>
      </w:pPr>
    </w:p>
    <w:p w14:paraId="5DED3DF4" w14:textId="150457BD" w:rsidR="009B4546" w:rsidRPr="00934DBD" w:rsidRDefault="002D634B" w:rsidP="0021092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</w:t>
      </w:r>
      <w:r w:rsidR="0021092F" w:rsidRPr="00934DBD">
        <w:rPr>
          <w:rFonts w:asciiTheme="majorBidi" w:hAnsiTheme="majorBidi" w:cstheme="majorBidi"/>
          <w:sz w:val="30"/>
          <w:szCs w:val="30"/>
          <w:cs/>
        </w:rPr>
        <w:t xml:space="preserve">งวดเก้าเดือนสิ้นสุดวันที่ </w:t>
      </w:r>
      <w:r w:rsidR="0021092F" w:rsidRPr="00934DBD">
        <w:rPr>
          <w:rFonts w:asciiTheme="majorBidi" w:hAnsiTheme="majorBidi" w:cstheme="majorBidi"/>
          <w:sz w:val="30"/>
          <w:szCs w:val="30"/>
        </w:rPr>
        <w:t>30</w:t>
      </w:r>
      <w:r w:rsidR="0021092F" w:rsidRPr="00934DBD">
        <w:rPr>
          <w:rFonts w:asciiTheme="majorBidi" w:hAnsiTheme="majorBidi" w:cstheme="majorBidi"/>
          <w:sz w:val="30"/>
          <w:szCs w:val="30"/>
          <w:cs/>
        </w:rPr>
        <w:t xml:space="preserve"> กันยายน มีดังนี้</w:t>
      </w:r>
    </w:p>
    <w:p w14:paraId="03100A06" w14:textId="4800FD11" w:rsidR="009B4546" w:rsidRPr="00934DBD" w:rsidRDefault="009B4546" w:rsidP="009B4546">
      <w:pPr>
        <w:pStyle w:val="a"/>
        <w:tabs>
          <w:tab w:val="clear" w:pos="1080"/>
          <w:tab w:val="left" w:pos="540"/>
        </w:tabs>
        <w:ind w:left="540"/>
        <w:jc w:val="both"/>
        <w:rPr>
          <w:rFonts w:asciiTheme="majorBidi" w:hAnsiTheme="majorBidi" w:cstheme="majorBidi"/>
          <w:spacing w:val="-4"/>
          <w:lang w:val="en-US"/>
        </w:rPr>
      </w:pPr>
    </w:p>
    <w:tbl>
      <w:tblPr>
        <w:tblW w:w="905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32"/>
        <w:gridCol w:w="1080"/>
        <w:gridCol w:w="270"/>
        <w:gridCol w:w="1017"/>
        <w:gridCol w:w="270"/>
        <w:gridCol w:w="1080"/>
        <w:gridCol w:w="270"/>
        <w:gridCol w:w="1035"/>
      </w:tblGrid>
      <w:tr w:rsidR="007D1C9F" w:rsidRPr="00934DBD" w14:paraId="35B2057C" w14:textId="77777777" w:rsidTr="00C71361">
        <w:tc>
          <w:tcPr>
            <w:tcW w:w="4032" w:type="dxa"/>
          </w:tcPr>
          <w:p w14:paraId="13B2CBA7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7F1EC10A" w14:textId="77777777" w:rsidR="007D1C9F" w:rsidRPr="00934DBD" w:rsidRDefault="007D1C9F" w:rsidP="007D1C9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E0957E" w14:textId="77777777" w:rsidR="007D1C9F" w:rsidRPr="00934DBD" w:rsidRDefault="007D1C9F" w:rsidP="007D1C9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5" w:type="dxa"/>
            <w:gridSpan w:val="3"/>
            <w:hideMark/>
          </w:tcPr>
          <w:p w14:paraId="17D3DC2A" w14:textId="77777777" w:rsidR="007D1C9F" w:rsidRPr="00934DBD" w:rsidRDefault="007D1C9F" w:rsidP="00295921">
            <w:pPr>
              <w:tabs>
                <w:tab w:val="left" w:pos="540"/>
              </w:tabs>
              <w:ind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D1C9F" w:rsidRPr="00934DBD" w14:paraId="4ECE15A3" w14:textId="77777777" w:rsidTr="00C71361">
        <w:tc>
          <w:tcPr>
            <w:tcW w:w="4032" w:type="dxa"/>
          </w:tcPr>
          <w:p w14:paraId="098931CE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6989A9" w14:textId="77777777" w:rsidR="007D1C9F" w:rsidRPr="00934DBD" w:rsidRDefault="007D1C9F" w:rsidP="007D1C9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FD2ECFE" w14:textId="77777777" w:rsidR="007D1C9F" w:rsidRPr="00934DBD" w:rsidRDefault="007D1C9F" w:rsidP="007D1C9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DA8285" w14:textId="77777777" w:rsidR="007D1C9F" w:rsidRPr="00934DBD" w:rsidRDefault="007D1C9F" w:rsidP="007D1C9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1C9F" w:rsidRPr="00934DBD" w14:paraId="0EF05765" w14:textId="77777777" w:rsidTr="00C71361">
        <w:tc>
          <w:tcPr>
            <w:tcW w:w="4032" w:type="dxa"/>
          </w:tcPr>
          <w:p w14:paraId="5320E8A7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A264FE" w14:textId="1391E300" w:rsidR="007D1C9F" w:rsidRPr="00934DBD" w:rsidRDefault="007D1C9F" w:rsidP="007D1C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09357F" w14:textId="77777777" w:rsidR="007D1C9F" w:rsidRPr="00934DBD" w:rsidRDefault="007D1C9F" w:rsidP="007D1C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561F14" w14:textId="41A6E507" w:rsidR="007D1C9F" w:rsidRPr="00934DBD" w:rsidRDefault="007D1C9F" w:rsidP="007D1C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7F32939" w14:textId="77777777" w:rsidR="007D1C9F" w:rsidRPr="00934DBD" w:rsidRDefault="007D1C9F" w:rsidP="007D1C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8112DA" w14:textId="1E443251" w:rsidR="007D1C9F" w:rsidRPr="00934DBD" w:rsidRDefault="007D1C9F" w:rsidP="007D1C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CEFF0" w14:textId="77777777" w:rsidR="007D1C9F" w:rsidRPr="00934DBD" w:rsidRDefault="007D1C9F" w:rsidP="007D1C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4DB39D" w14:textId="118D6021" w:rsidR="007D1C9F" w:rsidRPr="00934DBD" w:rsidRDefault="007D1C9F" w:rsidP="007D1C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D1C9F" w:rsidRPr="00934DBD" w14:paraId="462B2765" w14:textId="77777777" w:rsidTr="00C71361">
        <w:tc>
          <w:tcPr>
            <w:tcW w:w="4032" w:type="dxa"/>
          </w:tcPr>
          <w:p w14:paraId="35556A80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22" w:type="dxa"/>
            <w:gridSpan w:val="7"/>
          </w:tcPr>
          <w:p w14:paraId="3A11565E" w14:textId="77777777" w:rsidR="007D1C9F" w:rsidRPr="00934DBD" w:rsidRDefault="007D1C9F" w:rsidP="007D1C9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D1C9F" w:rsidRPr="00934DBD" w14:paraId="7D602D63" w14:textId="77777777" w:rsidTr="00C71361">
        <w:tc>
          <w:tcPr>
            <w:tcW w:w="4032" w:type="dxa"/>
            <w:hideMark/>
          </w:tcPr>
          <w:p w14:paraId="00931FF8" w14:textId="77777777" w:rsidR="007D1C9F" w:rsidRPr="00934DBD" w:rsidRDefault="007D1C9F" w:rsidP="00C713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4" w:right="-47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</w:tcPr>
          <w:p w14:paraId="123E37B4" w14:textId="0085BC28" w:rsidR="007D1C9F" w:rsidRPr="00934DBD" w:rsidRDefault="00B22800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19,434</w:t>
            </w:r>
          </w:p>
        </w:tc>
        <w:tc>
          <w:tcPr>
            <w:tcW w:w="270" w:type="dxa"/>
          </w:tcPr>
          <w:p w14:paraId="77EBA846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hideMark/>
          </w:tcPr>
          <w:p w14:paraId="26A3909C" w14:textId="2FC4F762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9,596</w:t>
            </w:r>
          </w:p>
        </w:tc>
        <w:tc>
          <w:tcPr>
            <w:tcW w:w="270" w:type="dxa"/>
          </w:tcPr>
          <w:p w14:paraId="6BEF869D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0C1BFC" w14:textId="1BE6E0D3" w:rsidR="007D1C9F" w:rsidRPr="00934DBD" w:rsidRDefault="006C2FBC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4,360</w:t>
            </w:r>
          </w:p>
        </w:tc>
        <w:tc>
          <w:tcPr>
            <w:tcW w:w="270" w:type="dxa"/>
          </w:tcPr>
          <w:p w14:paraId="6E9A8290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hideMark/>
          </w:tcPr>
          <w:p w14:paraId="388FBD5B" w14:textId="7BB2D8B6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4,360</w:t>
            </w:r>
          </w:p>
        </w:tc>
      </w:tr>
      <w:tr w:rsidR="007D1C9F" w:rsidRPr="00934DBD" w14:paraId="437470CF" w14:textId="77777777" w:rsidTr="00C71361">
        <w:tc>
          <w:tcPr>
            <w:tcW w:w="4032" w:type="dxa"/>
            <w:hideMark/>
          </w:tcPr>
          <w:p w14:paraId="6DBA2D4B" w14:textId="77777777" w:rsidR="007D1C9F" w:rsidRPr="00934DBD" w:rsidRDefault="007D1C9F" w:rsidP="00C713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4" w:right="-47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1080" w:type="dxa"/>
          </w:tcPr>
          <w:p w14:paraId="3510BD30" w14:textId="05071FA6" w:rsidR="007D1C9F" w:rsidRPr="00934DBD" w:rsidRDefault="00B22800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1,556</w:t>
            </w:r>
          </w:p>
        </w:tc>
        <w:tc>
          <w:tcPr>
            <w:tcW w:w="270" w:type="dxa"/>
          </w:tcPr>
          <w:p w14:paraId="5E369E05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hideMark/>
          </w:tcPr>
          <w:p w14:paraId="70591FDF" w14:textId="3BC97F03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270" w:type="dxa"/>
          </w:tcPr>
          <w:p w14:paraId="2628AA18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122CC5" w14:textId="034BAFE2" w:rsidR="007D1C9F" w:rsidRPr="00934DBD" w:rsidRDefault="006C2FBC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4C3112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hideMark/>
          </w:tcPr>
          <w:p w14:paraId="53035F86" w14:textId="412242A5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1C9F" w:rsidRPr="00934DBD" w14:paraId="500B1454" w14:textId="77777777" w:rsidTr="00C71361">
        <w:tc>
          <w:tcPr>
            <w:tcW w:w="4032" w:type="dxa"/>
            <w:hideMark/>
          </w:tcPr>
          <w:p w14:paraId="65187E2D" w14:textId="77777777" w:rsidR="007D1C9F" w:rsidRPr="00934DBD" w:rsidRDefault="007D1C9F" w:rsidP="00C713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4" w:right="-47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564A2C53" w14:textId="0C15C999" w:rsidR="007D1C9F" w:rsidRPr="00934DBD" w:rsidRDefault="00B22800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(52</w:t>
            </w:r>
            <w:r w:rsidR="005B07C6" w:rsidRPr="00934DB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693592C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hideMark/>
          </w:tcPr>
          <w:p w14:paraId="0DD0D1D7" w14:textId="5DEE6780" w:rsidR="007D1C9F" w:rsidRPr="00934DBD" w:rsidRDefault="007D1C9F" w:rsidP="000C5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(221)</w:t>
            </w:r>
          </w:p>
        </w:tc>
        <w:tc>
          <w:tcPr>
            <w:tcW w:w="270" w:type="dxa"/>
          </w:tcPr>
          <w:p w14:paraId="1F0EEB77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6BFD37" w14:textId="09A7318B" w:rsidR="007D1C9F" w:rsidRPr="00934DBD" w:rsidRDefault="006C2FBC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DDD74F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hideMark/>
          </w:tcPr>
          <w:p w14:paraId="4899D19B" w14:textId="365D392F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1C9F" w:rsidRPr="00934DBD" w14:paraId="2F26D725" w14:textId="77777777" w:rsidTr="00C71361">
        <w:tc>
          <w:tcPr>
            <w:tcW w:w="4032" w:type="dxa"/>
            <w:hideMark/>
          </w:tcPr>
          <w:p w14:paraId="5417BF5E" w14:textId="77777777" w:rsidR="007D1C9F" w:rsidRPr="00934DBD" w:rsidRDefault="007D1C9F" w:rsidP="00C713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4" w:right="-47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โอนส่วนได้เสียในการร่วมค้าที่มีอยู่ก่อน</w:t>
            </w:r>
          </w:p>
        </w:tc>
        <w:tc>
          <w:tcPr>
            <w:tcW w:w="1080" w:type="dxa"/>
          </w:tcPr>
          <w:p w14:paraId="05EC2541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5DE72F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07AD53B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532C7F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DEEBD7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0A5991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71AEDF0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1C9F" w:rsidRPr="00934DBD" w14:paraId="031AEB46" w14:textId="77777777" w:rsidTr="00C71361">
        <w:tc>
          <w:tcPr>
            <w:tcW w:w="4032" w:type="dxa"/>
            <w:hideMark/>
          </w:tcPr>
          <w:p w14:paraId="001880CF" w14:textId="77777777" w:rsidR="007D1C9F" w:rsidRPr="00934DBD" w:rsidRDefault="007D1C9F" w:rsidP="00C713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4" w:right="-47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การเปลี่ยนสถานภาพเป็นบริษัทย่อย</w:t>
            </w:r>
          </w:p>
        </w:tc>
        <w:tc>
          <w:tcPr>
            <w:tcW w:w="1080" w:type="dxa"/>
          </w:tcPr>
          <w:p w14:paraId="216B52A5" w14:textId="6DAE737C" w:rsidR="007D1C9F" w:rsidRPr="00934DBD" w:rsidRDefault="00B22800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  <w:tc>
          <w:tcPr>
            <w:tcW w:w="270" w:type="dxa"/>
          </w:tcPr>
          <w:p w14:paraId="2D4E3C10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hideMark/>
          </w:tcPr>
          <w:p w14:paraId="2D630D87" w14:textId="55E3D736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0AB41B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AC5543" w14:textId="6F04E1ED" w:rsidR="007D1C9F" w:rsidRPr="00934DBD" w:rsidRDefault="006C2FBC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4FC2EE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hideMark/>
          </w:tcPr>
          <w:p w14:paraId="1DF60B44" w14:textId="6F5A4E3C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1C9F" w:rsidRPr="00934DBD" w14:paraId="7B1ACE7F" w14:textId="77777777" w:rsidTr="00C71361">
        <w:tc>
          <w:tcPr>
            <w:tcW w:w="4032" w:type="dxa"/>
            <w:hideMark/>
          </w:tcPr>
          <w:p w14:paraId="3AC09F6B" w14:textId="77777777" w:rsidR="007D1C9F" w:rsidRPr="00934DBD" w:rsidRDefault="007D1C9F" w:rsidP="00C713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4" w:right="-47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ซื้อ/ลงทุนเพิ่ม</w:t>
            </w:r>
          </w:p>
        </w:tc>
        <w:tc>
          <w:tcPr>
            <w:tcW w:w="1080" w:type="dxa"/>
          </w:tcPr>
          <w:p w14:paraId="324B8867" w14:textId="58FABA42" w:rsidR="007D1C9F" w:rsidRPr="00934DBD" w:rsidRDefault="00B22800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CC75DC" w:rsidRPr="00934DB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6BC9D67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hideMark/>
          </w:tcPr>
          <w:p w14:paraId="5CEF44EB" w14:textId="1D5DC7D3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6233D6AB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BF3C27" w14:textId="6E245D10" w:rsidR="007D1C9F" w:rsidRPr="00934DBD" w:rsidRDefault="006C2FBC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73A2CC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hideMark/>
          </w:tcPr>
          <w:p w14:paraId="4739450D" w14:textId="0212EC20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1C9F" w:rsidRPr="00934DBD" w14:paraId="649E09A6" w14:textId="77777777" w:rsidTr="00C71361">
        <w:tc>
          <w:tcPr>
            <w:tcW w:w="4032" w:type="dxa"/>
            <w:hideMark/>
          </w:tcPr>
          <w:p w14:paraId="4E70E8FA" w14:textId="77777777" w:rsidR="007D1C9F" w:rsidRPr="00934DBD" w:rsidRDefault="007D1C9F" w:rsidP="00C713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4" w:right="-47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</w:tcPr>
          <w:p w14:paraId="0193F688" w14:textId="49271F0B" w:rsidR="007D1C9F" w:rsidRPr="00934DBD" w:rsidRDefault="00B22800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270" w:type="dxa"/>
          </w:tcPr>
          <w:p w14:paraId="246571FC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hideMark/>
          </w:tcPr>
          <w:p w14:paraId="62D29B53" w14:textId="5242A864" w:rsidR="007D1C9F" w:rsidRPr="00934DBD" w:rsidRDefault="007D1C9F" w:rsidP="000C5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(482)</w:t>
            </w:r>
          </w:p>
        </w:tc>
        <w:tc>
          <w:tcPr>
            <w:tcW w:w="270" w:type="dxa"/>
          </w:tcPr>
          <w:p w14:paraId="449DAF22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5483C4" w14:textId="04132F29" w:rsidR="007D1C9F" w:rsidRPr="00934DBD" w:rsidRDefault="006C2FBC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4FDCED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hideMark/>
          </w:tcPr>
          <w:p w14:paraId="13DB7180" w14:textId="38121276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2800" w:rsidRPr="00934DBD" w14:paraId="59D271F3" w14:textId="77777777" w:rsidTr="00C71361">
        <w:tc>
          <w:tcPr>
            <w:tcW w:w="4032" w:type="dxa"/>
          </w:tcPr>
          <w:p w14:paraId="7D0D7FB6" w14:textId="0DA6820B" w:rsidR="00B22800" w:rsidRPr="00934DBD" w:rsidRDefault="00B22800" w:rsidP="00C713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4" w:right="-47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</w:tcPr>
          <w:p w14:paraId="09E96307" w14:textId="48C871BE" w:rsidR="00B22800" w:rsidRPr="00934DBD" w:rsidRDefault="00B22800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07C6" w:rsidRPr="00934DB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988CB66" w14:textId="77777777" w:rsidR="00B22800" w:rsidRPr="00934DBD" w:rsidRDefault="00B22800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FEFE94F" w14:textId="1B3C54EC" w:rsidR="00B22800" w:rsidRPr="00934DBD" w:rsidRDefault="004D0003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D6730F" w14:textId="77777777" w:rsidR="00B22800" w:rsidRPr="00934DBD" w:rsidRDefault="00B22800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08EDEC" w14:textId="7492A10C" w:rsidR="00B22800" w:rsidRPr="00934DBD" w:rsidRDefault="004D0003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9C7105" w14:textId="77777777" w:rsidR="00B22800" w:rsidRPr="00934DBD" w:rsidRDefault="00B22800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CA89114" w14:textId="383943AE" w:rsidR="00B22800" w:rsidRPr="00934DBD" w:rsidRDefault="004D0003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1C9F" w:rsidRPr="00934DBD" w14:paraId="717FA677" w14:textId="77777777" w:rsidTr="00C71361">
        <w:tc>
          <w:tcPr>
            <w:tcW w:w="4032" w:type="dxa"/>
            <w:hideMark/>
          </w:tcPr>
          <w:p w14:paraId="1DE51074" w14:textId="77777777" w:rsidR="007D1C9F" w:rsidRPr="00934DBD" w:rsidRDefault="007D1C9F" w:rsidP="00C713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4" w:right="-4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23BEAA" w14:textId="4DDEF74F" w:rsidR="007D1C9F" w:rsidRPr="00934DBD" w:rsidRDefault="00B22800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21,11</w:t>
            </w:r>
            <w:r w:rsidR="004F5DFA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4567E29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532D539" w14:textId="3CDE6BF0" w:rsidR="007D1C9F" w:rsidRPr="00934DBD" w:rsidRDefault="007D1C9F" w:rsidP="000C5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9,479</w:t>
            </w:r>
          </w:p>
        </w:tc>
        <w:tc>
          <w:tcPr>
            <w:tcW w:w="270" w:type="dxa"/>
          </w:tcPr>
          <w:p w14:paraId="5A2A9584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B6D06E" w14:textId="3900B1BE" w:rsidR="007D1C9F" w:rsidRPr="00934DBD" w:rsidRDefault="006C2FBC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4,360</w:t>
            </w:r>
          </w:p>
        </w:tc>
        <w:tc>
          <w:tcPr>
            <w:tcW w:w="270" w:type="dxa"/>
          </w:tcPr>
          <w:p w14:paraId="3666DFE2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3A7A55D" w14:textId="4A67CA3A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4,360</w:t>
            </w:r>
          </w:p>
        </w:tc>
      </w:tr>
      <w:tr w:rsidR="007D1C9F" w:rsidRPr="00934DBD" w14:paraId="3E97F57A" w14:textId="77777777" w:rsidTr="00C71361">
        <w:tc>
          <w:tcPr>
            <w:tcW w:w="4032" w:type="dxa"/>
          </w:tcPr>
          <w:p w14:paraId="49222096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2B7A0E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F626F4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413D80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12FB1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EF6B1F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ED6B97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A4545EA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D1C9F" w:rsidRPr="00934DBD" w14:paraId="08416CF8" w14:textId="77777777" w:rsidTr="00C71361">
        <w:tc>
          <w:tcPr>
            <w:tcW w:w="4032" w:type="dxa"/>
            <w:hideMark/>
          </w:tcPr>
          <w:p w14:paraId="66B1307F" w14:textId="77777777" w:rsidR="007D1C9F" w:rsidRPr="00934DBD" w:rsidRDefault="007D1C9F" w:rsidP="00C713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4" w:right="-4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736B0D9A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F5B77E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98D4201" w14:textId="1BC794F2" w:rsidR="007D1C9F" w:rsidRPr="00934DBD" w:rsidRDefault="00BB0258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19,434</w:t>
            </w:r>
          </w:p>
        </w:tc>
        <w:tc>
          <w:tcPr>
            <w:tcW w:w="270" w:type="dxa"/>
          </w:tcPr>
          <w:p w14:paraId="2B29E320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FB1666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96FD61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A83402B" w14:textId="6B3DF185" w:rsidR="007D1C9F" w:rsidRPr="00934DBD" w:rsidRDefault="00BB0258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4,360</w:t>
            </w:r>
          </w:p>
        </w:tc>
      </w:tr>
    </w:tbl>
    <w:p w14:paraId="68F950A9" w14:textId="3F985B48" w:rsidR="007D1C9F" w:rsidRPr="00934DBD" w:rsidRDefault="007D1C9F" w:rsidP="009B4546">
      <w:pPr>
        <w:pStyle w:val="a"/>
        <w:tabs>
          <w:tab w:val="clear" w:pos="1080"/>
          <w:tab w:val="left" w:pos="540"/>
        </w:tabs>
        <w:ind w:left="540"/>
        <w:jc w:val="both"/>
        <w:rPr>
          <w:rFonts w:asciiTheme="majorBidi" w:hAnsiTheme="majorBidi" w:cstheme="majorBidi"/>
          <w:spacing w:val="-4"/>
          <w:lang w:val="en-US"/>
        </w:rPr>
      </w:pPr>
    </w:p>
    <w:p w14:paraId="04437B9F" w14:textId="77777777" w:rsidR="00AF411A" w:rsidRPr="00934DBD" w:rsidRDefault="00AF411A" w:rsidP="000429AC">
      <w:pPr>
        <w:pStyle w:val="BodyText2"/>
        <w:ind w:left="540" w:right="-43" w:firstLine="0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2BEA34BE" w14:textId="77777777" w:rsidR="008A3EB1" w:rsidRPr="00934DBD" w:rsidRDefault="008A3EB1" w:rsidP="000429AC">
      <w:pPr>
        <w:pStyle w:val="a"/>
        <w:tabs>
          <w:tab w:val="clear" w:pos="1080"/>
          <w:tab w:val="left" w:pos="540"/>
        </w:tabs>
        <w:jc w:val="both"/>
        <w:rPr>
          <w:rFonts w:asciiTheme="majorBidi" w:hAnsiTheme="majorBidi" w:cstheme="majorBidi"/>
          <w:b/>
          <w:bCs/>
          <w:i/>
          <w:iCs/>
          <w:lang w:val="en-US"/>
        </w:rPr>
        <w:sectPr w:rsidR="008A3EB1" w:rsidRPr="00934DBD" w:rsidSect="0083242D">
          <w:headerReference w:type="default" r:id="rId13"/>
          <w:footerReference w:type="defaul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gBorders w:offsetFrom="page">
            <w:top w:val="none" w:sz="96" w:space="1" w:color="0000FF" w:frame="1"/>
            <w:left w:val="none" w:sz="96" w:space="1" w:color="3200EB"/>
            <w:bottom w:val="none" w:sz="0" w:space="6" w:color="000000"/>
            <w:right w:val="none" w:sz="28" w:space="1" w:color="04009A"/>
          </w:pgBorders>
          <w:cols w:space="720"/>
          <w:docGrid w:linePitch="245"/>
        </w:sectPr>
      </w:pPr>
    </w:p>
    <w:p w14:paraId="52F6166B" w14:textId="77777777" w:rsidR="00F54736" w:rsidRPr="00934DBD" w:rsidRDefault="00F54736" w:rsidP="00FD2071">
      <w:pPr>
        <w:pStyle w:val="a"/>
        <w:tabs>
          <w:tab w:val="clear" w:pos="1080"/>
          <w:tab w:val="left" w:pos="540"/>
        </w:tabs>
        <w:jc w:val="both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 w:rsidRPr="00934DBD">
        <w:rPr>
          <w:rFonts w:asciiTheme="majorBidi" w:hAnsiTheme="majorBidi" w:cstheme="majorBidi"/>
          <w:b/>
          <w:bCs/>
          <w:i/>
          <w:iCs/>
          <w:cs/>
          <w:lang w:val="en-US"/>
        </w:rPr>
        <w:lastRenderedPageBreak/>
        <w:t>รายละเอียดเงินลงทุนใน</w:t>
      </w:r>
      <w:r w:rsidR="00AD0463" w:rsidRPr="00934DBD">
        <w:rPr>
          <w:rFonts w:asciiTheme="majorBidi" w:hAnsiTheme="majorBidi" w:cstheme="majorBidi"/>
          <w:b/>
          <w:bCs/>
          <w:i/>
          <w:iCs/>
          <w:cs/>
          <w:lang w:val="en-US"/>
        </w:rPr>
        <w:t>การร่วมค้า</w:t>
      </w:r>
      <w:r w:rsidR="00BA6799" w:rsidRPr="00934DBD">
        <w:rPr>
          <w:rFonts w:asciiTheme="majorBidi" w:hAnsiTheme="majorBidi" w:cstheme="majorBidi"/>
          <w:b/>
          <w:bCs/>
          <w:i/>
          <w:iCs/>
          <w:cs/>
          <w:lang w:val="en-US"/>
        </w:rPr>
        <w:t>และเงินปันผลรับ</w:t>
      </w:r>
    </w:p>
    <w:p w14:paraId="7A70AEBC" w14:textId="0ADCA68E" w:rsidR="00D71061" w:rsidRPr="00934DBD" w:rsidRDefault="00F54736" w:rsidP="00DA4E9C">
      <w:pPr>
        <w:pStyle w:val="a"/>
        <w:tabs>
          <w:tab w:val="clear" w:pos="1080"/>
          <w:tab w:val="left" w:pos="540"/>
        </w:tabs>
        <w:spacing w:before="120"/>
        <w:jc w:val="both"/>
        <w:rPr>
          <w:rFonts w:asciiTheme="majorBidi" w:hAnsiTheme="majorBidi" w:cstheme="majorBidi"/>
          <w:cs/>
        </w:rPr>
      </w:pPr>
      <w:r w:rsidRPr="00934DBD">
        <w:rPr>
          <w:rFonts w:asciiTheme="majorBidi" w:hAnsiTheme="majorBidi" w:cstheme="majorBidi"/>
          <w:cs/>
        </w:rPr>
        <w:t>เงินลงทุนใน</w:t>
      </w:r>
      <w:r w:rsidR="00AD0463" w:rsidRPr="00934DBD">
        <w:rPr>
          <w:rFonts w:asciiTheme="majorBidi" w:hAnsiTheme="majorBidi" w:cstheme="majorBidi"/>
          <w:cs/>
        </w:rPr>
        <w:t xml:space="preserve">การร่วมค้า </w:t>
      </w:r>
      <w:r w:rsidRPr="00934DBD">
        <w:rPr>
          <w:rFonts w:asciiTheme="majorBidi" w:hAnsiTheme="majorBidi" w:cstheme="majorBidi"/>
          <w:cs/>
        </w:rPr>
        <w:t xml:space="preserve">ณ วันที่ </w:t>
      </w:r>
      <w:r w:rsidR="002606E5" w:rsidRPr="00934DBD">
        <w:rPr>
          <w:rFonts w:asciiTheme="majorBidi" w:hAnsiTheme="majorBidi" w:cstheme="majorBidi"/>
          <w:lang w:val="en-US"/>
        </w:rPr>
        <w:t>30</w:t>
      </w:r>
      <w:r w:rsidR="007D1C9F" w:rsidRPr="00934DBD">
        <w:rPr>
          <w:rFonts w:asciiTheme="majorBidi" w:hAnsiTheme="majorBidi" w:cstheme="majorBidi"/>
          <w:lang w:val="en-US"/>
        </w:rPr>
        <w:t xml:space="preserve"> </w:t>
      </w:r>
      <w:r w:rsidR="007D1C9F" w:rsidRPr="00934DBD">
        <w:rPr>
          <w:rFonts w:asciiTheme="majorBidi" w:hAnsiTheme="majorBidi" w:cstheme="majorBidi"/>
          <w:cs/>
          <w:lang w:val="en-US"/>
        </w:rPr>
        <w:t>กันยายน</w:t>
      </w:r>
      <w:r w:rsidR="00667B8E" w:rsidRPr="00934DBD">
        <w:rPr>
          <w:rFonts w:asciiTheme="majorBidi" w:hAnsiTheme="majorBidi" w:cstheme="majorBidi"/>
          <w:cs/>
        </w:rPr>
        <w:t xml:space="preserve"> </w:t>
      </w:r>
      <w:r w:rsidR="002606E5" w:rsidRPr="00934DBD">
        <w:rPr>
          <w:rFonts w:asciiTheme="majorBidi" w:hAnsiTheme="majorBidi" w:cstheme="majorBidi"/>
          <w:lang w:val="en-US"/>
        </w:rPr>
        <w:t>2563</w:t>
      </w:r>
      <w:r w:rsidR="001818B5" w:rsidRPr="00934DBD">
        <w:rPr>
          <w:rFonts w:asciiTheme="majorBidi" w:hAnsiTheme="majorBidi" w:cstheme="majorBidi"/>
          <w:cs/>
        </w:rPr>
        <w:t xml:space="preserve"> และ </w:t>
      </w:r>
      <w:r w:rsidR="002606E5" w:rsidRPr="00934DBD">
        <w:rPr>
          <w:rFonts w:asciiTheme="majorBidi" w:hAnsiTheme="majorBidi" w:cstheme="majorBidi"/>
          <w:lang w:val="en-US"/>
        </w:rPr>
        <w:t>31</w:t>
      </w:r>
      <w:r w:rsidR="00794C28" w:rsidRPr="00934DBD">
        <w:rPr>
          <w:rFonts w:asciiTheme="majorBidi" w:hAnsiTheme="majorBidi" w:cstheme="majorBidi"/>
          <w:cs/>
        </w:rPr>
        <w:t xml:space="preserve"> ธันวาคม </w:t>
      </w:r>
      <w:r w:rsidR="002606E5" w:rsidRPr="00934DBD">
        <w:rPr>
          <w:rFonts w:asciiTheme="majorBidi" w:hAnsiTheme="majorBidi" w:cstheme="majorBidi"/>
          <w:lang w:val="en-US"/>
        </w:rPr>
        <w:t>2562</w:t>
      </w:r>
      <w:r w:rsidR="00763291" w:rsidRPr="00934DBD">
        <w:rPr>
          <w:rFonts w:asciiTheme="majorBidi" w:hAnsiTheme="majorBidi" w:cstheme="majorBidi"/>
          <w:lang w:val="en-US"/>
        </w:rPr>
        <w:t xml:space="preserve"> </w:t>
      </w:r>
      <w:r w:rsidR="001606D0" w:rsidRPr="00934DBD">
        <w:rPr>
          <w:rFonts w:asciiTheme="majorBidi" w:hAnsiTheme="majorBidi" w:cstheme="majorBidi"/>
          <w:cs/>
          <w:lang w:val="en-US"/>
        </w:rPr>
        <w:t>และเงินปันผลรับสำหรับ</w:t>
      </w:r>
      <w:r w:rsidR="00DA236A" w:rsidRPr="00934DBD">
        <w:rPr>
          <w:rFonts w:asciiTheme="majorBidi" w:hAnsiTheme="majorBidi" w:cstheme="majorBidi"/>
          <w:cs/>
          <w:lang w:val="en-US"/>
        </w:rPr>
        <w:t>แต่ละ</w:t>
      </w:r>
      <w:bookmarkStart w:id="0" w:name="_Hlk7772665"/>
      <w:r w:rsidR="001606D0" w:rsidRPr="00934DBD">
        <w:rPr>
          <w:rFonts w:asciiTheme="majorBidi" w:hAnsiTheme="majorBidi" w:cstheme="majorBidi"/>
          <w:cs/>
          <w:lang w:val="en-US"/>
        </w:rPr>
        <w:t>งวด</w:t>
      </w:r>
      <w:r w:rsidR="007D1C9F" w:rsidRPr="00934DBD">
        <w:rPr>
          <w:rFonts w:asciiTheme="majorBidi" w:hAnsiTheme="majorBidi" w:cstheme="majorBidi"/>
          <w:cs/>
          <w:lang w:val="en-US"/>
        </w:rPr>
        <w:t>เก้า</w:t>
      </w:r>
      <w:r w:rsidR="00E20E48" w:rsidRPr="00934DBD">
        <w:rPr>
          <w:rFonts w:asciiTheme="majorBidi" w:hAnsiTheme="majorBidi" w:cstheme="majorBidi"/>
          <w:cs/>
          <w:lang w:val="en-US"/>
        </w:rPr>
        <w:t>เดือน</w:t>
      </w:r>
      <w:r w:rsidR="001606D0" w:rsidRPr="00934DBD">
        <w:rPr>
          <w:rFonts w:asciiTheme="majorBidi" w:hAnsiTheme="majorBidi" w:cstheme="majorBidi"/>
          <w:cs/>
          <w:lang w:val="en-US"/>
        </w:rPr>
        <w:t>ส</w:t>
      </w:r>
      <w:r w:rsidR="00DA4E9C" w:rsidRPr="00934DBD">
        <w:rPr>
          <w:rFonts w:asciiTheme="majorBidi" w:hAnsiTheme="majorBidi" w:cstheme="majorBidi"/>
          <w:cs/>
          <w:lang w:val="en-US"/>
        </w:rPr>
        <w:t>ิ้น</w:t>
      </w:r>
      <w:r w:rsidR="001606D0" w:rsidRPr="00934DBD">
        <w:rPr>
          <w:rFonts w:asciiTheme="majorBidi" w:hAnsiTheme="majorBidi" w:cstheme="majorBidi"/>
          <w:cs/>
          <w:lang w:val="en-US"/>
        </w:rPr>
        <w:t xml:space="preserve">สุดวันที่ </w:t>
      </w:r>
      <w:r w:rsidR="002606E5" w:rsidRPr="00934DBD">
        <w:rPr>
          <w:rFonts w:asciiTheme="majorBidi" w:hAnsiTheme="majorBidi" w:cstheme="majorBidi"/>
          <w:lang w:val="en-US"/>
        </w:rPr>
        <w:t>30</w:t>
      </w:r>
      <w:r w:rsidR="00667B8E" w:rsidRPr="00934DBD">
        <w:rPr>
          <w:rFonts w:asciiTheme="majorBidi" w:hAnsiTheme="majorBidi" w:cstheme="majorBidi"/>
          <w:cs/>
        </w:rPr>
        <w:t xml:space="preserve"> </w:t>
      </w:r>
      <w:r w:rsidR="007D1C9F" w:rsidRPr="00934DBD">
        <w:rPr>
          <w:rFonts w:asciiTheme="majorBidi" w:hAnsiTheme="majorBidi" w:cstheme="majorBidi"/>
          <w:cs/>
        </w:rPr>
        <w:t xml:space="preserve">กันยายน </w:t>
      </w:r>
      <w:r w:rsidRPr="00934DBD">
        <w:rPr>
          <w:rFonts w:asciiTheme="majorBidi" w:hAnsiTheme="majorBidi" w:cstheme="majorBidi"/>
          <w:cs/>
        </w:rPr>
        <w:t>มีดัง</w:t>
      </w:r>
      <w:bookmarkEnd w:id="0"/>
      <w:r w:rsidR="00231B8D" w:rsidRPr="00934DBD">
        <w:rPr>
          <w:rFonts w:asciiTheme="majorBidi" w:hAnsiTheme="majorBidi" w:cstheme="majorBidi"/>
          <w:cs/>
        </w:rPr>
        <w:t>นี้</w:t>
      </w:r>
    </w:p>
    <w:tbl>
      <w:tblPr>
        <w:tblpPr w:leftFromText="180" w:rightFromText="180" w:vertAnchor="text" w:tblpY="1"/>
        <w:tblOverlap w:val="never"/>
        <w:tblW w:w="15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00"/>
        <w:gridCol w:w="179"/>
        <w:gridCol w:w="710"/>
        <w:gridCol w:w="179"/>
        <w:gridCol w:w="719"/>
        <w:gridCol w:w="183"/>
        <w:gridCol w:w="713"/>
        <w:gridCol w:w="180"/>
        <w:gridCol w:w="628"/>
        <w:gridCol w:w="183"/>
        <w:gridCol w:w="623"/>
        <w:gridCol w:w="181"/>
        <w:gridCol w:w="620"/>
        <w:gridCol w:w="7"/>
        <w:gridCol w:w="183"/>
        <w:gridCol w:w="675"/>
        <w:gridCol w:w="178"/>
        <w:gridCol w:w="633"/>
        <w:gridCol w:w="183"/>
        <w:gridCol w:w="623"/>
        <w:gridCol w:w="179"/>
        <w:gridCol w:w="628"/>
        <w:gridCol w:w="183"/>
        <w:gridCol w:w="623"/>
        <w:gridCol w:w="179"/>
        <w:gridCol w:w="641"/>
        <w:gridCol w:w="183"/>
        <w:gridCol w:w="784"/>
        <w:gridCol w:w="196"/>
        <w:gridCol w:w="791"/>
      </w:tblGrid>
      <w:tr w:rsidR="00A43802" w:rsidRPr="00934DBD" w14:paraId="36487755" w14:textId="77777777" w:rsidTr="009E234D">
        <w:trPr>
          <w:cantSplit/>
          <w:trHeight w:val="317"/>
          <w:tblHeader/>
        </w:trPr>
        <w:tc>
          <w:tcPr>
            <w:tcW w:w="2610" w:type="dxa"/>
          </w:tcPr>
          <w:p w14:paraId="6FA525D0" w14:textId="77777777" w:rsidR="00A43802" w:rsidRPr="00934DBD" w:rsidRDefault="00A43802" w:rsidP="007D1C9F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2867" w:type="dxa"/>
            <w:gridSpan w:val="30"/>
            <w:vAlign w:val="center"/>
          </w:tcPr>
          <w:p w14:paraId="2DA88D7B" w14:textId="787F444A" w:rsidR="00A43802" w:rsidRPr="00934DBD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934DB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หน่วย</w:t>
            </w:r>
            <w:r w:rsidRPr="00934DBD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ล้านบาท</w:t>
            </w:r>
            <w:r w:rsidRPr="00934DBD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)</w:t>
            </w:r>
          </w:p>
        </w:tc>
      </w:tr>
      <w:tr w:rsidR="00A43802" w:rsidRPr="00934DBD" w14:paraId="5873172E" w14:textId="77777777" w:rsidTr="009E234D">
        <w:trPr>
          <w:cantSplit/>
          <w:trHeight w:val="317"/>
          <w:tblHeader/>
        </w:trPr>
        <w:tc>
          <w:tcPr>
            <w:tcW w:w="2610" w:type="dxa"/>
          </w:tcPr>
          <w:p w14:paraId="0085C632" w14:textId="77777777" w:rsidR="00A43802" w:rsidRPr="00934DBD" w:rsidRDefault="00A43802" w:rsidP="007D1C9F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2867" w:type="dxa"/>
            <w:gridSpan w:val="30"/>
          </w:tcPr>
          <w:p w14:paraId="27112988" w14:textId="77777777" w:rsidR="00A43802" w:rsidRPr="00934DBD" w:rsidDel="00685444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3C1F59" w:rsidRPr="00934DBD" w14:paraId="58F8746C" w14:textId="77777777" w:rsidTr="00D517DA">
        <w:trPr>
          <w:cantSplit/>
          <w:trHeight w:val="317"/>
          <w:tblHeader/>
        </w:trPr>
        <w:tc>
          <w:tcPr>
            <w:tcW w:w="2610" w:type="dxa"/>
            <w:vAlign w:val="center"/>
          </w:tcPr>
          <w:p w14:paraId="524D1DB5" w14:textId="77777777" w:rsidR="003C1F59" w:rsidRPr="00934DBD" w:rsidRDefault="003C1F59" w:rsidP="007D1C9F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737990C0" w14:textId="77777777" w:rsidR="003C1F59" w:rsidRPr="00934DBD" w:rsidRDefault="003C1F59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tcBorders>
              <w:top w:val="single" w:sz="4" w:space="0" w:color="auto"/>
            </w:tcBorders>
            <w:vAlign w:val="center"/>
          </w:tcPr>
          <w:p w14:paraId="19B31A73" w14:textId="77777777" w:rsidR="003C1F59" w:rsidRPr="00934DBD" w:rsidRDefault="003C1F59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608" w:type="dxa"/>
            <w:gridSpan w:val="3"/>
            <w:tcBorders>
              <w:top w:val="single" w:sz="4" w:space="0" w:color="auto"/>
            </w:tcBorders>
            <w:vAlign w:val="center"/>
          </w:tcPr>
          <w:p w14:paraId="57488618" w14:textId="58B27CAD" w:rsidR="003C1F59" w:rsidRPr="00934DBD" w:rsidRDefault="003C1F59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สัดส่วน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center"/>
          </w:tcPr>
          <w:p w14:paraId="070A7BA2" w14:textId="73EC9CCE" w:rsidR="003C1F59" w:rsidRPr="00934DBD" w:rsidRDefault="003C1F59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521" w:type="dxa"/>
            <w:gridSpan w:val="3"/>
            <w:tcBorders>
              <w:top w:val="single" w:sz="4" w:space="0" w:color="auto"/>
            </w:tcBorders>
            <w:vAlign w:val="center"/>
          </w:tcPr>
          <w:p w14:paraId="38359EC3" w14:textId="77777777" w:rsidR="003C1F59" w:rsidRPr="00934DBD" w:rsidRDefault="003C1F59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07" w:type="dxa"/>
            <w:gridSpan w:val="4"/>
            <w:tcBorders>
              <w:top w:val="single" w:sz="4" w:space="0" w:color="auto"/>
            </w:tcBorders>
            <w:vAlign w:val="center"/>
          </w:tcPr>
          <w:p w14:paraId="7C187F6B" w14:textId="77777777" w:rsidR="003C1F59" w:rsidRPr="00934DBD" w:rsidRDefault="003C1F59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90" w:type="dxa"/>
            <w:gridSpan w:val="2"/>
            <w:tcBorders>
              <w:top w:val="single" w:sz="4" w:space="0" w:color="auto"/>
            </w:tcBorders>
            <w:vAlign w:val="center"/>
          </w:tcPr>
          <w:p w14:paraId="52DD313E" w14:textId="77777777" w:rsidR="003C1F59" w:rsidRPr="00934DBD" w:rsidDel="00685444" w:rsidRDefault="003C1F59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86" w:type="dxa"/>
            <w:gridSpan w:val="3"/>
            <w:tcBorders>
              <w:top w:val="single" w:sz="4" w:space="0" w:color="auto"/>
            </w:tcBorders>
            <w:vAlign w:val="center"/>
          </w:tcPr>
          <w:p w14:paraId="0AB6FDA7" w14:textId="77777777" w:rsidR="003C1F59" w:rsidRPr="00934DBD" w:rsidRDefault="003C1F59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tcBorders>
              <w:top w:val="single" w:sz="4" w:space="0" w:color="auto"/>
            </w:tcBorders>
            <w:vAlign w:val="center"/>
          </w:tcPr>
          <w:p w14:paraId="292DB940" w14:textId="77777777" w:rsidR="003C1F59" w:rsidRPr="00934DBD" w:rsidDel="00685444" w:rsidRDefault="003C1F59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430" w:type="dxa"/>
            <w:gridSpan w:val="3"/>
            <w:tcBorders>
              <w:top w:val="single" w:sz="4" w:space="0" w:color="auto"/>
            </w:tcBorders>
            <w:vAlign w:val="center"/>
          </w:tcPr>
          <w:p w14:paraId="5A288DF6" w14:textId="77777777" w:rsidR="003C1F59" w:rsidRPr="00934DBD" w:rsidRDefault="003C1F59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3" w:type="dxa"/>
            <w:tcBorders>
              <w:top w:val="single" w:sz="4" w:space="0" w:color="auto"/>
            </w:tcBorders>
            <w:vAlign w:val="center"/>
          </w:tcPr>
          <w:p w14:paraId="60DAFBAB" w14:textId="77777777" w:rsidR="003C1F59" w:rsidRPr="00934DBD" w:rsidDel="00685444" w:rsidRDefault="003C1F59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43" w:type="dxa"/>
            <w:gridSpan w:val="3"/>
            <w:tcBorders>
              <w:top w:val="single" w:sz="4" w:space="0" w:color="auto"/>
            </w:tcBorders>
            <w:vAlign w:val="center"/>
          </w:tcPr>
          <w:p w14:paraId="4BF5BF23" w14:textId="77777777" w:rsidR="003C1F59" w:rsidRPr="00934DBD" w:rsidRDefault="003C1F59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12" w:right="-9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3" w:type="dxa"/>
            <w:tcBorders>
              <w:top w:val="single" w:sz="4" w:space="0" w:color="auto"/>
            </w:tcBorders>
            <w:vAlign w:val="center"/>
          </w:tcPr>
          <w:p w14:paraId="2DB290C3" w14:textId="77777777" w:rsidR="003C1F59" w:rsidRPr="00934DBD" w:rsidDel="00685444" w:rsidRDefault="003C1F59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71" w:type="dxa"/>
            <w:gridSpan w:val="3"/>
            <w:tcBorders>
              <w:top w:val="single" w:sz="4" w:space="0" w:color="auto"/>
            </w:tcBorders>
            <w:vAlign w:val="center"/>
          </w:tcPr>
          <w:p w14:paraId="366843A9" w14:textId="77777777" w:rsidR="003C1F59" w:rsidRPr="00934DBD" w:rsidRDefault="003C1F59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</w:tr>
      <w:tr w:rsidR="00A43802" w:rsidRPr="00934DBD" w14:paraId="77D8B9F5" w14:textId="77777777" w:rsidTr="00D517DA">
        <w:trPr>
          <w:cantSplit/>
          <w:trHeight w:val="317"/>
          <w:tblHeader/>
        </w:trPr>
        <w:tc>
          <w:tcPr>
            <w:tcW w:w="2610" w:type="dxa"/>
            <w:vAlign w:val="center"/>
          </w:tcPr>
          <w:p w14:paraId="4E973EC2" w14:textId="77777777" w:rsidR="00A43802" w:rsidRPr="00934DBD" w:rsidRDefault="00A43802" w:rsidP="007D1C9F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900" w:type="dxa"/>
            <w:vAlign w:val="center"/>
          </w:tcPr>
          <w:p w14:paraId="1B4F650E" w14:textId="77777777" w:rsidR="00A43802" w:rsidRPr="00934DBD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vAlign w:val="center"/>
          </w:tcPr>
          <w:p w14:paraId="4FE495FD" w14:textId="77777777" w:rsidR="00A43802" w:rsidRPr="00934DBD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608" w:type="dxa"/>
            <w:gridSpan w:val="3"/>
            <w:vAlign w:val="center"/>
          </w:tcPr>
          <w:p w14:paraId="0F5AE4D4" w14:textId="77777777" w:rsidR="00A43802" w:rsidRPr="00934DBD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ความเป็นเจ้าของ</w:t>
            </w:r>
          </w:p>
        </w:tc>
        <w:tc>
          <w:tcPr>
            <w:tcW w:w="183" w:type="dxa"/>
            <w:vAlign w:val="center"/>
          </w:tcPr>
          <w:p w14:paraId="2D094B4B" w14:textId="77777777" w:rsidR="00A43802" w:rsidRPr="00934DBD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21" w:type="dxa"/>
            <w:gridSpan w:val="3"/>
            <w:vAlign w:val="center"/>
          </w:tcPr>
          <w:p w14:paraId="589A5183" w14:textId="77777777" w:rsidR="00A43802" w:rsidRPr="00934DBD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3" w:type="dxa"/>
            <w:vAlign w:val="center"/>
          </w:tcPr>
          <w:p w14:paraId="3336038E" w14:textId="77777777" w:rsidR="00A43802" w:rsidRPr="00934DBD" w:rsidDel="00685444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A3326D1" w14:textId="77777777" w:rsidR="00A43802" w:rsidRPr="00934DBD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90" w:type="dxa"/>
            <w:gridSpan w:val="2"/>
            <w:vAlign w:val="center"/>
          </w:tcPr>
          <w:p w14:paraId="5764FDA9" w14:textId="77777777" w:rsidR="00A43802" w:rsidRPr="00934DBD" w:rsidDel="00685444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486" w:type="dxa"/>
            <w:gridSpan w:val="3"/>
            <w:vAlign w:val="center"/>
          </w:tcPr>
          <w:p w14:paraId="58641F26" w14:textId="77777777" w:rsidR="00A43802" w:rsidRPr="00934DBD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3" w:type="dxa"/>
            <w:vAlign w:val="center"/>
          </w:tcPr>
          <w:p w14:paraId="140BDE15" w14:textId="77777777" w:rsidR="00A43802" w:rsidRPr="00934DBD" w:rsidDel="00685444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30" w:type="dxa"/>
            <w:gridSpan w:val="3"/>
            <w:vAlign w:val="center"/>
          </w:tcPr>
          <w:p w14:paraId="265386F9" w14:textId="77777777" w:rsidR="00A43802" w:rsidRPr="00934DBD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12" w:right="-9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3" w:type="dxa"/>
            <w:vAlign w:val="center"/>
          </w:tcPr>
          <w:p w14:paraId="6D6DD2E6" w14:textId="77777777" w:rsidR="00A43802" w:rsidRPr="00934DBD" w:rsidDel="00685444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43" w:type="dxa"/>
            <w:gridSpan w:val="3"/>
            <w:vAlign w:val="center"/>
          </w:tcPr>
          <w:p w14:paraId="2940B698" w14:textId="77777777" w:rsidR="00A43802" w:rsidRPr="00934DBD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3" w:type="dxa"/>
            <w:vAlign w:val="center"/>
          </w:tcPr>
          <w:p w14:paraId="32A9B492" w14:textId="77777777" w:rsidR="00A43802" w:rsidRPr="00934DBD" w:rsidDel="00685444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71" w:type="dxa"/>
            <w:gridSpan w:val="3"/>
            <w:vAlign w:val="center"/>
          </w:tcPr>
          <w:p w14:paraId="3381063A" w14:textId="77777777" w:rsidR="00A43802" w:rsidRPr="00934DBD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</w:tr>
      <w:tr w:rsidR="00A43802" w:rsidRPr="00934DBD" w14:paraId="1D89785E" w14:textId="77777777" w:rsidTr="00D517DA">
        <w:trPr>
          <w:cantSplit/>
          <w:trHeight w:val="317"/>
          <w:tblHeader/>
        </w:trPr>
        <w:tc>
          <w:tcPr>
            <w:tcW w:w="2610" w:type="dxa"/>
            <w:vAlign w:val="center"/>
          </w:tcPr>
          <w:p w14:paraId="5062D281" w14:textId="77777777" w:rsidR="00A43802" w:rsidRPr="00934DBD" w:rsidRDefault="00A43802" w:rsidP="007D1C9F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900" w:type="dxa"/>
            <w:vAlign w:val="center"/>
          </w:tcPr>
          <w:p w14:paraId="7A328B48" w14:textId="77777777" w:rsidR="00A43802" w:rsidRPr="00934DBD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vAlign w:val="center"/>
          </w:tcPr>
          <w:p w14:paraId="001642FE" w14:textId="77777777" w:rsidR="00A43802" w:rsidRPr="00934DBD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608" w:type="dxa"/>
            <w:gridSpan w:val="3"/>
            <w:vAlign w:val="center"/>
          </w:tcPr>
          <w:p w14:paraId="7114CB3C" w14:textId="77777777" w:rsidR="00A43802" w:rsidRPr="00934DBD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(ทั้งทางตรง</w:t>
            </w:r>
          </w:p>
        </w:tc>
        <w:tc>
          <w:tcPr>
            <w:tcW w:w="183" w:type="dxa"/>
            <w:vAlign w:val="center"/>
          </w:tcPr>
          <w:p w14:paraId="45C5A925" w14:textId="77777777" w:rsidR="00A43802" w:rsidRPr="00934DBD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21" w:type="dxa"/>
            <w:gridSpan w:val="3"/>
            <w:vAlign w:val="center"/>
          </w:tcPr>
          <w:p w14:paraId="4AF6CABB" w14:textId="77777777" w:rsidR="00A43802" w:rsidRPr="00934DBD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5"/>
              </w:tabs>
              <w:spacing w:line="280" w:lineRule="exac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ab/>
            </w:r>
          </w:p>
        </w:tc>
        <w:tc>
          <w:tcPr>
            <w:tcW w:w="183" w:type="dxa"/>
            <w:vAlign w:val="center"/>
          </w:tcPr>
          <w:p w14:paraId="78CC3D0D" w14:textId="77777777" w:rsidR="00A43802" w:rsidRPr="00934DBD" w:rsidDel="00685444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E4F02C0" w14:textId="77777777" w:rsidR="00A43802" w:rsidRPr="00934DBD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90" w:type="dxa"/>
            <w:gridSpan w:val="2"/>
            <w:vAlign w:val="center"/>
          </w:tcPr>
          <w:p w14:paraId="4829504C" w14:textId="77777777" w:rsidR="00A43802" w:rsidRPr="00934DBD" w:rsidDel="00685444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486" w:type="dxa"/>
            <w:gridSpan w:val="3"/>
            <w:vAlign w:val="center"/>
          </w:tcPr>
          <w:p w14:paraId="73FA5790" w14:textId="77777777" w:rsidR="00A43802" w:rsidRPr="00934DBD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3" w:type="dxa"/>
            <w:vAlign w:val="center"/>
          </w:tcPr>
          <w:p w14:paraId="65FE14FD" w14:textId="77777777" w:rsidR="00A43802" w:rsidRPr="00934DBD" w:rsidDel="00685444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30" w:type="dxa"/>
            <w:gridSpan w:val="3"/>
            <w:vAlign w:val="center"/>
          </w:tcPr>
          <w:p w14:paraId="5F781A7B" w14:textId="77777777" w:rsidR="00A43802" w:rsidRPr="00934DBD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12" w:right="-9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3" w:type="dxa"/>
            <w:vAlign w:val="center"/>
          </w:tcPr>
          <w:p w14:paraId="1D9CC218" w14:textId="77777777" w:rsidR="00A43802" w:rsidRPr="00934DBD" w:rsidDel="00685444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43" w:type="dxa"/>
            <w:gridSpan w:val="3"/>
            <w:vAlign w:val="center"/>
          </w:tcPr>
          <w:p w14:paraId="21CECB4B" w14:textId="77777777" w:rsidR="00A43802" w:rsidRPr="00934DBD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3" w:type="dxa"/>
            <w:vAlign w:val="center"/>
          </w:tcPr>
          <w:p w14:paraId="1559B50B" w14:textId="77777777" w:rsidR="00A43802" w:rsidRPr="00934DBD" w:rsidDel="00685444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71" w:type="dxa"/>
            <w:gridSpan w:val="3"/>
            <w:vAlign w:val="center"/>
          </w:tcPr>
          <w:p w14:paraId="2D8334B3" w14:textId="580C1ABA" w:rsidR="00A43802" w:rsidRPr="00934DBD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เงินปันผลรับ</w:t>
            </w:r>
          </w:p>
        </w:tc>
      </w:tr>
      <w:tr w:rsidR="00A43802" w:rsidRPr="00934DBD" w14:paraId="7457E1AE" w14:textId="77777777" w:rsidTr="00D517DA">
        <w:trPr>
          <w:cantSplit/>
          <w:trHeight w:val="317"/>
          <w:tblHeader/>
        </w:trPr>
        <w:tc>
          <w:tcPr>
            <w:tcW w:w="2610" w:type="dxa"/>
            <w:vAlign w:val="center"/>
          </w:tcPr>
          <w:p w14:paraId="3DDB709C" w14:textId="77777777" w:rsidR="00A43802" w:rsidRPr="00934DBD" w:rsidRDefault="00A43802" w:rsidP="007D1C9F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900" w:type="dxa"/>
            <w:vAlign w:val="center"/>
          </w:tcPr>
          <w:p w14:paraId="267BEEEF" w14:textId="77777777" w:rsidR="00A43802" w:rsidRPr="00934DBD" w:rsidRDefault="00A43802" w:rsidP="00D5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7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ประเทศที่</w:t>
            </w:r>
          </w:p>
        </w:tc>
        <w:tc>
          <w:tcPr>
            <w:tcW w:w="179" w:type="dxa"/>
            <w:vAlign w:val="center"/>
          </w:tcPr>
          <w:p w14:paraId="7B8A0DA1" w14:textId="77777777" w:rsidR="00A43802" w:rsidRPr="00934DBD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608" w:type="dxa"/>
            <w:gridSpan w:val="3"/>
            <w:vAlign w:val="center"/>
          </w:tcPr>
          <w:p w14:paraId="7A39CC46" w14:textId="77777777" w:rsidR="00A43802" w:rsidRPr="00934DBD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และทางอ้อม)</w:t>
            </w:r>
          </w:p>
        </w:tc>
        <w:tc>
          <w:tcPr>
            <w:tcW w:w="183" w:type="dxa"/>
            <w:vAlign w:val="center"/>
          </w:tcPr>
          <w:p w14:paraId="165EA420" w14:textId="77777777" w:rsidR="00A43802" w:rsidRPr="00934DBD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21" w:type="dxa"/>
            <w:gridSpan w:val="3"/>
            <w:vAlign w:val="center"/>
          </w:tcPr>
          <w:p w14:paraId="47CB1B7E" w14:textId="77777777" w:rsidR="00A43802" w:rsidRPr="00934DBD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3" w:type="dxa"/>
            <w:vAlign w:val="center"/>
          </w:tcPr>
          <w:p w14:paraId="55EA8FA2" w14:textId="77777777" w:rsidR="00A43802" w:rsidRPr="00934DBD" w:rsidDel="00685444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295120B" w14:textId="77777777" w:rsidR="00A43802" w:rsidRPr="00934DBD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90" w:type="dxa"/>
            <w:gridSpan w:val="2"/>
            <w:vAlign w:val="center"/>
          </w:tcPr>
          <w:p w14:paraId="4BE201D1" w14:textId="77777777" w:rsidR="00A43802" w:rsidRPr="00934DBD" w:rsidDel="00685444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486" w:type="dxa"/>
            <w:gridSpan w:val="3"/>
            <w:vAlign w:val="center"/>
          </w:tcPr>
          <w:p w14:paraId="386C9641" w14:textId="77777777" w:rsidR="00A43802" w:rsidRPr="00934DBD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3" w:type="dxa"/>
            <w:vAlign w:val="center"/>
          </w:tcPr>
          <w:p w14:paraId="38CD0199" w14:textId="77777777" w:rsidR="00A43802" w:rsidRPr="00934DBD" w:rsidDel="00685444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30" w:type="dxa"/>
            <w:gridSpan w:val="3"/>
            <w:vAlign w:val="center"/>
          </w:tcPr>
          <w:p w14:paraId="2BC31716" w14:textId="77777777" w:rsidR="00A43802" w:rsidRPr="00934DBD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การด้อยค่า</w:t>
            </w:r>
          </w:p>
        </w:tc>
        <w:tc>
          <w:tcPr>
            <w:tcW w:w="183" w:type="dxa"/>
            <w:vAlign w:val="center"/>
          </w:tcPr>
          <w:p w14:paraId="76596BEC" w14:textId="77777777" w:rsidR="00A43802" w:rsidRPr="00934DBD" w:rsidDel="00685444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43" w:type="dxa"/>
            <w:gridSpan w:val="3"/>
            <w:vAlign w:val="center"/>
          </w:tcPr>
          <w:p w14:paraId="5F8E4122" w14:textId="77777777" w:rsidR="00A43802" w:rsidRPr="00934DBD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280" w:lineRule="exact"/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 xml:space="preserve">ส่วนได้เสีย 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3" w:type="dxa"/>
            <w:vAlign w:val="center"/>
          </w:tcPr>
          <w:p w14:paraId="6F658DB0" w14:textId="77777777" w:rsidR="00A43802" w:rsidRPr="00934DBD" w:rsidDel="00685444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71" w:type="dxa"/>
            <w:gridSpan w:val="3"/>
            <w:vAlign w:val="center"/>
          </w:tcPr>
          <w:p w14:paraId="25F99F10" w14:textId="31B8389F" w:rsidR="00A43802" w:rsidRPr="00934DBD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สำหรับงวด</w:t>
            </w:r>
            <w:r w:rsidR="007D1C9F"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เก้า</w:t>
            </w: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เดือน</w:t>
            </w:r>
          </w:p>
        </w:tc>
      </w:tr>
      <w:tr w:rsidR="00A43802" w:rsidRPr="00934DBD" w14:paraId="3D39BA48" w14:textId="77777777" w:rsidTr="00D517DA">
        <w:trPr>
          <w:cantSplit/>
          <w:trHeight w:val="317"/>
          <w:tblHeader/>
        </w:trPr>
        <w:tc>
          <w:tcPr>
            <w:tcW w:w="2610" w:type="dxa"/>
            <w:vAlign w:val="center"/>
          </w:tcPr>
          <w:p w14:paraId="6A79CB3E" w14:textId="77777777" w:rsidR="00A43802" w:rsidRPr="00934DBD" w:rsidRDefault="00A43802" w:rsidP="007D1C9F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5D76ED40" w14:textId="77777777" w:rsidR="00A43802" w:rsidRPr="00934DBD" w:rsidRDefault="00A43802" w:rsidP="00D5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7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ดำเนินธุรกิจ</w:t>
            </w:r>
          </w:p>
        </w:tc>
        <w:tc>
          <w:tcPr>
            <w:tcW w:w="179" w:type="dxa"/>
            <w:vAlign w:val="center"/>
          </w:tcPr>
          <w:p w14:paraId="3678A763" w14:textId="77777777" w:rsidR="00A43802" w:rsidRPr="00934DBD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1608" w:type="dxa"/>
            <w:gridSpan w:val="3"/>
            <w:tcBorders>
              <w:bottom w:val="single" w:sz="4" w:space="0" w:color="auto"/>
            </w:tcBorders>
            <w:vAlign w:val="center"/>
          </w:tcPr>
          <w:p w14:paraId="4DBA5376" w14:textId="77777777" w:rsidR="00A43802" w:rsidRPr="00934DBD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/>
              </w:rPr>
              <w:t>(ร้อยละ)</w:t>
            </w:r>
          </w:p>
        </w:tc>
        <w:tc>
          <w:tcPr>
            <w:tcW w:w="183" w:type="dxa"/>
            <w:vAlign w:val="center"/>
          </w:tcPr>
          <w:p w14:paraId="0020AF30" w14:textId="77777777" w:rsidR="00A43802" w:rsidRPr="00934DBD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21" w:type="dxa"/>
            <w:gridSpan w:val="3"/>
            <w:tcBorders>
              <w:bottom w:val="single" w:sz="4" w:space="0" w:color="auto"/>
            </w:tcBorders>
            <w:vAlign w:val="center"/>
          </w:tcPr>
          <w:p w14:paraId="00ED6556" w14:textId="77777777" w:rsidR="00A43802" w:rsidRPr="00934DBD" w:rsidDel="00685444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ทุนชำระแล้ว</w:t>
            </w:r>
          </w:p>
        </w:tc>
        <w:tc>
          <w:tcPr>
            <w:tcW w:w="183" w:type="dxa"/>
            <w:vAlign w:val="center"/>
          </w:tcPr>
          <w:p w14:paraId="2E553DC1" w14:textId="77777777" w:rsidR="00A43802" w:rsidRPr="00934DBD" w:rsidDel="00685444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24" w:type="dxa"/>
            <w:gridSpan w:val="3"/>
            <w:tcBorders>
              <w:bottom w:val="single" w:sz="4" w:space="0" w:color="auto"/>
            </w:tcBorders>
            <w:vAlign w:val="center"/>
          </w:tcPr>
          <w:p w14:paraId="172EEF18" w14:textId="77777777" w:rsidR="00A43802" w:rsidRPr="00934DBD" w:rsidDel="00685444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วิธีราคาทุน</w:t>
            </w:r>
          </w:p>
        </w:tc>
        <w:tc>
          <w:tcPr>
            <w:tcW w:w="190" w:type="dxa"/>
            <w:gridSpan w:val="2"/>
            <w:vAlign w:val="center"/>
          </w:tcPr>
          <w:p w14:paraId="7E971992" w14:textId="77777777" w:rsidR="00A43802" w:rsidRPr="00934DBD" w:rsidDel="00685444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486" w:type="dxa"/>
            <w:gridSpan w:val="3"/>
            <w:tcBorders>
              <w:bottom w:val="single" w:sz="4" w:space="0" w:color="auto"/>
            </w:tcBorders>
            <w:vAlign w:val="center"/>
          </w:tcPr>
          <w:p w14:paraId="05BCFC8A" w14:textId="77777777" w:rsidR="00A43802" w:rsidRPr="00934DBD" w:rsidDel="00685444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วิธีส่วนได้เสีย</w:t>
            </w:r>
          </w:p>
        </w:tc>
        <w:tc>
          <w:tcPr>
            <w:tcW w:w="183" w:type="dxa"/>
            <w:vAlign w:val="center"/>
          </w:tcPr>
          <w:p w14:paraId="3E30EF68" w14:textId="77777777" w:rsidR="00A43802" w:rsidRPr="00934DBD" w:rsidDel="00685444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30" w:type="dxa"/>
            <w:gridSpan w:val="3"/>
            <w:tcBorders>
              <w:bottom w:val="single" w:sz="4" w:space="0" w:color="auto"/>
            </w:tcBorders>
            <w:vAlign w:val="center"/>
          </w:tcPr>
          <w:p w14:paraId="765D483D" w14:textId="77777777" w:rsidR="00A43802" w:rsidRPr="00934DBD" w:rsidDel="00685444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สะสม</w:t>
            </w:r>
          </w:p>
        </w:tc>
        <w:tc>
          <w:tcPr>
            <w:tcW w:w="183" w:type="dxa"/>
            <w:vAlign w:val="center"/>
          </w:tcPr>
          <w:p w14:paraId="73A935BB" w14:textId="77777777" w:rsidR="00A43802" w:rsidRPr="00934DBD" w:rsidDel="00685444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43" w:type="dxa"/>
            <w:gridSpan w:val="3"/>
            <w:tcBorders>
              <w:bottom w:val="single" w:sz="4" w:space="0" w:color="auto"/>
            </w:tcBorders>
            <w:vAlign w:val="center"/>
          </w:tcPr>
          <w:p w14:paraId="3D7F4497" w14:textId="77777777" w:rsidR="00A43802" w:rsidRPr="00934DBD" w:rsidDel="00685444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83" w:type="dxa"/>
            <w:vAlign w:val="center"/>
          </w:tcPr>
          <w:p w14:paraId="56771FDC" w14:textId="77777777" w:rsidR="00A43802" w:rsidRPr="00934DBD" w:rsidDel="00685444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71" w:type="dxa"/>
            <w:gridSpan w:val="3"/>
            <w:tcBorders>
              <w:bottom w:val="single" w:sz="4" w:space="0" w:color="auto"/>
            </w:tcBorders>
            <w:vAlign w:val="center"/>
          </w:tcPr>
          <w:p w14:paraId="330E0DF2" w14:textId="6D95BE80" w:rsidR="00A43802" w:rsidRPr="00934DBD" w:rsidDel="00685444" w:rsidRDefault="00A438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สิ้นสุดวันที่</w:t>
            </w:r>
          </w:p>
        </w:tc>
      </w:tr>
      <w:tr w:rsidR="005679F7" w:rsidRPr="00934DBD" w14:paraId="50489838" w14:textId="77777777" w:rsidTr="00D517DA">
        <w:trPr>
          <w:cantSplit/>
          <w:trHeight w:val="317"/>
          <w:tblHeader/>
        </w:trPr>
        <w:tc>
          <w:tcPr>
            <w:tcW w:w="2610" w:type="dxa"/>
            <w:vAlign w:val="center"/>
          </w:tcPr>
          <w:p w14:paraId="6AAC2CED" w14:textId="77777777" w:rsidR="00DA4E9C" w:rsidRPr="00934DBD" w:rsidRDefault="00DA4E9C" w:rsidP="007D1C9F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6A4478F4" w14:textId="77777777" w:rsidR="00DA4E9C" w:rsidRPr="00934DBD" w:rsidRDefault="00DA4E9C" w:rsidP="007D1C9F">
            <w:pPr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vAlign w:val="center"/>
          </w:tcPr>
          <w:p w14:paraId="5FE12851" w14:textId="77777777" w:rsidR="00DA4E9C" w:rsidRPr="00934DBD" w:rsidRDefault="00DA4E9C" w:rsidP="007D1C9F">
            <w:pPr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0" w:type="dxa"/>
            <w:vAlign w:val="center"/>
          </w:tcPr>
          <w:p w14:paraId="5BD4990B" w14:textId="5B763B99" w:rsidR="00DA4E9C" w:rsidRPr="00934DBD" w:rsidRDefault="002606E5" w:rsidP="007D1C9F">
            <w:pPr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30</w:t>
            </w:r>
          </w:p>
        </w:tc>
        <w:tc>
          <w:tcPr>
            <w:tcW w:w="179" w:type="dxa"/>
            <w:vAlign w:val="center"/>
          </w:tcPr>
          <w:p w14:paraId="0600313D" w14:textId="77777777" w:rsidR="00DA4E9C" w:rsidRPr="00934DBD" w:rsidRDefault="00DA4E9C" w:rsidP="007D1C9F">
            <w:pPr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9" w:type="dxa"/>
            <w:vAlign w:val="center"/>
          </w:tcPr>
          <w:p w14:paraId="506D9666" w14:textId="411082A9" w:rsidR="00DA4E9C" w:rsidRPr="00934DBD" w:rsidRDefault="002606E5" w:rsidP="007D1C9F">
            <w:pPr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31</w:t>
            </w:r>
          </w:p>
        </w:tc>
        <w:tc>
          <w:tcPr>
            <w:tcW w:w="183" w:type="dxa"/>
            <w:vAlign w:val="center"/>
          </w:tcPr>
          <w:p w14:paraId="172FAB76" w14:textId="77777777" w:rsidR="00DA4E9C" w:rsidRPr="00934DBD" w:rsidRDefault="00DA4E9C" w:rsidP="007D1C9F">
            <w:pPr>
              <w:pStyle w:val="acctfourfigures"/>
              <w:tabs>
                <w:tab w:val="clear" w:pos="765"/>
              </w:tabs>
              <w:spacing w:line="280" w:lineRule="exact"/>
              <w:ind w:left="-79" w:right="-124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3" w:type="dxa"/>
            <w:vAlign w:val="center"/>
          </w:tcPr>
          <w:p w14:paraId="1AD190A2" w14:textId="65CFF5FB" w:rsidR="00DA4E9C" w:rsidRPr="00934DBD" w:rsidRDefault="002606E5" w:rsidP="007D1C9F">
            <w:pPr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30</w:t>
            </w:r>
          </w:p>
        </w:tc>
        <w:tc>
          <w:tcPr>
            <w:tcW w:w="180" w:type="dxa"/>
            <w:vAlign w:val="center"/>
          </w:tcPr>
          <w:p w14:paraId="74A64441" w14:textId="77777777" w:rsidR="00DA4E9C" w:rsidRPr="00934DBD" w:rsidRDefault="00DA4E9C" w:rsidP="007D1C9F">
            <w:pPr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8" w:type="dxa"/>
            <w:vAlign w:val="center"/>
          </w:tcPr>
          <w:p w14:paraId="299574AA" w14:textId="0324CABE" w:rsidR="00DA4E9C" w:rsidRPr="00934DBD" w:rsidRDefault="002606E5" w:rsidP="007D1C9F">
            <w:pPr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31</w:t>
            </w:r>
          </w:p>
        </w:tc>
        <w:tc>
          <w:tcPr>
            <w:tcW w:w="183" w:type="dxa"/>
            <w:vAlign w:val="center"/>
          </w:tcPr>
          <w:p w14:paraId="65A96BC2" w14:textId="77777777" w:rsidR="00DA4E9C" w:rsidRPr="00934DBD" w:rsidRDefault="00DA4E9C" w:rsidP="007D1C9F">
            <w:pPr>
              <w:pStyle w:val="acctfourfigures"/>
              <w:tabs>
                <w:tab w:val="clear" w:pos="765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23" w:type="dxa"/>
            <w:vAlign w:val="center"/>
          </w:tcPr>
          <w:p w14:paraId="2F97CEB0" w14:textId="408549B3" w:rsidR="00DA4E9C" w:rsidRPr="00934DBD" w:rsidRDefault="002606E5" w:rsidP="007D1C9F">
            <w:pPr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30</w:t>
            </w:r>
          </w:p>
        </w:tc>
        <w:tc>
          <w:tcPr>
            <w:tcW w:w="181" w:type="dxa"/>
            <w:vAlign w:val="center"/>
          </w:tcPr>
          <w:p w14:paraId="6DE10E47" w14:textId="77777777" w:rsidR="00DA4E9C" w:rsidRPr="00934DBD" w:rsidRDefault="00DA4E9C" w:rsidP="007D1C9F">
            <w:pPr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7" w:type="dxa"/>
            <w:gridSpan w:val="2"/>
            <w:vAlign w:val="center"/>
          </w:tcPr>
          <w:p w14:paraId="6DED998D" w14:textId="23B07879" w:rsidR="00DA4E9C" w:rsidRPr="00934DBD" w:rsidRDefault="002606E5" w:rsidP="007D1C9F">
            <w:pPr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31</w:t>
            </w:r>
          </w:p>
        </w:tc>
        <w:tc>
          <w:tcPr>
            <w:tcW w:w="183" w:type="dxa"/>
            <w:vAlign w:val="center"/>
          </w:tcPr>
          <w:p w14:paraId="4F289575" w14:textId="77777777" w:rsidR="00DA4E9C" w:rsidRPr="00934DBD" w:rsidRDefault="00DA4E9C" w:rsidP="007D1C9F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5" w:type="dxa"/>
            <w:vAlign w:val="center"/>
          </w:tcPr>
          <w:p w14:paraId="62FA7E3F" w14:textId="64658F67" w:rsidR="00DA4E9C" w:rsidRPr="00934DBD" w:rsidRDefault="002606E5" w:rsidP="007D1C9F">
            <w:pPr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30</w:t>
            </w:r>
          </w:p>
        </w:tc>
        <w:tc>
          <w:tcPr>
            <w:tcW w:w="178" w:type="dxa"/>
            <w:vAlign w:val="center"/>
          </w:tcPr>
          <w:p w14:paraId="3ECA216F" w14:textId="77777777" w:rsidR="00DA4E9C" w:rsidRPr="00934DBD" w:rsidRDefault="00DA4E9C" w:rsidP="007D1C9F">
            <w:pPr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3" w:type="dxa"/>
            <w:vAlign w:val="center"/>
          </w:tcPr>
          <w:p w14:paraId="6B718466" w14:textId="412C05DE" w:rsidR="00DA4E9C" w:rsidRPr="00934DBD" w:rsidRDefault="002606E5" w:rsidP="007D1C9F">
            <w:pPr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31</w:t>
            </w:r>
          </w:p>
        </w:tc>
        <w:tc>
          <w:tcPr>
            <w:tcW w:w="183" w:type="dxa"/>
            <w:vAlign w:val="center"/>
          </w:tcPr>
          <w:p w14:paraId="7CF13E87" w14:textId="77777777" w:rsidR="00DA4E9C" w:rsidRPr="00934DBD" w:rsidRDefault="00DA4E9C" w:rsidP="007D1C9F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  <w:vAlign w:val="center"/>
          </w:tcPr>
          <w:p w14:paraId="4DF8BC73" w14:textId="2912E42A" w:rsidR="00DA4E9C" w:rsidRPr="00934DBD" w:rsidRDefault="002606E5" w:rsidP="007D1C9F">
            <w:pPr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30</w:t>
            </w:r>
          </w:p>
        </w:tc>
        <w:tc>
          <w:tcPr>
            <w:tcW w:w="179" w:type="dxa"/>
            <w:vAlign w:val="center"/>
          </w:tcPr>
          <w:p w14:paraId="5A6267E9" w14:textId="77777777" w:rsidR="00DA4E9C" w:rsidRPr="00934DBD" w:rsidRDefault="00DA4E9C" w:rsidP="007D1C9F">
            <w:pPr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8" w:type="dxa"/>
            <w:vAlign w:val="center"/>
          </w:tcPr>
          <w:p w14:paraId="0C393136" w14:textId="28C83573" w:rsidR="00DA4E9C" w:rsidRPr="00934DBD" w:rsidRDefault="002606E5" w:rsidP="007D1C9F">
            <w:pPr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31</w:t>
            </w:r>
          </w:p>
        </w:tc>
        <w:tc>
          <w:tcPr>
            <w:tcW w:w="183" w:type="dxa"/>
            <w:vAlign w:val="center"/>
          </w:tcPr>
          <w:p w14:paraId="092196BF" w14:textId="77777777" w:rsidR="00DA4E9C" w:rsidRPr="00934DBD" w:rsidRDefault="00DA4E9C" w:rsidP="007D1C9F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  <w:vAlign w:val="center"/>
          </w:tcPr>
          <w:p w14:paraId="68A0E4B7" w14:textId="13C6671F" w:rsidR="00DA4E9C" w:rsidRPr="00934DBD" w:rsidRDefault="002606E5" w:rsidP="007D1C9F">
            <w:pPr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30</w:t>
            </w:r>
          </w:p>
        </w:tc>
        <w:tc>
          <w:tcPr>
            <w:tcW w:w="179" w:type="dxa"/>
            <w:vAlign w:val="center"/>
          </w:tcPr>
          <w:p w14:paraId="7F733DAF" w14:textId="77777777" w:rsidR="00DA4E9C" w:rsidRPr="00934DBD" w:rsidRDefault="00DA4E9C" w:rsidP="007D1C9F">
            <w:pPr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1" w:type="dxa"/>
            <w:vAlign w:val="center"/>
          </w:tcPr>
          <w:p w14:paraId="0312506C" w14:textId="675E2B31" w:rsidR="00DA4E9C" w:rsidRPr="00934DBD" w:rsidRDefault="002606E5" w:rsidP="007D1C9F">
            <w:pPr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31</w:t>
            </w:r>
          </w:p>
        </w:tc>
        <w:tc>
          <w:tcPr>
            <w:tcW w:w="183" w:type="dxa"/>
            <w:vAlign w:val="center"/>
          </w:tcPr>
          <w:p w14:paraId="70A3FDCC" w14:textId="77777777" w:rsidR="00DA4E9C" w:rsidRPr="00934DBD" w:rsidRDefault="00DA4E9C" w:rsidP="007D1C9F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4" w:type="dxa"/>
            <w:vAlign w:val="center"/>
          </w:tcPr>
          <w:p w14:paraId="5E4C6EA6" w14:textId="6162CCC6" w:rsidR="00DA4E9C" w:rsidRPr="00934DBD" w:rsidRDefault="002606E5" w:rsidP="007D1C9F">
            <w:pPr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30</w:t>
            </w:r>
          </w:p>
        </w:tc>
        <w:tc>
          <w:tcPr>
            <w:tcW w:w="196" w:type="dxa"/>
            <w:vAlign w:val="center"/>
          </w:tcPr>
          <w:p w14:paraId="353DCAAB" w14:textId="77777777" w:rsidR="00DA4E9C" w:rsidRPr="00934DBD" w:rsidRDefault="00DA4E9C" w:rsidP="007D1C9F">
            <w:pPr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1" w:type="dxa"/>
            <w:vAlign w:val="center"/>
          </w:tcPr>
          <w:p w14:paraId="1E94DF56" w14:textId="665A7F49" w:rsidR="00DA4E9C" w:rsidRPr="00934DBD" w:rsidRDefault="002606E5" w:rsidP="007D1C9F">
            <w:pPr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30</w:t>
            </w:r>
          </w:p>
        </w:tc>
      </w:tr>
      <w:tr w:rsidR="007D1C9F" w:rsidRPr="00934DBD" w14:paraId="23909C7D" w14:textId="77777777" w:rsidTr="00D517DA">
        <w:trPr>
          <w:cantSplit/>
          <w:trHeight w:val="317"/>
          <w:tblHeader/>
        </w:trPr>
        <w:tc>
          <w:tcPr>
            <w:tcW w:w="2610" w:type="dxa"/>
            <w:vAlign w:val="center"/>
          </w:tcPr>
          <w:p w14:paraId="0C047C1B" w14:textId="77777777" w:rsidR="007D1C9F" w:rsidRPr="00934DBD" w:rsidRDefault="007D1C9F" w:rsidP="007D1C9F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900" w:type="dxa"/>
            <w:vAlign w:val="center"/>
          </w:tcPr>
          <w:p w14:paraId="2319D088" w14:textId="77777777" w:rsidR="007D1C9F" w:rsidRPr="00934DBD" w:rsidRDefault="007D1C9F" w:rsidP="007D1C9F">
            <w:pPr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vAlign w:val="center"/>
          </w:tcPr>
          <w:p w14:paraId="3061B824" w14:textId="77777777" w:rsidR="007D1C9F" w:rsidRPr="00934DBD" w:rsidRDefault="007D1C9F" w:rsidP="007D1C9F">
            <w:pPr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0" w:type="dxa"/>
            <w:vAlign w:val="center"/>
          </w:tcPr>
          <w:p w14:paraId="0C882A39" w14:textId="33AC2295" w:rsidR="007D1C9F" w:rsidRPr="00934DBD" w:rsidRDefault="007D1C9F" w:rsidP="0096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79" w:type="dxa"/>
            <w:vAlign w:val="center"/>
          </w:tcPr>
          <w:p w14:paraId="5EC88820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719" w:type="dxa"/>
            <w:vAlign w:val="center"/>
          </w:tcPr>
          <w:p w14:paraId="7F1CBD2F" w14:textId="6DB78006" w:rsidR="007D1C9F" w:rsidRPr="00934DBD" w:rsidRDefault="007D1C9F" w:rsidP="0096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83" w:type="dxa"/>
            <w:vAlign w:val="center"/>
          </w:tcPr>
          <w:p w14:paraId="0C92AA04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80" w:lineRule="exact"/>
              <w:ind w:left="-79" w:right="-124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3" w:type="dxa"/>
            <w:vAlign w:val="center"/>
          </w:tcPr>
          <w:p w14:paraId="646C9857" w14:textId="33B7547A" w:rsidR="007D1C9F" w:rsidRPr="00934DBD" w:rsidRDefault="007D1C9F" w:rsidP="0096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351D2124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28" w:type="dxa"/>
            <w:vAlign w:val="center"/>
          </w:tcPr>
          <w:p w14:paraId="77E7B312" w14:textId="1B308E2F" w:rsidR="007D1C9F" w:rsidRPr="00934DBD" w:rsidRDefault="007D1C9F" w:rsidP="0096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83" w:type="dxa"/>
            <w:vAlign w:val="center"/>
          </w:tcPr>
          <w:p w14:paraId="0ECDA43E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23" w:type="dxa"/>
            <w:vAlign w:val="center"/>
          </w:tcPr>
          <w:p w14:paraId="014DF270" w14:textId="30CB6DF4" w:rsidR="007D1C9F" w:rsidRPr="00934DBD" w:rsidRDefault="007D1C9F" w:rsidP="0096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81" w:type="dxa"/>
            <w:vAlign w:val="center"/>
          </w:tcPr>
          <w:p w14:paraId="265A621F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27" w:type="dxa"/>
            <w:gridSpan w:val="2"/>
            <w:vAlign w:val="center"/>
          </w:tcPr>
          <w:p w14:paraId="7C29AE8A" w14:textId="0745EB0F" w:rsidR="007D1C9F" w:rsidRPr="00934DBD" w:rsidRDefault="007D1C9F" w:rsidP="0096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83" w:type="dxa"/>
            <w:vAlign w:val="center"/>
          </w:tcPr>
          <w:p w14:paraId="6619EF46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5" w:type="dxa"/>
            <w:vAlign w:val="center"/>
          </w:tcPr>
          <w:p w14:paraId="0C11964F" w14:textId="20574185" w:rsidR="007D1C9F" w:rsidRPr="00934DBD" w:rsidRDefault="007D1C9F" w:rsidP="0096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78" w:type="dxa"/>
            <w:vAlign w:val="center"/>
          </w:tcPr>
          <w:p w14:paraId="19C008C7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33" w:type="dxa"/>
            <w:vAlign w:val="center"/>
          </w:tcPr>
          <w:p w14:paraId="406A8055" w14:textId="4E793F17" w:rsidR="007D1C9F" w:rsidRPr="00934DBD" w:rsidRDefault="007D1C9F" w:rsidP="0096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83" w:type="dxa"/>
            <w:vAlign w:val="center"/>
          </w:tcPr>
          <w:p w14:paraId="50CA0E2D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  <w:vAlign w:val="center"/>
          </w:tcPr>
          <w:p w14:paraId="673313CE" w14:textId="1C7642E7" w:rsidR="007D1C9F" w:rsidRPr="00934DBD" w:rsidRDefault="007D1C9F" w:rsidP="0096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79" w:type="dxa"/>
            <w:vAlign w:val="center"/>
          </w:tcPr>
          <w:p w14:paraId="2D8BB628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28" w:type="dxa"/>
            <w:vAlign w:val="center"/>
          </w:tcPr>
          <w:p w14:paraId="6AEEBBE7" w14:textId="7FF160D2" w:rsidR="007D1C9F" w:rsidRPr="00934DBD" w:rsidRDefault="007D1C9F" w:rsidP="0096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83" w:type="dxa"/>
            <w:vAlign w:val="center"/>
          </w:tcPr>
          <w:p w14:paraId="63AB7ECF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  <w:vAlign w:val="center"/>
          </w:tcPr>
          <w:p w14:paraId="5D4E3C18" w14:textId="6A1C4E60" w:rsidR="007D1C9F" w:rsidRPr="00934DBD" w:rsidRDefault="007D1C9F" w:rsidP="0096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79" w:type="dxa"/>
            <w:vAlign w:val="center"/>
          </w:tcPr>
          <w:p w14:paraId="1D645E7B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41" w:type="dxa"/>
            <w:vAlign w:val="center"/>
          </w:tcPr>
          <w:p w14:paraId="64967392" w14:textId="5AF79CE7" w:rsidR="007D1C9F" w:rsidRPr="00934DBD" w:rsidRDefault="007D1C9F" w:rsidP="0096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83" w:type="dxa"/>
            <w:vAlign w:val="center"/>
          </w:tcPr>
          <w:p w14:paraId="7ADCA2C5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4" w:type="dxa"/>
            <w:vAlign w:val="center"/>
          </w:tcPr>
          <w:p w14:paraId="7F78399B" w14:textId="4901ACC0" w:rsidR="007D1C9F" w:rsidRPr="00934DBD" w:rsidRDefault="007D1C9F" w:rsidP="0096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96" w:type="dxa"/>
            <w:vAlign w:val="center"/>
          </w:tcPr>
          <w:p w14:paraId="4246F5F4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791" w:type="dxa"/>
            <w:vAlign w:val="center"/>
          </w:tcPr>
          <w:p w14:paraId="0BC1C433" w14:textId="3BEB910A" w:rsidR="007D1C9F" w:rsidRPr="00934DBD" w:rsidRDefault="007D1C9F" w:rsidP="0096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</w:tc>
      </w:tr>
      <w:tr w:rsidR="007D1C9F" w:rsidRPr="00934DBD" w14:paraId="62650AFF" w14:textId="77777777" w:rsidTr="00D517DA">
        <w:trPr>
          <w:cantSplit/>
          <w:trHeight w:val="317"/>
          <w:tblHeader/>
        </w:trPr>
        <w:tc>
          <w:tcPr>
            <w:tcW w:w="2610" w:type="dxa"/>
            <w:vAlign w:val="center"/>
          </w:tcPr>
          <w:p w14:paraId="7DD03794" w14:textId="77777777" w:rsidR="007D1C9F" w:rsidRPr="00934DBD" w:rsidRDefault="007D1C9F" w:rsidP="007D1C9F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900" w:type="dxa"/>
            <w:vAlign w:val="center"/>
          </w:tcPr>
          <w:p w14:paraId="37F1369B" w14:textId="77777777" w:rsidR="007D1C9F" w:rsidRPr="00934DBD" w:rsidRDefault="007D1C9F" w:rsidP="007D1C9F">
            <w:pPr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vAlign w:val="center"/>
          </w:tcPr>
          <w:p w14:paraId="3BC8AC4E" w14:textId="77777777" w:rsidR="007D1C9F" w:rsidRPr="00934DBD" w:rsidRDefault="007D1C9F" w:rsidP="007D1C9F">
            <w:pPr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1C86F791" w14:textId="39C20648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79" w:type="dxa"/>
            <w:vAlign w:val="center"/>
          </w:tcPr>
          <w:p w14:paraId="00D4373E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center"/>
          </w:tcPr>
          <w:p w14:paraId="6857F686" w14:textId="06A3369B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83" w:type="dxa"/>
            <w:vAlign w:val="center"/>
          </w:tcPr>
          <w:p w14:paraId="11996AF2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80" w:lineRule="exact"/>
              <w:ind w:left="-79" w:right="-124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14:paraId="45A872F2" w14:textId="4BC56B8D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80" w:type="dxa"/>
            <w:vAlign w:val="center"/>
          </w:tcPr>
          <w:p w14:paraId="6A4E8E1F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vAlign w:val="center"/>
          </w:tcPr>
          <w:p w14:paraId="62AF1DCA" w14:textId="17D40504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83" w:type="dxa"/>
            <w:vAlign w:val="center"/>
          </w:tcPr>
          <w:p w14:paraId="7316C91D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4C2E4B9B" w14:textId="6475571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81" w:type="dxa"/>
            <w:vAlign w:val="center"/>
          </w:tcPr>
          <w:p w14:paraId="27174CB5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27" w:type="dxa"/>
            <w:gridSpan w:val="2"/>
            <w:tcBorders>
              <w:bottom w:val="single" w:sz="4" w:space="0" w:color="auto"/>
            </w:tcBorders>
            <w:vAlign w:val="center"/>
          </w:tcPr>
          <w:p w14:paraId="43E67599" w14:textId="49EE496F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83" w:type="dxa"/>
            <w:vAlign w:val="center"/>
          </w:tcPr>
          <w:p w14:paraId="7B3A511C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074699E9" w14:textId="43E87D09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78" w:type="dxa"/>
            <w:vAlign w:val="center"/>
          </w:tcPr>
          <w:p w14:paraId="3A8B2123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14:paraId="06831CFA" w14:textId="41208C8E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83" w:type="dxa"/>
            <w:vAlign w:val="center"/>
          </w:tcPr>
          <w:p w14:paraId="6EFB4D74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39D7428B" w14:textId="24619B23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79" w:type="dxa"/>
            <w:vAlign w:val="center"/>
          </w:tcPr>
          <w:p w14:paraId="12209B73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vAlign w:val="center"/>
          </w:tcPr>
          <w:p w14:paraId="07F85329" w14:textId="5FA805B2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83" w:type="dxa"/>
            <w:vAlign w:val="center"/>
          </w:tcPr>
          <w:p w14:paraId="5C9B1134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43EFD267" w14:textId="39F6AAC6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79" w:type="dxa"/>
            <w:vAlign w:val="center"/>
          </w:tcPr>
          <w:p w14:paraId="6267A371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3CF600B7" w14:textId="3E00DCCF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83" w:type="dxa"/>
            <w:vAlign w:val="center"/>
          </w:tcPr>
          <w:p w14:paraId="44863E14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6D0857AF" w14:textId="6F2EB2F6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96" w:type="dxa"/>
            <w:vAlign w:val="center"/>
          </w:tcPr>
          <w:p w14:paraId="7418CD48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14:paraId="768834F8" w14:textId="74DA0C8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</w:tr>
      <w:tr w:rsidR="007D1C9F" w:rsidRPr="00934DBD" w14:paraId="0206D52F" w14:textId="77777777" w:rsidTr="00D517DA">
        <w:trPr>
          <w:cantSplit/>
          <w:trHeight w:val="317"/>
        </w:trPr>
        <w:tc>
          <w:tcPr>
            <w:tcW w:w="2610" w:type="dxa"/>
            <w:vAlign w:val="center"/>
          </w:tcPr>
          <w:p w14:paraId="5963D10C" w14:textId="77777777" w:rsidR="007D1C9F" w:rsidRPr="00934DBD" w:rsidRDefault="007D1C9F" w:rsidP="007D1C9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900" w:type="dxa"/>
            <w:vAlign w:val="center"/>
          </w:tcPr>
          <w:p w14:paraId="65578F3A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</w:p>
        </w:tc>
        <w:tc>
          <w:tcPr>
            <w:tcW w:w="179" w:type="dxa"/>
            <w:vAlign w:val="center"/>
          </w:tcPr>
          <w:p w14:paraId="6B1E840D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</w:p>
        </w:tc>
        <w:tc>
          <w:tcPr>
            <w:tcW w:w="1608" w:type="dxa"/>
            <w:gridSpan w:val="3"/>
            <w:vAlign w:val="center"/>
          </w:tcPr>
          <w:p w14:paraId="0CBCDAB7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</w:p>
        </w:tc>
        <w:tc>
          <w:tcPr>
            <w:tcW w:w="183" w:type="dxa"/>
            <w:vAlign w:val="center"/>
          </w:tcPr>
          <w:p w14:paraId="441F58DA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</w:p>
        </w:tc>
        <w:tc>
          <w:tcPr>
            <w:tcW w:w="9997" w:type="dxa"/>
            <w:gridSpan w:val="24"/>
            <w:vAlign w:val="center"/>
          </w:tcPr>
          <w:p w14:paraId="01A069C8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</w:p>
        </w:tc>
      </w:tr>
      <w:tr w:rsidR="007D1C9F" w:rsidRPr="00934DBD" w14:paraId="68C25BA1" w14:textId="77777777" w:rsidTr="00D517DA">
        <w:trPr>
          <w:cantSplit/>
          <w:trHeight w:val="317"/>
        </w:trPr>
        <w:tc>
          <w:tcPr>
            <w:tcW w:w="2610" w:type="dxa"/>
            <w:vAlign w:val="center"/>
          </w:tcPr>
          <w:p w14:paraId="5B2D100A" w14:textId="77777777" w:rsidR="007D1C9F" w:rsidRPr="00934DBD" w:rsidRDefault="007D1C9F" w:rsidP="007D1C9F">
            <w:pPr>
              <w:tabs>
                <w:tab w:val="left" w:pos="284"/>
              </w:tabs>
              <w:spacing w:line="260" w:lineRule="exact"/>
              <w:ind w:left="187" w:right="-79" w:hanging="273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หลักทรัพย์ที่ไม่ใช่หลักทรัพย์</w:t>
            </w:r>
          </w:p>
        </w:tc>
        <w:tc>
          <w:tcPr>
            <w:tcW w:w="900" w:type="dxa"/>
            <w:vAlign w:val="center"/>
          </w:tcPr>
          <w:p w14:paraId="6ACD3C29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9" w:type="dxa"/>
            <w:vAlign w:val="center"/>
          </w:tcPr>
          <w:p w14:paraId="5E89F165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0" w:type="dxa"/>
            <w:vAlign w:val="center"/>
          </w:tcPr>
          <w:p w14:paraId="6CFE9D4F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9" w:type="dxa"/>
            <w:vAlign w:val="center"/>
          </w:tcPr>
          <w:p w14:paraId="7EE5D5EF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9" w:type="dxa"/>
            <w:vAlign w:val="center"/>
          </w:tcPr>
          <w:p w14:paraId="524D23F0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3" w:type="dxa"/>
            <w:vAlign w:val="center"/>
          </w:tcPr>
          <w:p w14:paraId="7468A09A" w14:textId="77777777" w:rsidR="007D1C9F" w:rsidRPr="00934DBD" w:rsidRDefault="007D1C9F" w:rsidP="007D1C9F">
            <w:pPr>
              <w:tabs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3" w:type="dxa"/>
            <w:vAlign w:val="center"/>
          </w:tcPr>
          <w:p w14:paraId="6CE61BCB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52C531A8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431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  <w:vAlign w:val="center"/>
          </w:tcPr>
          <w:p w14:paraId="720EDE0F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3" w:type="dxa"/>
            <w:vAlign w:val="center"/>
          </w:tcPr>
          <w:p w14:paraId="3F69D218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431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3" w:type="dxa"/>
            <w:vAlign w:val="center"/>
          </w:tcPr>
          <w:p w14:paraId="59ADCB3E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53"/>
              </w:tabs>
              <w:spacing w:line="260" w:lineRule="exac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vAlign w:val="center"/>
          </w:tcPr>
          <w:p w14:paraId="7B5AF245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08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7" w:type="dxa"/>
            <w:gridSpan w:val="2"/>
            <w:vAlign w:val="center"/>
          </w:tcPr>
          <w:p w14:paraId="6B0D3EB8" w14:textId="77777777" w:rsidR="007D1C9F" w:rsidRPr="00934DBD" w:rsidRDefault="007D1C9F" w:rsidP="007D1C9F">
            <w:pPr>
              <w:tabs>
                <w:tab w:val="decimal" w:pos="555"/>
              </w:tabs>
              <w:spacing w:line="26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3" w:type="dxa"/>
            <w:vAlign w:val="center"/>
          </w:tcPr>
          <w:p w14:paraId="762C0A35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5" w:type="dxa"/>
            <w:vAlign w:val="center"/>
          </w:tcPr>
          <w:p w14:paraId="12908CB7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4E730CE4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3" w:type="dxa"/>
            <w:vAlign w:val="center"/>
          </w:tcPr>
          <w:p w14:paraId="2EC25A73" w14:textId="77777777" w:rsidR="007D1C9F" w:rsidRPr="00934DBD" w:rsidRDefault="007D1C9F" w:rsidP="007D1C9F">
            <w:pPr>
              <w:tabs>
                <w:tab w:val="decimal" w:pos="508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3" w:type="dxa"/>
            <w:vAlign w:val="center"/>
          </w:tcPr>
          <w:p w14:paraId="7114BC86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3" w:type="dxa"/>
            <w:vAlign w:val="center"/>
          </w:tcPr>
          <w:p w14:paraId="43915D36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9" w:type="dxa"/>
            <w:vAlign w:val="center"/>
          </w:tcPr>
          <w:p w14:paraId="3AB1B643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  <w:vAlign w:val="center"/>
          </w:tcPr>
          <w:p w14:paraId="4EA9F36B" w14:textId="77777777" w:rsidR="007D1C9F" w:rsidRPr="00934DBD" w:rsidRDefault="007D1C9F" w:rsidP="007D1C9F">
            <w:pPr>
              <w:tabs>
                <w:tab w:val="decimal" w:pos="508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3" w:type="dxa"/>
            <w:vAlign w:val="center"/>
          </w:tcPr>
          <w:p w14:paraId="68EC29DC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  <w:vAlign w:val="center"/>
          </w:tcPr>
          <w:p w14:paraId="470EBC88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9" w:type="dxa"/>
            <w:vAlign w:val="center"/>
          </w:tcPr>
          <w:p w14:paraId="1B637E8E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6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1" w:type="dxa"/>
            <w:vAlign w:val="center"/>
          </w:tcPr>
          <w:p w14:paraId="52FADC8F" w14:textId="77777777" w:rsidR="007D1C9F" w:rsidRPr="00934DBD" w:rsidRDefault="007D1C9F" w:rsidP="007D1C9F">
            <w:pPr>
              <w:tabs>
                <w:tab w:val="decimal" w:pos="506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3" w:type="dxa"/>
            <w:vAlign w:val="center"/>
          </w:tcPr>
          <w:p w14:paraId="7CEC4505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4" w:type="dxa"/>
            <w:vAlign w:val="center"/>
          </w:tcPr>
          <w:p w14:paraId="0F20C050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637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96" w:type="dxa"/>
            <w:vAlign w:val="center"/>
          </w:tcPr>
          <w:p w14:paraId="767E7B53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91" w:type="dxa"/>
            <w:vAlign w:val="center"/>
          </w:tcPr>
          <w:p w14:paraId="6D4E1D2E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</w:tr>
      <w:tr w:rsidR="007D1C9F" w:rsidRPr="00934DBD" w14:paraId="1C8EA22B" w14:textId="77777777" w:rsidTr="00D517DA">
        <w:trPr>
          <w:cantSplit/>
          <w:trHeight w:val="317"/>
        </w:trPr>
        <w:tc>
          <w:tcPr>
            <w:tcW w:w="2610" w:type="dxa"/>
            <w:vAlign w:val="center"/>
          </w:tcPr>
          <w:p w14:paraId="03421B50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left" w:pos="278"/>
                <w:tab w:val="left" w:pos="457"/>
              </w:tabs>
              <w:spacing w:line="260" w:lineRule="exact"/>
              <w:ind w:left="277" w:right="-79" w:hanging="26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ในความต้องการของตลาด</w:t>
            </w:r>
          </w:p>
        </w:tc>
        <w:tc>
          <w:tcPr>
            <w:tcW w:w="900" w:type="dxa"/>
            <w:vAlign w:val="center"/>
          </w:tcPr>
          <w:p w14:paraId="1A1E8E27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9" w:type="dxa"/>
            <w:vAlign w:val="center"/>
          </w:tcPr>
          <w:p w14:paraId="21402997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0" w:type="dxa"/>
            <w:vAlign w:val="center"/>
          </w:tcPr>
          <w:p w14:paraId="358851E9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9" w:type="dxa"/>
            <w:vAlign w:val="center"/>
          </w:tcPr>
          <w:p w14:paraId="49BB1922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9" w:type="dxa"/>
            <w:vAlign w:val="center"/>
          </w:tcPr>
          <w:p w14:paraId="29BFFDC0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center"/>
          </w:tcPr>
          <w:p w14:paraId="457684C5" w14:textId="77777777" w:rsidR="007D1C9F" w:rsidRPr="00934DBD" w:rsidRDefault="007D1C9F" w:rsidP="007D1C9F">
            <w:pPr>
              <w:tabs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3" w:type="dxa"/>
            <w:vAlign w:val="center"/>
          </w:tcPr>
          <w:p w14:paraId="6ED0411F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465F2E02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431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  <w:vAlign w:val="center"/>
          </w:tcPr>
          <w:p w14:paraId="4C74E45C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3" w:type="dxa"/>
            <w:vAlign w:val="center"/>
          </w:tcPr>
          <w:p w14:paraId="3B696AE6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431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3" w:type="dxa"/>
            <w:vAlign w:val="center"/>
          </w:tcPr>
          <w:p w14:paraId="5636CC59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53"/>
              </w:tabs>
              <w:spacing w:line="260" w:lineRule="exac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vAlign w:val="center"/>
          </w:tcPr>
          <w:p w14:paraId="0F4A6786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08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7" w:type="dxa"/>
            <w:gridSpan w:val="2"/>
            <w:vAlign w:val="center"/>
          </w:tcPr>
          <w:p w14:paraId="34723674" w14:textId="77777777" w:rsidR="007D1C9F" w:rsidRPr="00934DBD" w:rsidRDefault="007D1C9F" w:rsidP="007D1C9F">
            <w:pPr>
              <w:tabs>
                <w:tab w:val="decimal" w:pos="555"/>
              </w:tabs>
              <w:spacing w:line="26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3" w:type="dxa"/>
            <w:vAlign w:val="center"/>
          </w:tcPr>
          <w:p w14:paraId="1C9FD184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5" w:type="dxa"/>
            <w:vAlign w:val="center"/>
          </w:tcPr>
          <w:p w14:paraId="3A357278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2F75444E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3" w:type="dxa"/>
            <w:vAlign w:val="center"/>
          </w:tcPr>
          <w:p w14:paraId="40CA2E97" w14:textId="77777777" w:rsidR="007D1C9F" w:rsidRPr="00934DBD" w:rsidRDefault="007D1C9F" w:rsidP="007D1C9F">
            <w:pPr>
              <w:tabs>
                <w:tab w:val="decimal" w:pos="508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3" w:type="dxa"/>
            <w:vAlign w:val="center"/>
          </w:tcPr>
          <w:p w14:paraId="276A30EC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3" w:type="dxa"/>
            <w:vAlign w:val="center"/>
          </w:tcPr>
          <w:p w14:paraId="2FE38DF3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9" w:type="dxa"/>
            <w:vAlign w:val="center"/>
          </w:tcPr>
          <w:p w14:paraId="47C9704E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  <w:vAlign w:val="center"/>
          </w:tcPr>
          <w:p w14:paraId="15E62FB0" w14:textId="77777777" w:rsidR="007D1C9F" w:rsidRPr="00934DBD" w:rsidRDefault="007D1C9F" w:rsidP="007D1C9F">
            <w:pPr>
              <w:tabs>
                <w:tab w:val="decimal" w:pos="508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3" w:type="dxa"/>
            <w:vAlign w:val="center"/>
          </w:tcPr>
          <w:p w14:paraId="3AC03420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  <w:vAlign w:val="center"/>
          </w:tcPr>
          <w:p w14:paraId="7A9C8A83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9" w:type="dxa"/>
            <w:vAlign w:val="center"/>
          </w:tcPr>
          <w:p w14:paraId="627AAA17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6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1" w:type="dxa"/>
            <w:vAlign w:val="center"/>
          </w:tcPr>
          <w:p w14:paraId="16DC20C8" w14:textId="77777777" w:rsidR="007D1C9F" w:rsidRPr="00934DBD" w:rsidRDefault="007D1C9F" w:rsidP="007D1C9F">
            <w:pPr>
              <w:tabs>
                <w:tab w:val="decimal" w:pos="506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3" w:type="dxa"/>
            <w:vAlign w:val="center"/>
          </w:tcPr>
          <w:p w14:paraId="15E245C4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4" w:type="dxa"/>
            <w:vAlign w:val="center"/>
          </w:tcPr>
          <w:p w14:paraId="249B3105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637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96" w:type="dxa"/>
            <w:vAlign w:val="center"/>
          </w:tcPr>
          <w:p w14:paraId="70B444DC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91" w:type="dxa"/>
            <w:vAlign w:val="center"/>
          </w:tcPr>
          <w:p w14:paraId="4EC2A707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</w:tr>
      <w:tr w:rsidR="007D1C9F" w:rsidRPr="00934DBD" w14:paraId="58C0D1AD" w14:textId="77777777" w:rsidTr="00D517DA">
        <w:trPr>
          <w:cantSplit/>
          <w:trHeight w:val="317"/>
        </w:trPr>
        <w:tc>
          <w:tcPr>
            <w:tcW w:w="2610" w:type="dxa"/>
            <w:vAlign w:val="center"/>
          </w:tcPr>
          <w:p w14:paraId="26F0114E" w14:textId="77777777" w:rsidR="007D1C9F" w:rsidRPr="00934DBD" w:rsidRDefault="007D1C9F" w:rsidP="007D1C9F">
            <w:pPr>
              <w:tabs>
                <w:tab w:val="clear" w:pos="2807"/>
                <w:tab w:val="left" w:pos="342"/>
                <w:tab w:val="left" w:pos="1991"/>
              </w:tabs>
              <w:spacing w:line="260" w:lineRule="exact"/>
              <w:ind w:left="191" w:right="-351" w:hanging="273"/>
              <w:rPr>
                <w:rFonts w:asciiTheme="majorBidi" w:hAnsiTheme="majorBidi" w:cstheme="majorBidi"/>
                <w:sz w:val="27"/>
                <w:szCs w:val="27"/>
                <w:vertAlign w:val="superscript"/>
                <w:cs/>
                <w:lang w:val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ซีพี-เมจิ จำกัด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62D4B453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44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vAlign w:val="center"/>
          </w:tcPr>
          <w:p w14:paraId="1516CFF0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0" w:type="dxa"/>
            <w:vAlign w:val="center"/>
          </w:tcPr>
          <w:p w14:paraId="2733E05D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vAlign w:val="center"/>
          </w:tcPr>
          <w:p w14:paraId="0C330FC7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9" w:type="dxa"/>
            <w:vAlign w:val="center"/>
          </w:tcPr>
          <w:p w14:paraId="1DF0FD6B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1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center"/>
          </w:tcPr>
          <w:p w14:paraId="4136A738" w14:textId="77777777" w:rsidR="007D1C9F" w:rsidRPr="00934DBD" w:rsidRDefault="007D1C9F" w:rsidP="007D1C9F">
            <w:pPr>
              <w:tabs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3" w:type="dxa"/>
            <w:vAlign w:val="center"/>
          </w:tcPr>
          <w:p w14:paraId="68B9F5C5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  <w:vAlign w:val="center"/>
          </w:tcPr>
          <w:p w14:paraId="41166C05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431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  <w:vAlign w:val="center"/>
          </w:tcPr>
          <w:p w14:paraId="143AD369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3" w:type="dxa"/>
            <w:vAlign w:val="center"/>
          </w:tcPr>
          <w:p w14:paraId="2FCD2396" w14:textId="77777777" w:rsidR="007D1C9F" w:rsidRPr="00934DBD" w:rsidRDefault="007D1C9F" w:rsidP="007D1C9F">
            <w:pPr>
              <w:tabs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  <w:vAlign w:val="center"/>
          </w:tcPr>
          <w:p w14:paraId="6BDAED0F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53"/>
              </w:tabs>
              <w:spacing w:line="260" w:lineRule="exact"/>
              <w:ind w:left="-79" w:right="-8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1" w:type="dxa"/>
            <w:vAlign w:val="center"/>
          </w:tcPr>
          <w:p w14:paraId="48C541CC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08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7" w:type="dxa"/>
            <w:gridSpan w:val="2"/>
            <w:vAlign w:val="center"/>
          </w:tcPr>
          <w:p w14:paraId="527A17EF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53"/>
              </w:tabs>
              <w:spacing w:line="260" w:lineRule="exac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3" w:type="dxa"/>
            <w:vAlign w:val="center"/>
          </w:tcPr>
          <w:p w14:paraId="30F50A16" w14:textId="77777777" w:rsidR="007D1C9F" w:rsidRPr="00934DBD" w:rsidRDefault="007D1C9F" w:rsidP="007D1C9F">
            <w:pPr>
              <w:tabs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5" w:type="dxa"/>
            <w:vAlign w:val="center"/>
          </w:tcPr>
          <w:p w14:paraId="4390B4CD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2174E8E7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3" w:type="dxa"/>
            <w:vAlign w:val="center"/>
          </w:tcPr>
          <w:p w14:paraId="1D17A3E3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2EF6F742" w14:textId="77777777" w:rsidR="007D1C9F" w:rsidRPr="00934DBD" w:rsidRDefault="007D1C9F" w:rsidP="007D1C9F">
            <w:pPr>
              <w:tabs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  <w:vAlign w:val="center"/>
          </w:tcPr>
          <w:p w14:paraId="537876DE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vAlign w:val="center"/>
          </w:tcPr>
          <w:p w14:paraId="4F74FEF6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  <w:vAlign w:val="center"/>
          </w:tcPr>
          <w:p w14:paraId="5665F4D0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center"/>
          </w:tcPr>
          <w:p w14:paraId="206DBA6A" w14:textId="77777777" w:rsidR="007D1C9F" w:rsidRPr="00934DBD" w:rsidRDefault="007D1C9F" w:rsidP="007D1C9F">
            <w:pPr>
              <w:tabs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  <w:vAlign w:val="center"/>
          </w:tcPr>
          <w:p w14:paraId="2C9528BC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9" w:type="dxa"/>
            <w:vAlign w:val="center"/>
          </w:tcPr>
          <w:p w14:paraId="71487EEC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6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1" w:type="dxa"/>
            <w:vAlign w:val="center"/>
          </w:tcPr>
          <w:p w14:paraId="053A20A5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220305A0" w14:textId="77777777" w:rsidR="007D1C9F" w:rsidRPr="00934DBD" w:rsidRDefault="007D1C9F" w:rsidP="007D1C9F">
            <w:pPr>
              <w:tabs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4" w:type="dxa"/>
            <w:vAlign w:val="center"/>
          </w:tcPr>
          <w:p w14:paraId="68FBA0FE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6" w:type="dxa"/>
            <w:vAlign w:val="center"/>
          </w:tcPr>
          <w:p w14:paraId="185C1042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91" w:type="dxa"/>
            <w:vAlign w:val="center"/>
          </w:tcPr>
          <w:p w14:paraId="1EE8819B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D1C9F" w:rsidRPr="00934DBD" w14:paraId="73B8C303" w14:textId="77777777" w:rsidTr="0068012A">
        <w:trPr>
          <w:cantSplit/>
          <w:trHeight w:val="317"/>
        </w:trPr>
        <w:tc>
          <w:tcPr>
            <w:tcW w:w="2610" w:type="dxa"/>
            <w:vAlign w:val="center"/>
          </w:tcPr>
          <w:p w14:paraId="7838C6CA" w14:textId="77777777" w:rsidR="007D1C9F" w:rsidRPr="00934DBD" w:rsidRDefault="007D1C9F" w:rsidP="007D1C9F">
            <w:pPr>
              <w:tabs>
                <w:tab w:val="clear" w:pos="2807"/>
                <w:tab w:val="left" w:pos="342"/>
                <w:tab w:val="left" w:pos="1991"/>
              </w:tabs>
              <w:spacing w:line="260" w:lineRule="exact"/>
              <w:ind w:left="281" w:right="-351" w:hanging="18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(“CP-Meiji”) </w:t>
            </w:r>
            <w:r w:rsidRPr="00934DBD">
              <w:rPr>
                <w:rFonts w:asciiTheme="majorBidi" w:hAnsiTheme="majorBidi" w:cstheme="majorBidi"/>
                <w:sz w:val="27"/>
                <w:szCs w:val="27"/>
                <w:vertAlign w:val="superscript"/>
                <w:cs/>
              </w:rPr>
              <w:t>*</w:t>
            </w:r>
          </w:p>
        </w:tc>
        <w:tc>
          <w:tcPr>
            <w:tcW w:w="900" w:type="dxa"/>
            <w:vAlign w:val="center"/>
          </w:tcPr>
          <w:p w14:paraId="352F37A2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106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ไทย</w:t>
            </w:r>
          </w:p>
        </w:tc>
        <w:tc>
          <w:tcPr>
            <w:tcW w:w="179" w:type="dxa"/>
            <w:vAlign w:val="center"/>
          </w:tcPr>
          <w:p w14:paraId="6F760C41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1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0" w:type="dxa"/>
            <w:vAlign w:val="center"/>
          </w:tcPr>
          <w:p w14:paraId="1EC1019E" w14:textId="3B9CBF01" w:rsidR="007D1C9F" w:rsidRPr="00934DBD" w:rsidRDefault="002B4202" w:rsidP="007D1C9F">
            <w:pPr>
              <w:pStyle w:val="acctfourfigures"/>
              <w:tabs>
                <w:tab w:val="clear" w:pos="765"/>
                <w:tab w:val="decimal" w:pos="31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59.9</w:t>
            </w:r>
            <w:r w:rsidR="00066915" w:rsidRPr="00934DBD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79" w:type="dxa"/>
            <w:vAlign w:val="center"/>
          </w:tcPr>
          <w:p w14:paraId="6D67C25E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9" w:type="dxa"/>
            <w:vAlign w:val="center"/>
          </w:tcPr>
          <w:p w14:paraId="4098844A" w14:textId="5C6728DD" w:rsidR="007D1C9F" w:rsidRPr="00934DBD" w:rsidRDefault="007D1C9F" w:rsidP="007D1C9F">
            <w:pPr>
              <w:pStyle w:val="acctfourfigures"/>
              <w:tabs>
                <w:tab w:val="clear" w:pos="765"/>
                <w:tab w:val="decimal" w:pos="31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59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183" w:type="dxa"/>
            <w:vAlign w:val="center"/>
          </w:tcPr>
          <w:p w14:paraId="3617D357" w14:textId="77777777" w:rsidR="007D1C9F" w:rsidRPr="00934DBD" w:rsidRDefault="007D1C9F" w:rsidP="007D1C9F">
            <w:pPr>
              <w:tabs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3" w:type="dxa"/>
            <w:vAlign w:val="center"/>
          </w:tcPr>
          <w:p w14:paraId="4B137CE2" w14:textId="6CEB64B1" w:rsidR="007D1C9F" w:rsidRPr="00934DBD" w:rsidRDefault="00C35D59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500</w:t>
            </w:r>
          </w:p>
        </w:tc>
        <w:tc>
          <w:tcPr>
            <w:tcW w:w="180" w:type="dxa"/>
            <w:vAlign w:val="center"/>
          </w:tcPr>
          <w:p w14:paraId="45AAC07E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431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  <w:vAlign w:val="center"/>
          </w:tcPr>
          <w:p w14:paraId="42A78C2C" w14:textId="32678641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500</w:t>
            </w:r>
          </w:p>
        </w:tc>
        <w:tc>
          <w:tcPr>
            <w:tcW w:w="183" w:type="dxa"/>
            <w:vAlign w:val="center"/>
          </w:tcPr>
          <w:p w14:paraId="30B94B21" w14:textId="77777777" w:rsidR="007D1C9F" w:rsidRPr="00934DBD" w:rsidRDefault="007D1C9F" w:rsidP="007D1C9F">
            <w:pPr>
              <w:tabs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  <w:vAlign w:val="center"/>
          </w:tcPr>
          <w:p w14:paraId="4F83EDFB" w14:textId="4EEC9ABE" w:rsidR="007D1C9F" w:rsidRPr="00934DBD" w:rsidRDefault="00C35D59" w:rsidP="007D1C9F">
            <w:pPr>
              <w:pStyle w:val="acctfourfigures"/>
              <w:tabs>
                <w:tab w:val="clear" w:pos="765"/>
                <w:tab w:val="decimal" w:pos="425"/>
              </w:tabs>
              <w:spacing w:line="260" w:lineRule="exac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1,200</w:t>
            </w:r>
          </w:p>
        </w:tc>
        <w:tc>
          <w:tcPr>
            <w:tcW w:w="181" w:type="dxa"/>
            <w:vAlign w:val="center"/>
          </w:tcPr>
          <w:p w14:paraId="134D8A7B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08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7" w:type="dxa"/>
            <w:gridSpan w:val="2"/>
            <w:vAlign w:val="center"/>
          </w:tcPr>
          <w:p w14:paraId="20C6516D" w14:textId="5CF64526" w:rsidR="007D1C9F" w:rsidRPr="00934DBD" w:rsidRDefault="007D1C9F" w:rsidP="007D1C9F">
            <w:pPr>
              <w:pStyle w:val="acctfourfigures"/>
              <w:tabs>
                <w:tab w:val="clear" w:pos="765"/>
                <w:tab w:val="decimal" w:pos="425"/>
              </w:tabs>
              <w:spacing w:line="260" w:lineRule="exac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200</w:t>
            </w:r>
          </w:p>
        </w:tc>
        <w:tc>
          <w:tcPr>
            <w:tcW w:w="183" w:type="dxa"/>
            <w:vAlign w:val="center"/>
          </w:tcPr>
          <w:p w14:paraId="732E73AC" w14:textId="77777777" w:rsidR="007D1C9F" w:rsidRPr="00934DBD" w:rsidRDefault="007D1C9F" w:rsidP="007D1C9F">
            <w:pPr>
              <w:tabs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5" w:type="dxa"/>
            <w:vAlign w:val="center"/>
          </w:tcPr>
          <w:p w14:paraId="58188CB6" w14:textId="276A6A2C" w:rsidR="007D1C9F" w:rsidRPr="00934DBD" w:rsidRDefault="00C35D59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2,562</w:t>
            </w:r>
          </w:p>
        </w:tc>
        <w:tc>
          <w:tcPr>
            <w:tcW w:w="178" w:type="dxa"/>
            <w:vAlign w:val="center"/>
          </w:tcPr>
          <w:p w14:paraId="40DB0C71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3" w:type="dxa"/>
            <w:vAlign w:val="center"/>
          </w:tcPr>
          <w:p w14:paraId="2E791B3A" w14:textId="1F091A71" w:rsidR="007D1C9F" w:rsidRPr="00934DBD" w:rsidRDefault="007D1C9F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2,414</w:t>
            </w:r>
          </w:p>
        </w:tc>
        <w:tc>
          <w:tcPr>
            <w:tcW w:w="183" w:type="dxa"/>
            <w:vAlign w:val="center"/>
          </w:tcPr>
          <w:p w14:paraId="7716412E" w14:textId="77777777" w:rsidR="007D1C9F" w:rsidRPr="00934DBD" w:rsidRDefault="007D1C9F" w:rsidP="007D1C9F">
            <w:pPr>
              <w:tabs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  <w:vAlign w:val="center"/>
          </w:tcPr>
          <w:p w14:paraId="2BCF7BFF" w14:textId="36725A4D" w:rsidR="007D1C9F" w:rsidRPr="00934DBD" w:rsidRDefault="00C35D59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9" w:type="dxa"/>
            <w:vAlign w:val="center"/>
          </w:tcPr>
          <w:p w14:paraId="51D4A9E5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  <w:vAlign w:val="center"/>
          </w:tcPr>
          <w:p w14:paraId="6686A23C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3" w:type="dxa"/>
            <w:vAlign w:val="center"/>
          </w:tcPr>
          <w:p w14:paraId="560AD527" w14:textId="77777777" w:rsidR="007D1C9F" w:rsidRPr="00934DBD" w:rsidRDefault="007D1C9F" w:rsidP="007D1C9F">
            <w:pPr>
              <w:tabs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  <w:vAlign w:val="center"/>
          </w:tcPr>
          <w:p w14:paraId="78A00E95" w14:textId="1D53E2B3" w:rsidR="007D1C9F" w:rsidRPr="00934DBD" w:rsidRDefault="00C35D59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2,562</w:t>
            </w:r>
          </w:p>
        </w:tc>
        <w:tc>
          <w:tcPr>
            <w:tcW w:w="179" w:type="dxa"/>
            <w:vAlign w:val="center"/>
          </w:tcPr>
          <w:p w14:paraId="2F5C6D08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6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1" w:type="dxa"/>
            <w:vAlign w:val="center"/>
          </w:tcPr>
          <w:p w14:paraId="07CF8BF9" w14:textId="47D61568" w:rsidR="007D1C9F" w:rsidRPr="00934DBD" w:rsidRDefault="007D1C9F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2,414</w:t>
            </w:r>
          </w:p>
        </w:tc>
        <w:tc>
          <w:tcPr>
            <w:tcW w:w="183" w:type="dxa"/>
            <w:vAlign w:val="center"/>
          </w:tcPr>
          <w:p w14:paraId="40398E8C" w14:textId="77777777" w:rsidR="007D1C9F" w:rsidRPr="00934DBD" w:rsidRDefault="007D1C9F" w:rsidP="007D1C9F">
            <w:pPr>
              <w:tabs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B1E6873" w14:textId="3DFEAC97" w:rsidR="007D1C9F" w:rsidRPr="00934DBD" w:rsidRDefault="0068012A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240</w:t>
            </w:r>
          </w:p>
        </w:tc>
        <w:tc>
          <w:tcPr>
            <w:tcW w:w="196" w:type="dxa"/>
            <w:vAlign w:val="center"/>
          </w:tcPr>
          <w:p w14:paraId="5899EA94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91" w:type="dxa"/>
            <w:vAlign w:val="center"/>
          </w:tcPr>
          <w:p w14:paraId="23C911B3" w14:textId="074D8FEB" w:rsidR="007D1C9F" w:rsidRPr="00934DBD" w:rsidRDefault="00BB0258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180</w:t>
            </w:r>
          </w:p>
        </w:tc>
      </w:tr>
      <w:tr w:rsidR="007D1C9F" w:rsidRPr="00934DBD" w14:paraId="1EE0CF04" w14:textId="77777777" w:rsidTr="0068012A">
        <w:trPr>
          <w:cantSplit/>
          <w:trHeight w:val="317"/>
        </w:trPr>
        <w:tc>
          <w:tcPr>
            <w:tcW w:w="2610" w:type="dxa"/>
            <w:vAlign w:val="center"/>
          </w:tcPr>
          <w:p w14:paraId="121E32C5" w14:textId="06FC74FB" w:rsidR="007D1C9F" w:rsidRPr="00934DBD" w:rsidRDefault="007D1C9F" w:rsidP="007D1C9F">
            <w:pPr>
              <w:tabs>
                <w:tab w:val="clear" w:pos="2807"/>
                <w:tab w:val="left" w:pos="342"/>
                <w:tab w:val="left" w:pos="1991"/>
              </w:tabs>
              <w:spacing w:line="260" w:lineRule="exact"/>
              <w:ind w:left="191" w:right="-351" w:hanging="2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ดัคกาลบี้ กรุ๊ป จำกัด</w:t>
            </w:r>
          </w:p>
        </w:tc>
        <w:tc>
          <w:tcPr>
            <w:tcW w:w="900" w:type="dxa"/>
            <w:vAlign w:val="center"/>
          </w:tcPr>
          <w:p w14:paraId="2B8E599A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106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ไทย</w:t>
            </w:r>
          </w:p>
        </w:tc>
        <w:tc>
          <w:tcPr>
            <w:tcW w:w="179" w:type="dxa"/>
            <w:vAlign w:val="center"/>
          </w:tcPr>
          <w:p w14:paraId="0F103EF7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1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710" w:type="dxa"/>
            <w:vAlign w:val="center"/>
          </w:tcPr>
          <w:p w14:paraId="7D4C5149" w14:textId="107D68A0" w:rsidR="007D1C9F" w:rsidRPr="00934DBD" w:rsidRDefault="002B4202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9" w:type="dxa"/>
            <w:vAlign w:val="center"/>
          </w:tcPr>
          <w:p w14:paraId="73D74943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9" w:type="dxa"/>
            <w:vAlign w:val="center"/>
          </w:tcPr>
          <w:p w14:paraId="25229756" w14:textId="651932C0" w:rsidR="007D1C9F" w:rsidRPr="00934DBD" w:rsidRDefault="007D1C9F" w:rsidP="007D1C9F">
            <w:pPr>
              <w:pStyle w:val="acctfourfigures"/>
              <w:tabs>
                <w:tab w:val="clear" w:pos="765"/>
                <w:tab w:val="decimal" w:pos="31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41.35</w:t>
            </w:r>
          </w:p>
        </w:tc>
        <w:tc>
          <w:tcPr>
            <w:tcW w:w="183" w:type="dxa"/>
            <w:vAlign w:val="center"/>
          </w:tcPr>
          <w:p w14:paraId="3B148BCB" w14:textId="77777777" w:rsidR="007D1C9F" w:rsidRPr="00934DBD" w:rsidRDefault="007D1C9F" w:rsidP="007D1C9F">
            <w:pPr>
              <w:tabs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3" w:type="dxa"/>
            <w:vAlign w:val="center"/>
          </w:tcPr>
          <w:p w14:paraId="1E43C483" w14:textId="1D82BB56" w:rsidR="007D1C9F" w:rsidRPr="00934DBD" w:rsidRDefault="00C35D59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80" w:type="dxa"/>
            <w:vAlign w:val="center"/>
          </w:tcPr>
          <w:p w14:paraId="28D6A04C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08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8" w:type="dxa"/>
            <w:vAlign w:val="center"/>
          </w:tcPr>
          <w:p w14:paraId="4CD03AC2" w14:textId="18C3AB50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133</w:t>
            </w:r>
          </w:p>
        </w:tc>
        <w:tc>
          <w:tcPr>
            <w:tcW w:w="183" w:type="dxa"/>
            <w:vAlign w:val="center"/>
          </w:tcPr>
          <w:p w14:paraId="6B6AF253" w14:textId="77777777" w:rsidR="007D1C9F" w:rsidRPr="00934DBD" w:rsidRDefault="007D1C9F" w:rsidP="007D1C9F">
            <w:pPr>
              <w:tabs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  <w:vAlign w:val="center"/>
          </w:tcPr>
          <w:p w14:paraId="00DF4FCB" w14:textId="65F93FB1" w:rsidR="007D1C9F" w:rsidRPr="00934DBD" w:rsidRDefault="00C35D59" w:rsidP="007D1C9F">
            <w:pPr>
              <w:pStyle w:val="acctfourfigures"/>
              <w:tabs>
                <w:tab w:val="clear" w:pos="765"/>
                <w:tab w:val="decimal" w:pos="425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1" w:type="dxa"/>
            <w:vAlign w:val="center"/>
          </w:tcPr>
          <w:p w14:paraId="1204D91E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08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7" w:type="dxa"/>
            <w:gridSpan w:val="2"/>
            <w:vAlign w:val="center"/>
          </w:tcPr>
          <w:p w14:paraId="5F0A1A7B" w14:textId="3F8DBF46" w:rsidR="007D1C9F" w:rsidRPr="00934DBD" w:rsidRDefault="007D1C9F" w:rsidP="007D1C9F">
            <w:pPr>
              <w:pStyle w:val="acctfourfigures"/>
              <w:tabs>
                <w:tab w:val="clear" w:pos="765"/>
                <w:tab w:val="decimal" w:pos="425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55</w:t>
            </w:r>
          </w:p>
        </w:tc>
        <w:tc>
          <w:tcPr>
            <w:tcW w:w="183" w:type="dxa"/>
            <w:vAlign w:val="center"/>
          </w:tcPr>
          <w:p w14:paraId="21A6CA13" w14:textId="77777777" w:rsidR="007D1C9F" w:rsidRPr="00934DBD" w:rsidRDefault="007D1C9F" w:rsidP="007D1C9F">
            <w:pPr>
              <w:tabs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5" w:type="dxa"/>
            <w:vAlign w:val="center"/>
          </w:tcPr>
          <w:p w14:paraId="16A2ED8F" w14:textId="3877DDA5" w:rsidR="007D1C9F" w:rsidRPr="00934DBD" w:rsidRDefault="00C35D59" w:rsidP="007D1C9F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8" w:type="dxa"/>
            <w:vAlign w:val="center"/>
          </w:tcPr>
          <w:p w14:paraId="03803256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3" w:type="dxa"/>
            <w:vAlign w:val="center"/>
          </w:tcPr>
          <w:p w14:paraId="6817C73C" w14:textId="56DE237C" w:rsidR="007D1C9F" w:rsidRPr="00934DBD" w:rsidRDefault="007D1C9F" w:rsidP="007D1C9F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36</w:t>
            </w:r>
          </w:p>
        </w:tc>
        <w:tc>
          <w:tcPr>
            <w:tcW w:w="183" w:type="dxa"/>
            <w:vAlign w:val="center"/>
          </w:tcPr>
          <w:p w14:paraId="73433943" w14:textId="77777777" w:rsidR="007D1C9F" w:rsidRPr="00934DBD" w:rsidRDefault="007D1C9F" w:rsidP="007D1C9F">
            <w:pPr>
              <w:tabs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  <w:vAlign w:val="center"/>
          </w:tcPr>
          <w:p w14:paraId="74F8B1D4" w14:textId="5BFF09BF" w:rsidR="007D1C9F" w:rsidRPr="00934DBD" w:rsidRDefault="00C35D59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9" w:type="dxa"/>
            <w:vAlign w:val="center"/>
          </w:tcPr>
          <w:p w14:paraId="03CB00D7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  <w:vAlign w:val="center"/>
          </w:tcPr>
          <w:p w14:paraId="1DEBDE19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3" w:type="dxa"/>
            <w:vAlign w:val="center"/>
          </w:tcPr>
          <w:p w14:paraId="7CB41C13" w14:textId="77777777" w:rsidR="007D1C9F" w:rsidRPr="00934DBD" w:rsidRDefault="007D1C9F" w:rsidP="007D1C9F">
            <w:pPr>
              <w:tabs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  <w:vAlign w:val="center"/>
          </w:tcPr>
          <w:p w14:paraId="24A6118B" w14:textId="362CB33C" w:rsidR="007D1C9F" w:rsidRPr="00934DBD" w:rsidRDefault="00C35D59" w:rsidP="007D1C9F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9" w:type="dxa"/>
            <w:vAlign w:val="center"/>
          </w:tcPr>
          <w:p w14:paraId="11FBD917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6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1" w:type="dxa"/>
            <w:vAlign w:val="center"/>
          </w:tcPr>
          <w:p w14:paraId="05C407CC" w14:textId="73C36964" w:rsidR="007D1C9F" w:rsidRPr="00934DBD" w:rsidRDefault="007D1C9F" w:rsidP="007D1C9F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36</w:t>
            </w:r>
          </w:p>
        </w:tc>
        <w:tc>
          <w:tcPr>
            <w:tcW w:w="183" w:type="dxa"/>
            <w:vAlign w:val="center"/>
          </w:tcPr>
          <w:p w14:paraId="4C6BD8AD" w14:textId="77777777" w:rsidR="007D1C9F" w:rsidRPr="00934DBD" w:rsidRDefault="007D1C9F" w:rsidP="007D1C9F">
            <w:pPr>
              <w:tabs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60644E32" w14:textId="1A66360E" w:rsidR="007D1C9F" w:rsidRPr="00934DBD" w:rsidRDefault="0068012A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96" w:type="dxa"/>
            <w:vAlign w:val="center"/>
          </w:tcPr>
          <w:p w14:paraId="0318BCD8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91" w:type="dxa"/>
            <w:vAlign w:val="center"/>
          </w:tcPr>
          <w:p w14:paraId="6711546D" w14:textId="4596CCEA" w:rsidR="007D1C9F" w:rsidRPr="00934DBD" w:rsidRDefault="00BB0258" w:rsidP="007D1C9F">
            <w:pPr>
              <w:pStyle w:val="acctfourfigures"/>
              <w:tabs>
                <w:tab w:val="clear" w:pos="765"/>
                <w:tab w:val="decimal" w:pos="430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</w:tr>
      <w:tr w:rsidR="007D1C9F" w:rsidRPr="00934DBD" w14:paraId="2E8B505B" w14:textId="77777777" w:rsidTr="0068012A">
        <w:trPr>
          <w:cantSplit/>
          <w:trHeight w:val="317"/>
        </w:trPr>
        <w:tc>
          <w:tcPr>
            <w:tcW w:w="2610" w:type="dxa"/>
            <w:vAlign w:val="center"/>
          </w:tcPr>
          <w:p w14:paraId="317288C6" w14:textId="77777777" w:rsidR="007D1C9F" w:rsidRPr="00934DBD" w:rsidRDefault="007D1C9F" w:rsidP="00DB029C">
            <w:pPr>
              <w:tabs>
                <w:tab w:val="clear" w:pos="227"/>
                <w:tab w:val="left" w:pos="98"/>
                <w:tab w:val="left" w:pos="342"/>
              </w:tabs>
              <w:spacing w:line="260" w:lineRule="exact"/>
              <w:ind w:left="191" w:hanging="273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Andhra Pradesh </w:t>
            </w:r>
            <w:proofErr w:type="spellStart"/>
            <w:r w:rsidRPr="00934DBD">
              <w:rPr>
                <w:rFonts w:asciiTheme="majorBidi" w:hAnsiTheme="majorBidi" w:cstheme="majorBidi"/>
                <w:sz w:val="27"/>
                <w:szCs w:val="27"/>
              </w:rPr>
              <w:t>Broodstock</w:t>
            </w:r>
            <w:proofErr w:type="spellEnd"/>
          </w:p>
        </w:tc>
        <w:tc>
          <w:tcPr>
            <w:tcW w:w="900" w:type="dxa"/>
            <w:vAlign w:val="center"/>
          </w:tcPr>
          <w:p w14:paraId="11F5CFE0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44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vAlign w:val="center"/>
          </w:tcPr>
          <w:p w14:paraId="1E3483D7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1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0" w:type="dxa"/>
            <w:vAlign w:val="center"/>
          </w:tcPr>
          <w:p w14:paraId="5FB2A32C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1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vAlign w:val="center"/>
          </w:tcPr>
          <w:p w14:paraId="632AC78B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9" w:type="dxa"/>
            <w:vAlign w:val="center"/>
          </w:tcPr>
          <w:p w14:paraId="7B36034C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1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center"/>
          </w:tcPr>
          <w:p w14:paraId="622978B6" w14:textId="77777777" w:rsidR="007D1C9F" w:rsidRPr="00934DBD" w:rsidRDefault="007D1C9F" w:rsidP="007D1C9F">
            <w:pPr>
              <w:tabs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3" w:type="dxa"/>
            <w:vAlign w:val="center"/>
          </w:tcPr>
          <w:p w14:paraId="6C08D2EE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48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center"/>
          </w:tcPr>
          <w:p w14:paraId="2990D51F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431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  <w:vAlign w:val="center"/>
          </w:tcPr>
          <w:p w14:paraId="344CC607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400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center"/>
          </w:tcPr>
          <w:p w14:paraId="0055C420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431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3" w:type="dxa"/>
            <w:vAlign w:val="center"/>
          </w:tcPr>
          <w:p w14:paraId="7551C156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425"/>
              </w:tabs>
              <w:spacing w:line="260" w:lineRule="exac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vAlign w:val="center"/>
          </w:tcPr>
          <w:p w14:paraId="5C72E58C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08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7" w:type="dxa"/>
            <w:gridSpan w:val="2"/>
            <w:vAlign w:val="center"/>
          </w:tcPr>
          <w:p w14:paraId="3EDD03E7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425"/>
              </w:tabs>
              <w:spacing w:line="260" w:lineRule="exac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3" w:type="dxa"/>
            <w:vAlign w:val="center"/>
          </w:tcPr>
          <w:p w14:paraId="3FEB78CE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5" w:type="dxa"/>
            <w:vAlign w:val="center"/>
          </w:tcPr>
          <w:p w14:paraId="4786400A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0453AB3C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3" w:type="dxa"/>
            <w:vAlign w:val="center"/>
          </w:tcPr>
          <w:p w14:paraId="18DCC9FB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3" w:type="dxa"/>
            <w:vAlign w:val="center"/>
          </w:tcPr>
          <w:p w14:paraId="693D69F6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3" w:type="dxa"/>
            <w:vAlign w:val="center"/>
          </w:tcPr>
          <w:p w14:paraId="74170304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vAlign w:val="center"/>
          </w:tcPr>
          <w:p w14:paraId="31DBABF0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  <w:vAlign w:val="center"/>
          </w:tcPr>
          <w:p w14:paraId="535FD6DA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3" w:type="dxa"/>
            <w:vAlign w:val="center"/>
          </w:tcPr>
          <w:p w14:paraId="1EC239AC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  <w:vAlign w:val="center"/>
          </w:tcPr>
          <w:p w14:paraId="1C2B321C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9" w:type="dxa"/>
            <w:vAlign w:val="center"/>
          </w:tcPr>
          <w:p w14:paraId="402E1F9C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6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1" w:type="dxa"/>
            <w:vAlign w:val="center"/>
          </w:tcPr>
          <w:p w14:paraId="447F696E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3" w:type="dxa"/>
            <w:vAlign w:val="center"/>
          </w:tcPr>
          <w:p w14:paraId="66FC7EEB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F9DF507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6" w:type="dxa"/>
            <w:vAlign w:val="center"/>
          </w:tcPr>
          <w:p w14:paraId="69CE10D1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91" w:type="dxa"/>
            <w:vAlign w:val="center"/>
          </w:tcPr>
          <w:p w14:paraId="216804C2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</w:tr>
      <w:tr w:rsidR="007D1C9F" w:rsidRPr="00934DBD" w14:paraId="6B5892B4" w14:textId="77777777" w:rsidTr="0068012A">
        <w:trPr>
          <w:cantSplit/>
          <w:trHeight w:val="317"/>
        </w:trPr>
        <w:tc>
          <w:tcPr>
            <w:tcW w:w="2610" w:type="dxa"/>
            <w:vAlign w:val="center"/>
          </w:tcPr>
          <w:p w14:paraId="319690A5" w14:textId="77777777" w:rsidR="007D1C9F" w:rsidRPr="00934DBD" w:rsidRDefault="007D1C9F" w:rsidP="00DB029C">
            <w:pPr>
              <w:tabs>
                <w:tab w:val="clear" w:pos="227"/>
                <w:tab w:val="left" w:pos="188"/>
              </w:tabs>
              <w:spacing w:line="260" w:lineRule="exact"/>
              <w:ind w:left="188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proofErr w:type="spellStart"/>
            <w:r w:rsidRPr="00934DBD">
              <w:rPr>
                <w:rFonts w:asciiTheme="majorBidi" w:hAnsiTheme="majorBidi" w:cstheme="majorBidi"/>
                <w:sz w:val="27"/>
                <w:szCs w:val="27"/>
              </w:rPr>
              <w:t>Multiplicationcentre</w:t>
            </w:r>
            <w:proofErr w:type="spellEnd"/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Private </w:t>
            </w:r>
          </w:p>
        </w:tc>
        <w:tc>
          <w:tcPr>
            <w:tcW w:w="900" w:type="dxa"/>
            <w:vAlign w:val="center"/>
          </w:tcPr>
          <w:p w14:paraId="7837DEC2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44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vAlign w:val="center"/>
          </w:tcPr>
          <w:p w14:paraId="1269A9FF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1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0" w:type="dxa"/>
            <w:vAlign w:val="center"/>
          </w:tcPr>
          <w:p w14:paraId="7AAB564D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1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vAlign w:val="center"/>
          </w:tcPr>
          <w:p w14:paraId="1A1AD0CB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9" w:type="dxa"/>
            <w:vAlign w:val="center"/>
          </w:tcPr>
          <w:p w14:paraId="11C8C94D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1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center"/>
          </w:tcPr>
          <w:p w14:paraId="5EDF425F" w14:textId="77777777" w:rsidR="007D1C9F" w:rsidRPr="00934DBD" w:rsidRDefault="007D1C9F" w:rsidP="007D1C9F">
            <w:pPr>
              <w:tabs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3" w:type="dxa"/>
            <w:vAlign w:val="center"/>
          </w:tcPr>
          <w:p w14:paraId="36022794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48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center"/>
          </w:tcPr>
          <w:p w14:paraId="0BB53648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431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  <w:vAlign w:val="center"/>
          </w:tcPr>
          <w:p w14:paraId="41F00FA5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400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center"/>
          </w:tcPr>
          <w:p w14:paraId="3194FC37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431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3" w:type="dxa"/>
            <w:vAlign w:val="center"/>
          </w:tcPr>
          <w:p w14:paraId="3B9CAA90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425"/>
              </w:tabs>
              <w:spacing w:line="260" w:lineRule="exac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vAlign w:val="center"/>
          </w:tcPr>
          <w:p w14:paraId="04483553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08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7" w:type="dxa"/>
            <w:gridSpan w:val="2"/>
            <w:vAlign w:val="center"/>
          </w:tcPr>
          <w:p w14:paraId="613270EA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425"/>
              </w:tabs>
              <w:spacing w:line="260" w:lineRule="exac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3" w:type="dxa"/>
            <w:vAlign w:val="center"/>
          </w:tcPr>
          <w:p w14:paraId="6722B0F3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5" w:type="dxa"/>
            <w:vAlign w:val="center"/>
          </w:tcPr>
          <w:p w14:paraId="38EB425A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345D5C00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3" w:type="dxa"/>
            <w:vAlign w:val="center"/>
          </w:tcPr>
          <w:p w14:paraId="7C9F35A7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3" w:type="dxa"/>
            <w:vAlign w:val="center"/>
          </w:tcPr>
          <w:p w14:paraId="02DA36B7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3" w:type="dxa"/>
            <w:vAlign w:val="center"/>
          </w:tcPr>
          <w:p w14:paraId="0871C574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vAlign w:val="center"/>
          </w:tcPr>
          <w:p w14:paraId="0FB0A4C0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  <w:vAlign w:val="center"/>
          </w:tcPr>
          <w:p w14:paraId="06AD074D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3" w:type="dxa"/>
            <w:vAlign w:val="center"/>
          </w:tcPr>
          <w:p w14:paraId="36FDC9FC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  <w:vAlign w:val="center"/>
          </w:tcPr>
          <w:p w14:paraId="413AA2CC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9" w:type="dxa"/>
            <w:vAlign w:val="center"/>
          </w:tcPr>
          <w:p w14:paraId="018450F8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6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1" w:type="dxa"/>
            <w:vAlign w:val="center"/>
          </w:tcPr>
          <w:p w14:paraId="4C22D9F0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3" w:type="dxa"/>
            <w:vAlign w:val="center"/>
          </w:tcPr>
          <w:p w14:paraId="700FAD98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4838A9E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6" w:type="dxa"/>
            <w:vAlign w:val="center"/>
          </w:tcPr>
          <w:p w14:paraId="6569A68A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91" w:type="dxa"/>
            <w:vAlign w:val="center"/>
          </w:tcPr>
          <w:p w14:paraId="2126DF7D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</w:tr>
      <w:tr w:rsidR="007D1C9F" w:rsidRPr="00934DBD" w14:paraId="74E8B353" w14:textId="77777777" w:rsidTr="0068012A">
        <w:trPr>
          <w:cantSplit/>
          <w:trHeight w:val="317"/>
        </w:trPr>
        <w:tc>
          <w:tcPr>
            <w:tcW w:w="2610" w:type="dxa"/>
            <w:vAlign w:val="center"/>
          </w:tcPr>
          <w:p w14:paraId="4000EA7E" w14:textId="2B702DAB" w:rsidR="007D1C9F" w:rsidRPr="00934DBD" w:rsidRDefault="007D1C9F" w:rsidP="00DB029C">
            <w:pPr>
              <w:tabs>
                <w:tab w:val="clear" w:pos="227"/>
                <w:tab w:val="clear" w:pos="454"/>
                <w:tab w:val="left" w:pos="53"/>
                <w:tab w:val="left" w:pos="161"/>
                <w:tab w:val="left" w:pos="458"/>
              </w:tabs>
              <w:spacing w:line="260" w:lineRule="exact"/>
              <w:ind w:left="53" w:hanging="28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      Limited </w:t>
            </w:r>
            <w:r w:rsidRPr="00934DBD">
              <w:rPr>
                <w:rFonts w:asciiTheme="majorBidi" w:hAnsiTheme="majorBidi" w:cstheme="majorBidi"/>
                <w:sz w:val="27"/>
                <w:szCs w:val="27"/>
                <w:vertAlign w:val="superscript"/>
                <w:cs/>
                <w:lang w:val="th-TH"/>
              </w:rPr>
              <w:t>**</w:t>
            </w:r>
          </w:p>
        </w:tc>
        <w:tc>
          <w:tcPr>
            <w:tcW w:w="900" w:type="dxa"/>
            <w:vAlign w:val="center"/>
          </w:tcPr>
          <w:p w14:paraId="7E30BB36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44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อินเดีย</w:t>
            </w:r>
          </w:p>
        </w:tc>
        <w:tc>
          <w:tcPr>
            <w:tcW w:w="179" w:type="dxa"/>
            <w:vAlign w:val="center"/>
          </w:tcPr>
          <w:p w14:paraId="2E8B05D9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1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0" w:type="dxa"/>
            <w:vAlign w:val="center"/>
          </w:tcPr>
          <w:p w14:paraId="266C19CB" w14:textId="31AD57A1" w:rsidR="007D1C9F" w:rsidRPr="00934DBD" w:rsidRDefault="002B4202" w:rsidP="007D1C9F">
            <w:pPr>
              <w:pStyle w:val="acctfourfigures"/>
              <w:tabs>
                <w:tab w:val="clear" w:pos="765"/>
                <w:tab w:val="decimal" w:pos="31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74.99</w:t>
            </w:r>
          </w:p>
        </w:tc>
        <w:tc>
          <w:tcPr>
            <w:tcW w:w="179" w:type="dxa"/>
            <w:vAlign w:val="center"/>
          </w:tcPr>
          <w:p w14:paraId="1C2650EC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9" w:type="dxa"/>
            <w:vAlign w:val="center"/>
          </w:tcPr>
          <w:p w14:paraId="04FB2EDA" w14:textId="580CE4F6" w:rsidR="007D1C9F" w:rsidRPr="00934DBD" w:rsidRDefault="007D1C9F" w:rsidP="007D1C9F">
            <w:pPr>
              <w:pStyle w:val="acctfourfigures"/>
              <w:tabs>
                <w:tab w:val="clear" w:pos="765"/>
                <w:tab w:val="decimal" w:pos="31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74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183" w:type="dxa"/>
            <w:vAlign w:val="center"/>
          </w:tcPr>
          <w:p w14:paraId="33410EC1" w14:textId="77777777" w:rsidR="007D1C9F" w:rsidRPr="00934DBD" w:rsidRDefault="007D1C9F" w:rsidP="007D1C9F">
            <w:pPr>
              <w:tabs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3" w:type="dxa"/>
            <w:vAlign w:val="center"/>
          </w:tcPr>
          <w:p w14:paraId="61DFC65F" w14:textId="0F1B9707" w:rsidR="007D1C9F" w:rsidRPr="00934DBD" w:rsidRDefault="00C35D59" w:rsidP="007D1C9F">
            <w:pPr>
              <w:pStyle w:val="acctfourfigures"/>
              <w:tabs>
                <w:tab w:val="clear" w:pos="765"/>
                <w:tab w:val="decimal" w:pos="48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132</w:t>
            </w:r>
          </w:p>
        </w:tc>
        <w:tc>
          <w:tcPr>
            <w:tcW w:w="180" w:type="dxa"/>
            <w:vAlign w:val="center"/>
          </w:tcPr>
          <w:p w14:paraId="60CA168E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431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  <w:vAlign w:val="center"/>
          </w:tcPr>
          <w:p w14:paraId="43D042F1" w14:textId="25ED056E" w:rsidR="007D1C9F" w:rsidRPr="00934DBD" w:rsidRDefault="007D1C9F" w:rsidP="007D1C9F">
            <w:pPr>
              <w:pStyle w:val="acctfourfigures"/>
              <w:tabs>
                <w:tab w:val="clear" w:pos="765"/>
                <w:tab w:val="decimal" w:pos="400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132</w:t>
            </w:r>
          </w:p>
        </w:tc>
        <w:tc>
          <w:tcPr>
            <w:tcW w:w="183" w:type="dxa"/>
            <w:vAlign w:val="center"/>
          </w:tcPr>
          <w:p w14:paraId="27A4ECF9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431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3" w:type="dxa"/>
            <w:vAlign w:val="center"/>
          </w:tcPr>
          <w:p w14:paraId="7D23C2A0" w14:textId="674B3CEF" w:rsidR="007D1C9F" w:rsidRPr="00934DBD" w:rsidRDefault="00C35D59" w:rsidP="007D1C9F">
            <w:pPr>
              <w:pStyle w:val="acctfourfigures"/>
              <w:tabs>
                <w:tab w:val="clear" w:pos="765"/>
                <w:tab w:val="decimal" w:pos="425"/>
              </w:tabs>
              <w:spacing w:line="260" w:lineRule="exac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98</w:t>
            </w:r>
          </w:p>
        </w:tc>
        <w:tc>
          <w:tcPr>
            <w:tcW w:w="181" w:type="dxa"/>
            <w:vAlign w:val="center"/>
          </w:tcPr>
          <w:p w14:paraId="5FEE80D7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08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7" w:type="dxa"/>
            <w:gridSpan w:val="2"/>
            <w:vAlign w:val="center"/>
          </w:tcPr>
          <w:p w14:paraId="5BD196BD" w14:textId="3D4960E8" w:rsidR="007D1C9F" w:rsidRPr="00934DBD" w:rsidRDefault="007D1C9F" w:rsidP="007D1C9F">
            <w:pPr>
              <w:pStyle w:val="acctfourfigures"/>
              <w:tabs>
                <w:tab w:val="clear" w:pos="765"/>
                <w:tab w:val="decimal" w:pos="425"/>
              </w:tabs>
              <w:spacing w:line="260" w:lineRule="exac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98</w:t>
            </w:r>
          </w:p>
        </w:tc>
        <w:tc>
          <w:tcPr>
            <w:tcW w:w="183" w:type="dxa"/>
            <w:vAlign w:val="center"/>
          </w:tcPr>
          <w:p w14:paraId="1290BA50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5" w:type="dxa"/>
            <w:vAlign w:val="center"/>
          </w:tcPr>
          <w:p w14:paraId="554846E2" w14:textId="430854E8" w:rsidR="007D1C9F" w:rsidRPr="00934DBD" w:rsidRDefault="00C35D59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95</w:t>
            </w:r>
          </w:p>
        </w:tc>
        <w:tc>
          <w:tcPr>
            <w:tcW w:w="178" w:type="dxa"/>
            <w:vAlign w:val="center"/>
          </w:tcPr>
          <w:p w14:paraId="50D4324E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3" w:type="dxa"/>
            <w:vAlign w:val="center"/>
          </w:tcPr>
          <w:p w14:paraId="779AAAE1" w14:textId="290DF681" w:rsidR="007D1C9F" w:rsidRPr="00934DBD" w:rsidRDefault="007D1C9F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92</w:t>
            </w:r>
          </w:p>
        </w:tc>
        <w:tc>
          <w:tcPr>
            <w:tcW w:w="183" w:type="dxa"/>
            <w:vAlign w:val="center"/>
          </w:tcPr>
          <w:p w14:paraId="039A840F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3" w:type="dxa"/>
            <w:vAlign w:val="center"/>
          </w:tcPr>
          <w:p w14:paraId="59C8F2EA" w14:textId="6225D30E" w:rsidR="007D1C9F" w:rsidRPr="00934DBD" w:rsidRDefault="00C35D59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  <w:vAlign w:val="center"/>
          </w:tcPr>
          <w:p w14:paraId="0D1BCF15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  <w:vAlign w:val="center"/>
          </w:tcPr>
          <w:p w14:paraId="7EE40475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83" w:type="dxa"/>
            <w:vAlign w:val="center"/>
          </w:tcPr>
          <w:p w14:paraId="0C8C06AD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  <w:vAlign w:val="center"/>
          </w:tcPr>
          <w:p w14:paraId="72E8CC39" w14:textId="1D2C7BAA" w:rsidR="007D1C9F" w:rsidRPr="00934DBD" w:rsidRDefault="00C35D59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95</w:t>
            </w:r>
          </w:p>
        </w:tc>
        <w:tc>
          <w:tcPr>
            <w:tcW w:w="179" w:type="dxa"/>
            <w:vAlign w:val="center"/>
          </w:tcPr>
          <w:p w14:paraId="67EF9B71" w14:textId="310C7123" w:rsidR="007D1C9F" w:rsidRPr="00934DBD" w:rsidRDefault="007D1C9F" w:rsidP="007D1C9F">
            <w:pPr>
              <w:pStyle w:val="acctfourfigures"/>
              <w:tabs>
                <w:tab w:val="clear" w:pos="765"/>
                <w:tab w:val="decimal" w:pos="56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1" w:type="dxa"/>
            <w:vAlign w:val="center"/>
          </w:tcPr>
          <w:p w14:paraId="6E2B3E40" w14:textId="1C60F026" w:rsidR="007D1C9F" w:rsidRPr="00934DBD" w:rsidRDefault="007D1C9F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92</w:t>
            </w:r>
          </w:p>
        </w:tc>
        <w:tc>
          <w:tcPr>
            <w:tcW w:w="183" w:type="dxa"/>
            <w:vAlign w:val="center"/>
          </w:tcPr>
          <w:p w14:paraId="0C00154A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A3D6B0E" w14:textId="5E3476D9" w:rsidR="007D1C9F" w:rsidRPr="00934DBD" w:rsidRDefault="0068012A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96" w:type="dxa"/>
            <w:vAlign w:val="center"/>
          </w:tcPr>
          <w:p w14:paraId="2140FA9D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91" w:type="dxa"/>
            <w:vAlign w:val="center"/>
          </w:tcPr>
          <w:p w14:paraId="54DB1CB2" w14:textId="453FFCBB" w:rsidR="007D1C9F" w:rsidRPr="00934DBD" w:rsidRDefault="00BB0258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</w:tr>
      <w:tr w:rsidR="007D1C9F" w:rsidRPr="00934DBD" w14:paraId="35211381" w14:textId="77777777" w:rsidTr="0068012A">
        <w:trPr>
          <w:cantSplit/>
          <w:trHeight w:val="317"/>
        </w:trPr>
        <w:tc>
          <w:tcPr>
            <w:tcW w:w="2610" w:type="dxa"/>
            <w:vAlign w:val="center"/>
          </w:tcPr>
          <w:p w14:paraId="1E346F1D" w14:textId="77777777" w:rsidR="007D1C9F" w:rsidRPr="00934DBD" w:rsidRDefault="007D1C9F" w:rsidP="007D1C9F">
            <w:pPr>
              <w:tabs>
                <w:tab w:val="clear" w:pos="2580"/>
                <w:tab w:val="left" w:pos="342"/>
              </w:tabs>
              <w:spacing w:line="260" w:lineRule="exact"/>
              <w:ind w:left="193" w:right="-90" w:hanging="275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Beijing Chia Tai </w:t>
            </w:r>
            <w:proofErr w:type="spellStart"/>
            <w:r w:rsidRPr="00934DBD">
              <w:rPr>
                <w:rFonts w:asciiTheme="majorBidi" w:hAnsiTheme="majorBidi" w:cstheme="majorBidi"/>
                <w:sz w:val="27"/>
                <w:szCs w:val="27"/>
              </w:rPr>
              <w:t>Feedmill</w:t>
            </w:r>
            <w:proofErr w:type="spellEnd"/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Co., Ltd.</w:t>
            </w:r>
          </w:p>
        </w:tc>
        <w:tc>
          <w:tcPr>
            <w:tcW w:w="900" w:type="dxa"/>
            <w:vAlign w:val="center"/>
          </w:tcPr>
          <w:p w14:paraId="5C977E08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107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จีน</w:t>
            </w:r>
          </w:p>
        </w:tc>
        <w:tc>
          <w:tcPr>
            <w:tcW w:w="179" w:type="dxa"/>
            <w:vAlign w:val="center"/>
          </w:tcPr>
          <w:p w14:paraId="3ACAD239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1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0" w:type="dxa"/>
            <w:vAlign w:val="center"/>
          </w:tcPr>
          <w:p w14:paraId="11EF9BF8" w14:textId="6436CEB0" w:rsidR="007D1C9F" w:rsidRPr="00934DBD" w:rsidRDefault="002B4202" w:rsidP="007D1C9F">
            <w:pPr>
              <w:pStyle w:val="acctfourfigures"/>
              <w:tabs>
                <w:tab w:val="clear" w:pos="765"/>
                <w:tab w:val="decimal" w:pos="31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26.12</w:t>
            </w:r>
          </w:p>
        </w:tc>
        <w:tc>
          <w:tcPr>
            <w:tcW w:w="179" w:type="dxa"/>
            <w:vAlign w:val="center"/>
          </w:tcPr>
          <w:p w14:paraId="303F229B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9" w:type="dxa"/>
            <w:vAlign w:val="center"/>
          </w:tcPr>
          <w:p w14:paraId="011F5FEA" w14:textId="31764288" w:rsidR="007D1C9F" w:rsidRPr="00934DBD" w:rsidRDefault="007D1C9F" w:rsidP="007D1C9F">
            <w:pPr>
              <w:pStyle w:val="acctfourfigures"/>
              <w:tabs>
                <w:tab w:val="clear" w:pos="765"/>
                <w:tab w:val="decimal" w:pos="31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</w:t>
            </w:r>
          </w:p>
        </w:tc>
        <w:tc>
          <w:tcPr>
            <w:tcW w:w="183" w:type="dxa"/>
            <w:vAlign w:val="center"/>
          </w:tcPr>
          <w:p w14:paraId="2BAF520D" w14:textId="77777777" w:rsidR="007D1C9F" w:rsidRPr="00934DBD" w:rsidRDefault="007D1C9F" w:rsidP="007D1C9F">
            <w:pPr>
              <w:tabs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3" w:type="dxa"/>
            <w:vAlign w:val="center"/>
          </w:tcPr>
          <w:p w14:paraId="7FEB7F7B" w14:textId="03D303D8" w:rsidR="007D1C9F" w:rsidRPr="00934DBD" w:rsidRDefault="00C35D59" w:rsidP="007D1C9F">
            <w:pPr>
              <w:pStyle w:val="acctfourfigures"/>
              <w:tabs>
                <w:tab w:val="clear" w:pos="765"/>
                <w:tab w:val="decimal" w:pos="48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157</w:t>
            </w:r>
          </w:p>
        </w:tc>
        <w:tc>
          <w:tcPr>
            <w:tcW w:w="180" w:type="dxa"/>
            <w:vAlign w:val="center"/>
          </w:tcPr>
          <w:p w14:paraId="08869752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431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  <w:vAlign w:val="center"/>
          </w:tcPr>
          <w:p w14:paraId="2E67E9CD" w14:textId="5A99CE1A" w:rsidR="007D1C9F" w:rsidRPr="00934DBD" w:rsidRDefault="007D1C9F" w:rsidP="007D1C9F">
            <w:pPr>
              <w:pStyle w:val="acctfourfigures"/>
              <w:tabs>
                <w:tab w:val="clear" w:pos="765"/>
                <w:tab w:val="decimal" w:pos="400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 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157</w:t>
            </w:r>
          </w:p>
        </w:tc>
        <w:tc>
          <w:tcPr>
            <w:tcW w:w="183" w:type="dxa"/>
            <w:vAlign w:val="center"/>
          </w:tcPr>
          <w:p w14:paraId="63811C1C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431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3" w:type="dxa"/>
            <w:vAlign w:val="center"/>
          </w:tcPr>
          <w:p w14:paraId="6B2058AD" w14:textId="3B58F90F" w:rsidR="007D1C9F" w:rsidRPr="00934DBD" w:rsidRDefault="00C35D59" w:rsidP="007D1C9F">
            <w:pPr>
              <w:pStyle w:val="acctfourfigures"/>
              <w:tabs>
                <w:tab w:val="clear" w:pos="765"/>
                <w:tab w:val="decimal" w:pos="425"/>
              </w:tabs>
              <w:spacing w:line="260" w:lineRule="exac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128</w:t>
            </w:r>
          </w:p>
        </w:tc>
        <w:tc>
          <w:tcPr>
            <w:tcW w:w="181" w:type="dxa"/>
            <w:vAlign w:val="center"/>
          </w:tcPr>
          <w:p w14:paraId="52F6E460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08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7" w:type="dxa"/>
            <w:gridSpan w:val="2"/>
            <w:vAlign w:val="center"/>
          </w:tcPr>
          <w:p w14:paraId="64A416B5" w14:textId="4E1E9324" w:rsidR="007D1C9F" w:rsidRPr="00934DBD" w:rsidRDefault="007D1C9F" w:rsidP="007D1C9F">
            <w:pPr>
              <w:pStyle w:val="acctfourfigures"/>
              <w:tabs>
                <w:tab w:val="clear" w:pos="765"/>
                <w:tab w:val="decimal" w:pos="425"/>
              </w:tabs>
              <w:spacing w:line="260" w:lineRule="exac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128</w:t>
            </w:r>
          </w:p>
        </w:tc>
        <w:tc>
          <w:tcPr>
            <w:tcW w:w="183" w:type="dxa"/>
            <w:vAlign w:val="center"/>
          </w:tcPr>
          <w:p w14:paraId="060803CF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5" w:type="dxa"/>
            <w:vAlign w:val="center"/>
          </w:tcPr>
          <w:p w14:paraId="7C86DECF" w14:textId="51A4470A" w:rsidR="007D1C9F" w:rsidRPr="00934DBD" w:rsidRDefault="00C35D59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272</w:t>
            </w:r>
          </w:p>
        </w:tc>
        <w:tc>
          <w:tcPr>
            <w:tcW w:w="178" w:type="dxa"/>
            <w:vAlign w:val="center"/>
          </w:tcPr>
          <w:p w14:paraId="5D1E9765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3" w:type="dxa"/>
            <w:vAlign w:val="center"/>
          </w:tcPr>
          <w:p w14:paraId="79A2E29E" w14:textId="4A786378" w:rsidR="007D1C9F" w:rsidRPr="00934DBD" w:rsidRDefault="007D1C9F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231</w:t>
            </w:r>
          </w:p>
        </w:tc>
        <w:tc>
          <w:tcPr>
            <w:tcW w:w="183" w:type="dxa"/>
            <w:vAlign w:val="center"/>
          </w:tcPr>
          <w:p w14:paraId="78DCBAEF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3" w:type="dxa"/>
            <w:vAlign w:val="center"/>
          </w:tcPr>
          <w:p w14:paraId="46FC669F" w14:textId="601EA4CA" w:rsidR="007D1C9F" w:rsidRPr="00934DBD" w:rsidRDefault="00C35D59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9" w:type="dxa"/>
            <w:vAlign w:val="center"/>
          </w:tcPr>
          <w:p w14:paraId="5BF9CF15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  <w:vAlign w:val="center"/>
          </w:tcPr>
          <w:p w14:paraId="198A32FF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3" w:type="dxa"/>
            <w:vAlign w:val="center"/>
          </w:tcPr>
          <w:p w14:paraId="65D3165C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  <w:vAlign w:val="center"/>
          </w:tcPr>
          <w:p w14:paraId="6E0DAA53" w14:textId="203ABAAC" w:rsidR="007D1C9F" w:rsidRPr="00934DBD" w:rsidRDefault="00C35D59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272</w:t>
            </w:r>
          </w:p>
        </w:tc>
        <w:tc>
          <w:tcPr>
            <w:tcW w:w="179" w:type="dxa"/>
            <w:vAlign w:val="center"/>
          </w:tcPr>
          <w:p w14:paraId="1D4C295E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6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1" w:type="dxa"/>
            <w:vAlign w:val="center"/>
          </w:tcPr>
          <w:p w14:paraId="0DDBAE54" w14:textId="3F6631AD" w:rsidR="007D1C9F" w:rsidRPr="00934DBD" w:rsidRDefault="007D1C9F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231</w:t>
            </w:r>
          </w:p>
        </w:tc>
        <w:tc>
          <w:tcPr>
            <w:tcW w:w="183" w:type="dxa"/>
            <w:vAlign w:val="center"/>
          </w:tcPr>
          <w:p w14:paraId="3FBB8251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78320F0" w14:textId="1DC052C7" w:rsidR="007D1C9F" w:rsidRPr="00934DBD" w:rsidRDefault="0068012A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96" w:type="dxa"/>
            <w:vAlign w:val="center"/>
          </w:tcPr>
          <w:p w14:paraId="1C9363EB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91" w:type="dxa"/>
            <w:vAlign w:val="center"/>
          </w:tcPr>
          <w:p w14:paraId="5D6CE1D8" w14:textId="42CF75F7" w:rsidR="007D1C9F" w:rsidRPr="00934DBD" w:rsidRDefault="00BB0258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7D1C9F" w:rsidRPr="00934DBD" w14:paraId="4206C39B" w14:textId="77777777" w:rsidTr="0068012A">
        <w:trPr>
          <w:cantSplit/>
          <w:trHeight w:val="317"/>
        </w:trPr>
        <w:tc>
          <w:tcPr>
            <w:tcW w:w="2610" w:type="dxa"/>
            <w:vAlign w:val="center"/>
          </w:tcPr>
          <w:p w14:paraId="50F61541" w14:textId="77777777" w:rsidR="007D1C9F" w:rsidRPr="00934DBD" w:rsidRDefault="007D1C9F" w:rsidP="007D1C9F">
            <w:pPr>
              <w:tabs>
                <w:tab w:val="left" w:pos="342"/>
              </w:tabs>
              <w:spacing w:line="260" w:lineRule="exact"/>
              <w:ind w:left="193" w:hanging="275"/>
              <w:rPr>
                <w:rFonts w:asciiTheme="majorBidi" w:hAnsiTheme="majorBidi" w:cstheme="majorBidi"/>
                <w:sz w:val="27"/>
                <w:szCs w:val="27"/>
              </w:rPr>
            </w:pPr>
            <w:proofErr w:type="spellStart"/>
            <w:r w:rsidRPr="00934DBD">
              <w:rPr>
                <w:rFonts w:asciiTheme="majorBidi" w:hAnsiTheme="majorBidi" w:cstheme="majorBidi"/>
                <w:sz w:val="27"/>
                <w:szCs w:val="27"/>
              </w:rPr>
              <w:t>Camanor</w:t>
            </w:r>
            <w:proofErr w:type="spellEnd"/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proofErr w:type="spellStart"/>
            <w:r w:rsidRPr="00934DBD">
              <w:rPr>
                <w:rFonts w:asciiTheme="majorBidi" w:hAnsiTheme="majorBidi" w:cstheme="majorBidi"/>
                <w:sz w:val="27"/>
                <w:szCs w:val="27"/>
              </w:rPr>
              <w:t>Produtos</w:t>
            </w:r>
            <w:proofErr w:type="spellEnd"/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 </w:t>
            </w:r>
            <w:proofErr w:type="spellStart"/>
            <w:r w:rsidRPr="00934DBD">
              <w:rPr>
                <w:rFonts w:asciiTheme="majorBidi" w:hAnsiTheme="majorBidi" w:cstheme="majorBidi"/>
                <w:sz w:val="27"/>
                <w:szCs w:val="27"/>
              </w:rPr>
              <w:t>Marinhos</w:t>
            </w:r>
            <w:proofErr w:type="spellEnd"/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S.A.</w:t>
            </w:r>
          </w:p>
        </w:tc>
        <w:tc>
          <w:tcPr>
            <w:tcW w:w="900" w:type="dxa"/>
            <w:vAlign w:val="center"/>
          </w:tcPr>
          <w:p w14:paraId="0B9A2CD8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44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บราซิล</w:t>
            </w:r>
          </w:p>
        </w:tc>
        <w:tc>
          <w:tcPr>
            <w:tcW w:w="179" w:type="dxa"/>
            <w:vAlign w:val="center"/>
          </w:tcPr>
          <w:p w14:paraId="34B6FFDC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1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0" w:type="dxa"/>
            <w:vAlign w:val="center"/>
          </w:tcPr>
          <w:p w14:paraId="6B8266E6" w14:textId="34BFFE95" w:rsidR="007D1C9F" w:rsidRPr="00934DBD" w:rsidRDefault="002B4202" w:rsidP="007D1C9F">
            <w:pPr>
              <w:pStyle w:val="acctfourfigures"/>
              <w:tabs>
                <w:tab w:val="clear" w:pos="765"/>
                <w:tab w:val="decimal" w:pos="31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40</w:t>
            </w:r>
            <w:r w:rsidR="00C35D59" w:rsidRPr="00934DBD">
              <w:rPr>
                <w:rFonts w:asciiTheme="majorBidi" w:hAnsiTheme="majorBidi" w:cstheme="majorBidi"/>
                <w:sz w:val="27"/>
                <w:szCs w:val="27"/>
              </w:rPr>
              <w:t>.00</w:t>
            </w:r>
          </w:p>
        </w:tc>
        <w:tc>
          <w:tcPr>
            <w:tcW w:w="179" w:type="dxa"/>
            <w:vAlign w:val="center"/>
          </w:tcPr>
          <w:p w14:paraId="04B26671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9" w:type="dxa"/>
            <w:vAlign w:val="center"/>
          </w:tcPr>
          <w:p w14:paraId="4B10AB48" w14:textId="7D2F4E73" w:rsidR="007D1C9F" w:rsidRPr="00934DBD" w:rsidRDefault="007D1C9F" w:rsidP="007D1C9F">
            <w:pPr>
              <w:pStyle w:val="acctfourfigures"/>
              <w:tabs>
                <w:tab w:val="clear" w:pos="765"/>
                <w:tab w:val="decimal" w:pos="31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</w:t>
            </w:r>
          </w:p>
        </w:tc>
        <w:tc>
          <w:tcPr>
            <w:tcW w:w="183" w:type="dxa"/>
            <w:vAlign w:val="center"/>
          </w:tcPr>
          <w:p w14:paraId="5987C5C4" w14:textId="77777777" w:rsidR="007D1C9F" w:rsidRPr="00934DBD" w:rsidRDefault="007D1C9F" w:rsidP="007D1C9F">
            <w:pPr>
              <w:tabs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3" w:type="dxa"/>
            <w:vAlign w:val="center"/>
          </w:tcPr>
          <w:p w14:paraId="48BADD86" w14:textId="19B14EE4" w:rsidR="007D1C9F" w:rsidRPr="00934DBD" w:rsidRDefault="00C35D59" w:rsidP="007D1C9F">
            <w:pPr>
              <w:pStyle w:val="acctfourfigures"/>
              <w:tabs>
                <w:tab w:val="clear" w:pos="765"/>
                <w:tab w:val="decimal" w:pos="48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103</w:t>
            </w:r>
          </w:p>
        </w:tc>
        <w:tc>
          <w:tcPr>
            <w:tcW w:w="180" w:type="dxa"/>
            <w:vAlign w:val="center"/>
          </w:tcPr>
          <w:p w14:paraId="43D1380B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431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  <w:vAlign w:val="center"/>
          </w:tcPr>
          <w:p w14:paraId="4C5FDA15" w14:textId="2FD2E86D" w:rsidR="007D1C9F" w:rsidRPr="00934DBD" w:rsidRDefault="007D1C9F" w:rsidP="007D1C9F">
            <w:pPr>
              <w:pStyle w:val="acctfourfigures"/>
              <w:tabs>
                <w:tab w:val="clear" w:pos="765"/>
                <w:tab w:val="decimal" w:pos="400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103</w:t>
            </w:r>
          </w:p>
        </w:tc>
        <w:tc>
          <w:tcPr>
            <w:tcW w:w="183" w:type="dxa"/>
            <w:vAlign w:val="center"/>
          </w:tcPr>
          <w:p w14:paraId="143E3A8A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431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3" w:type="dxa"/>
            <w:vAlign w:val="center"/>
          </w:tcPr>
          <w:p w14:paraId="32586A9E" w14:textId="04B49B5E" w:rsidR="007D1C9F" w:rsidRPr="00934DBD" w:rsidRDefault="00C35D59" w:rsidP="007D1C9F">
            <w:pPr>
              <w:pStyle w:val="acctfourfigures"/>
              <w:tabs>
                <w:tab w:val="clear" w:pos="765"/>
                <w:tab w:val="decimal" w:pos="425"/>
              </w:tabs>
              <w:spacing w:line="260" w:lineRule="exac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566</w:t>
            </w:r>
          </w:p>
        </w:tc>
        <w:tc>
          <w:tcPr>
            <w:tcW w:w="181" w:type="dxa"/>
            <w:vAlign w:val="center"/>
          </w:tcPr>
          <w:p w14:paraId="04FF08DE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08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7" w:type="dxa"/>
            <w:gridSpan w:val="2"/>
            <w:vAlign w:val="center"/>
          </w:tcPr>
          <w:p w14:paraId="4703DB7B" w14:textId="61749834" w:rsidR="007D1C9F" w:rsidRPr="00934DBD" w:rsidRDefault="007D1C9F" w:rsidP="007D1C9F">
            <w:pPr>
              <w:pStyle w:val="acctfourfigures"/>
              <w:tabs>
                <w:tab w:val="clear" w:pos="765"/>
                <w:tab w:val="decimal" w:pos="425"/>
              </w:tabs>
              <w:spacing w:line="260" w:lineRule="exac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566</w:t>
            </w:r>
          </w:p>
        </w:tc>
        <w:tc>
          <w:tcPr>
            <w:tcW w:w="183" w:type="dxa"/>
            <w:vAlign w:val="center"/>
          </w:tcPr>
          <w:p w14:paraId="7A07C550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5" w:type="dxa"/>
            <w:vAlign w:val="center"/>
          </w:tcPr>
          <w:p w14:paraId="172980C8" w14:textId="29B343C0" w:rsidR="007D1C9F" w:rsidRPr="00934DBD" w:rsidRDefault="00C35D59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402</w:t>
            </w:r>
          </w:p>
        </w:tc>
        <w:tc>
          <w:tcPr>
            <w:tcW w:w="178" w:type="dxa"/>
            <w:vAlign w:val="center"/>
          </w:tcPr>
          <w:p w14:paraId="2E3E2FBB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3" w:type="dxa"/>
            <w:vAlign w:val="center"/>
          </w:tcPr>
          <w:p w14:paraId="22B9DFD1" w14:textId="19EA84F6" w:rsidR="007D1C9F" w:rsidRPr="00934DBD" w:rsidRDefault="007D1C9F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496</w:t>
            </w:r>
          </w:p>
        </w:tc>
        <w:tc>
          <w:tcPr>
            <w:tcW w:w="183" w:type="dxa"/>
            <w:vAlign w:val="center"/>
          </w:tcPr>
          <w:p w14:paraId="4FCC2852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3" w:type="dxa"/>
            <w:vAlign w:val="center"/>
          </w:tcPr>
          <w:p w14:paraId="6633B1FF" w14:textId="12A4B805" w:rsidR="007D1C9F" w:rsidRPr="00934DBD" w:rsidRDefault="00C35D59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  <w:vAlign w:val="center"/>
          </w:tcPr>
          <w:p w14:paraId="6840662A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  <w:vAlign w:val="center"/>
          </w:tcPr>
          <w:p w14:paraId="099C53FE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83" w:type="dxa"/>
            <w:vAlign w:val="center"/>
          </w:tcPr>
          <w:p w14:paraId="4D4EFEFB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  <w:vAlign w:val="center"/>
          </w:tcPr>
          <w:p w14:paraId="6A98B680" w14:textId="4CC70B6E" w:rsidR="007D1C9F" w:rsidRPr="00934DBD" w:rsidRDefault="00C35D59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402</w:t>
            </w:r>
          </w:p>
        </w:tc>
        <w:tc>
          <w:tcPr>
            <w:tcW w:w="179" w:type="dxa"/>
            <w:vAlign w:val="center"/>
          </w:tcPr>
          <w:p w14:paraId="7F9E4C19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6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1" w:type="dxa"/>
            <w:vAlign w:val="center"/>
          </w:tcPr>
          <w:p w14:paraId="76DA6818" w14:textId="537CBD9A" w:rsidR="007D1C9F" w:rsidRPr="00934DBD" w:rsidRDefault="007D1C9F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496</w:t>
            </w:r>
          </w:p>
        </w:tc>
        <w:tc>
          <w:tcPr>
            <w:tcW w:w="183" w:type="dxa"/>
            <w:vAlign w:val="center"/>
          </w:tcPr>
          <w:p w14:paraId="33D85B3A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0E309950" w14:textId="76345E01" w:rsidR="007D1C9F" w:rsidRPr="00934DBD" w:rsidRDefault="0068012A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96" w:type="dxa"/>
            <w:vAlign w:val="center"/>
          </w:tcPr>
          <w:p w14:paraId="79765259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91" w:type="dxa"/>
            <w:vAlign w:val="center"/>
          </w:tcPr>
          <w:p w14:paraId="4B421AB1" w14:textId="0D29A20C" w:rsidR="007D1C9F" w:rsidRPr="00934DBD" w:rsidRDefault="00BB0258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60" w:lineRule="exact"/>
              <w:ind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</w:tr>
      <w:tr w:rsidR="007D1C9F" w:rsidRPr="00934DBD" w14:paraId="2FD8E4E6" w14:textId="77777777" w:rsidTr="0068012A">
        <w:trPr>
          <w:cantSplit/>
          <w:trHeight w:val="317"/>
        </w:trPr>
        <w:tc>
          <w:tcPr>
            <w:tcW w:w="2610" w:type="dxa"/>
            <w:vAlign w:val="center"/>
          </w:tcPr>
          <w:p w14:paraId="188AD9D8" w14:textId="57681697" w:rsidR="007D1C9F" w:rsidRPr="00934DBD" w:rsidRDefault="007D1C9F" w:rsidP="00DB029C">
            <w:pPr>
              <w:tabs>
                <w:tab w:val="clear" w:pos="227"/>
                <w:tab w:val="left" w:pos="342"/>
              </w:tabs>
              <w:spacing w:line="260" w:lineRule="exact"/>
              <w:ind w:left="191" w:hanging="273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CP-MP Logistics Joint Stock</w:t>
            </w:r>
          </w:p>
        </w:tc>
        <w:tc>
          <w:tcPr>
            <w:tcW w:w="900" w:type="dxa"/>
            <w:vAlign w:val="center"/>
          </w:tcPr>
          <w:p w14:paraId="21D3E05A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44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9" w:type="dxa"/>
            <w:vAlign w:val="center"/>
          </w:tcPr>
          <w:p w14:paraId="5852AEF7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1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0" w:type="dxa"/>
            <w:vAlign w:val="center"/>
          </w:tcPr>
          <w:p w14:paraId="770F2480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1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vAlign w:val="center"/>
          </w:tcPr>
          <w:p w14:paraId="1AF83C7C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9" w:type="dxa"/>
            <w:vAlign w:val="center"/>
          </w:tcPr>
          <w:p w14:paraId="40352FCC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1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3" w:type="dxa"/>
            <w:vAlign w:val="center"/>
          </w:tcPr>
          <w:p w14:paraId="53777B47" w14:textId="77777777" w:rsidR="007D1C9F" w:rsidRPr="00934DBD" w:rsidRDefault="007D1C9F" w:rsidP="007D1C9F">
            <w:pPr>
              <w:tabs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3" w:type="dxa"/>
            <w:vAlign w:val="center"/>
          </w:tcPr>
          <w:p w14:paraId="29C1284A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48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center"/>
          </w:tcPr>
          <w:p w14:paraId="72335C06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431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  <w:vAlign w:val="center"/>
          </w:tcPr>
          <w:p w14:paraId="375E3469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400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center"/>
          </w:tcPr>
          <w:p w14:paraId="340D7F14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431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3" w:type="dxa"/>
            <w:vAlign w:val="center"/>
          </w:tcPr>
          <w:p w14:paraId="04D1016E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425"/>
              </w:tabs>
              <w:spacing w:line="260" w:lineRule="exac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vAlign w:val="center"/>
          </w:tcPr>
          <w:p w14:paraId="6130804C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08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7" w:type="dxa"/>
            <w:gridSpan w:val="2"/>
            <w:vAlign w:val="center"/>
          </w:tcPr>
          <w:p w14:paraId="1CB6CB50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425"/>
              </w:tabs>
              <w:spacing w:line="260" w:lineRule="exac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3" w:type="dxa"/>
            <w:vAlign w:val="center"/>
          </w:tcPr>
          <w:p w14:paraId="2BA27E87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5" w:type="dxa"/>
            <w:vAlign w:val="center"/>
          </w:tcPr>
          <w:p w14:paraId="13DCB8F1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15AFBC5C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3" w:type="dxa"/>
            <w:vAlign w:val="center"/>
          </w:tcPr>
          <w:p w14:paraId="11D9E1DA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3" w:type="dxa"/>
            <w:vAlign w:val="center"/>
          </w:tcPr>
          <w:p w14:paraId="6EBA2629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3" w:type="dxa"/>
            <w:vAlign w:val="center"/>
          </w:tcPr>
          <w:p w14:paraId="7656D50C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vAlign w:val="center"/>
          </w:tcPr>
          <w:p w14:paraId="7C382BC3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  <w:vAlign w:val="center"/>
          </w:tcPr>
          <w:p w14:paraId="11F3C22B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3" w:type="dxa"/>
            <w:vAlign w:val="center"/>
          </w:tcPr>
          <w:p w14:paraId="4F6C9581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  <w:vAlign w:val="center"/>
          </w:tcPr>
          <w:p w14:paraId="13B06450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9" w:type="dxa"/>
            <w:vAlign w:val="center"/>
          </w:tcPr>
          <w:p w14:paraId="7104FA7F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6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1" w:type="dxa"/>
            <w:vAlign w:val="center"/>
          </w:tcPr>
          <w:p w14:paraId="670AC522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3" w:type="dxa"/>
            <w:vAlign w:val="center"/>
          </w:tcPr>
          <w:p w14:paraId="233991E1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29E271F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6" w:type="dxa"/>
            <w:vAlign w:val="center"/>
          </w:tcPr>
          <w:p w14:paraId="384FCDEB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91" w:type="dxa"/>
            <w:vAlign w:val="center"/>
          </w:tcPr>
          <w:p w14:paraId="689B7B5F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</w:tr>
      <w:tr w:rsidR="007D1C9F" w:rsidRPr="00934DBD" w14:paraId="184D9561" w14:textId="77777777" w:rsidTr="0068012A">
        <w:trPr>
          <w:cantSplit/>
          <w:trHeight w:val="317"/>
        </w:trPr>
        <w:tc>
          <w:tcPr>
            <w:tcW w:w="2610" w:type="dxa"/>
            <w:vAlign w:val="center"/>
          </w:tcPr>
          <w:p w14:paraId="2ED208EC" w14:textId="77777777" w:rsidR="007D1C9F" w:rsidRPr="00934DBD" w:rsidRDefault="007D1C9F" w:rsidP="00DB029C">
            <w:pPr>
              <w:tabs>
                <w:tab w:val="clear" w:pos="227"/>
                <w:tab w:val="clear" w:pos="454"/>
                <w:tab w:val="left" w:pos="179"/>
                <w:tab w:val="left" w:pos="206"/>
              </w:tabs>
              <w:spacing w:line="260" w:lineRule="exact"/>
              <w:ind w:left="260" w:hanging="453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    Company</w:t>
            </w:r>
          </w:p>
        </w:tc>
        <w:tc>
          <w:tcPr>
            <w:tcW w:w="900" w:type="dxa"/>
            <w:vAlign w:val="center"/>
          </w:tcPr>
          <w:p w14:paraId="4AAD1682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44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เวียดนาม</w:t>
            </w:r>
          </w:p>
        </w:tc>
        <w:tc>
          <w:tcPr>
            <w:tcW w:w="179" w:type="dxa"/>
            <w:vAlign w:val="center"/>
          </w:tcPr>
          <w:p w14:paraId="6D454BB8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1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0" w:type="dxa"/>
            <w:vAlign w:val="center"/>
          </w:tcPr>
          <w:p w14:paraId="1676D186" w14:textId="1C19AED6" w:rsidR="007D1C9F" w:rsidRPr="00934DBD" w:rsidRDefault="002B4202" w:rsidP="007D1C9F">
            <w:pPr>
              <w:pStyle w:val="acctfourfigures"/>
              <w:tabs>
                <w:tab w:val="clear" w:pos="765"/>
                <w:tab w:val="decimal" w:pos="31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32.43</w:t>
            </w:r>
          </w:p>
        </w:tc>
        <w:tc>
          <w:tcPr>
            <w:tcW w:w="179" w:type="dxa"/>
            <w:vAlign w:val="center"/>
          </w:tcPr>
          <w:p w14:paraId="6750C8EF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9" w:type="dxa"/>
            <w:vAlign w:val="center"/>
          </w:tcPr>
          <w:p w14:paraId="21396F10" w14:textId="25E559D0" w:rsidR="007D1C9F" w:rsidRPr="00934DBD" w:rsidRDefault="007D1C9F" w:rsidP="007D1C9F">
            <w:pPr>
              <w:pStyle w:val="acctfourfigures"/>
              <w:tabs>
                <w:tab w:val="clear" w:pos="765"/>
                <w:tab w:val="decimal" w:pos="31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32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</w:t>
            </w:r>
          </w:p>
        </w:tc>
        <w:tc>
          <w:tcPr>
            <w:tcW w:w="183" w:type="dxa"/>
            <w:vAlign w:val="center"/>
          </w:tcPr>
          <w:p w14:paraId="3366846B" w14:textId="77777777" w:rsidR="007D1C9F" w:rsidRPr="00934DBD" w:rsidRDefault="007D1C9F" w:rsidP="007D1C9F">
            <w:pPr>
              <w:tabs>
                <w:tab w:val="decimal" w:pos="344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3" w:type="dxa"/>
            <w:vAlign w:val="center"/>
          </w:tcPr>
          <w:p w14:paraId="7EF2BAE9" w14:textId="422C3248" w:rsidR="007D1C9F" w:rsidRPr="00934DBD" w:rsidRDefault="00C35D59" w:rsidP="007D1C9F">
            <w:pPr>
              <w:pStyle w:val="acctfourfigures"/>
              <w:tabs>
                <w:tab w:val="clear" w:pos="765"/>
                <w:tab w:val="decimal" w:pos="48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80" w:type="dxa"/>
            <w:vAlign w:val="center"/>
          </w:tcPr>
          <w:p w14:paraId="40F965C5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431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  <w:vAlign w:val="center"/>
          </w:tcPr>
          <w:p w14:paraId="3AC20A69" w14:textId="77D990D2" w:rsidR="007D1C9F" w:rsidRPr="00934DBD" w:rsidRDefault="007D1C9F" w:rsidP="007D1C9F">
            <w:pPr>
              <w:pStyle w:val="acctfourfigures"/>
              <w:tabs>
                <w:tab w:val="clear" w:pos="765"/>
                <w:tab w:val="decimal" w:pos="400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</w:t>
            </w:r>
          </w:p>
        </w:tc>
        <w:tc>
          <w:tcPr>
            <w:tcW w:w="183" w:type="dxa"/>
            <w:vAlign w:val="center"/>
          </w:tcPr>
          <w:p w14:paraId="411641CD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431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3" w:type="dxa"/>
            <w:vAlign w:val="center"/>
          </w:tcPr>
          <w:p w14:paraId="0DE71F48" w14:textId="1FB90FC9" w:rsidR="007D1C9F" w:rsidRPr="00934DBD" w:rsidRDefault="00C35D59" w:rsidP="007D1C9F">
            <w:pPr>
              <w:pStyle w:val="acctfourfigures"/>
              <w:tabs>
                <w:tab w:val="clear" w:pos="765"/>
                <w:tab w:val="decimal" w:pos="425"/>
              </w:tabs>
              <w:spacing w:line="260" w:lineRule="exac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4</w:t>
            </w:r>
          </w:p>
        </w:tc>
        <w:tc>
          <w:tcPr>
            <w:tcW w:w="181" w:type="dxa"/>
            <w:vAlign w:val="center"/>
          </w:tcPr>
          <w:p w14:paraId="76A7BD68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08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7" w:type="dxa"/>
            <w:gridSpan w:val="2"/>
            <w:vAlign w:val="center"/>
          </w:tcPr>
          <w:p w14:paraId="1C1A3E16" w14:textId="7DA1719C" w:rsidR="007D1C9F" w:rsidRPr="00934DBD" w:rsidRDefault="007D1C9F" w:rsidP="007D1C9F">
            <w:pPr>
              <w:pStyle w:val="acctfourfigures"/>
              <w:tabs>
                <w:tab w:val="clear" w:pos="765"/>
                <w:tab w:val="decimal" w:pos="425"/>
              </w:tabs>
              <w:spacing w:line="260" w:lineRule="exac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</w:t>
            </w:r>
          </w:p>
        </w:tc>
        <w:tc>
          <w:tcPr>
            <w:tcW w:w="183" w:type="dxa"/>
            <w:vAlign w:val="center"/>
          </w:tcPr>
          <w:p w14:paraId="35CC9CD9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5" w:type="dxa"/>
            <w:vAlign w:val="center"/>
          </w:tcPr>
          <w:p w14:paraId="05A9F5EB" w14:textId="5D3ADE63" w:rsidR="007D1C9F" w:rsidRPr="00934DBD" w:rsidRDefault="00C35D59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3</w:t>
            </w:r>
          </w:p>
        </w:tc>
        <w:tc>
          <w:tcPr>
            <w:tcW w:w="178" w:type="dxa"/>
            <w:vAlign w:val="center"/>
          </w:tcPr>
          <w:p w14:paraId="644BFDFA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3" w:type="dxa"/>
            <w:vAlign w:val="center"/>
          </w:tcPr>
          <w:p w14:paraId="525B5635" w14:textId="4FCCF2C4" w:rsidR="007D1C9F" w:rsidRPr="00934DBD" w:rsidRDefault="007D1C9F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</w:t>
            </w:r>
          </w:p>
        </w:tc>
        <w:tc>
          <w:tcPr>
            <w:tcW w:w="183" w:type="dxa"/>
            <w:vAlign w:val="center"/>
          </w:tcPr>
          <w:p w14:paraId="150708CC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3" w:type="dxa"/>
            <w:vAlign w:val="center"/>
          </w:tcPr>
          <w:p w14:paraId="49E92FE8" w14:textId="54345B1A" w:rsidR="007D1C9F" w:rsidRPr="00934DBD" w:rsidRDefault="00C35D59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  <w:vAlign w:val="center"/>
          </w:tcPr>
          <w:p w14:paraId="11DFC128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  <w:vAlign w:val="center"/>
          </w:tcPr>
          <w:p w14:paraId="5001E842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83" w:type="dxa"/>
            <w:vAlign w:val="center"/>
          </w:tcPr>
          <w:p w14:paraId="743805D0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  <w:vAlign w:val="center"/>
          </w:tcPr>
          <w:p w14:paraId="2443F49A" w14:textId="71ACF999" w:rsidR="007D1C9F" w:rsidRPr="00934DBD" w:rsidRDefault="003D1331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3</w:t>
            </w:r>
          </w:p>
        </w:tc>
        <w:tc>
          <w:tcPr>
            <w:tcW w:w="179" w:type="dxa"/>
            <w:vAlign w:val="center"/>
          </w:tcPr>
          <w:p w14:paraId="5E0B6B1F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6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1" w:type="dxa"/>
            <w:vAlign w:val="center"/>
          </w:tcPr>
          <w:p w14:paraId="7719606C" w14:textId="446BF7C7" w:rsidR="007D1C9F" w:rsidRPr="00934DBD" w:rsidRDefault="007D1C9F" w:rsidP="007D1C9F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</w:t>
            </w:r>
          </w:p>
        </w:tc>
        <w:tc>
          <w:tcPr>
            <w:tcW w:w="183" w:type="dxa"/>
            <w:vAlign w:val="center"/>
          </w:tcPr>
          <w:p w14:paraId="2394F91C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52573FA" w14:textId="520731AA" w:rsidR="007D1C9F" w:rsidRPr="00934DBD" w:rsidRDefault="0068012A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96" w:type="dxa"/>
            <w:vAlign w:val="center"/>
          </w:tcPr>
          <w:p w14:paraId="28DEF844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91" w:type="dxa"/>
            <w:vAlign w:val="center"/>
          </w:tcPr>
          <w:p w14:paraId="0CE71642" w14:textId="113A5F88" w:rsidR="007D1C9F" w:rsidRPr="00934DBD" w:rsidRDefault="00BB0258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</w:tr>
    </w:tbl>
    <w:p w14:paraId="736874F0" w14:textId="67DF7D04" w:rsidR="00464738" w:rsidRPr="00934DBD" w:rsidRDefault="00464738" w:rsidP="00464738">
      <w:pPr>
        <w:pStyle w:val="a"/>
        <w:tabs>
          <w:tab w:val="clear" w:pos="1080"/>
          <w:tab w:val="left" w:pos="540"/>
        </w:tabs>
        <w:jc w:val="both"/>
        <w:rPr>
          <w:rFonts w:asciiTheme="majorBidi" w:hAnsiTheme="majorBidi" w:cstheme="majorBidi"/>
          <w:b/>
          <w:bCs/>
          <w:i/>
          <w:iCs/>
          <w:lang w:val="en-US"/>
        </w:rPr>
      </w:pPr>
      <w:r w:rsidRPr="00934DBD">
        <w:rPr>
          <w:rFonts w:asciiTheme="majorBidi" w:hAnsiTheme="majorBidi" w:cstheme="majorBidi"/>
          <w:b/>
          <w:bCs/>
          <w:i/>
          <w:iCs/>
          <w:cs/>
          <w:lang w:val="en-US"/>
        </w:rPr>
        <w:lastRenderedPageBreak/>
        <w:t>รายละเอียดเงินลงทุนในการร่วมค้า</w:t>
      </w:r>
      <w:r w:rsidR="009C4866" w:rsidRPr="00934DBD">
        <w:rPr>
          <w:rFonts w:asciiTheme="majorBidi" w:hAnsiTheme="majorBidi" w:cstheme="majorBidi"/>
          <w:b/>
          <w:bCs/>
          <w:i/>
          <w:iCs/>
          <w:cs/>
          <w:lang w:val="en-US"/>
        </w:rPr>
        <w:t>และเงินปันผลรับ</w:t>
      </w:r>
      <w:r w:rsidRPr="00934DBD">
        <w:rPr>
          <w:rFonts w:asciiTheme="majorBidi" w:hAnsiTheme="majorBidi" w:cstheme="majorBidi"/>
          <w:b/>
          <w:bCs/>
          <w:i/>
          <w:iCs/>
          <w:lang w:val="en-US"/>
        </w:rPr>
        <w:t xml:space="preserve"> </w:t>
      </w:r>
      <w:r w:rsidRPr="00934DBD">
        <w:rPr>
          <w:rFonts w:asciiTheme="majorBidi" w:hAnsiTheme="majorBidi" w:cstheme="majorBidi"/>
          <w:b/>
          <w:bCs/>
          <w:i/>
          <w:iCs/>
          <w:cs/>
          <w:lang w:val="en-US"/>
        </w:rPr>
        <w:t>(ต่อ)</w:t>
      </w:r>
    </w:p>
    <w:p w14:paraId="03CBDE18" w14:textId="77777777" w:rsidR="007D1C9F" w:rsidRPr="00934DBD" w:rsidRDefault="007D1C9F" w:rsidP="00464738">
      <w:pPr>
        <w:pStyle w:val="a"/>
        <w:tabs>
          <w:tab w:val="clear" w:pos="1080"/>
          <w:tab w:val="left" w:pos="540"/>
        </w:tabs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  <w:cs/>
          <w:lang w:val="en-US"/>
        </w:rPr>
      </w:pPr>
    </w:p>
    <w:tbl>
      <w:tblPr>
        <w:tblpPr w:leftFromText="180" w:rightFromText="180" w:vertAnchor="text" w:tblpY="1"/>
        <w:tblOverlap w:val="never"/>
        <w:tblW w:w="15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09"/>
        <w:gridCol w:w="1080"/>
        <w:gridCol w:w="180"/>
        <w:gridCol w:w="630"/>
        <w:gridCol w:w="184"/>
        <w:gridCol w:w="717"/>
        <w:gridCol w:w="184"/>
        <w:gridCol w:w="626"/>
        <w:gridCol w:w="180"/>
        <w:gridCol w:w="630"/>
        <w:gridCol w:w="184"/>
        <w:gridCol w:w="626"/>
        <w:gridCol w:w="180"/>
        <w:gridCol w:w="630"/>
        <w:gridCol w:w="184"/>
        <w:gridCol w:w="626"/>
        <w:gridCol w:w="180"/>
        <w:gridCol w:w="630"/>
        <w:gridCol w:w="184"/>
        <w:gridCol w:w="626"/>
        <w:gridCol w:w="180"/>
        <w:gridCol w:w="630"/>
        <w:gridCol w:w="184"/>
        <w:gridCol w:w="626"/>
        <w:gridCol w:w="180"/>
        <w:gridCol w:w="630"/>
        <w:gridCol w:w="184"/>
        <w:gridCol w:w="806"/>
        <w:gridCol w:w="180"/>
        <w:gridCol w:w="810"/>
        <w:gridCol w:w="6"/>
      </w:tblGrid>
      <w:tr w:rsidR="00464738" w:rsidRPr="00934DBD" w14:paraId="4C5F6EDE" w14:textId="77777777" w:rsidTr="009E234D">
        <w:trPr>
          <w:gridAfter w:val="1"/>
          <w:wAfter w:w="6" w:type="dxa"/>
          <w:cantSplit/>
          <w:trHeight w:hRule="exact" w:val="317"/>
          <w:tblHeader/>
        </w:trPr>
        <w:tc>
          <w:tcPr>
            <w:tcW w:w="2609" w:type="dxa"/>
          </w:tcPr>
          <w:p w14:paraId="07C376AB" w14:textId="77777777" w:rsidR="00464738" w:rsidRPr="00934DBD" w:rsidRDefault="00464738" w:rsidP="006808D5">
            <w:pPr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70AC2708" w14:textId="77777777" w:rsidR="00464738" w:rsidRPr="00934DBD" w:rsidRDefault="00464738" w:rsidP="006808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17623E7E" w14:textId="77777777" w:rsidR="00464738" w:rsidRPr="00934DBD" w:rsidRDefault="00464738" w:rsidP="006808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 w:bidi="th-TH"/>
              </w:rPr>
            </w:pPr>
          </w:p>
        </w:tc>
        <w:tc>
          <w:tcPr>
            <w:tcW w:w="11611" w:type="dxa"/>
            <w:gridSpan w:val="27"/>
          </w:tcPr>
          <w:p w14:paraId="2F04207F" w14:textId="77777777" w:rsidR="00464738" w:rsidRPr="00934DBD" w:rsidRDefault="00464738" w:rsidP="006808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 w:bidi="th-TH"/>
              </w:rPr>
              <w:t>(</w:t>
            </w:r>
            <w:r w:rsidRPr="00934DB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 w:bidi="th-TH"/>
              </w:rPr>
              <w:t>หน่วย</w:t>
            </w:r>
            <w:r w:rsidRPr="00934DB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 w:bidi="th-TH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 w:bidi="th-TH"/>
              </w:rPr>
              <w:t>ล้านบาท</w:t>
            </w:r>
            <w:r w:rsidRPr="00934DB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 w:bidi="th-TH"/>
              </w:rPr>
              <w:t>)</w:t>
            </w:r>
          </w:p>
        </w:tc>
      </w:tr>
      <w:tr w:rsidR="00464738" w:rsidRPr="00934DBD" w14:paraId="01A031C8" w14:textId="77777777" w:rsidTr="009E234D">
        <w:trPr>
          <w:cantSplit/>
          <w:trHeight w:hRule="exact" w:val="317"/>
          <w:tblHeader/>
        </w:trPr>
        <w:tc>
          <w:tcPr>
            <w:tcW w:w="2609" w:type="dxa"/>
          </w:tcPr>
          <w:p w14:paraId="042D2679" w14:textId="77777777" w:rsidR="00464738" w:rsidRPr="00934DBD" w:rsidRDefault="00464738" w:rsidP="006808D5">
            <w:pPr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2877" w:type="dxa"/>
            <w:gridSpan w:val="30"/>
          </w:tcPr>
          <w:p w14:paraId="5329B20B" w14:textId="77777777" w:rsidR="00464738" w:rsidRPr="00934DBD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1D1C0E" w:rsidRPr="00934DBD" w14:paraId="6F936707" w14:textId="77777777" w:rsidTr="009E234D">
        <w:trPr>
          <w:gridAfter w:val="1"/>
          <w:wAfter w:w="6" w:type="dxa"/>
          <w:cantSplit/>
          <w:trHeight w:hRule="exact" w:val="317"/>
          <w:tblHeader/>
        </w:trPr>
        <w:tc>
          <w:tcPr>
            <w:tcW w:w="2609" w:type="dxa"/>
          </w:tcPr>
          <w:p w14:paraId="79A27AB4" w14:textId="77777777" w:rsidR="001D1C0E" w:rsidRPr="00934DBD" w:rsidRDefault="001D1C0E" w:rsidP="006808D5">
            <w:pPr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4A3C4E" w14:textId="77777777" w:rsidR="001D1C0E" w:rsidRPr="00934DBD" w:rsidRDefault="001D1C0E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FF87DE3" w14:textId="77777777" w:rsidR="001D1C0E" w:rsidRPr="00934DBD" w:rsidRDefault="001D1C0E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</w:tcBorders>
          </w:tcPr>
          <w:p w14:paraId="71E438D9" w14:textId="77777777" w:rsidR="001D1C0E" w:rsidRPr="00934DBD" w:rsidRDefault="001D1C0E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สัดส่วน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5B02497A" w14:textId="7A1AD181" w:rsidR="001D1C0E" w:rsidRPr="00934DBD" w:rsidRDefault="001D1C0E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</w:tcBorders>
          </w:tcPr>
          <w:p w14:paraId="01C9A943" w14:textId="77777777" w:rsidR="001D1C0E" w:rsidRPr="00934DBD" w:rsidRDefault="001D1C0E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</w:tcBorders>
          </w:tcPr>
          <w:p w14:paraId="306F1DF2" w14:textId="77777777" w:rsidR="001D1C0E" w:rsidRPr="00934DBD" w:rsidRDefault="001D1C0E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vAlign w:val="bottom"/>
          </w:tcPr>
          <w:p w14:paraId="31DCA602" w14:textId="77777777" w:rsidR="001D1C0E" w:rsidRPr="00934DBD" w:rsidDel="00685444" w:rsidRDefault="001D1C0E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</w:tcBorders>
            <w:vAlign w:val="bottom"/>
          </w:tcPr>
          <w:p w14:paraId="78D96414" w14:textId="77777777" w:rsidR="001D1C0E" w:rsidRPr="00934DBD" w:rsidRDefault="001D1C0E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vAlign w:val="bottom"/>
          </w:tcPr>
          <w:p w14:paraId="46E14CCD" w14:textId="77777777" w:rsidR="001D1C0E" w:rsidRPr="00934DBD" w:rsidDel="00685444" w:rsidRDefault="001D1C0E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</w:tcBorders>
            <w:vAlign w:val="bottom"/>
          </w:tcPr>
          <w:p w14:paraId="4C4C1FED" w14:textId="77777777" w:rsidR="001D1C0E" w:rsidRPr="00934DBD" w:rsidRDefault="001D1C0E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vAlign w:val="bottom"/>
          </w:tcPr>
          <w:p w14:paraId="1F719D91" w14:textId="77777777" w:rsidR="001D1C0E" w:rsidRPr="00934DBD" w:rsidDel="00685444" w:rsidRDefault="001D1C0E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</w:tcBorders>
            <w:vAlign w:val="bottom"/>
          </w:tcPr>
          <w:p w14:paraId="64B68EAD" w14:textId="77777777" w:rsidR="001D1C0E" w:rsidRPr="00934DBD" w:rsidRDefault="001D1C0E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9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vAlign w:val="bottom"/>
          </w:tcPr>
          <w:p w14:paraId="4A8C7C3B" w14:textId="77777777" w:rsidR="001D1C0E" w:rsidRPr="00934DBD" w:rsidDel="00685444" w:rsidRDefault="001D1C0E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6" w:type="dxa"/>
            <w:gridSpan w:val="3"/>
            <w:tcBorders>
              <w:top w:val="single" w:sz="4" w:space="0" w:color="auto"/>
            </w:tcBorders>
            <w:vAlign w:val="bottom"/>
          </w:tcPr>
          <w:p w14:paraId="0A86C72B" w14:textId="77777777" w:rsidR="001D1C0E" w:rsidRPr="00934DBD" w:rsidRDefault="001D1C0E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</w:tr>
      <w:tr w:rsidR="00464738" w:rsidRPr="00934DBD" w14:paraId="1EBDDEEF" w14:textId="77777777" w:rsidTr="009E234D">
        <w:trPr>
          <w:gridAfter w:val="1"/>
          <w:wAfter w:w="6" w:type="dxa"/>
          <w:cantSplit/>
          <w:trHeight w:hRule="exact" w:val="317"/>
          <w:tblHeader/>
        </w:trPr>
        <w:tc>
          <w:tcPr>
            <w:tcW w:w="2609" w:type="dxa"/>
          </w:tcPr>
          <w:p w14:paraId="04E47068" w14:textId="77777777" w:rsidR="00464738" w:rsidRPr="00934DBD" w:rsidRDefault="00464738" w:rsidP="006808D5">
            <w:pPr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4AB8F8CF" w14:textId="77777777" w:rsidR="00464738" w:rsidRPr="00934DBD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352DEB6D" w14:textId="77777777" w:rsidR="00464738" w:rsidRPr="00934DBD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531" w:type="dxa"/>
            <w:gridSpan w:val="3"/>
          </w:tcPr>
          <w:p w14:paraId="3DAD805A" w14:textId="77777777" w:rsidR="00464738" w:rsidRPr="00934DBD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ความเป็นเจ้าของ</w:t>
            </w:r>
          </w:p>
        </w:tc>
        <w:tc>
          <w:tcPr>
            <w:tcW w:w="184" w:type="dxa"/>
          </w:tcPr>
          <w:p w14:paraId="4421C8AC" w14:textId="77777777" w:rsidR="00464738" w:rsidRPr="00934DBD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</w:tcPr>
          <w:p w14:paraId="5F1C4F5D" w14:textId="77777777" w:rsidR="00464738" w:rsidRPr="00934DBD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5C1D9DAB" w14:textId="77777777" w:rsidR="00464738" w:rsidRPr="00934DBD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77367EC3" w14:textId="77777777" w:rsidR="00464738" w:rsidRPr="00934DBD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00A9F049" w14:textId="77777777" w:rsidR="00464738" w:rsidRPr="00934DBD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1273D44C" w14:textId="77777777" w:rsidR="00464738" w:rsidRPr="00934DBD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00A42ECC" w14:textId="77777777" w:rsidR="00464738" w:rsidRPr="00934DBD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35A3F627" w14:textId="77777777" w:rsidR="00464738" w:rsidRPr="00934DBD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9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6E27148A" w14:textId="77777777" w:rsidR="00464738" w:rsidRPr="00934DBD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6C4BE213" w14:textId="77777777" w:rsidR="00464738" w:rsidRPr="00934DBD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362CDB21" w14:textId="77777777" w:rsidR="00464738" w:rsidRPr="00934DBD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71DF4DF0" w14:textId="77777777" w:rsidR="00464738" w:rsidRPr="00934DBD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</w:tr>
      <w:tr w:rsidR="00464738" w:rsidRPr="00934DBD" w14:paraId="02981ADF" w14:textId="77777777" w:rsidTr="009E234D">
        <w:trPr>
          <w:gridAfter w:val="1"/>
          <w:wAfter w:w="6" w:type="dxa"/>
          <w:cantSplit/>
          <w:trHeight w:hRule="exact" w:val="317"/>
          <w:tblHeader/>
        </w:trPr>
        <w:tc>
          <w:tcPr>
            <w:tcW w:w="2609" w:type="dxa"/>
          </w:tcPr>
          <w:p w14:paraId="751E3C48" w14:textId="77777777" w:rsidR="00464738" w:rsidRPr="00934DBD" w:rsidRDefault="00464738" w:rsidP="006808D5">
            <w:pPr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23FB7E9C" w14:textId="77777777" w:rsidR="00464738" w:rsidRPr="00934DBD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0234E23E" w14:textId="77777777" w:rsidR="00464738" w:rsidRPr="00934DBD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531" w:type="dxa"/>
            <w:gridSpan w:val="3"/>
          </w:tcPr>
          <w:p w14:paraId="41D82782" w14:textId="77777777" w:rsidR="00464738" w:rsidRPr="00934DBD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(ทั้งทางตรง</w:t>
            </w:r>
          </w:p>
        </w:tc>
        <w:tc>
          <w:tcPr>
            <w:tcW w:w="184" w:type="dxa"/>
          </w:tcPr>
          <w:p w14:paraId="1C708EE8" w14:textId="77777777" w:rsidR="00464738" w:rsidRPr="00934DBD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</w:tcPr>
          <w:p w14:paraId="25271B3F" w14:textId="77777777" w:rsidR="00464738" w:rsidRPr="00934DBD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5"/>
              </w:tabs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ab/>
            </w:r>
          </w:p>
        </w:tc>
        <w:tc>
          <w:tcPr>
            <w:tcW w:w="184" w:type="dxa"/>
            <w:vAlign w:val="bottom"/>
          </w:tcPr>
          <w:p w14:paraId="684D05DE" w14:textId="77777777" w:rsidR="00464738" w:rsidRPr="00934DBD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6DE70883" w14:textId="77777777" w:rsidR="00464738" w:rsidRPr="00934DBD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533E74E3" w14:textId="77777777" w:rsidR="00464738" w:rsidRPr="00934DBD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1E170681" w14:textId="77777777" w:rsidR="00464738" w:rsidRPr="00934DBD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746134C3" w14:textId="77777777" w:rsidR="00464738" w:rsidRPr="00934DBD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50321BFE" w14:textId="77777777" w:rsidR="00464738" w:rsidRPr="00934DBD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9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2D68C28E" w14:textId="77777777" w:rsidR="00464738" w:rsidRPr="00934DBD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26FC8EEA" w14:textId="77777777" w:rsidR="00464738" w:rsidRPr="00934DBD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42036BDE" w14:textId="77777777" w:rsidR="00464738" w:rsidRPr="00934DBD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184DFAB8" w14:textId="340C1907" w:rsidR="00464738" w:rsidRPr="00934DBD" w:rsidRDefault="007A6963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เงินปันผลรับ</w:t>
            </w:r>
          </w:p>
        </w:tc>
      </w:tr>
      <w:tr w:rsidR="00464738" w:rsidRPr="00934DBD" w14:paraId="5A346517" w14:textId="77777777" w:rsidTr="009E234D">
        <w:trPr>
          <w:gridAfter w:val="1"/>
          <w:wAfter w:w="6" w:type="dxa"/>
          <w:cantSplit/>
          <w:trHeight w:hRule="exact" w:val="317"/>
          <w:tblHeader/>
        </w:trPr>
        <w:tc>
          <w:tcPr>
            <w:tcW w:w="2609" w:type="dxa"/>
          </w:tcPr>
          <w:p w14:paraId="204B8F11" w14:textId="77777777" w:rsidR="00464738" w:rsidRPr="00934DBD" w:rsidRDefault="00464738" w:rsidP="006808D5">
            <w:pPr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0DBC3F8C" w14:textId="77777777" w:rsidR="00464738" w:rsidRPr="00934DBD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ประเทศที่</w:t>
            </w:r>
          </w:p>
        </w:tc>
        <w:tc>
          <w:tcPr>
            <w:tcW w:w="180" w:type="dxa"/>
          </w:tcPr>
          <w:p w14:paraId="09DE831A" w14:textId="77777777" w:rsidR="00464738" w:rsidRPr="00934DBD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531" w:type="dxa"/>
            <w:gridSpan w:val="3"/>
          </w:tcPr>
          <w:p w14:paraId="38583A7D" w14:textId="77777777" w:rsidR="00464738" w:rsidRPr="00934DBD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และทางอ้อม)</w:t>
            </w:r>
          </w:p>
        </w:tc>
        <w:tc>
          <w:tcPr>
            <w:tcW w:w="184" w:type="dxa"/>
          </w:tcPr>
          <w:p w14:paraId="2BC8902C" w14:textId="77777777" w:rsidR="00464738" w:rsidRPr="00934DBD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</w:tcPr>
          <w:p w14:paraId="484FBBC1" w14:textId="77777777" w:rsidR="00464738" w:rsidRPr="00934DBD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35E2B7CD" w14:textId="77777777" w:rsidR="00464738" w:rsidRPr="00934DBD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55B20166" w14:textId="77777777" w:rsidR="00464738" w:rsidRPr="00934DBD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28EC7C4D" w14:textId="77777777" w:rsidR="00464738" w:rsidRPr="00934DBD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13694C13" w14:textId="77777777" w:rsidR="00464738" w:rsidRPr="00934DBD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49982DEC" w14:textId="77777777" w:rsidR="00464738" w:rsidRPr="00934DBD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6E269956" w14:textId="77777777" w:rsidR="00464738" w:rsidRPr="00934DBD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การด้อยค่า</w:t>
            </w:r>
          </w:p>
        </w:tc>
        <w:tc>
          <w:tcPr>
            <w:tcW w:w="184" w:type="dxa"/>
            <w:vAlign w:val="bottom"/>
          </w:tcPr>
          <w:p w14:paraId="59D579F1" w14:textId="77777777" w:rsidR="00464738" w:rsidRPr="00934DBD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6DB3FC92" w14:textId="77777777" w:rsidR="00464738" w:rsidRPr="00934DBD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 xml:space="preserve">ส่วนได้เสีย 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4" w:type="dxa"/>
            <w:vAlign w:val="bottom"/>
          </w:tcPr>
          <w:p w14:paraId="2CED6E11" w14:textId="77777777" w:rsidR="00464738" w:rsidRPr="00934DBD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2BA453ED" w14:textId="5EED9884" w:rsidR="00464738" w:rsidRPr="00934DBD" w:rsidRDefault="007A6963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สำหรับงวด</w:t>
            </w:r>
            <w:r w:rsidR="007D1C9F"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เก้า</w:t>
            </w: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เดือน</w:t>
            </w:r>
          </w:p>
        </w:tc>
      </w:tr>
      <w:tr w:rsidR="00464738" w:rsidRPr="00934DBD" w14:paraId="7D0BDDC7" w14:textId="77777777" w:rsidTr="009E234D">
        <w:trPr>
          <w:gridAfter w:val="1"/>
          <w:wAfter w:w="6" w:type="dxa"/>
          <w:cantSplit/>
          <w:trHeight w:hRule="exact" w:val="317"/>
          <w:tblHeader/>
        </w:trPr>
        <w:tc>
          <w:tcPr>
            <w:tcW w:w="2609" w:type="dxa"/>
          </w:tcPr>
          <w:p w14:paraId="271713D3" w14:textId="77777777" w:rsidR="00464738" w:rsidRPr="00934DBD" w:rsidRDefault="00464738" w:rsidP="006808D5">
            <w:pPr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6051C8" w14:textId="77777777" w:rsidR="00464738" w:rsidRPr="00934DBD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ดำเนินธุรกิจ</w:t>
            </w:r>
          </w:p>
        </w:tc>
        <w:tc>
          <w:tcPr>
            <w:tcW w:w="180" w:type="dxa"/>
          </w:tcPr>
          <w:p w14:paraId="792E2E1C" w14:textId="77777777" w:rsidR="00464738" w:rsidRPr="00934DBD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1531" w:type="dxa"/>
            <w:gridSpan w:val="3"/>
            <w:tcBorders>
              <w:bottom w:val="single" w:sz="4" w:space="0" w:color="auto"/>
            </w:tcBorders>
          </w:tcPr>
          <w:p w14:paraId="7BABDACF" w14:textId="77777777" w:rsidR="00464738" w:rsidRPr="00934DBD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/>
              </w:rPr>
              <w:t>(ร้อยละ)</w:t>
            </w:r>
          </w:p>
        </w:tc>
        <w:tc>
          <w:tcPr>
            <w:tcW w:w="184" w:type="dxa"/>
          </w:tcPr>
          <w:p w14:paraId="0AF6341C" w14:textId="77777777" w:rsidR="00464738" w:rsidRPr="00934DBD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auto"/>
            </w:tcBorders>
          </w:tcPr>
          <w:p w14:paraId="2239C1DB" w14:textId="77777777" w:rsidR="00464738" w:rsidRPr="00934DBD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ทุนชำระแล้ว</w:t>
            </w:r>
          </w:p>
        </w:tc>
        <w:tc>
          <w:tcPr>
            <w:tcW w:w="184" w:type="dxa"/>
            <w:vAlign w:val="bottom"/>
          </w:tcPr>
          <w:p w14:paraId="1CCEC46E" w14:textId="77777777" w:rsidR="00464738" w:rsidRPr="00934DBD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auto"/>
            </w:tcBorders>
            <w:vAlign w:val="bottom"/>
          </w:tcPr>
          <w:p w14:paraId="43526995" w14:textId="77777777" w:rsidR="00464738" w:rsidRPr="00934DBD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วิธีราคาทุน</w:t>
            </w:r>
          </w:p>
        </w:tc>
        <w:tc>
          <w:tcPr>
            <w:tcW w:w="184" w:type="dxa"/>
            <w:vAlign w:val="bottom"/>
          </w:tcPr>
          <w:p w14:paraId="4BA946C1" w14:textId="77777777" w:rsidR="00464738" w:rsidRPr="00934DBD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auto"/>
            </w:tcBorders>
            <w:vAlign w:val="bottom"/>
          </w:tcPr>
          <w:p w14:paraId="380C3AD9" w14:textId="77777777" w:rsidR="00464738" w:rsidRPr="00934DBD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วิธีส่วนได้เสีย</w:t>
            </w:r>
          </w:p>
        </w:tc>
        <w:tc>
          <w:tcPr>
            <w:tcW w:w="184" w:type="dxa"/>
            <w:vAlign w:val="bottom"/>
          </w:tcPr>
          <w:p w14:paraId="483A5D6A" w14:textId="77777777" w:rsidR="00464738" w:rsidRPr="00934DBD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auto"/>
            </w:tcBorders>
            <w:vAlign w:val="bottom"/>
          </w:tcPr>
          <w:p w14:paraId="021E8966" w14:textId="77777777" w:rsidR="00464738" w:rsidRPr="00934DBD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สะสม</w:t>
            </w:r>
          </w:p>
        </w:tc>
        <w:tc>
          <w:tcPr>
            <w:tcW w:w="184" w:type="dxa"/>
            <w:vAlign w:val="bottom"/>
          </w:tcPr>
          <w:p w14:paraId="6889B205" w14:textId="77777777" w:rsidR="00464738" w:rsidRPr="00934DBD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auto"/>
            </w:tcBorders>
            <w:vAlign w:val="bottom"/>
          </w:tcPr>
          <w:p w14:paraId="057F4ADB" w14:textId="77777777" w:rsidR="00464738" w:rsidRPr="00934DBD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84" w:type="dxa"/>
            <w:vAlign w:val="bottom"/>
          </w:tcPr>
          <w:p w14:paraId="7F67604A" w14:textId="77777777" w:rsidR="00464738" w:rsidRPr="00934DBD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6" w:type="dxa"/>
            <w:gridSpan w:val="3"/>
            <w:tcBorders>
              <w:bottom w:val="single" w:sz="4" w:space="0" w:color="auto"/>
            </w:tcBorders>
            <w:vAlign w:val="bottom"/>
          </w:tcPr>
          <w:p w14:paraId="3BE5E195" w14:textId="0F7F6AAA" w:rsidR="00464738" w:rsidRPr="00934DBD" w:rsidDel="00685444" w:rsidRDefault="007A6963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สิ้นสุดวันที่</w:t>
            </w:r>
          </w:p>
        </w:tc>
      </w:tr>
      <w:tr w:rsidR="00B03009" w:rsidRPr="00934DBD" w14:paraId="5A6C70EB" w14:textId="77777777" w:rsidTr="009E234D">
        <w:trPr>
          <w:gridAfter w:val="1"/>
          <w:wAfter w:w="6" w:type="dxa"/>
          <w:cantSplit/>
          <w:trHeight w:hRule="exact" w:val="317"/>
          <w:tblHeader/>
        </w:trPr>
        <w:tc>
          <w:tcPr>
            <w:tcW w:w="2609" w:type="dxa"/>
          </w:tcPr>
          <w:p w14:paraId="4B481487" w14:textId="77777777" w:rsidR="00B03009" w:rsidRPr="00934DBD" w:rsidRDefault="00B03009" w:rsidP="00B03009">
            <w:pPr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4854FD" w14:textId="77777777" w:rsidR="00B03009" w:rsidRPr="00934DBD" w:rsidRDefault="00B03009" w:rsidP="00B03009">
            <w:pPr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1CF12E80" w14:textId="77777777" w:rsidR="00B03009" w:rsidRPr="00934DBD" w:rsidRDefault="00B03009" w:rsidP="00B03009">
            <w:pPr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  <w:vAlign w:val="center"/>
          </w:tcPr>
          <w:p w14:paraId="6B91AE01" w14:textId="06DAE4F4" w:rsidR="00B03009" w:rsidRPr="00934DBD" w:rsidRDefault="002606E5" w:rsidP="00B03009">
            <w:pPr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30</w:t>
            </w:r>
          </w:p>
        </w:tc>
        <w:tc>
          <w:tcPr>
            <w:tcW w:w="184" w:type="dxa"/>
            <w:vAlign w:val="center"/>
          </w:tcPr>
          <w:p w14:paraId="4ECD3D78" w14:textId="77777777" w:rsidR="00B03009" w:rsidRPr="00934DBD" w:rsidRDefault="00B03009" w:rsidP="00B03009">
            <w:pPr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7" w:type="dxa"/>
            <w:vAlign w:val="center"/>
          </w:tcPr>
          <w:p w14:paraId="32BC0E05" w14:textId="08A22060" w:rsidR="00B03009" w:rsidRPr="00934DBD" w:rsidRDefault="002606E5" w:rsidP="00B03009">
            <w:pPr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31</w:t>
            </w:r>
          </w:p>
        </w:tc>
        <w:tc>
          <w:tcPr>
            <w:tcW w:w="184" w:type="dxa"/>
            <w:vAlign w:val="center"/>
          </w:tcPr>
          <w:p w14:paraId="73729F18" w14:textId="77777777" w:rsidR="00B03009" w:rsidRPr="00934DBD" w:rsidRDefault="00B03009" w:rsidP="00B03009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  <w:vAlign w:val="center"/>
          </w:tcPr>
          <w:p w14:paraId="0F4E4E4A" w14:textId="628DFC19" w:rsidR="00B03009" w:rsidRPr="00934DBD" w:rsidRDefault="002606E5" w:rsidP="00B03009">
            <w:pPr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30</w:t>
            </w:r>
          </w:p>
        </w:tc>
        <w:tc>
          <w:tcPr>
            <w:tcW w:w="180" w:type="dxa"/>
            <w:vAlign w:val="center"/>
          </w:tcPr>
          <w:p w14:paraId="4A1E1605" w14:textId="77777777" w:rsidR="00B03009" w:rsidRPr="00934DBD" w:rsidRDefault="00B03009" w:rsidP="00B03009">
            <w:pPr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  <w:vAlign w:val="center"/>
          </w:tcPr>
          <w:p w14:paraId="7F3F8CF0" w14:textId="11AF95AA" w:rsidR="00B03009" w:rsidRPr="00934DBD" w:rsidRDefault="002606E5" w:rsidP="00B03009">
            <w:pPr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31</w:t>
            </w:r>
          </w:p>
        </w:tc>
        <w:tc>
          <w:tcPr>
            <w:tcW w:w="184" w:type="dxa"/>
            <w:vAlign w:val="center"/>
          </w:tcPr>
          <w:p w14:paraId="440ECC32" w14:textId="77777777" w:rsidR="00B03009" w:rsidRPr="00934DBD" w:rsidRDefault="00B03009" w:rsidP="00B03009">
            <w:pPr>
              <w:pStyle w:val="acctfourfigures"/>
              <w:tabs>
                <w:tab w:val="clear" w:pos="765"/>
              </w:tabs>
              <w:spacing w:line="240" w:lineRule="atLeas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26" w:type="dxa"/>
            <w:vAlign w:val="center"/>
          </w:tcPr>
          <w:p w14:paraId="06BC817E" w14:textId="2081D592" w:rsidR="00B03009" w:rsidRPr="00934DBD" w:rsidRDefault="002606E5" w:rsidP="00B03009">
            <w:pPr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30</w:t>
            </w:r>
          </w:p>
        </w:tc>
        <w:tc>
          <w:tcPr>
            <w:tcW w:w="180" w:type="dxa"/>
            <w:vAlign w:val="center"/>
          </w:tcPr>
          <w:p w14:paraId="08C084C3" w14:textId="77777777" w:rsidR="00B03009" w:rsidRPr="00934DBD" w:rsidRDefault="00B03009" w:rsidP="00B03009">
            <w:pPr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  <w:vAlign w:val="center"/>
          </w:tcPr>
          <w:p w14:paraId="5CB1D2FA" w14:textId="7F77A203" w:rsidR="00B03009" w:rsidRPr="00934DBD" w:rsidRDefault="002606E5" w:rsidP="00B03009">
            <w:pPr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31</w:t>
            </w:r>
          </w:p>
        </w:tc>
        <w:tc>
          <w:tcPr>
            <w:tcW w:w="184" w:type="dxa"/>
            <w:vAlign w:val="center"/>
          </w:tcPr>
          <w:p w14:paraId="2CF7AC1E" w14:textId="77777777" w:rsidR="00B03009" w:rsidRPr="00934DBD" w:rsidRDefault="00B03009" w:rsidP="00B030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  <w:vAlign w:val="center"/>
          </w:tcPr>
          <w:p w14:paraId="3492D8EF" w14:textId="66B3B9C6" w:rsidR="00B03009" w:rsidRPr="00934DBD" w:rsidRDefault="002606E5" w:rsidP="00B03009">
            <w:pPr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30</w:t>
            </w:r>
          </w:p>
        </w:tc>
        <w:tc>
          <w:tcPr>
            <w:tcW w:w="180" w:type="dxa"/>
            <w:vAlign w:val="center"/>
          </w:tcPr>
          <w:p w14:paraId="00992118" w14:textId="77777777" w:rsidR="00B03009" w:rsidRPr="00934DBD" w:rsidRDefault="00B03009" w:rsidP="00B03009">
            <w:pPr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  <w:vAlign w:val="center"/>
          </w:tcPr>
          <w:p w14:paraId="0D974826" w14:textId="6B033980" w:rsidR="00B03009" w:rsidRPr="00934DBD" w:rsidRDefault="002606E5" w:rsidP="00B03009">
            <w:pPr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31</w:t>
            </w:r>
          </w:p>
        </w:tc>
        <w:tc>
          <w:tcPr>
            <w:tcW w:w="184" w:type="dxa"/>
            <w:vAlign w:val="center"/>
          </w:tcPr>
          <w:p w14:paraId="7FB796A5" w14:textId="77777777" w:rsidR="00B03009" w:rsidRPr="00934DBD" w:rsidRDefault="00B03009" w:rsidP="00B030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  <w:vAlign w:val="center"/>
          </w:tcPr>
          <w:p w14:paraId="411B302A" w14:textId="2716BAAF" w:rsidR="00B03009" w:rsidRPr="00934DBD" w:rsidRDefault="002606E5" w:rsidP="00B03009">
            <w:pPr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30</w:t>
            </w:r>
          </w:p>
        </w:tc>
        <w:tc>
          <w:tcPr>
            <w:tcW w:w="180" w:type="dxa"/>
            <w:vAlign w:val="center"/>
          </w:tcPr>
          <w:p w14:paraId="4B139300" w14:textId="77777777" w:rsidR="00B03009" w:rsidRPr="00934DBD" w:rsidRDefault="00B03009" w:rsidP="00B03009">
            <w:pPr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  <w:vAlign w:val="center"/>
          </w:tcPr>
          <w:p w14:paraId="48FB3560" w14:textId="176739AE" w:rsidR="00B03009" w:rsidRPr="00934DBD" w:rsidRDefault="002606E5" w:rsidP="00B03009">
            <w:pPr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31</w:t>
            </w:r>
          </w:p>
        </w:tc>
        <w:tc>
          <w:tcPr>
            <w:tcW w:w="184" w:type="dxa"/>
            <w:vAlign w:val="center"/>
          </w:tcPr>
          <w:p w14:paraId="683B7D90" w14:textId="77777777" w:rsidR="00B03009" w:rsidRPr="00934DBD" w:rsidRDefault="00B03009" w:rsidP="00B030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  <w:vAlign w:val="center"/>
          </w:tcPr>
          <w:p w14:paraId="4D4CE769" w14:textId="7F5C9271" w:rsidR="00B03009" w:rsidRPr="00934DBD" w:rsidRDefault="002606E5" w:rsidP="00B03009">
            <w:pPr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30</w:t>
            </w:r>
          </w:p>
        </w:tc>
        <w:tc>
          <w:tcPr>
            <w:tcW w:w="180" w:type="dxa"/>
            <w:vAlign w:val="center"/>
          </w:tcPr>
          <w:p w14:paraId="1A5688C7" w14:textId="77777777" w:rsidR="00B03009" w:rsidRPr="00934DBD" w:rsidRDefault="00B03009" w:rsidP="00B03009">
            <w:pPr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  <w:vAlign w:val="center"/>
          </w:tcPr>
          <w:p w14:paraId="04CA07C6" w14:textId="340F8264" w:rsidR="00B03009" w:rsidRPr="00934DBD" w:rsidRDefault="002606E5" w:rsidP="00B03009">
            <w:pPr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31</w:t>
            </w:r>
          </w:p>
        </w:tc>
        <w:tc>
          <w:tcPr>
            <w:tcW w:w="184" w:type="dxa"/>
            <w:vAlign w:val="center"/>
          </w:tcPr>
          <w:p w14:paraId="5598E35C" w14:textId="77777777" w:rsidR="00B03009" w:rsidRPr="00934DBD" w:rsidRDefault="00B03009" w:rsidP="00B030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6" w:type="dxa"/>
            <w:vAlign w:val="center"/>
          </w:tcPr>
          <w:p w14:paraId="6557359C" w14:textId="29879FC7" w:rsidR="00B03009" w:rsidRPr="00934DBD" w:rsidRDefault="002606E5" w:rsidP="00B03009">
            <w:pPr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30</w:t>
            </w:r>
          </w:p>
        </w:tc>
        <w:tc>
          <w:tcPr>
            <w:tcW w:w="180" w:type="dxa"/>
            <w:vAlign w:val="center"/>
          </w:tcPr>
          <w:p w14:paraId="5DB07ECE" w14:textId="77777777" w:rsidR="00B03009" w:rsidRPr="00934DBD" w:rsidRDefault="00B03009" w:rsidP="00B03009">
            <w:pPr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center"/>
          </w:tcPr>
          <w:p w14:paraId="56FD9C92" w14:textId="2BA5E0C7" w:rsidR="00B03009" w:rsidRPr="00934DBD" w:rsidRDefault="002606E5" w:rsidP="00B03009">
            <w:pPr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30</w:t>
            </w:r>
          </w:p>
        </w:tc>
      </w:tr>
      <w:tr w:rsidR="007D1C9F" w:rsidRPr="00934DBD" w14:paraId="0592E84F" w14:textId="77777777" w:rsidTr="009E234D">
        <w:trPr>
          <w:gridAfter w:val="1"/>
          <w:wAfter w:w="6" w:type="dxa"/>
          <w:cantSplit/>
          <w:trHeight w:hRule="exact" w:val="317"/>
          <w:tblHeader/>
        </w:trPr>
        <w:tc>
          <w:tcPr>
            <w:tcW w:w="2609" w:type="dxa"/>
          </w:tcPr>
          <w:p w14:paraId="0D34C615" w14:textId="77777777" w:rsidR="007D1C9F" w:rsidRPr="00934DBD" w:rsidRDefault="007D1C9F" w:rsidP="007D1C9F">
            <w:pPr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3C9FDDE2" w14:textId="77777777" w:rsidR="007D1C9F" w:rsidRPr="00934DBD" w:rsidRDefault="007D1C9F" w:rsidP="007D1C9F">
            <w:pPr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5C10012A" w14:textId="77777777" w:rsidR="007D1C9F" w:rsidRPr="00934DBD" w:rsidRDefault="007D1C9F" w:rsidP="007D1C9F">
            <w:pPr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  <w:vAlign w:val="center"/>
          </w:tcPr>
          <w:p w14:paraId="6D098ED5" w14:textId="71977C4C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  <w:p w14:paraId="22B974C5" w14:textId="6B681A6B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</w:p>
        </w:tc>
        <w:tc>
          <w:tcPr>
            <w:tcW w:w="184" w:type="dxa"/>
            <w:vAlign w:val="center"/>
          </w:tcPr>
          <w:p w14:paraId="3FC178EA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717" w:type="dxa"/>
            <w:vAlign w:val="center"/>
          </w:tcPr>
          <w:p w14:paraId="7C48908E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  <w:p w14:paraId="06DE98D7" w14:textId="13CA7322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</w:p>
        </w:tc>
        <w:tc>
          <w:tcPr>
            <w:tcW w:w="184" w:type="dxa"/>
            <w:vAlign w:val="center"/>
          </w:tcPr>
          <w:p w14:paraId="249A3052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  <w:vAlign w:val="center"/>
          </w:tcPr>
          <w:p w14:paraId="458C77A4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  <w:p w14:paraId="0F0CCF47" w14:textId="58AFA75B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</w:p>
        </w:tc>
        <w:tc>
          <w:tcPr>
            <w:tcW w:w="180" w:type="dxa"/>
            <w:vAlign w:val="center"/>
          </w:tcPr>
          <w:p w14:paraId="797897FA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30" w:type="dxa"/>
            <w:vAlign w:val="center"/>
          </w:tcPr>
          <w:p w14:paraId="226B5313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  <w:p w14:paraId="0A5EC01F" w14:textId="6864FCE1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</w:p>
        </w:tc>
        <w:tc>
          <w:tcPr>
            <w:tcW w:w="184" w:type="dxa"/>
            <w:vAlign w:val="center"/>
          </w:tcPr>
          <w:p w14:paraId="6FFD0BEC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40" w:lineRule="atLeas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26" w:type="dxa"/>
            <w:vAlign w:val="center"/>
          </w:tcPr>
          <w:p w14:paraId="680B3BC7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  <w:p w14:paraId="1BCAC70B" w14:textId="3B2D6ECD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</w:p>
        </w:tc>
        <w:tc>
          <w:tcPr>
            <w:tcW w:w="180" w:type="dxa"/>
            <w:vAlign w:val="center"/>
          </w:tcPr>
          <w:p w14:paraId="4D42AC7D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30" w:type="dxa"/>
            <w:vAlign w:val="center"/>
          </w:tcPr>
          <w:p w14:paraId="428ED24D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  <w:p w14:paraId="5D4A472D" w14:textId="01555AF3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</w:p>
        </w:tc>
        <w:tc>
          <w:tcPr>
            <w:tcW w:w="184" w:type="dxa"/>
            <w:vAlign w:val="center"/>
          </w:tcPr>
          <w:p w14:paraId="05997FAA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  <w:vAlign w:val="center"/>
          </w:tcPr>
          <w:p w14:paraId="2FA027F1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  <w:p w14:paraId="1AD30C04" w14:textId="2885B878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</w:p>
        </w:tc>
        <w:tc>
          <w:tcPr>
            <w:tcW w:w="180" w:type="dxa"/>
            <w:vAlign w:val="center"/>
          </w:tcPr>
          <w:p w14:paraId="2D80B8AA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30" w:type="dxa"/>
            <w:vAlign w:val="center"/>
          </w:tcPr>
          <w:p w14:paraId="37E9C922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  <w:p w14:paraId="31E5C2C8" w14:textId="5A09756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</w:p>
        </w:tc>
        <w:tc>
          <w:tcPr>
            <w:tcW w:w="184" w:type="dxa"/>
            <w:vAlign w:val="center"/>
          </w:tcPr>
          <w:p w14:paraId="566E42D4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  <w:vAlign w:val="center"/>
          </w:tcPr>
          <w:p w14:paraId="339C1B05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  <w:p w14:paraId="1D2E03B2" w14:textId="4E32C082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</w:p>
        </w:tc>
        <w:tc>
          <w:tcPr>
            <w:tcW w:w="180" w:type="dxa"/>
            <w:vAlign w:val="center"/>
          </w:tcPr>
          <w:p w14:paraId="095087ED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30" w:type="dxa"/>
            <w:vAlign w:val="center"/>
          </w:tcPr>
          <w:p w14:paraId="3C3B30F7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  <w:p w14:paraId="237053A6" w14:textId="629D00F9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</w:p>
        </w:tc>
        <w:tc>
          <w:tcPr>
            <w:tcW w:w="184" w:type="dxa"/>
            <w:vAlign w:val="center"/>
          </w:tcPr>
          <w:p w14:paraId="2745DCCD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  <w:vAlign w:val="center"/>
          </w:tcPr>
          <w:p w14:paraId="0A7FABE0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  <w:p w14:paraId="7A91A643" w14:textId="4A673009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</w:p>
        </w:tc>
        <w:tc>
          <w:tcPr>
            <w:tcW w:w="180" w:type="dxa"/>
            <w:vAlign w:val="center"/>
          </w:tcPr>
          <w:p w14:paraId="40A45D90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30" w:type="dxa"/>
            <w:vAlign w:val="center"/>
          </w:tcPr>
          <w:p w14:paraId="09EECC46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  <w:p w14:paraId="0F65276E" w14:textId="774E17AA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</w:p>
        </w:tc>
        <w:tc>
          <w:tcPr>
            <w:tcW w:w="184" w:type="dxa"/>
            <w:vAlign w:val="center"/>
          </w:tcPr>
          <w:p w14:paraId="36A65FD5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6" w:type="dxa"/>
            <w:vAlign w:val="center"/>
          </w:tcPr>
          <w:p w14:paraId="06DA042B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  <w:p w14:paraId="3C9406F1" w14:textId="291F421E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</w:p>
        </w:tc>
        <w:tc>
          <w:tcPr>
            <w:tcW w:w="180" w:type="dxa"/>
            <w:vAlign w:val="center"/>
          </w:tcPr>
          <w:p w14:paraId="15DB0E64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810" w:type="dxa"/>
            <w:vAlign w:val="center"/>
          </w:tcPr>
          <w:p w14:paraId="7FD74FE1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</w:p>
          <w:p w14:paraId="64AABFF4" w14:textId="2F384494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</w:p>
        </w:tc>
      </w:tr>
      <w:tr w:rsidR="007D1C9F" w:rsidRPr="00934DBD" w14:paraId="5BEF795C" w14:textId="77777777" w:rsidTr="009E234D">
        <w:trPr>
          <w:gridAfter w:val="1"/>
          <w:wAfter w:w="6" w:type="dxa"/>
          <w:cantSplit/>
          <w:trHeight w:hRule="exact" w:val="317"/>
          <w:tblHeader/>
        </w:trPr>
        <w:tc>
          <w:tcPr>
            <w:tcW w:w="2609" w:type="dxa"/>
          </w:tcPr>
          <w:p w14:paraId="6FE6CB0E" w14:textId="77777777" w:rsidR="007D1C9F" w:rsidRPr="00934DBD" w:rsidRDefault="007D1C9F" w:rsidP="007D1C9F">
            <w:pPr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0408C64F" w14:textId="77777777" w:rsidR="007D1C9F" w:rsidRPr="00934DBD" w:rsidRDefault="007D1C9F" w:rsidP="007D1C9F">
            <w:pPr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5FAC7FAB" w14:textId="77777777" w:rsidR="007D1C9F" w:rsidRPr="00934DBD" w:rsidRDefault="007D1C9F" w:rsidP="007D1C9F">
            <w:pPr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77AA9B15" w14:textId="5C9A37F4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84" w:type="dxa"/>
            <w:vAlign w:val="center"/>
          </w:tcPr>
          <w:p w14:paraId="670C7E45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14:paraId="655510D4" w14:textId="6F027D5D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84" w:type="dxa"/>
            <w:vAlign w:val="center"/>
          </w:tcPr>
          <w:p w14:paraId="0B738736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  <w:vAlign w:val="center"/>
          </w:tcPr>
          <w:p w14:paraId="6A16CF33" w14:textId="3493409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80" w:type="dxa"/>
            <w:vAlign w:val="center"/>
          </w:tcPr>
          <w:p w14:paraId="0817B44B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106C4FC8" w14:textId="7882B62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84" w:type="dxa"/>
            <w:vAlign w:val="center"/>
          </w:tcPr>
          <w:p w14:paraId="263D576B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40" w:lineRule="atLeas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  <w:vAlign w:val="center"/>
          </w:tcPr>
          <w:p w14:paraId="1A4F5A59" w14:textId="24FCD7F4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80" w:type="dxa"/>
            <w:vAlign w:val="center"/>
          </w:tcPr>
          <w:p w14:paraId="7149BDD4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35046261" w14:textId="6EB2C100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84" w:type="dxa"/>
            <w:vAlign w:val="center"/>
          </w:tcPr>
          <w:p w14:paraId="043F0087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  <w:vAlign w:val="center"/>
          </w:tcPr>
          <w:p w14:paraId="0003F3FE" w14:textId="3E900678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80" w:type="dxa"/>
            <w:vAlign w:val="center"/>
          </w:tcPr>
          <w:p w14:paraId="32B40C8C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40523652" w14:textId="74F33C32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84" w:type="dxa"/>
            <w:vAlign w:val="center"/>
          </w:tcPr>
          <w:p w14:paraId="2CFAB8D3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  <w:vAlign w:val="center"/>
          </w:tcPr>
          <w:p w14:paraId="29914E52" w14:textId="225C59CD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80" w:type="dxa"/>
            <w:vAlign w:val="center"/>
          </w:tcPr>
          <w:p w14:paraId="46766732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4761C6F9" w14:textId="7FE6E435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84" w:type="dxa"/>
            <w:vAlign w:val="center"/>
          </w:tcPr>
          <w:p w14:paraId="0D1B282F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  <w:vAlign w:val="center"/>
          </w:tcPr>
          <w:p w14:paraId="65E151DD" w14:textId="0A53DFBE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80" w:type="dxa"/>
            <w:vAlign w:val="center"/>
          </w:tcPr>
          <w:p w14:paraId="100E6D5F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14868013" w14:textId="7E7EAEA4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84" w:type="dxa"/>
            <w:vAlign w:val="center"/>
          </w:tcPr>
          <w:p w14:paraId="06EC12FA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14:paraId="29A0AB88" w14:textId="36E02033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80" w:type="dxa"/>
            <w:vAlign w:val="center"/>
          </w:tcPr>
          <w:p w14:paraId="13E1486A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44A3D357" w14:textId="6684143A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</w:tr>
      <w:tr w:rsidR="007D1C9F" w:rsidRPr="00934DBD" w14:paraId="7159B45D" w14:textId="77777777" w:rsidTr="009E234D">
        <w:trPr>
          <w:gridAfter w:val="1"/>
          <w:wAfter w:w="6" w:type="dxa"/>
          <w:cantSplit/>
          <w:trHeight w:hRule="exact" w:val="317"/>
        </w:trPr>
        <w:tc>
          <w:tcPr>
            <w:tcW w:w="2609" w:type="dxa"/>
          </w:tcPr>
          <w:p w14:paraId="0D0FA693" w14:textId="77777777" w:rsidR="007D1C9F" w:rsidRPr="00934DBD" w:rsidRDefault="007D1C9F" w:rsidP="007D1C9F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2C761B50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</w:tcPr>
          <w:p w14:paraId="4A029198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</w:p>
        </w:tc>
        <w:tc>
          <w:tcPr>
            <w:tcW w:w="1531" w:type="dxa"/>
            <w:gridSpan w:val="3"/>
          </w:tcPr>
          <w:p w14:paraId="5F9863A3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</w:p>
        </w:tc>
        <w:tc>
          <w:tcPr>
            <w:tcW w:w="184" w:type="dxa"/>
          </w:tcPr>
          <w:p w14:paraId="743341DF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</w:p>
        </w:tc>
        <w:tc>
          <w:tcPr>
            <w:tcW w:w="9896" w:type="dxa"/>
            <w:gridSpan w:val="23"/>
          </w:tcPr>
          <w:p w14:paraId="6D730A29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</w:p>
        </w:tc>
      </w:tr>
      <w:tr w:rsidR="009E234D" w:rsidRPr="00934DBD" w14:paraId="72505C1D" w14:textId="77777777" w:rsidTr="0068012A">
        <w:trPr>
          <w:gridAfter w:val="1"/>
          <w:wAfter w:w="6" w:type="dxa"/>
          <w:cantSplit/>
          <w:trHeight w:hRule="exact" w:val="317"/>
        </w:trPr>
        <w:tc>
          <w:tcPr>
            <w:tcW w:w="2609" w:type="dxa"/>
          </w:tcPr>
          <w:p w14:paraId="19693C2A" w14:textId="4144198C" w:rsidR="009E234D" w:rsidRPr="00934DBD" w:rsidRDefault="009E234D" w:rsidP="00DB029C">
            <w:pPr>
              <w:tabs>
                <w:tab w:val="left" w:pos="98"/>
                <w:tab w:val="left" w:pos="342"/>
              </w:tabs>
              <w:ind w:left="190" w:hanging="272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ECI Met</w:t>
            </w:r>
            <w:r w:rsidR="0035408E" w:rsidRPr="00934DBD">
              <w:rPr>
                <w:rFonts w:asciiTheme="majorBidi" w:hAnsiTheme="majorBidi" w:cstheme="majorBidi"/>
                <w:sz w:val="27"/>
                <w:szCs w:val="27"/>
              </w:rPr>
              <w:t>r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o Enterprises</w:t>
            </w:r>
          </w:p>
        </w:tc>
        <w:tc>
          <w:tcPr>
            <w:tcW w:w="1080" w:type="dxa"/>
            <w:shd w:val="clear" w:color="auto" w:fill="auto"/>
          </w:tcPr>
          <w:p w14:paraId="7535CBC8" w14:textId="410475B1" w:rsidR="009E234D" w:rsidRPr="00934DBD" w:rsidRDefault="009E234D" w:rsidP="009E234D">
            <w:pPr>
              <w:pStyle w:val="acctfourfigures"/>
              <w:tabs>
                <w:tab w:val="clear" w:pos="765"/>
                <w:tab w:val="decimal" w:pos="155"/>
                <w:tab w:val="left" w:pos="345"/>
              </w:tabs>
              <w:spacing w:line="240" w:lineRule="atLeast"/>
              <w:ind w:left="-115" w:right="-79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</w:tcPr>
          <w:p w14:paraId="2BD79E29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3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</w:tcPr>
          <w:p w14:paraId="09DB50F5" w14:textId="42EAB3E7" w:rsidR="009E234D" w:rsidRPr="00934DBD" w:rsidRDefault="009E234D" w:rsidP="009E234D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</w:tcPr>
          <w:p w14:paraId="3DBD741C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7" w:type="dxa"/>
          </w:tcPr>
          <w:p w14:paraId="281C3D5A" w14:textId="5EAA361C" w:rsidR="009E234D" w:rsidRPr="00934DBD" w:rsidRDefault="009E234D" w:rsidP="009E234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</w:tcPr>
          <w:p w14:paraId="5E6A5DBD" w14:textId="77777777" w:rsidR="009E234D" w:rsidRPr="00934DBD" w:rsidRDefault="009E234D" w:rsidP="009E234D">
            <w:pPr>
              <w:tabs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</w:tcPr>
          <w:p w14:paraId="319B16C5" w14:textId="7D37BF13" w:rsidR="009E234D" w:rsidRPr="00934DBD" w:rsidRDefault="009E234D" w:rsidP="009E234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25C547C1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1C5E75D5" w14:textId="71FC7595" w:rsidR="009E234D" w:rsidRPr="00934DBD" w:rsidRDefault="009E234D" w:rsidP="009E234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</w:tcPr>
          <w:p w14:paraId="6EDB2120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</w:tcPr>
          <w:p w14:paraId="6792C408" w14:textId="09D6014C" w:rsidR="009E234D" w:rsidRPr="00934DBD" w:rsidRDefault="009E234D" w:rsidP="009E234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</w:tcPr>
          <w:p w14:paraId="0477470B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</w:tcPr>
          <w:p w14:paraId="6EED2631" w14:textId="2EA84E71" w:rsidR="009E234D" w:rsidRPr="00934DBD" w:rsidRDefault="009E234D" w:rsidP="009E234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4" w:type="dxa"/>
          </w:tcPr>
          <w:p w14:paraId="1ADF24A8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</w:tcPr>
          <w:p w14:paraId="7D8E086F" w14:textId="17EE5E67" w:rsidR="009E234D" w:rsidRPr="00934DBD" w:rsidRDefault="009E234D" w:rsidP="009E234D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</w:tcPr>
          <w:p w14:paraId="4CE68E7F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43F587DC" w14:textId="34ED8AB0" w:rsidR="009E234D" w:rsidRPr="00934DBD" w:rsidRDefault="009E234D" w:rsidP="009E234D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4" w:type="dxa"/>
          </w:tcPr>
          <w:p w14:paraId="3D69E813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</w:tcPr>
          <w:p w14:paraId="22F902FC" w14:textId="4E051B1A" w:rsidR="009E234D" w:rsidRPr="00934DBD" w:rsidRDefault="009E234D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45F44E78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48733207" w14:textId="0DCEB512" w:rsidR="009E234D" w:rsidRPr="00934DBD" w:rsidRDefault="009E234D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</w:tcPr>
          <w:p w14:paraId="0653079F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</w:tcPr>
          <w:p w14:paraId="3A580068" w14:textId="4B90D1D5" w:rsidR="009E234D" w:rsidRPr="00934DBD" w:rsidRDefault="009E234D" w:rsidP="009E234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</w:tcPr>
          <w:p w14:paraId="5D145E9C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</w:tcPr>
          <w:p w14:paraId="717E75CA" w14:textId="5CB5F54F" w:rsidR="009E234D" w:rsidRPr="00934DBD" w:rsidRDefault="009E234D" w:rsidP="009E234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4" w:type="dxa"/>
          </w:tcPr>
          <w:p w14:paraId="1B79AE89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</w:tcPr>
          <w:p w14:paraId="262983D4" w14:textId="4A4BE7D1" w:rsidR="009E234D" w:rsidRPr="00934DBD" w:rsidRDefault="009E234D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21B32F7D" w14:textId="77777777" w:rsidR="009E234D" w:rsidRPr="00934DBD" w:rsidRDefault="009E234D" w:rsidP="009E23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72318F38" w14:textId="0C7E19F1" w:rsidR="009E234D" w:rsidRPr="00934DBD" w:rsidRDefault="009E234D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E234D" w:rsidRPr="00934DBD" w14:paraId="1DBFFEB7" w14:textId="77777777" w:rsidTr="0068012A">
        <w:trPr>
          <w:gridAfter w:val="1"/>
          <w:wAfter w:w="6" w:type="dxa"/>
          <w:cantSplit/>
          <w:trHeight w:hRule="exact" w:val="317"/>
        </w:trPr>
        <w:tc>
          <w:tcPr>
            <w:tcW w:w="2609" w:type="dxa"/>
          </w:tcPr>
          <w:p w14:paraId="65FE5E26" w14:textId="5765118F" w:rsidR="009E234D" w:rsidRPr="00934DBD" w:rsidRDefault="009E234D" w:rsidP="00DB029C">
            <w:pPr>
              <w:tabs>
                <w:tab w:val="clear" w:pos="227"/>
                <w:tab w:val="left" w:pos="98"/>
                <w:tab w:val="left" w:pos="342"/>
              </w:tabs>
              <w:ind w:left="98" w:hanging="272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Pr="00934DBD">
              <w:rPr>
                <w:rFonts w:asciiTheme="majorBidi" w:hAnsiTheme="majorBidi" w:cstheme="majorBidi"/>
              </w:rPr>
              <w:t xml:space="preserve"> 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(Hong Kong) Co., Ltd.</w:t>
            </w:r>
          </w:p>
        </w:tc>
        <w:tc>
          <w:tcPr>
            <w:tcW w:w="1080" w:type="dxa"/>
            <w:shd w:val="clear" w:color="auto" w:fill="auto"/>
          </w:tcPr>
          <w:p w14:paraId="6A6EB2FD" w14:textId="5B5F8D5D" w:rsidR="009E234D" w:rsidRPr="00934DBD" w:rsidRDefault="009E234D" w:rsidP="009E234D">
            <w:pPr>
              <w:pStyle w:val="acctfourfigures"/>
              <w:tabs>
                <w:tab w:val="clear" w:pos="765"/>
                <w:tab w:val="decimal" w:pos="155"/>
                <w:tab w:val="left" w:pos="345"/>
              </w:tabs>
              <w:spacing w:line="240" w:lineRule="atLeast"/>
              <w:ind w:left="-115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ฮ่องกง</w:t>
            </w:r>
          </w:p>
        </w:tc>
        <w:tc>
          <w:tcPr>
            <w:tcW w:w="180" w:type="dxa"/>
          </w:tcPr>
          <w:p w14:paraId="33D59649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3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</w:tcPr>
          <w:p w14:paraId="23F34A75" w14:textId="7BBF10A2" w:rsidR="009E234D" w:rsidRPr="00934DBD" w:rsidRDefault="009E234D" w:rsidP="009E234D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25.21</w:t>
            </w:r>
          </w:p>
        </w:tc>
        <w:tc>
          <w:tcPr>
            <w:tcW w:w="184" w:type="dxa"/>
          </w:tcPr>
          <w:p w14:paraId="477C3F79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7" w:type="dxa"/>
          </w:tcPr>
          <w:p w14:paraId="049BDE0D" w14:textId="6BEE0D9C" w:rsidR="009E234D" w:rsidRPr="00934DBD" w:rsidRDefault="009E234D" w:rsidP="009E234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84" w:type="dxa"/>
          </w:tcPr>
          <w:p w14:paraId="6AA24B12" w14:textId="77777777" w:rsidR="009E234D" w:rsidRPr="00934DBD" w:rsidRDefault="009E234D" w:rsidP="009E234D">
            <w:pPr>
              <w:tabs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</w:tcPr>
          <w:p w14:paraId="6F26F423" w14:textId="268D1621" w:rsidR="009E234D" w:rsidRPr="00934DBD" w:rsidRDefault="009E234D" w:rsidP="009E234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4470D38F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3770DDB5" w14:textId="0D96BE97" w:rsidR="009E234D" w:rsidRPr="00934DBD" w:rsidRDefault="009E234D" w:rsidP="009E234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84" w:type="dxa"/>
          </w:tcPr>
          <w:p w14:paraId="7FF62A8A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</w:tcPr>
          <w:p w14:paraId="21CADC68" w14:textId="6B1A6F16" w:rsidR="009E234D" w:rsidRPr="00934DBD" w:rsidRDefault="009E234D" w:rsidP="009E234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180" w:type="dxa"/>
          </w:tcPr>
          <w:p w14:paraId="7E764763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</w:tcPr>
          <w:p w14:paraId="1A9D975B" w14:textId="70247CBA" w:rsidR="009E234D" w:rsidRPr="00934DBD" w:rsidRDefault="009E234D" w:rsidP="009E234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2AC4313C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</w:tcPr>
          <w:p w14:paraId="43A1A6F5" w14:textId="42D1CE67" w:rsidR="009E234D" w:rsidRPr="00934DBD" w:rsidRDefault="009E234D" w:rsidP="009E234D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180" w:type="dxa"/>
          </w:tcPr>
          <w:p w14:paraId="2B8EEEE1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256EFA78" w14:textId="05E80F60" w:rsidR="009E234D" w:rsidRPr="00934DBD" w:rsidRDefault="009E234D" w:rsidP="009E234D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2D8B8112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</w:tcPr>
          <w:p w14:paraId="5BE36136" w14:textId="32A29411" w:rsidR="009E234D" w:rsidRPr="00934DBD" w:rsidRDefault="009E234D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80" w:type="dxa"/>
          </w:tcPr>
          <w:p w14:paraId="3D152E02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7092D0F3" w14:textId="221720E0" w:rsidR="009E234D" w:rsidRPr="00934DBD" w:rsidRDefault="009E234D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84" w:type="dxa"/>
          </w:tcPr>
          <w:p w14:paraId="4B66EC65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</w:tcPr>
          <w:p w14:paraId="4687AABE" w14:textId="6C54FCE6" w:rsidR="009E234D" w:rsidRPr="00934DBD" w:rsidRDefault="009E234D" w:rsidP="009E234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180" w:type="dxa"/>
          </w:tcPr>
          <w:p w14:paraId="5DAE22DF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</w:tcPr>
          <w:p w14:paraId="7C7CBBC5" w14:textId="1377075B" w:rsidR="009E234D" w:rsidRPr="00934DBD" w:rsidRDefault="009E234D" w:rsidP="009E234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583C70F2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</w:tcPr>
          <w:p w14:paraId="21C5E1D6" w14:textId="790936C6" w:rsidR="009E234D" w:rsidRPr="00934DBD" w:rsidRDefault="0068012A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3F759420" w14:textId="77777777" w:rsidR="009E234D" w:rsidRPr="00934DBD" w:rsidRDefault="009E234D" w:rsidP="009E23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1CC0711C" w14:textId="5861F504" w:rsidR="009E234D" w:rsidRPr="00934DBD" w:rsidRDefault="009E234D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</w:tr>
      <w:tr w:rsidR="009E234D" w:rsidRPr="00934DBD" w14:paraId="1AAD81A9" w14:textId="77777777" w:rsidTr="0068012A">
        <w:trPr>
          <w:gridAfter w:val="1"/>
          <w:wAfter w:w="6" w:type="dxa"/>
          <w:cantSplit/>
          <w:trHeight w:hRule="exact" w:val="317"/>
        </w:trPr>
        <w:tc>
          <w:tcPr>
            <w:tcW w:w="2609" w:type="dxa"/>
          </w:tcPr>
          <w:p w14:paraId="256543CE" w14:textId="410174D1" w:rsidR="009E234D" w:rsidRPr="00934DBD" w:rsidRDefault="009E234D" w:rsidP="009E234D">
            <w:pPr>
              <w:tabs>
                <w:tab w:val="left" w:pos="342"/>
              </w:tabs>
              <w:ind w:left="190" w:hanging="272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ECI Metro Investment Co., Ltd.</w:t>
            </w:r>
          </w:p>
        </w:tc>
        <w:tc>
          <w:tcPr>
            <w:tcW w:w="1080" w:type="dxa"/>
            <w:shd w:val="clear" w:color="auto" w:fill="auto"/>
          </w:tcPr>
          <w:p w14:paraId="38E6FEF7" w14:textId="6FEB5203" w:rsidR="009E234D" w:rsidRPr="00934DBD" w:rsidRDefault="009E234D" w:rsidP="009E234D">
            <w:pPr>
              <w:pStyle w:val="acctfourfigures"/>
              <w:tabs>
                <w:tab w:val="clear" w:pos="765"/>
                <w:tab w:val="decimal" w:pos="155"/>
                <w:tab w:val="left" w:pos="345"/>
              </w:tabs>
              <w:spacing w:line="240" w:lineRule="atLeast"/>
              <w:ind w:left="-115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จีน</w:t>
            </w:r>
          </w:p>
        </w:tc>
        <w:tc>
          <w:tcPr>
            <w:tcW w:w="180" w:type="dxa"/>
          </w:tcPr>
          <w:p w14:paraId="10D02E5D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3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</w:tcPr>
          <w:p w14:paraId="1D8F5717" w14:textId="31B61FFF" w:rsidR="009E234D" w:rsidRPr="00934DBD" w:rsidRDefault="009E234D" w:rsidP="009E234D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25.21</w:t>
            </w:r>
          </w:p>
        </w:tc>
        <w:tc>
          <w:tcPr>
            <w:tcW w:w="184" w:type="dxa"/>
          </w:tcPr>
          <w:p w14:paraId="1F0CD4C4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7" w:type="dxa"/>
          </w:tcPr>
          <w:p w14:paraId="4A4B1AA6" w14:textId="32F64A7C" w:rsidR="009E234D" w:rsidRPr="00934DBD" w:rsidRDefault="009E234D" w:rsidP="005D730A">
            <w:pPr>
              <w:pStyle w:val="acctfourfigures"/>
              <w:tabs>
                <w:tab w:val="clear" w:pos="765"/>
                <w:tab w:val="decimal" w:pos="36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25.21</w:t>
            </w:r>
          </w:p>
        </w:tc>
        <w:tc>
          <w:tcPr>
            <w:tcW w:w="184" w:type="dxa"/>
          </w:tcPr>
          <w:p w14:paraId="3E4A3C07" w14:textId="77777777" w:rsidR="009E234D" w:rsidRPr="00934DBD" w:rsidRDefault="009E234D" w:rsidP="009E234D">
            <w:pPr>
              <w:tabs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</w:tcPr>
          <w:p w14:paraId="40EDBDB2" w14:textId="2D945083" w:rsidR="009E234D" w:rsidRPr="00934DBD" w:rsidRDefault="009E234D" w:rsidP="009E234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378</w:t>
            </w:r>
          </w:p>
        </w:tc>
        <w:tc>
          <w:tcPr>
            <w:tcW w:w="180" w:type="dxa"/>
          </w:tcPr>
          <w:p w14:paraId="7B9337BE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59CE6B4F" w14:textId="2DE186C9" w:rsidR="009E234D" w:rsidRPr="00934DBD" w:rsidRDefault="009E234D" w:rsidP="009E234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378</w:t>
            </w:r>
          </w:p>
        </w:tc>
        <w:tc>
          <w:tcPr>
            <w:tcW w:w="184" w:type="dxa"/>
          </w:tcPr>
          <w:p w14:paraId="5EF79621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</w:tcPr>
          <w:p w14:paraId="5B47676C" w14:textId="3FFC94A7" w:rsidR="009E234D" w:rsidRPr="00934DBD" w:rsidRDefault="009E234D" w:rsidP="009E234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1,296</w:t>
            </w:r>
          </w:p>
        </w:tc>
        <w:tc>
          <w:tcPr>
            <w:tcW w:w="180" w:type="dxa"/>
          </w:tcPr>
          <w:p w14:paraId="5D57889A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</w:tcPr>
          <w:p w14:paraId="02206B25" w14:textId="57DF9705" w:rsidR="009E234D" w:rsidRPr="00934DBD" w:rsidRDefault="009E234D" w:rsidP="009E234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296</w:t>
            </w:r>
          </w:p>
        </w:tc>
        <w:tc>
          <w:tcPr>
            <w:tcW w:w="184" w:type="dxa"/>
          </w:tcPr>
          <w:p w14:paraId="30BB0CD6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</w:tcPr>
          <w:p w14:paraId="12E82F89" w14:textId="37B1782E" w:rsidR="009E234D" w:rsidRPr="00934DBD" w:rsidRDefault="009E234D" w:rsidP="009E234D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3,008</w:t>
            </w:r>
          </w:p>
        </w:tc>
        <w:tc>
          <w:tcPr>
            <w:tcW w:w="180" w:type="dxa"/>
          </w:tcPr>
          <w:p w14:paraId="70745151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39607342" w14:textId="2E5C3CA0" w:rsidR="009E234D" w:rsidRPr="00934DBD" w:rsidRDefault="009E234D" w:rsidP="009E234D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666</w:t>
            </w:r>
          </w:p>
        </w:tc>
        <w:tc>
          <w:tcPr>
            <w:tcW w:w="184" w:type="dxa"/>
          </w:tcPr>
          <w:p w14:paraId="443274EE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</w:tcPr>
          <w:p w14:paraId="5EBCB303" w14:textId="238E9DA5" w:rsidR="009E234D" w:rsidRPr="00934DBD" w:rsidRDefault="009E234D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80" w:type="dxa"/>
          </w:tcPr>
          <w:p w14:paraId="082C7128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2BFDB0B2" w14:textId="31427C6A" w:rsidR="009E234D" w:rsidRPr="00934DBD" w:rsidRDefault="009E234D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84" w:type="dxa"/>
          </w:tcPr>
          <w:p w14:paraId="3E707A1A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</w:tcPr>
          <w:p w14:paraId="7C08FE53" w14:textId="5EABAE32" w:rsidR="009E234D" w:rsidRPr="00934DBD" w:rsidRDefault="009E234D" w:rsidP="009E234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3,008</w:t>
            </w:r>
          </w:p>
        </w:tc>
        <w:tc>
          <w:tcPr>
            <w:tcW w:w="180" w:type="dxa"/>
          </w:tcPr>
          <w:p w14:paraId="0011AFEA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</w:tcPr>
          <w:p w14:paraId="41965DED" w14:textId="7B469D23" w:rsidR="009E234D" w:rsidRPr="00934DBD" w:rsidRDefault="009E234D" w:rsidP="009E234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666</w:t>
            </w:r>
          </w:p>
        </w:tc>
        <w:tc>
          <w:tcPr>
            <w:tcW w:w="184" w:type="dxa"/>
          </w:tcPr>
          <w:p w14:paraId="409E3699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</w:tcPr>
          <w:p w14:paraId="10A16978" w14:textId="718738F9" w:rsidR="009E234D" w:rsidRPr="00934DBD" w:rsidRDefault="0068012A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1B57EAED" w14:textId="77777777" w:rsidR="009E234D" w:rsidRPr="00934DBD" w:rsidRDefault="009E234D" w:rsidP="009E23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16DC40C5" w14:textId="5F0733E9" w:rsidR="009E234D" w:rsidRPr="00934DBD" w:rsidRDefault="009E234D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</w:tr>
      <w:tr w:rsidR="009E234D" w:rsidRPr="00934DBD" w14:paraId="452CEB14" w14:textId="77777777" w:rsidTr="0068012A">
        <w:trPr>
          <w:gridAfter w:val="1"/>
          <w:wAfter w:w="6" w:type="dxa"/>
          <w:cantSplit/>
          <w:trHeight w:hRule="exact" w:val="317"/>
        </w:trPr>
        <w:tc>
          <w:tcPr>
            <w:tcW w:w="2609" w:type="dxa"/>
          </w:tcPr>
          <w:p w14:paraId="64C93782" w14:textId="6082A064" w:rsidR="009E234D" w:rsidRPr="00934DBD" w:rsidRDefault="009E234D" w:rsidP="009E234D">
            <w:pPr>
              <w:tabs>
                <w:tab w:val="left" w:pos="342"/>
              </w:tabs>
              <w:ind w:left="190" w:hanging="272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Feng Sheng Livestock Co., Ltd.</w:t>
            </w:r>
          </w:p>
        </w:tc>
        <w:tc>
          <w:tcPr>
            <w:tcW w:w="1080" w:type="dxa"/>
            <w:shd w:val="clear" w:color="auto" w:fill="auto"/>
          </w:tcPr>
          <w:p w14:paraId="16636832" w14:textId="0E5005D5" w:rsidR="009E234D" w:rsidRPr="00934DBD" w:rsidRDefault="009E234D" w:rsidP="009E234D">
            <w:pPr>
              <w:pStyle w:val="acctfourfigures"/>
              <w:tabs>
                <w:tab w:val="clear" w:pos="765"/>
                <w:tab w:val="decimal" w:pos="155"/>
                <w:tab w:val="left" w:pos="345"/>
              </w:tabs>
              <w:spacing w:line="240" w:lineRule="atLeast"/>
              <w:ind w:left="-115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ไต้หวัน</w:t>
            </w:r>
          </w:p>
        </w:tc>
        <w:tc>
          <w:tcPr>
            <w:tcW w:w="180" w:type="dxa"/>
          </w:tcPr>
          <w:p w14:paraId="7EA10434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3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</w:tcPr>
          <w:p w14:paraId="022B2805" w14:textId="2EFC6644" w:rsidR="009E234D" w:rsidRPr="00934DBD" w:rsidRDefault="009E234D" w:rsidP="009E234D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19.51</w:t>
            </w:r>
          </w:p>
        </w:tc>
        <w:tc>
          <w:tcPr>
            <w:tcW w:w="184" w:type="dxa"/>
          </w:tcPr>
          <w:p w14:paraId="4CAAF54C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7" w:type="dxa"/>
          </w:tcPr>
          <w:p w14:paraId="55914844" w14:textId="23EC06C9" w:rsidR="009E234D" w:rsidRPr="00934DBD" w:rsidRDefault="009E234D" w:rsidP="009E234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84" w:type="dxa"/>
          </w:tcPr>
          <w:p w14:paraId="418E3983" w14:textId="77777777" w:rsidR="009E234D" w:rsidRPr="00934DBD" w:rsidRDefault="009E234D" w:rsidP="009E234D">
            <w:pPr>
              <w:tabs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</w:tcPr>
          <w:p w14:paraId="08412425" w14:textId="30CD1CD2" w:rsidR="009E234D" w:rsidRPr="00934DBD" w:rsidRDefault="009E234D" w:rsidP="009E234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214</w:t>
            </w:r>
          </w:p>
        </w:tc>
        <w:tc>
          <w:tcPr>
            <w:tcW w:w="180" w:type="dxa"/>
          </w:tcPr>
          <w:p w14:paraId="461452D8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14BAF32D" w14:textId="47D768EC" w:rsidR="009E234D" w:rsidRPr="00934DBD" w:rsidRDefault="009E234D" w:rsidP="009E234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84" w:type="dxa"/>
          </w:tcPr>
          <w:p w14:paraId="630FBC7E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</w:tcPr>
          <w:p w14:paraId="6DBF21FC" w14:textId="2DE10E43" w:rsidR="009E234D" w:rsidRPr="00934DBD" w:rsidRDefault="009E234D" w:rsidP="009E234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107</w:t>
            </w:r>
          </w:p>
        </w:tc>
        <w:tc>
          <w:tcPr>
            <w:tcW w:w="180" w:type="dxa"/>
          </w:tcPr>
          <w:p w14:paraId="5887B62F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</w:tcPr>
          <w:p w14:paraId="696509CE" w14:textId="2DECE2BA" w:rsidR="009E234D" w:rsidRPr="00934DBD" w:rsidRDefault="009E234D" w:rsidP="009E234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643610C8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</w:tcPr>
          <w:p w14:paraId="092EA68C" w14:textId="73C2D0DC" w:rsidR="009E234D" w:rsidRPr="00934DBD" w:rsidRDefault="009E234D" w:rsidP="009E234D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108</w:t>
            </w:r>
          </w:p>
        </w:tc>
        <w:tc>
          <w:tcPr>
            <w:tcW w:w="180" w:type="dxa"/>
          </w:tcPr>
          <w:p w14:paraId="5DB7ECD3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74053BAE" w14:textId="13D37937" w:rsidR="009E234D" w:rsidRPr="00934DBD" w:rsidRDefault="009E234D" w:rsidP="009E234D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07CF8B09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</w:tcPr>
          <w:p w14:paraId="40157F75" w14:textId="32DDFF09" w:rsidR="009E234D" w:rsidRPr="00934DBD" w:rsidRDefault="009E234D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80" w:type="dxa"/>
          </w:tcPr>
          <w:p w14:paraId="13C78545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685072C5" w14:textId="098DBDC3" w:rsidR="009E234D" w:rsidRPr="00934DBD" w:rsidRDefault="009E234D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84" w:type="dxa"/>
          </w:tcPr>
          <w:p w14:paraId="714FCD13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</w:tcPr>
          <w:p w14:paraId="1D7B461E" w14:textId="1DB58BE1" w:rsidR="009E234D" w:rsidRPr="00934DBD" w:rsidRDefault="009E234D" w:rsidP="009E234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108</w:t>
            </w:r>
          </w:p>
        </w:tc>
        <w:tc>
          <w:tcPr>
            <w:tcW w:w="180" w:type="dxa"/>
          </w:tcPr>
          <w:p w14:paraId="1D3DBC40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</w:tcPr>
          <w:p w14:paraId="646BA470" w14:textId="58C3E664" w:rsidR="009E234D" w:rsidRPr="00934DBD" w:rsidRDefault="009E234D" w:rsidP="009E234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10903794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</w:tcPr>
          <w:p w14:paraId="07B0E8E8" w14:textId="6BA189C9" w:rsidR="009E234D" w:rsidRPr="00934DBD" w:rsidRDefault="0068012A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28E3D257" w14:textId="77777777" w:rsidR="009E234D" w:rsidRPr="00934DBD" w:rsidRDefault="009E234D" w:rsidP="009E23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47092713" w14:textId="6E6A783F" w:rsidR="009E234D" w:rsidRPr="00934DBD" w:rsidRDefault="009E234D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</w:tr>
      <w:tr w:rsidR="009E234D" w:rsidRPr="00934DBD" w14:paraId="20055DF9" w14:textId="77777777" w:rsidTr="0068012A">
        <w:trPr>
          <w:gridAfter w:val="1"/>
          <w:wAfter w:w="6" w:type="dxa"/>
          <w:cantSplit/>
          <w:trHeight w:hRule="exact" w:val="317"/>
        </w:trPr>
        <w:tc>
          <w:tcPr>
            <w:tcW w:w="2609" w:type="dxa"/>
          </w:tcPr>
          <w:p w14:paraId="1FCB4411" w14:textId="606A9F2A" w:rsidR="009E234D" w:rsidRPr="00934DBD" w:rsidRDefault="009E234D" w:rsidP="009E234D">
            <w:pPr>
              <w:tabs>
                <w:tab w:val="left" w:pos="342"/>
              </w:tabs>
              <w:ind w:left="190" w:hanging="272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Handan Chia Tai Feed Co., Ltd.</w:t>
            </w:r>
          </w:p>
        </w:tc>
        <w:tc>
          <w:tcPr>
            <w:tcW w:w="1080" w:type="dxa"/>
          </w:tcPr>
          <w:p w14:paraId="53FEF958" w14:textId="7568EAF1" w:rsidR="009E234D" w:rsidRPr="00934DBD" w:rsidRDefault="009E234D" w:rsidP="009E234D">
            <w:pPr>
              <w:pStyle w:val="acctfourfigures"/>
              <w:tabs>
                <w:tab w:val="clear" w:pos="765"/>
                <w:tab w:val="decimal" w:pos="155"/>
                <w:tab w:val="left" w:pos="345"/>
              </w:tabs>
              <w:spacing w:line="240" w:lineRule="atLeast"/>
              <w:ind w:left="-115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จีน</w:t>
            </w:r>
          </w:p>
        </w:tc>
        <w:tc>
          <w:tcPr>
            <w:tcW w:w="180" w:type="dxa"/>
          </w:tcPr>
          <w:p w14:paraId="77B09582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3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</w:tcPr>
          <w:p w14:paraId="4C6495AF" w14:textId="550A13D7" w:rsidR="009E234D" w:rsidRPr="00934DBD" w:rsidRDefault="009E234D" w:rsidP="009E234D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26.12</w:t>
            </w:r>
          </w:p>
        </w:tc>
        <w:tc>
          <w:tcPr>
            <w:tcW w:w="184" w:type="dxa"/>
          </w:tcPr>
          <w:p w14:paraId="49CF4559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7" w:type="dxa"/>
          </w:tcPr>
          <w:p w14:paraId="2FA43AF4" w14:textId="7EA7F558" w:rsidR="009E234D" w:rsidRPr="00934DBD" w:rsidRDefault="009E234D" w:rsidP="009E234D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    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</w:t>
            </w:r>
          </w:p>
        </w:tc>
        <w:tc>
          <w:tcPr>
            <w:tcW w:w="184" w:type="dxa"/>
          </w:tcPr>
          <w:p w14:paraId="4A767164" w14:textId="77777777" w:rsidR="009E234D" w:rsidRPr="00934DBD" w:rsidRDefault="009E234D" w:rsidP="009E234D">
            <w:pPr>
              <w:tabs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</w:tcPr>
          <w:p w14:paraId="3CE8DF7F" w14:textId="4902CB22" w:rsidR="009E234D" w:rsidRPr="00934DBD" w:rsidRDefault="0098324F" w:rsidP="009E234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56</w:t>
            </w:r>
          </w:p>
        </w:tc>
        <w:tc>
          <w:tcPr>
            <w:tcW w:w="180" w:type="dxa"/>
          </w:tcPr>
          <w:p w14:paraId="4CD2E0A1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510063FE" w14:textId="13DBD248" w:rsidR="009E234D" w:rsidRPr="00934DBD" w:rsidRDefault="009E234D" w:rsidP="009E234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56</w:t>
            </w:r>
          </w:p>
        </w:tc>
        <w:tc>
          <w:tcPr>
            <w:tcW w:w="184" w:type="dxa"/>
          </w:tcPr>
          <w:p w14:paraId="1708E982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</w:tcPr>
          <w:p w14:paraId="4BF2D8B9" w14:textId="731EDE55" w:rsidR="009E234D" w:rsidRPr="00934DBD" w:rsidRDefault="009E234D" w:rsidP="009E234D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180" w:type="dxa"/>
          </w:tcPr>
          <w:p w14:paraId="3E710966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</w:tcPr>
          <w:p w14:paraId="11825FE1" w14:textId="02445C57" w:rsidR="009E234D" w:rsidRPr="00934DBD" w:rsidRDefault="009E234D" w:rsidP="009E234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184" w:type="dxa"/>
          </w:tcPr>
          <w:p w14:paraId="51A4FBB3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</w:tcPr>
          <w:p w14:paraId="4158EE60" w14:textId="13973A05" w:rsidR="009E234D" w:rsidRPr="00934DBD" w:rsidRDefault="009E234D" w:rsidP="009E234D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20</w:t>
            </w:r>
          </w:p>
        </w:tc>
        <w:tc>
          <w:tcPr>
            <w:tcW w:w="180" w:type="dxa"/>
          </w:tcPr>
          <w:p w14:paraId="0BBDA561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057E3F2D" w14:textId="2B997F14" w:rsidR="009E234D" w:rsidRPr="00934DBD" w:rsidRDefault="009E234D" w:rsidP="009E234D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20</w:t>
            </w:r>
          </w:p>
        </w:tc>
        <w:tc>
          <w:tcPr>
            <w:tcW w:w="184" w:type="dxa"/>
          </w:tcPr>
          <w:p w14:paraId="574A5905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</w:tcPr>
          <w:p w14:paraId="5A45ED15" w14:textId="3AACE1A8" w:rsidR="009E234D" w:rsidRPr="00934DBD" w:rsidRDefault="009E234D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80" w:type="dxa"/>
          </w:tcPr>
          <w:p w14:paraId="47A5176B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23804714" w14:textId="1559B723" w:rsidR="009E234D" w:rsidRPr="00934DBD" w:rsidRDefault="009E234D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4" w:type="dxa"/>
          </w:tcPr>
          <w:p w14:paraId="0B3390A0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</w:tcPr>
          <w:p w14:paraId="5440131B" w14:textId="2DD369AC" w:rsidR="009E234D" w:rsidRPr="00934DBD" w:rsidRDefault="009E234D" w:rsidP="009E234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20</w:t>
            </w:r>
          </w:p>
        </w:tc>
        <w:tc>
          <w:tcPr>
            <w:tcW w:w="180" w:type="dxa"/>
          </w:tcPr>
          <w:p w14:paraId="3929C980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</w:tcPr>
          <w:p w14:paraId="13241369" w14:textId="2289A88E" w:rsidR="009E234D" w:rsidRPr="00934DBD" w:rsidRDefault="009E234D" w:rsidP="009E234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20</w:t>
            </w:r>
          </w:p>
        </w:tc>
        <w:tc>
          <w:tcPr>
            <w:tcW w:w="184" w:type="dxa"/>
          </w:tcPr>
          <w:p w14:paraId="6A0969CD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</w:tcPr>
          <w:p w14:paraId="062CC254" w14:textId="3EB3C5B0" w:rsidR="009E234D" w:rsidRPr="00934DBD" w:rsidRDefault="009C7B71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80" w:type="dxa"/>
          </w:tcPr>
          <w:p w14:paraId="7E27D6B8" w14:textId="77777777" w:rsidR="009E234D" w:rsidRPr="00934DBD" w:rsidRDefault="009E234D" w:rsidP="009E23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5965589D" w14:textId="1614047D" w:rsidR="009E234D" w:rsidRPr="00934DBD" w:rsidRDefault="009E234D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</w:tr>
      <w:tr w:rsidR="009E234D" w:rsidRPr="00934DBD" w14:paraId="195E8590" w14:textId="77777777" w:rsidTr="0068012A">
        <w:trPr>
          <w:gridAfter w:val="1"/>
          <w:wAfter w:w="6" w:type="dxa"/>
          <w:cantSplit/>
          <w:trHeight w:hRule="exact" w:val="317"/>
        </w:trPr>
        <w:tc>
          <w:tcPr>
            <w:tcW w:w="2609" w:type="dxa"/>
          </w:tcPr>
          <w:p w14:paraId="0FEABFA5" w14:textId="77777777" w:rsidR="009E234D" w:rsidRPr="00934DBD" w:rsidRDefault="009E234D" w:rsidP="009E234D">
            <w:pPr>
              <w:tabs>
                <w:tab w:val="left" w:pos="342"/>
              </w:tabs>
              <w:ind w:left="11" w:right="-79" w:hanging="91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Henan East Chia Tai Co., Ltd.</w:t>
            </w:r>
          </w:p>
        </w:tc>
        <w:tc>
          <w:tcPr>
            <w:tcW w:w="1080" w:type="dxa"/>
          </w:tcPr>
          <w:p w14:paraId="3BC6E134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155"/>
              </w:tabs>
              <w:spacing w:line="240" w:lineRule="atLeast"/>
              <w:ind w:left="-115" w:right="-79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จีน</w:t>
            </w:r>
          </w:p>
        </w:tc>
        <w:tc>
          <w:tcPr>
            <w:tcW w:w="180" w:type="dxa"/>
          </w:tcPr>
          <w:p w14:paraId="57BA4D93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</w:tcPr>
          <w:p w14:paraId="213ED765" w14:textId="467AE7CC" w:rsidR="009E234D" w:rsidRPr="00934DBD" w:rsidRDefault="009E234D" w:rsidP="009E234D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26.12</w:t>
            </w:r>
          </w:p>
        </w:tc>
        <w:tc>
          <w:tcPr>
            <w:tcW w:w="184" w:type="dxa"/>
          </w:tcPr>
          <w:p w14:paraId="02DA131D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7" w:type="dxa"/>
          </w:tcPr>
          <w:p w14:paraId="031BF5B6" w14:textId="7E93AC7D" w:rsidR="009E234D" w:rsidRPr="00934DBD" w:rsidRDefault="009E234D" w:rsidP="009E234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</w:t>
            </w:r>
          </w:p>
        </w:tc>
        <w:tc>
          <w:tcPr>
            <w:tcW w:w="184" w:type="dxa"/>
          </w:tcPr>
          <w:p w14:paraId="62AE071B" w14:textId="77777777" w:rsidR="009E234D" w:rsidRPr="00934DBD" w:rsidRDefault="009E234D" w:rsidP="009E234D">
            <w:pPr>
              <w:tabs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</w:tcPr>
          <w:p w14:paraId="49538C4B" w14:textId="4A3AEF38" w:rsidR="009E234D" w:rsidRPr="00934DBD" w:rsidRDefault="009E234D" w:rsidP="009E234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98324F" w:rsidRPr="00934DBD">
              <w:rPr>
                <w:rFonts w:asciiTheme="majorBidi" w:hAnsiTheme="majorBidi" w:cstheme="majorBidi"/>
                <w:sz w:val="27"/>
                <w:szCs w:val="27"/>
              </w:rPr>
              <w:t>70</w:t>
            </w:r>
          </w:p>
        </w:tc>
        <w:tc>
          <w:tcPr>
            <w:tcW w:w="180" w:type="dxa"/>
          </w:tcPr>
          <w:p w14:paraId="2539E440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38F63E45" w14:textId="5BD3A518" w:rsidR="009E234D" w:rsidRPr="00934DBD" w:rsidRDefault="009E234D" w:rsidP="009E234D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170</w:t>
            </w:r>
          </w:p>
        </w:tc>
        <w:tc>
          <w:tcPr>
            <w:tcW w:w="184" w:type="dxa"/>
          </w:tcPr>
          <w:p w14:paraId="59BFC0CB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</w:tcPr>
          <w:p w14:paraId="2C5422E2" w14:textId="41045943" w:rsidR="009E234D" w:rsidRPr="00934DBD" w:rsidRDefault="009E234D" w:rsidP="009E234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225</w:t>
            </w:r>
          </w:p>
        </w:tc>
        <w:tc>
          <w:tcPr>
            <w:tcW w:w="180" w:type="dxa"/>
          </w:tcPr>
          <w:p w14:paraId="32CB0A99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</w:tcPr>
          <w:p w14:paraId="326268E6" w14:textId="43FFC613" w:rsidR="009E234D" w:rsidRPr="00934DBD" w:rsidRDefault="009E234D" w:rsidP="009E234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225</w:t>
            </w:r>
          </w:p>
        </w:tc>
        <w:tc>
          <w:tcPr>
            <w:tcW w:w="184" w:type="dxa"/>
          </w:tcPr>
          <w:p w14:paraId="045F06D1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</w:tcPr>
          <w:p w14:paraId="4C952970" w14:textId="7B74D072" w:rsidR="009E234D" w:rsidRPr="00934DBD" w:rsidRDefault="009E234D" w:rsidP="009E234D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267</w:t>
            </w:r>
          </w:p>
        </w:tc>
        <w:tc>
          <w:tcPr>
            <w:tcW w:w="180" w:type="dxa"/>
          </w:tcPr>
          <w:p w14:paraId="1163794B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3030F04A" w14:textId="2534433A" w:rsidR="009E234D" w:rsidRPr="00934DBD" w:rsidRDefault="009E234D" w:rsidP="009E234D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231</w:t>
            </w:r>
          </w:p>
        </w:tc>
        <w:tc>
          <w:tcPr>
            <w:tcW w:w="184" w:type="dxa"/>
          </w:tcPr>
          <w:p w14:paraId="607F09A4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</w:tcPr>
          <w:p w14:paraId="04A1D2B7" w14:textId="45ECBA59" w:rsidR="009E234D" w:rsidRPr="00934DBD" w:rsidRDefault="009E234D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80" w:type="dxa"/>
          </w:tcPr>
          <w:p w14:paraId="4F1D6CCE" w14:textId="77777777" w:rsidR="009E234D" w:rsidRPr="00934DBD" w:rsidRDefault="009E234D" w:rsidP="009E23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36E3E8C3" w14:textId="77777777" w:rsidR="009E234D" w:rsidRPr="00934DBD" w:rsidRDefault="009E234D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84" w:type="dxa"/>
          </w:tcPr>
          <w:p w14:paraId="60655715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</w:tcPr>
          <w:p w14:paraId="2ACA9D18" w14:textId="434F27F1" w:rsidR="009E234D" w:rsidRPr="00934DBD" w:rsidRDefault="009E234D" w:rsidP="009E234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267</w:t>
            </w:r>
          </w:p>
        </w:tc>
        <w:tc>
          <w:tcPr>
            <w:tcW w:w="180" w:type="dxa"/>
          </w:tcPr>
          <w:p w14:paraId="39F95ABD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</w:tcPr>
          <w:p w14:paraId="2E1AE744" w14:textId="680232BC" w:rsidR="009E234D" w:rsidRPr="00934DBD" w:rsidRDefault="009E234D" w:rsidP="009E234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231</w:t>
            </w:r>
          </w:p>
        </w:tc>
        <w:tc>
          <w:tcPr>
            <w:tcW w:w="184" w:type="dxa"/>
          </w:tcPr>
          <w:p w14:paraId="5926F70A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</w:tcPr>
          <w:p w14:paraId="46E02495" w14:textId="2F2FE26D" w:rsidR="009E234D" w:rsidRPr="00934DBD" w:rsidRDefault="0068012A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80" w:type="dxa"/>
          </w:tcPr>
          <w:p w14:paraId="1FE83BD3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2B4BE35F" w14:textId="674A9A65" w:rsidR="009E234D" w:rsidRPr="00934DBD" w:rsidRDefault="009E234D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40</w:t>
            </w:r>
          </w:p>
        </w:tc>
      </w:tr>
      <w:tr w:rsidR="009E234D" w:rsidRPr="00934DBD" w14:paraId="282BBE83" w14:textId="77777777" w:rsidTr="0068012A">
        <w:trPr>
          <w:gridAfter w:val="1"/>
          <w:wAfter w:w="6" w:type="dxa"/>
          <w:cantSplit/>
          <w:trHeight w:hRule="exact" w:val="317"/>
        </w:trPr>
        <w:tc>
          <w:tcPr>
            <w:tcW w:w="2609" w:type="dxa"/>
          </w:tcPr>
          <w:p w14:paraId="5A3694D1" w14:textId="77777777" w:rsidR="009E234D" w:rsidRPr="00934DBD" w:rsidRDefault="009E234D" w:rsidP="009E234D">
            <w:pPr>
              <w:tabs>
                <w:tab w:val="left" w:pos="342"/>
              </w:tabs>
              <w:ind w:left="11" w:hanging="91"/>
              <w:rPr>
                <w:rFonts w:asciiTheme="majorBidi" w:hAnsiTheme="majorBidi" w:cstheme="majorBidi"/>
                <w:sz w:val="27"/>
                <w:szCs w:val="27"/>
              </w:rPr>
            </w:pPr>
            <w:proofErr w:type="spellStart"/>
            <w:r w:rsidRPr="00934DBD">
              <w:rPr>
                <w:rFonts w:asciiTheme="majorBidi" w:hAnsiTheme="majorBidi" w:cstheme="majorBidi"/>
                <w:sz w:val="27"/>
                <w:szCs w:val="27"/>
              </w:rPr>
              <w:t>HyLife</w:t>
            </w:r>
            <w:proofErr w:type="spellEnd"/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Group Holdings Ltd. </w:t>
            </w:r>
            <w:r w:rsidRPr="00934DBD">
              <w:rPr>
                <w:rFonts w:asciiTheme="majorBidi" w:hAnsiTheme="majorBidi" w:cstheme="majorBidi"/>
                <w:spacing w:val="-2"/>
                <w:sz w:val="27"/>
                <w:szCs w:val="27"/>
                <w:vertAlign w:val="superscript"/>
              </w:rPr>
              <w:t>**</w:t>
            </w:r>
          </w:p>
        </w:tc>
        <w:tc>
          <w:tcPr>
            <w:tcW w:w="1080" w:type="dxa"/>
          </w:tcPr>
          <w:p w14:paraId="7AF7F5E8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แคนาดา</w:t>
            </w:r>
          </w:p>
        </w:tc>
        <w:tc>
          <w:tcPr>
            <w:tcW w:w="180" w:type="dxa"/>
          </w:tcPr>
          <w:p w14:paraId="15A1B946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</w:tcPr>
          <w:p w14:paraId="784D6CCC" w14:textId="7DD1E7A8" w:rsidR="009E234D" w:rsidRPr="00934DBD" w:rsidRDefault="009E234D" w:rsidP="009E234D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50.10</w:t>
            </w:r>
          </w:p>
        </w:tc>
        <w:tc>
          <w:tcPr>
            <w:tcW w:w="184" w:type="dxa"/>
          </w:tcPr>
          <w:p w14:paraId="4D53BB0E" w14:textId="751E67D7" w:rsidR="009E234D" w:rsidRPr="00934DBD" w:rsidRDefault="009E234D" w:rsidP="009E234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7" w:type="dxa"/>
          </w:tcPr>
          <w:p w14:paraId="203BE620" w14:textId="7FA20CBD" w:rsidR="009E234D" w:rsidRPr="00934DBD" w:rsidRDefault="009E234D" w:rsidP="009E234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</w:p>
        </w:tc>
        <w:tc>
          <w:tcPr>
            <w:tcW w:w="184" w:type="dxa"/>
          </w:tcPr>
          <w:p w14:paraId="34F80B87" w14:textId="77777777" w:rsidR="009E234D" w:rsidRPr="00934DBD" w:rsidRDefault="009E234D" w:rsidP="009E234D">
            <w:pPr>
              <w:tabs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</w:tcPr>
          <w:p w14:paraId="2ADF12D6" w14:textId="59CADD9F" w:rsidR="009E234D" w:rsidRPr="00934DBD" w:rsidRDefault="009E234D" w:rsidP="009E234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1,5</w:t>
            </w:r>
            <w:r w:rsidR="003426A1" w:rsidRPr="00934DBD">
              <w:rPr>
                <w:rFonts w:asciiTheme="majorBidi" w:hAnsiTheme="majorBidi" w:cstheme="majorBidi"/>
                <w:sz w:val="27"/>
                <w:szCs w:val="27"/>
              </w:rPr>
              <w:t>55</w:t>
            </w:r>
          </w:p>
        </w:tc>
        <w:tc>
          <w:tcPr>
            <w:tcW w:w="180" w:type="dxa"/>
          </w:tcPr>
          <w:p w14:paraId="4AE25895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686D38D9" w14:textId="61717FF4" w:rsidR="009E234D" w:rsidRPr="00934DBD" w:rsidRDefault="009E234D" w:rsidP="009E234D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555</w:t>
            </w:r>
          </w:p>
        </w:tc>
        <w:tc>
          <w:tcPr>
            <w:tcW w:w="184" w:type="dxa"/>
          </w:tcPr>
          <w:p w14:paraId="412ACC2D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</w:tcPr>
          <w:p w14:paraId="21E7B10B" w14:textId="6C69D66D" w:rsidR="009E234D" w:rsidRPr="00934DBD" w:rsidRDefault="009E234D" w:rsidP="009E234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9,995</w:t>
            </w:r>
          </w:p>
        </w:tc>
        <w:tc>
          <w:tcPr>
            <w:tcW w:w="180" w:type="dxa"/>
          </w:tcPr>
          <w:p w14:paraId="507FAC8A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</w:tcPr>
          <w:p w14:paraId="4D0B1727" w14:textId="2C92A858" w:rsidR="009E234D" w:rsidRPr="00934DBD" w:rsidRDefault="009E234D" w:rsidP="009E234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736</w:t>
            </w:r>
          </w:p>
        </w:tc>
        <w:tc>
          <w:tcPr>
            <w:tcW w:w="184" w:type="dxa"/>
          </w:tcPr>
          <w:p w14:paraId="3D841806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</w:tcPr>
          <w:p w14:paraId="0F9A6464" w14:textId="63D6B2EC" w:rsidR="009E234D" w:rsidRPr="00934DBD" w:rsidRDefault="009E234D" w:rsidP="009E234D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10,777</w:t>
            </w:r>
          </w:p>
        </w:tc>
        <w:tc>
          <w:tcPr>
            <w:tcW w:w="180" w:type="dxa"/>
          </w:tcPr>
          <w:p w14:paraId="310A0B5F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69631A72" w14:textId="6CE0327C" w:rsidR="009E234D" w:rsidRPr="00934DBD" w:rsidRDefault="009E234D" w:rsidP="009E234D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736</w:t>
            </w:r>
          </w:p>
        </w:tc>
        <w:tc>
          <w:tcPr>
            <w:tcW w:w="184" w:type="dxa"/>
          </w:tcPr>
          <w:p w14:paraId="19FA6693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</w:tcPr>
          <w:p w14:paraId="363DE31B" w14:textId="25B5CD43" w:rsidR="009E234D" w:rsidRPr="00934DBD" w:rsidRDefault="009E234D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80" w:type="dxa"/>
          </w:tcPr>
          <w:p w14:paraId="7F3E4424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12C92845" w14:textId="77777777" w:rsidR="009E234D" w:rsidRPr="00934DBD" w:rsidRDefault="009E234D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84" w:type="dxa"/>
          </w:tcPr>
          <w:p w14:paraId="4A1A970A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</w:tcPr>
          <w:p w14:paraId="79212868" w14:textId="646178DB" w:rsidR="009E234D" w:rsidRPr="00934DBD" w:rsidRDefault="009E234D" w:rsidP="009E234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10,777</w:t>
            </w:r>
          </w:p>
        </w:tc>
        <w:tc>
          <w:tcPr>
            <w:tcW w:w="180" w:type="dxa"/>
          </w:tcPr>
          <w:p w14:paraId="08180C74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</w:tcPr>
          <w:p w14:paraId="1DA27C8F" w14:textId="6F99E5BA" w:rsidR="009E234D" w:rsidRPr="00934DBD" w:rsidRDefault="009E234D" w:rsidP="009E234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736</w:t>
            </w:r>
          </w:p>
        </w:tc>
        <w:tc>
          <w:tcPr>
            <w:tcW w:w="184" w:type="dxa"/>
          </w:tcPr>
          <w:p w14:paraId="7D91392F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</w:tcPr>
          <w:p w14:paraId="474BCBF7" w14:textId="5B0E338E" w:rsidR="009E234D" w:rsidRPr="00934DBD" w:rsidRDefault="0068012A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41DCA15D" w14:textId="77777777" w:rsidR="009E234D" w:rsidRPr="00934DBD" w:rsidRDefault="009E234D" w:rsidP="009E23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4827566F" w14:textId="5089FC30" w:rsidR="009E234D" w:rsidRPr="00934DBD" w:rsidRDefault="009E234D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9E234D" w:rsidRPr="00934DBD" w14:paraId="0CBDFBCD" w14:textId="77777777" w:rsidTr="0068012A">
        <w:trPr>
          <w:gridAfter w:val="1"/>
          <w:wAfter w:w="6" w:type="dxa"/>
          <w:cantSplit/>
          <w:trHeight w:hRule="exact" w:val="317"/>
        </w:trPr>
        <w:tc>
          <w:tcPr>
            <w:tcW w:w="2609" w:type="dxa"/>
          </w:tcPr>
          <w:p w14:paraId="2BA6A253" w14:textId="77777777" w:rsidR="009E234D" w:rsidRPr="00934DBD" w:rsidRDefault="009E234D" w:rsidP="009E234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605"/>
              </w:tabs>
              <w:ind w:hanging="80"/>
              <w:rPr>
                <w:rFonts w:asciiTheme="majorBidi" w:hAnsiTheme="majorBidi" w:cstheme="majorBidi"/>
                <w:sz w:val="27"/>
                <w:szCs w:val="27"/>
              </w:rPr>
            </w:pPr>
            <w:proofErr w:type="spellStart"/>
            <w:r w:rsidRPr="00934DBD">
              <w:rPr>
                <w:rFonts w:asciiTheme="majorBidi" w:hAnsiTheme="majorBidi" w:cstheme="majorBidi"/>
                <w:sz w:val="27"/>
                <w:szCs w:val="27"/>
              </w:rPr>
              <w:t>SuperDrob</w:t>
            </w:r>
            <w:proofErr w:type="spellEnd"/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S.A.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ab/>
            </w:r>
          </w:p>
        </w:tc>
        <w:tc>
          <w:tcPr>
            <w:tcW w:w="1080" w:type="dxa"/>
          </w:tcPr>
          <w:p w14:paraId="32AE069F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โปแลนด์</w:t>
            </w:r>
          </w:p>
        </w:tc>
        <w:tc>
          <w:tcPr>
            <w:tcW w:w="180" w:type="dxa"/>
          </w:tcPr>
          <w:p w14:paraId="5940CBA4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</w:tcPr>
          <w:p w14:paraId="25D1302A" w14:textId="07529548" w:rsidR="009E234D" w:rsidRPr="00934DBD" w:rsidRDefault="009E234D" w:rsidP="009E234D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49.45</w:t>
            </w:r>
          </w:p>
        </w:tc>
        <w:tc>
          <w:tcPr>
            <w:tcW w:w="184" w:type="dxa"/>
          </w:tcPr>
          <w:p w14:paraId="65319013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7" w:type="dxa"/>
          </w:tcPr>
          <w:p w14:paraId="39711A6B" w14:textId="60135E7A" w:rsidR="009E234D" w:rsidRPr="00934DBD" w:rsidRDefault="009E234D" w:rsidP="009E234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49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45</w:t>
            </w:r>
          </w:p>
        </w:tc>
        <w:tc>
          <w:tcPr>
            <w:tcW w:w="184" w:type="dxa"/>
          </w:tcPr>
          <w:p w14:paraId="430F5BD4" w14:textId="77777777" w:rsidR="009E234D" w:rsidRPr="00934DBD" w:rsidRDefault="009E234D" w:rsidP="009E234D">
            <w:pPr>
              <w:tabs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</w:tcPr>
          <w:p w14:paraId="3F42AF81" w14:textId="4C84D1B9" w:rsidR="009E234D" w:rsidRPr="00934DBD" w:rsidRDefault="0098324F" w:rsidP="009E234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4,708</w:t>
            </w:r>
          </w:p>
        </w:tc>
        <w:tc>
          <w:tcPr>
            <w:tcW w:w="180" w:type="dxa"/>
          </w:tcPr>
          <w:p w14:paraId="7C53B962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32FBD66B" w14:textId="634C0FB6" w:rsidR="009E234D" w:rsidRPr="00934DBD" w:rsidRDefault="009E234D" w:rsidP="009E234D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708</w:t>
            </w:r>
          </w:p>
        </w:tc>
        <w:tc>
          <w:tcPr>
            <w:tcW w:w="184" w:type="dxa"/>
          </w:tcPr>
          <w:p w14:paraId="025D9D6B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</w:tcPr>
          <w:p w14:paraId="5C6CBD7A" w14:textId="2DCF3672" w:rsidR="009E234D" w:rsidRPr="00934DBD" w:rsidRDefault="009E234D" w:rsidP="009E234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3,794</w:t>
            </w:r>
          </w:p>
        </w:tc>
        <w:tc>
          <w:tcPr>
            <w:tcW w:w="180" w:type="dxa"/>
          </w:tcPr>
          <w:p w14:paraId="52ADE696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</w:tcPr>
          <w:p w14:paraId="7473DD3C" w14:textId="3AF9245E" w:rsidR="009E234D" w:rsidRPr="00934DBD" w:rsidRDefault="009E234D" w:rsidP="009E234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794</w:t>
            </w:r>
          </w:p>
        </w:tc>
        <w:tc>
          <w:tcPr>
            <w:tcW w:w="184" w:type="dxa"/>
          </w:tcPr>
          <w:p w14:paraId="1BFB3159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</w:tcPr>
          <w:p w14:paraId="0EA0E233" w14:textId="67752B56" w:rsidR="009E234D" w:rsidRPr="00934DBD" w:rsidRDefault="009E234D" w:rsidP="009E234D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3,592</w:t>
            </w:r>
          </w:p>
        </w:tc>
        <w:tc>
          <w:tcPr>
            <w:tcW w:w="180" w:type="dxa"/>
          </w:tcPr>
          <w:p w14:paraId="4D128137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59F3E7C8" w14:textId="07177343" w:rsidR="009E234D" w:rsidRPr="00934DBD" w:rsidRDefault="009E234D" w:rsidP="009E234D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501</w:t>
            </w:r>
          </w:p>
        </w:tc>
        <w:tc>
          <w:tcPr>
            <w:tcW w:w="184" w:type="dxa"/>
          </w:tcPr>
          <w:p w14:paraId="7D0FC476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</w:tcPr>
          <w:p w14:paraId="60F0D6C8" w14:textId="1D6DB53E" w:rsidR="009E234D" w:rsidRPr="00934DBD" w:rsidRDefault="009E234D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80" w:type="dxa"/>
          </w:tcPr>
          <w:p w14:paraId="126C9080" w14:textId="77777777" w:rsidR="009E234D" w:rsidRPr="00934DBD" w:rsidRDefault="009E234D" w:rsidP="009E23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69F029CE" w14:textId="77777777" w:rsidR="009E234D" w:rsidRPr="00934DBD" w:rsidRDefault="009E234D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84" w:type="dxa"/>
          </w:tcPr>
          <w:p w14:paraId="3D80C397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</w:tcPr>
          <w:p w14:paraId="0FDC4615" w14:textId="5731877E" w:rsidR="009E234D" w:rsidRPr="00934DBD" w:rsidRDefault="009E234D" w:rsidP="009E234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3,592</w:t>
            </w:r>
          </w:p>
        </w:tc>
        <w:tc>
          <w:tcPr>
            <w:tcW w:w="180" w:type="dxa"/>
          </w:tcPr>
          <w:p w14:paraId="10795F62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</w:tcPr>
          <w:p w14:paraId="1B4CFE95" w14:textId="00F835A9" w:rsidR="009E234D" w:rsidRPr="00934DBD" w:rsidRDefault="009E234D" w:rsidP="009E234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501</w:t>
            </w:r>
          </w:p>
        </w:tc>
        <w:tc>
          <w:tcPr>
            <w:tcW w:w="184" w:type="dxa"/>
          </w:tcPr>
          <w:p w14:paraId="73CF54A5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</w:tcPr>
          <w:p w14:paraId="73EF38D2" w14:textId="6F25DB98" w:rsidR="009E234D" w:rsidRPr="00934DBD" w:rsidRDefault="0068012A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282</w:t>
            </w:r>
          </w:p>
        </w:tc>
        <w:tc>
          <w:tcPr>
            <w:tcW w:w="180" w:type="dxa"/>
          </w:tcPr>
          <w:p w14:paraId="3B63CC4C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7EA14AC2" w14:textId="0E2A2504" w:rsidR="009E234D" w:rsidRPr="00934DBD" w:rsidRDefault="009E234D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</w:tr>
      <w:tr w:rsidR="009E234D" w:rsidRPr="00934DBD" w14:paraId="303BDA57" w14:textId="77777777" w:rsidTr="0068012A">
        <w:trPr>
          <w:gridAfter w:val="1"/>
          <w:wAfter w:w="6" w:type="dxa"/>
          <w:cantSplit/>
          <w:trHeight w:hRule="exact" w:val="317"/>
        </w:trPr>
        <w:tc>
          <w:tcPr>
            <w:tcW w:w="2609" w:type="dxa"/>
          </w:tcPr>
          <w:p w14:paraId="6F719CBE" w14:textId="77777777" w:rsidR="009E234D" w:rsidRPr="00934DBD" w:rsidRDefault="009E234D" w:rsidP="009E234D">
            <w:pPr>
              <w:tabs>
                <w:tab w:val="left" w:pos="342"/>
              </w:tabs>
              <w:ind w:left="11" w:hanging="91"/>
              <w:rPr>
                <w:rFonts w:asciiTheme="majorBidi" w:hAnsiTheme="majorBidi" w:cstheme="majorBidi"/>
                <w:sz w:val="27"/>
                <w:szCs w:val="27"/>
              </w:rPr>
            </w:pPr>
            <w:proofErr w:type="spellStart"/>
            <w:r w:rsidRPr="00934DBD">
              <w:rPr>
                <w:rFonts w:asciiTheme="majorBidi" w:hAnsiTheme="majorBidi" w:cstheme="majorBidi"/>
                <w:sz w:val="27"/>
                <w:szCs w:val="27"/>
              </w:rPr>
              <w:t>Westbridge</w:t>
            </w:r>
            <w:proofErr w:type="spellEnd"/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Foods Holding B.V.</w:t>
            </w:r>
            <w:r w:rsidRPr="00934DBD">
              <w:rPr>
                <w:rFonts w:asciiTheme="majorBidi" w:hAnsiTheme="majorBidi" w:cstheme="majorBidi"/>
                <w:spacing w:val="-2"/>
                <w:sz w:val="27"/>
                <w:szCs w:val="27"/>
                <w:vertAlign w:val="superscript"/>
              </w:rPr>
              <w:t xml:space="preserve"> **</w:t>
            </w:r>
          </w:p>
        </w:tc>
        <w:tc>
          <w:tcPr>
            <w:tcW w:w="1080" w:type="dxa"/>
          </w:tcPr>
          <w:p w14:paraId="74972AD8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เนเธอร์แลนด์</w:t>
            </w:r>
          </w:p>
        </w:tc>
        <w:tc>
          <w:tcPr>
            <w:tcW w:w="180" w:type="dxa"/>
          </w:tcPr>
          <w:p w14:paraId="66538A31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</w:tcPr>
          <w:p w14:paraId="2DE95F08" w14:textId="0E3EB26D" w:rsidR="009E234D" w:rsidRPr="00934DBD" w:rsidRDefault="009E234D" w:rsidP="009E234D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50.00</w:t>
            </w:r>
          </w:p>
        </w:tc>
        <w:tc>
          <w:tcPr>
            <w:tcW w:w="184" w:type="dxa"/>
          </w:tcPr>
          <w:p w14:paraId="6CEF7897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7" w:type="dxa"/>
          </w:tcPr>
          <w:p w14:paraId="39F22C05" w14:textId="0AD1B08E" w:rsidR="009E234D" w:rsidRPr="00934DBD" w:rsidRDefault="009E234D" w:rsidP="009E234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</w:t>
            </w:r>
            <w:r w:rsidRPr="00934DBD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</w:t>
            </w:r>
          </w:p>
        </w:tc>
        <w:tc>
          <w:tcPr>
            <w:tcW w:w="184" w:type="dxa"/>
          </w:tcPr>
          <w:p w14:paraId="1A8F9CB4" w14:textId="77777777" w:rsidR="009E234D" w:rsidRPr="00934DBD" w:rsidRDefault="009E234D" w:rsidP="009E234D">
            <w:pPr>
              <w:tabs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</w:tcPr>
          <w:p w14:paraId="127B538D" w14:textId="455081A6" w:rsidR="009E234D" w:rsidRPr="00934DBD" w:rsidRDefault="009E234D" w:rsidP="009E234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180" w:type="dxa"/>
          </w:tcPr>
          <w:p w14:paraId="2040F781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7763DAF0" w14:textId="7803A23D" w:rsidR="009E234D" w:rsidRPr="00934DBD" w:rsidRDefault="009E234D" w:rsidP="009E234D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184" w:type="dxa"/>
          </w:tcPr>
          <w:p w14:paraId="4CD3298A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</w:tcPr>
          <w:p w14:paraId="5BED72D1" w14:textId="01686BEA" w:rsidR="009E234D" w:rsidRPr="00934DBD" w:rsidRDefault="009E234D" w:rsidP="009E234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6</w:t>
            </w:r>
          </w:p>
        </w:tc>
        <w:tc>
          <w:tcPr>
            <w:tcW w:w="180" w:type="dxa"/>
          </w:tcPr>
          <w:p w14:paraId="3F5A940B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</w:tcPr>
          <w:p w14:paraId="10EE34DA" w14:textId="7AE87E4C" w:rsidR="009E234D" w:rsidRPr="00934DBD" w:rsidRDefault="009E234D" w:rsidP="009E234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</w:t>
            </w:r>
          </w:p>
        </w:tc>
        <w:tc>
          <w:tcPr>
            <w:tcW w:w="184" w:type="dxa"/>
          </w:tcPr>
          <w:p w14:paraId="1D6E5448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2CA413C4" w14:textId="150C7509" w:rsidR="009E234D" w:rsidRPr="00934DBD" w:rsidRDefault="009E234D" w:rsidP="009E234D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6</w:t>
            </w:r>
          </w:p>
        </w:tc>
        <w:tc>
          <w:tcPr>
            <w:tcW w:w="180" w:type="dxa"/>
          </w:tcPr>
          <w:p w14:paraId="2D97163A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83C889D" w14:textId="7516C99A" w:rsidR="009E234D" w:rsidRPr="00934DBD" w:rsidRDefault="009E234D" w:rsidP="009E234D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</w:t>
            </w:r>
          </w:p>
        </w:tc>
        <w:tc>
          <w:tcPr>
            <w:tcW w:w="184" w:type="dxa"/>
          </w:tcPr>
          <w:p w14:paraId="6551A4D5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082D6942" w14:textId="14CEC479" w:rsidR="009E234D" w:rsidRPr="00934DBD" w:rsidRDefault="009E234D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80" w:type="dxa"/>
          </w:tcPr>
          <w:p w14:paraId="512BAF57" w14:textId="77777777" w:rsidR="009E234D" w:rsidRPr="00934DBD" w:rsidRDefault="009E234D" w:rsidP="009E23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3F27673" w14:textId="77777777" w:rsidR="009E234D" w:rsidRPr="00934DBD" w:rsidRDefault="009E234D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84" w:type="dxa"/>
          </w:tcPr>
          <w:p w14:paraId="57B6C516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19B3B662" w14:textId="2227D680" w:rsidR="009E234D" w:rsidRPr="00934DBD" w:rsidRDefault="009E234D" w:rsidP="009E234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6</w:t>
            </w:r>
          </w:p>
        </w:tc>
        <w:tc>
          <w:tcPr>
            <w:tcW w:w="180" w:type="dxa"/>
          </w:tcPr>
          <w:p w14:paraId="1E689BD4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E2EDFC5" w14:textId="07553C40" w:rsidR="009E234D" w:rsidRPr="00934DBD" w:rsidRDefault="009E234D" w:rsidP="009E234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</w:t>
            </w:r>
          </w:p>
        </w:tc>
        <w:tc>
          <w:tcPr>
            <w:tcW w:w="184" w:type="dxa"/>
          </w:tcPr>
          <w:p w14:paraId="574B548B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7FF73960" w14:textId="4ADCC51F" w:rsidR="009E234D" w:rsidRPr="00934DBD" w:rsidRDefault="0068012A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80" w:type="dxa"/>
          </w:tcPr>
          <w:p w14:paraId="4A6112C2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9197220" w14:textId="01DAB9E3" w:rsidR="009E234D" w:rsidRPr="00934DBD" w:rsidRDefault="009E234D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</w:tr>
      <w:tr w:rsidR="009E234D" w:rsidRPr="00934DBD" w14:paraId="4402904A" w14:textId="77777777" w:rsidTr="0068012A">
        <w:trPr>
          <w:gridAfter w:val="1"/>
          <w:wAfter w:w="6" w:type="dxa"/>
          <w:cantSplit/>
          <w:trHeight w:hRule="exact" w:val="317"/>
        </w:trPr>
        <w:tc>
          <w:tcPr>
            <w:tcW w:w="2609" w:type="dxa"/>
          </w:tcPr>
          <w:p w14:paraId="03341599" w14:textId="77777777" w:rsidR="009E234D" w:rsidRPr="00934DBD" w:rsidRDefault="009E234D" w:rsidP="009E234D">
            <w:pPr>
              <w:tabs>
                <w:tab w:val="clear" w:pos="227"/>
                <w:tab w:val="left" w:pos="8"/>
                <w:tab w:val="left" w:pos="188"/>
              </w:tabs>
              <w:ind w:hanging="8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</w:tcPr>
          <w:p w14:paraId="002D47D5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</w:tcPr>
          <w:p w14:paraId="6429612A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</w:tcPr>
          <w:p w14:paraId="22816E3B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</w:tcPr>
          <w:p w14:paraId="5A6E9F2E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7" w:type="dxa"/>
          </w:tcPr>
          <w:p w14:paraId="60DD8811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3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</w:tcPr>
          <w:p w14:paraId="2DB9E4A5" w14:textId="77777777" w:rsidR="009E234D" w:rsidRPr="00934DBD" w:rsidRDefault="009E234D" w:rsidP="009E234D">
            <w:pPr>
              <w:tabs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</w:tcPr>
          <w:p w14:paraId="4F855A11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49DD2CFF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4513FEEA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</w:tcPr>
          <w:p w14:paraId="2B272D67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double" w:sz="4" w:space="0" w:color="auto"/>
            </w:tcBorders>
          </w:tcPr>
          <w:p w14:paraId="19058C75" w14:textId="37C1460D" w:rsidR="009E234D" w:rsidRPr="00934DBD" w:rsidRDefault="009E234D" w:rsidP="009E234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17,419</w:t>
            </w:r>
          </w:p>
        </w:tc>
        <w:tc>
          <w:tcPr>
            <w:tcW w:w="180" w:type="dxa"/>
          </w:tcPr>
          <w:p w14:paraId="04EA1549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33F4E83" w14:textId="065BE8C7" w:rsidR="009E234D" w:rsidRPr="00934DBD" w:rsidRDefault="009E234D" w:rsidP="009E234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17</w:t>
            </w: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112</w:t>
            </w:r>
          </w:p>
        </w:tc>
        <w:tc>
          <w:tcPr>
            <w:tcW w:w="184" w:type="dxa"/>
          </w:tcPr>
          <w:p w14:paraId="4EB3CBE2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double" w:sz="4" w:space="0" w:color="auto"/>
            </w:tcBorders>
          </w:tcPr>
          <w:p w14:paraId="62A18433" w14:textId="71C009CE" w:rsidR="009E234D" w:rsidRPr="00934DBD" w:rsidRDefault="009E234D" w:rsidP="009E234D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21,112</w:t>
            </w:r>
          </w:p>
        </w:tc>
        <w:tc>
          <w:tcPr>
            <w:tcW w:w="180" w:type="dxa"/>
          </w:tcPr>
          <w:p w14:paraId="69599654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CE913BF" w14:textId="09B2D499" w:rsidR="009E234D" w:rsidRPr="00934DBD" w:rsidRDefault="009E234D" w:rsidP="009E234D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19</w:t>
            </w: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434</w:t>
            </w:r>
          </w:p>
        </w:tc>
        <w:tc>
          <w:tcPr>
            <w:tcW w:w="184" w:type="dxa"/>
          </w:tcPr>
          <w:p w14:paraId="04A74A33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double" w:sz="4" w:space="0" w:color="auto"/>
            </w:tcBorders>
          </w:tcPr>
          <w:p w14:paraId="20D648C4" w14:textId="423FB5E4" w:rsidR="009E234D" w:rsidRPr="00934DBD" w:rsidRDefault="009E234D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-</w:t>
            </w:r>
          </w:p>
        </w:tc>
        <w:tc>
          <w:tcPr>
            <w:tcW w:w="180" w:type="dxa"/>
          </w:tcPr>
          <w:p w14:paraId="57B2508F" w14:textId="77777777" w:rsidR="009E234D" w:rsidRPr="00934DBD" w:rsidRDefault="009E234D" w:rsidP="009E23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EC9511E" w14:textId="77777777" w:rsidR="009E234D" w:rsidRPr="00934DBD" w:rsidRDefault="009E234D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-</w:t>
            </w:r>
          </w:p>
        </w:tc>
        <w:tc>
          <w:tcPr>
            <w:tcW w:w="184" w:type="dxa"/>
          </w:tcPr>
          <w:p w14:paraId="3C39DD91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double" w:sz="4" w:space="0" w:color="auto"/>
            </w:tcBorders>
          </w:tcPr>
          <w:p w14:paraId="12F5CC49" w14:textId="7D9274F2" w:rsidR="009E234D" w:rsidRPr="00934DBD" w:rsidRDefault="009E234D" w:rsidP="009E234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lang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21,112</w:t>
            </w:r>
          </w:p>
        </w:tc>
        <w:tc>
          <w:tcPr>
            <w:tcW w:w="180" w:type="dxa"/>
          </w:tcPr>
          <w:p w14:paraId="7AAAC05E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3A2CAAA" w14:textId="1234A936" w:rsidR="009E234D" w:rsidRPr="00934DBD" w:rsidRDefault="009E234D" w:rsidP="009E234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19</w:t>
            </w: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434</w:t>
            </w:r>
          </w:p>
        </w:tc>
        <w:tc>
          <w:tcPr>
            <w:tcW w:w="184" w:type="dxa"/>
          </w:tcPr>
          <w:p w14:paraId="1745A09F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2FA477" w14:textId="3AE135AC" w:rsidR="009E234D" w:rsidRPr="00934DBD" w:rsidRDefault="0068012A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52</w:t>
            </w:r>
            <w:r w:rsidR="009C7B71"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5</w:t>
            </w:r>
          </w:p>
        </w:tc>
        <w:tc>
          <w:tcPr>
            <w:tcW w:w="180" w:type="dxa"/>
          </w:tcPr>
          <w:p w14:paraId="6FC5459D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E0C96CF" w14:textId="44E60D4D" w:rsidR="009E234D" w:rsidRPr="00934DBD" w:rsidRDefault="009E234D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221</w:t>
            </w:r>
          </w:p>
        </w:tc>
      </w:tr>
      <w:tr w:rsidR="009E234D" w:rsidRPr="00934DBD" w14:paraId="13A87BCB" w14:textId="77777777" w:rsidTr="009E234D">
        <w:trPr>
          <w:gridAfter w:val="1"/>
          <w:wAfter w:w="6" w:type="dxa"/>
          <w:cantSplit/>
          <w:trHeight w:hRule="exact" w:val="317"/>
        </w:trPr>
        <w:tc>
          <w:tcPr>
            <w:tcW w:w="2609" w:type="dxa"/>
          </w:tcPr>
          <w:p w14:paraId="316641EC" w14:textId="77777777" w:rsidR="009E234D" w:rsidRPr="00934DBD" w:rsidRDefault="009E234D" w:rsidP="009E234D">
            <w:pPr>
              <w:tabs>
                <w:tab w:val="clear" w:pos="227"/>
                <w:tab w:val="clear" w:pos="454"/>
                <w:tab w:val="left" w:pos="373"/>
                <w:tab w:val="left" w:pos="458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3AFBC8CF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68539160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</w:tcPr>
          <w:p w14:paraId="68FD0A75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</w:tcPr>
          <w:p w14:paraId="4E870AA3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7" w:type="dxa"/>
          </w:tcPr>
          <w:p w14:paraId="2DAFEAC7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3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</w:tcPr>
          <w:p w14:paraId="50CEACC8" w14:textId="77777777" w:rsidR="009E234D" w:rsidRPr="00934DBD" w:rsidRDefault="009E234D" w:rsidP="009E234D">
            <w:pPr>
              <w:tabs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</w:tcPr>
          <w:p w14:paraId="23C7625A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3314ED8A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44E98E9D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</w:tcPr>
          <w:p w14:paraId="4F1101D0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  <w:tcBorders>
              <w:top w:val="double" w:sz="4" w:space="0" w:color="auto"/>
            </w:tcBorders>
          </w:tcPr>
          <w:p w14:paraId="5A7F6E2A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</w:tcPr>
          <w:p w14:paraId="65B226C9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E86CB93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4" w:type="dxa"/>
          </w:tcPr>
          <w:p w14:paraId="143CCF73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  <w:tcBorders>
              <w:top w:val="double" w:sz="4" w:space="0" w:color="auto"/>
            </w:tcBorders>
          </w:tcPr>
          <w:p w14:paraId="7BEF2ACB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</w:tcPr>
          <w:p w14:paraId="21499A8B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1FBA9672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4" w:type="dxa"/>
          </w:tcPr>
          <w:p w14:paraId="542A65FC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  <w:tcBorders>
              <w:top w:val="double" w:sz="4" w:space="0" w:color="auto"/>
            </w:tcBorders>
          </w:tcPr>
          <w:p w14:paraId="799754D4" w14:textId="77777777" w:rsidR="009E234D" w:rsidRPr="00934DBD" w:rsidRDefault="009E234D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D9E3284" w14:textId="77777777" w:rsidR="009E234D" w:rsidRPr="00934DBD" w:rsidRDefault="009E234D" w:rsidP="009E23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904C233" w14:textId="77777777" w:rsidR="009E234D" w:rsidRPr="00934DBD" w:rsidRDefault="009E234D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4" w:type="dxa"/>
          </w:tcPr>
          <w:p w14:paraId="469B0CF9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6" w:type="dxa"/>
            <w:tcBorders>
              <w:top w:val="double" w:sz="4" w:space="0" w:color="auto"/>
            </w:tcBorders>
          </w:tcPr>
          <w:p w14:paraId="454D7C68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</w:tcPr>
          <w:p w14:paraId="48AA745A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4E3E80FA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4" w:type="dxa"/>
          </w:tcPr>
          <w:p w14:paraId="4EE6E052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</w:tcPr>
          <w:p w14:paraId="0A387A0A" w14:textId="77777777" w:rsidR="009E234D" w:rsidRPr="00934DBD" w:rsidRDefault="009E234D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3AE99B7" w14:textId="77777777" w:rsidR="009E234D" w:rsidRPr="00934DBD" w:rsidRDefault="009E234D" w:rsidP="009E234D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C4BD147" w14:textId="77777777" w:rsidR="009E234D" w:rsidRPr="00934DBD" w:rsidRDefault="009E234D" w:rsidP="009E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</w:tr>
    </w:tbl>
    <w:p w14:paraId="4DC01AB3" w14:textId="77777777" w:rsidR="005A1D88" w:rsidRPr="00934DBD" w:rsidRDefault="005A1D88" w:rsidP="000429AC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vertAlign w:val="superscript"/>
          <w:cs/>
        </w:rPr>
      </w:pPr>
    </w:p>
    <w:p w14:paraId="1E2E5E6E" w14:textId="301AC2B0" w:rsidR="00DD5805" w:rsidRPr="00934DBD" w:rsidRDefault="00DD5805" w:rsidP="000429AC">
      <w:pPr>
        <w:pStyle w:val="a"/>
        <w:tabs>
          <w:tab w:val="clear" w:pos="1080"/>
        </w:tabs>
        <w:ind w:left="90" w:hanging="90"/>
        <w:jc w:val="thaiDistribute"/>
        <w:rPr>
          <w:rFonts w:asciiTheme="majorBidi" w:hAnsiTheme="majorBidi" w:cstheme="majorBidi"/>
        </w:rPr>
      </w:pPr>
      <w:r w:rsidRPr="00934DBD">
        <w:rPr>
          <w:rFonts w:asciiTheme="majorBidi" w:hAnsiTheme="majorBidi" w:cstheme="majorBidi"/>
          <w:sz w:val="28"/>
          <w:vertAlign w:val="superscript"/>
        </w:rPr>
        <w:lastRenderedPageBreak/>
        <w:t>*</w:t>
      </w:r>
      <w:r w:rsidRPr="00934DBD">
        <w:rPr>
          <w:rFonts w:asciiTheme="majorBidi" w:hAnsiTheme="majorBidi" w:cstheme="majorBidi"/>
          <w:i/>
          <w:iCs/>
          <w:cs/>
        </w:rPr>
        <w:t xml:space="preserve"> </w:t>
      </w:r>
      <w:r w:rsidRPr="00934DBD">
        <w:rPr>
          <w:rFonts w:asciiTheme="majorBidi" w:hAnsiTheme="majorBidi" w:cstheme="majorBidi"/>
          <w:spacing w:val="-4"/>
        </w:rPr>
        <w:t xml:space="preserve">CP-Meiji </w:t>
      </w:r>
      <w:r w:rsidRPr="00934DBD">
        <w:rPr>
          <w:rFonts w:asciiTheme="majorBidi" w:hAnsiTheme="majorBidi" w:cstheme="majorBidi"/>
          <w:spacing w:val="-4"/>
          <w:cs/>
        </w:rPr>
        <w:t>เป็นการร่วมค้า เนื่องจากตามข้อบังคับของ</w:t>
      </w:r>
      <w:r w:rsidRPr="00934DBD">
        <w:rPr>
          <w:rFonts w:asciiTheme="majorBidi" w:hAnsiTheme="majorBidi" w:cstheme="majorBidi"/>
          <w:spacing w:val="-4"/>
        </w:rPr>
        <w:t xml:space="preserve"> CP-Meiji </w:t>
      </w:r>
      <w:r w:rsidRPr="00934DBD">
        <w:rPr>
          <w:rFonts w:asciiTheme="majorBidi" w:hAnsiTheme="majorBidi" w:cstheme="majorBidi"/>
          <w:spacing w:val="-4"/>
          <w:cs/>
        </w:rPr>
        <w:t>ได้กำหนดให้ผู้ลงทุนมีอำนาจควบคุมร่วมกันในการตัดสินใจที่สำคัญทางการเงินและการดำเนินงาน และมีสิทธิในสินทรัพย์สุทธิของ</w:t>
      </w:r>
      <w:r w:rsidRPr="00934DBD">
        <w:rPr>
          <w:rFonts w:asciiTheme="majorBidi" w:hAnsiTheme="majorBidi" w:cstheme="majorBidi"/>
          <w:spacing w:val="-4"/>
        </w:rPr>
        <w:t xml:space="preserve"> CP-Meiji</w:t>
      </w:r>
      <w:r w:rsidRPr="00934DBD">
        <w:rPr>
          <w:rFonts w:asciiTheme="majorBidi" w:hAnsiTheme="majorBidi" w:cstheme="majorBidi"/>
          <w:cs/>
        </w:rPr>
        <w:t xml:space="preserve"> กลุ่มบริษัทได้บันทึกบัญชีเงินลงทุนในการร่วมค้าตามวิธีส่วนได้เสียในงบการเงิน</w:t>
      </w:r>
      <w:r w:rsidR="00EC56F0" w:rsidRPr="00934DBD">
        <w:rPr>
          <w:rFonts w:asciiTheme="majorBidi" w:hAnsiTheme="majorBidi" w:cstheme="majorBidi"/>
          <w:cs/>
        </w:rPr>
        <w:t>รวม</w:t>
      </w:r>
      <w:r w:rsidRPr="00934DBD">
        <w:rPr>
          <w:rFonts w:asciiTheme="majorBidi" w:hAnsiTheme="majorBidi" w:cstheme="majorBidi"/>
          <w:cs/>
        </w:rPr>
        <w:t>ระหว่างกาล</w:t>
      </w:r>
    </w:p>
    <w:p w14:paraId="3A2A3559" w14:textId="77777777" w:rsidR="00F33C74" w:rsidRPr="00934DBD" w:rsidRDefault="00F33C74" w:rsidP="00F13B69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cs/>
        </w:rPr>
      </w:pPr>
    </w:p>
    <w:p w14:paraId="5AFAEA49" w14:textId="1DB43CB6" w:rsidR="00A711F5" w:rsidRPr="00934DBD" w:rsidRDefault="006720AE" w:rsidP="000429AC">
      <w:pPr>
        <w:pStyle w:val="a"/>
        <w:tabs>
          <w:tab w:val="clear" w:pos="1080"/>
          <w:tab w:val="left" w:pos="540"/>
        </w:tabs>
        <w:ind w:left="180" w:hanging="180"/>
        <w:jc w:val="both"/>
        <w:rPr>
          <w:rFonts w:asciiTheme="majorBidi" w:hAnsiTheme="majorBidi" w:cstheme="majorBidi"/>
          <w:cs/>
        </w:rPr>
      </w:pPr>
      <w:r w:rsidRPr="00934DBD">
        <w:rPr>
          <w:rFonts w:asciiTheme="majorBidi" w:hAnsiTheme="majorBidi" w:cstheme="majorBidi"/>
          <w:spacing w:val="-6"/>
          <w:sz w:val="28"/>
          <w:szCs w:val="28"/>
          <w:vertAlign w:val="superscript"/>
          <w:cs/>
        </w:rPr>
        <w:t>*</w:t>
      </w:r>
      <w:r w:rsidR="00F33C74" w:rsidRPr="00934DBD">
        <w:rPr>
          <w:rFonts w:asciiTheme="majorBidi" w:hAnsiTheme="majorBidi" w:cstheme="majorBidi"/>
          <w:spacing w:val="-6"/>
          <w:sz w:val="28"/>
          <w:szCs w:val="28"/>
          <w:vertAlign w:val="superscript"/>
          <w:cs/>
        </w:rPr>
        <w:t>*</w:t>
      </w:r>
      <w:r w:rsidRPr="00934DBD">
        <w:rPr>
          <w:rFonts w:asciiTheme="majorBidi" w:hAnsiTheme="majorBidi" w:cstheme="majorBidi"/>
          <w:spacing w:val="-6"/>
          <w:cs/>
        </w:rPr>
        <w:t xml:space="preserve"> </w:t>
      </w:r>
      <w:r w:rsidRPr="00934DBD">
        <w:rPr>
          <w:rFonts w:asciiTheme="majorBidi" w:hAnsiTheme="majorBidi" w:cstheme="majorBidi"/>
          <w:spacing w:val="-6"/>
          <w:lang w:val="en-US"/>
        </w:rPr>
        <w:t xml:space="preserve">Andhra Pradesh </w:t>
      </w:r>
      <w:proofErr w:type="spellStart"/>
      <w:r w:rsidRPr="00934DBD">
        <w:rPr>
          <w:rFonts w:asciiTheme="majorBidi" w:hAnsiTheme="majorBidi" w:cstheme="majorBidi"/>
          <w:spacing w:val="-6"/>
          <w:lang w:val="en-US"/>
        </w:rPr>
        <w:t>Broodstock</w:t>
      </w:r>
      <w:proofErr w:type="spellEnd"/>
      <w:r w:rsidRPr="00934DBD">
        <w:rPr>
          <w:rFonts w:asciiTheme="majorBidi" w:hAnsiTheme="majorBidi" w:cstheme="majorBidi"/>
          <w:spacing w:val="-6"/>
          <w:cs/>
        </w:rPr>
        <w:t xml:space="preserve"> </w:t>
      </w:r>
      <w:proofErr w:type="spellStart"/>
      <w:r w:rsidRPr="00934DBD">
        <w:rPr>
          <w:rFonts w:asciiTheme="majorBidi" w:hAnsiTheme="majorBidi" w:cstheme="majorBidi"/>
          <w:spacing w:val="-6"/>
          <w:lang w:val="en-US"/>
        </w:rPr>
        <w:t>Multiplicationcentre</w:t>
      </w:r>
      <w:proofErr w:type="spellEnd"/>
      <w:r w:rsidRPr="00934DBD">
        <w:rPr>
          <w:rFonts w:asciiTheme="majorBidi" w:hAnsiTheme="majorBidi" w:cstheme="majorBidi"/>
          <w:spacing w:val="-6"/>
          <w:lang w:val="en-US"/>
        </w:rPr>
        <w:t xml:space="preserve"> Private Limited</w:t>
      </w:r>
      <w:r w:rsidR="00D328B8" w:rsidRPr="00934DBD">
        <w:rPr>
          <w:rFonts w:asciiTheme="majorBidi" w:hAnsiTheme="majorBidi" w:cstheme="majorBidi"/>
          <w:spacing w:val="-6"/>
          <w:lang w:val="en-US"/>
        </w:rPr>
        <w:t xml:space="preserve">, </w:t>
      </w:r>
      <w:proofErr w:type="spellStart"/>
      <w:r w:rsidR="00D328B8" w:rsidRPr="00934DBD">
        <w:rPr>
          <w:rFonts w:asciiTheme="majorBidi" w:hAnsiTheme="majorBidi" w:cstheme="majorBidi"/>
          <w:spacing w:val="-6"/>
          <w:lang w:val="en-US"/>
        </w:rPr>
        <w:t>Hy</w:t>
      </w:r>
      <w:r w:rsidR="00C46325" w:rsidRPr="00934DBD">
        <w:rPr>
          <w:rFonts w:asciiTheme="majorBidi" w:hAnsiTheme="majorBidi" w:cstheme="majorBidi"/>
          <w:spacing w:val="-6"/>
          <w:lang w:val="en-US"/>
        </w:rPr>
        <w:t>L</w:t>
      </w:r>
      <w:r w:rsidR="00D328B8" w:rsidRPr="00934DBD">
        <w:rPr>
          <w:rFonts w:asciiTheme="majorBidi" w:hAnsiTheme="majorBidi" w:cstheme="majorBidi"/>
          <w:spacing w:val="-6"/>
          <w:lang w:val="en-US"/>
        </w:rPr>
        <w:t>ife</w:t>
      </w:r>
      <w:proofErr w:type="spellEnd"/>
      <w:r w:rsidR="00D328B8" w:rsidRPr="00934DBD">
        <w:rPr>
          <w:rFonts w:asciiTheme="majorBidi" w:hAnsiTheme="majorBidi" w:cstheme="majorBidi"/>
          <w:spacing w:val="-6"/>
          <w:lang w:val="en-US"/>
        </w:rPr>
        <w:t xml:space="preserve"> Group Holding</w:t>
      </w:r>
      <w:r w:rsidR="00C46325" w:rsidRPr="00934DBD">
        <w:rPr>
          <w:rFonts w:asciiTheme="majorBidi" w:hAnsiTheme="majorBidi" w:cstheme="majorBidi"/>
          <w:spacing w:val="-6"/>
          <w:lang w:val="en-US"/>
        </w:rPr>
        <w:t>s</w:t>
      </w:r>
      <w:r w:rsidR="00D328B8" w:rsidRPr="00934DBD">
        <w:rPr>
          <w:rFonts w:asciiTheme="majorBidi" w:hAnsiTheme="majorBidi" w:cstheme="majorBidi"/>
          <w:spacing w:val="-6"/>
          <w:lang w:val="en-US"/>
        </w:rPr>
        <w:t xml:space="preserve"> Ltd.</w:t>
      </w:r>
      <w:r w:rsidRPr="00934DBD">
        <w:rPr>
          <w:rFonts w:asciiTheme="majorBidi" w:hAnsiTheme="majorBidi" w:cstheme="majorBidi"/>
          <w:spacing w:val="-6"/>
          <w:lang w:val="en-US"/>
        </w:rPr>
        <w:t xml:space="preserve"> </w:t>
      </w:r>
      <w:r w:rsidRPr="00934DBD">
        <w:rPr>
          <w:rFonts w:asciiTheme="majorBidi" w:hAnsiTheme="majorBidi" w:cstheme="majorBidi"/>
          <w:spacing w:val="-6"/>
          <w:cs/>
          <w:lang w:val="en-US"/>
        </w:rPr>
        <w:t xml:space="preserve">และ </w:t>
      </w:r>
      <w:r w:rsidRPr="00934DBD">
        <w:rPr>
          <w:rFonts w:asciiTheme="majorBidi" w:hAnsiTheme="majorBidi" w:cstheme="majorBidi"/>
          <w:spacing w:val="-6"/>
          <w:cs/>
        </w:rPr>
        <w:t>Westbridge Foods Holding B.V. เป็นการร่วมค้าเนื่องจากผู้ลงทุนมีอำนาจควบคุมร่วมกั</w:t>
      </w:r>
      <w:r w:rsidR="007F0B09" w:rsidRPr="00934DBD">
        <w:rPr>
          <w:rFonts w:asciiTheme="majorBidi" w:hAnsiTheme="majorBidi" w:cstheme="majorBidi"/>
          <w:spacing w:val="-6"/>
          <w:cs/>
        </w:rPr>
        <w:t>นในการตัดสินใจที่สำคัญทางการเงิน</w:t>
      </w:r>
      <w:r w:rsidRPr="00934DBD">
        <w:rPr>
          <w:rFonts w:asciiTheme="majorBidi" w:hAnsiTheme="majorBidi" w:cstheme="majorBidi"/>
          <w:spacing w:val="-6"/>
          <w:cs/>
        </w:rPr>
        <w:t>และ</w:t>
      </w:r>
      <w:r w:rsidRPr="00934DBD">
        <w:rPr>
          <w:rFonts w:asciiTheme="majorBidi" w:hAnsiTheme="majorBidi" w:cstheme="majorBidi"/>
          <w:spacing w:val="-4"/>
          <w:cs/>
        </w:rPr>
        <w:t xml:space="preserve">การดำเนินงาน และมีสิทธิในสินทรัพย์สุทธิของ </w:t>
      </w:r>
      <w:r w:rsidRPr="00934DBD">
        <w:rPr>
          <w:rFonts w:asciiTheme="majorBidi" w:hAnsiTheme="majorBidi" w:cstheme="majorBidi"/>
          <w:spacing w:val="-4"/>
          <w:lang w:val="en-US"/>
        </w:rPr>
        <w:t xml:space="preserve">Andhra Pradesh </w:t>
      </w:r>
      <w:proofErr w:type="spellStart"/>
      <w:r w:rsidRPr="00934DBD">
        <w:rPr>
          <w:rFonts w:asciiTheme="majorBidi" w:hAnsiTheme="majorBidi" w:cstheme="majorBidi"/>
          <w:spacing w:val="-4"/>
          <w:lang w:val="en-US"/>
        </w:rPr>
        <w:t>Broodstock</w:t>
      </w:r>
      <w:proofErr w:type="spellEnd"/>
      <w:r w:rsidRPr="00934DBD">
        <w:rPr>
          <w:rFonts w:asciiTheme="majorBidi" w:hAnsiTheme="majorBidi" w:cstheme="majorBidi"/>
          <w:spacing w:val="-4"/>
          <w:cs/>
        </w:rPr>
        <w:t xml:space="preserve"> </w:t>
      </w:r>
      <w:proofErr w:type="spellStart"/>
      <w:r w:rsidRPr="00934DBD">
        <w:rPr>
          <w:rFonts w:asciiTheme="majorBidi" w:hAnsiTheme="majorBidi" w:cstheme="majorBidi"/>
          <w:spacing w:val="-4"/>
          <w:lang w:val="en-US"/>
        </w:rPr>
        <w:t>Multiplicationcentre</w:t>
      </w:r>
      <w:proofErr w:type="spellEnd"/>
      <w:r w:rsidRPr="00934DBD">
        <w:rPr>
          <w:rFonts w:asciiTheme="majorBidi" w:hAnsiTheme="majorBidi" w:cstheme="majorBidi"/>
          <w:spacing w:val="-4"/>
          <w:lang w:val="en-US"/>
        </w:rPr>
        <w:t xml:space="preserve"> Private Limited</w:t>
      </w:r>
      <w:r w:rsidR="00C46325" w:rsidRPr="00934DBD">
        <w:rPr>
          <w:rFonts w:asciiTheme="majorBidi" w:hAnsiTheme="majorBidi" w:cstheme="majorBidi"/>
          <w:cs/>
        </w:rPr>
        <w:t xml:space="preserve">, </w:t>
      </w:r>
      <w:proofErr w:type="spellStart"/>
      <w:r w:rsidR="00C46325" w:rsidRPr="00934DBD">
        <w:rPr>
          <w:rFonts w:asciiTheme="majorBidi" w:hAnsiTheme="majorBidi" w:cstheme="majorBidi"/>
          <w:spacing w:val="-6"/>
          <w:lang w:val="en-US"/>
        </w:rPr>
        <w:t>HyLife</w:t>
      </w:r>
      <w:proofErr w:type="spellEnd"/>
      <w:r w:rsidR="00C46325" w:rsidRPr="00934DBD">
        <w:rPr>
          <w:rFonts w:asciiTheme="majorBidi" w:hAnsiTheme="majorBidi" w:cstheme="majorBidi"/>
          <w:spacing w:val="-6"/>
          <w:lang w:val="en-US"/>
        </w:rPr>
        <w:t xml:space="preserve"> Group Holdings Ltd. </w:t>
      </w:r>
      <w:r w:rsidRPr="00934DBD">
        <w:rPr>
          <w:rFonts w:asciiTheme="majorBidi" w:hAnsiTheme="majorBidi" w:cstheme="majorBidi"/>
          <w:spacing w:val="-4"/>
          <w:cs/>
          <w:lang w:val="en-US"/>
        </w:rPr>
        <w:t xml:space="preserve">และ </w:t>
      </w:r>
      <w:r w:rsidRPr="00934DBD">
        <w:rPr>
          <w:rFonts w:asciiTheme="majorBidi" w:hAnsiTheme="majorBidi" w:cstheme="majorBidi"/>
          <w:spacing w:val="-4"/>
          <w:cs/>
        </w:rPr>
        <w:t>Westbridge Foods Holding B.V. กลุ่มบริษัท</w:t>
      </w:r>
      <w:r w:rsidRPr="00934DBD">
        <w:rPr>
          <w:rFonts w:asciiTheme="majorBidi" w:hAnsiTheme="majorBidi" w:cstheme="majorBidi"/>
          <w:cs/>
        </w:rPr>
        <w:t>ได้บันทึกบัญชีเงินลงทุนในการร่วมค้าตามวิธีส่วนได้เสียในงบการเงินรวม</w:t>
      </w:r>
      <w:r w:rsidR="009B1943" w:rsidRPr="00934DBD">
        <w:rPr>
          <w:rFonts w:asciiTheme="majorBidi" w:hAnsiTheme="majorBidi" w:cstheme="majorBidi"/>
          <w:cs/>
        </w:rPr>
        <w:t>ระหว่างกาล</w:t>
      </w:r>
    </w:p>
    <w:p w14:paraId="66FAEB87" w14:textId="77777777" w:rsidR="00555629" w:rsidRPr="00934DBD" w:rsidRDefault="00A711F5" w:rsidP="000429AC">
      <w:pPr>
        <w:pStyle w:val="a"/>
        <w:tabs>
          <w:tab w:val="clear" w:pos="1080"/>
          <w:tab w:val="left" w:pos="540"/>
        </w:tabs>
        <w:ind w:left="180" w:hanging="18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934DBD">
        <w:rPr>
          <w:rFonts w:asciiTheme="majorBidi" w:hAnsiTheme="majorBidi" w:cstheme="majorBidi"/>
          <w:cs/>
        </w:rPr>
        <w:br w:type="page"/>
      </w:r>
      <w:r w:rsidR="00555629" w:rsidRPr="00934DBD">
        <w:rPr>
          <w:rFonts w:asciiTheme="majorBidi" w:hAnsiTheme="majorBidi" w:cstheme="majorBidi"/>
          <w:b/>
          <w:bCs/>
          <w:i/>
          <w:iCs/>
          <w:cs/>
        </w:rPr>
        <w:lastRenderedPageBreak/>
        <w:t>รายละเอียดเงินลงทุนในการร่วมค้าและรับเงินปันผลรับ (ต่อ)</w:t>
      </w:r>
    </w:p>
    <w:p w14:paraId="432A814B" w14:textId="77777777" w:rsidR="00555629" w:rsidRPr="00934DBD" w:rsidRDefault="00555629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1540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30"/>
        <w:gridCol w:w="1171"/>
        <w:gridCol w:w="211"/>
        <w:gridCol w:w="660"/>
        <w:gridCol w:w="197"/>
        <w:gridCol w:w="662"/>
        <w:gridCol w:w="196"/>
        <w:gridCol w:w="657"/>
        <w:gridCol w:w="196"/>
        <w:gridCol w:w="662"/>
        <w:gridCol w:w="196"/>
        <w:gridCol w:w="657"/>
        <w:gridCol w:w="196"/>
        <w:gridCol w:w="668"/>
        <w:gridCol w:w="199"/>
        <w:gridCol w:w="660"/>
        <w:gridCol w:w="196"/>
        <w:gridCol w:w="681"/>
        <w:gridCol w:w="197"/>
        <w:gridCol w:w="669"/>
        <w:gridCol w:w="196"/>
        <w:gridCol w:w="660"/>
        <w:gridCol w:w="9"/>
        <w:gridCol w:w="187"/>
        <w:gridCol w:w="14"/>
        <w:gridCol w:w="719"/>
        <w:gridCol w:w="16"/>
        <w:gridCol w:w="180"/>
        <w:gridCol w:w="29"/>
        <w:gridCol w:w="730"/>
      </w:tblGrid>
      <w:tr w:rsidR="00F74785" w:rsidRPr="00934DBD" w14:paraId="7DDFFD7B" w14:textId="77777777" w:rsidTr="00A32922">
        <w:trPr>
          <w:cantSplit/>
          <w:trHeight w:val="16"/>
        </w:trPr>
        <w:tc>
          <w:tcPr>
            <w:tcW w:w="3730" w:type="dxa"/>
            <w:shd w:val="clear" w:color="auto" w:fill="auto"/>
          </w:tcPr>
          <w:p w14:paraId="50AEFFA0" w14:textId="77777777" w:rsidR="00F74785" w:rsidRPr="00934DBD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64916DBF" w14:textId="77777777" w:rsidR="00F74785" w:rsidRPr="00934DBD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11" w:type="dxa"/>
          </w:tcPr>
          <w:p w14:paraId="3A2C234F" w14:textId="77777777" w:rsidR="00F74785" w:rsidRPr="00934DBD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289" w:type="dxa"/>
            <w:gridSpan w:val="27"/>
            <w:shd w:val="clear" w:color="auto" w:fill="auto"/>
            <w:vAlign w:val="center"/>
          </w:tcPr>
          <w:p w14:paraId="4A536F41" w14:textId="77777777" w:rsidR="00F74785" w:rsidRPr="00934DBD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ล้านบาท)</w:t>
            </w:r>
          </w:p>
        </w:tc>
      </w:tr>
      <w:tr w:rsidR="00F74785" w:rsidRPr="00934DBD" w14:paraId="2E0B035F" w14:textId="77777777" w:rsidTr="00A32922">
        <w:trPr>
          <w:cantSplit/>
          <w:trHeight w:val="16"/>
        </w:trPr>
        <w:tc>
          <w:tcPr>
            <w:tcW w:w="3730" w:type="dxa"/>
            <w:shd w:val="clear" w:color="auto" w:fill="auto"/>
          </w:tcPr>
          <w:p w14:paraId="150C54F7" w14:textId="77777777" w:rsidR="00F74785" w:rsidRPr="00934DBD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671" w:type="dxa"/>
            <w:gridSpan w:val="29"/>
            <w:tcBorders>
              <w:bottom w:val="single" w:sz="4" w:space="0" w:color="auto"/>
            </w:tcBorders>
          </w:tcPr>
          <w:p w14:paraId="1524562F" w14:textId="77777777" w:rsidR="00F74785" w:rsidRPr="00934DBD" w:rsidDel="00685444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>งบการเงินเฉพาะกิจการ</w:t>
            </w:r>
          </w:p>
        </w:tc>
      </w:tr>
      <w:tr w:rsidR="00F74785" w:rsidRPr="00934DBD" w14:paraId="715FF5D3" w14:textId="77777777" w:rsidTr="00A32922">
        <w:trPr>
          <w:cantSplit/>
          <w:trHeight w:val="16"/>
        </w:trPr>
        <w:tc>
          <w:tcPr>
            <w:tcW w:w="3730" w:type="dxa"/>
            <w:shd w:val="clear" w:color="auto" w:fill="auto"/>
          </w:tcPr>
          <w:p w14:paraId="778D131F" w14:textId="77777777" w:rsidR="00F74785" w:rsidRPr="00934DBD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7A2394A1" w14:textId="77777777" w:rsidR="00F74785" w:rsidRPr="00934DBD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211" w:type="dxa"/>
            <w:tcBorders>
              <w:top w:val="single" w:sz="4" w:space="0" w:color="auto"/>
            </w:tcBorders>
          </w:tcPr>
          <w:p w14:paraId="4209D4CE" w14:textId="77777777" w:rsidR="00F74785" w:rsidRPr="00934DBD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5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E35C778" w14:textId="77777777" w:rsidR="00F74785" w:rsidRPr="00934DBD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สัดส่วน</w:t>
            </w:r>
          </w:p>
        </w:tc>
        <w:tc>
          <w:tcPr>
            <w:tcW w:w="196" w:type="dxa"/>
            <w:tcBorders>
              <w:top w:val="single" w:sz="4" w:space="0" w:color="auto"/>
            </w:tcBorders>
            <w:shd w:val="clear" w:color="auto" w:fill="auto"/>
          </w:tcPr>
          <w:p w14:paraId="4031F7E6" w14:textId="77777777" w:rsidR="00F74785" w:rsidRPr="00934DBD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51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7FFF9F6" w14:textId="77777777" w:rsidR="00F74785" w:rsidRPr="00934DBD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17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5302E" w14:textId="77777777" w:rsidR="00F74785" w:rsidRPr="00934DBD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61813" w14:textId="77777777" w:rsidR="00F74785" w:rsidRPr="00934DBD" w:rsidDel="00685444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53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64FB1" w14:textId="77777777" w:rsidR="00F74785" w:rsidRPr="00934DBD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C1B62" w14:textId="77777777" w:rsidR="00F74785" w:rsidRPr="00934DBD" w:rsidDel="00685444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3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34F86" w14:textId="77777777" w:rsidR="00F74785" w:rsidRPr="00934DBD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2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EA81C" w14:textId="77777777" w:rsidR="00F74785" w:rsidRPr="00934DBD" w:rsidDel="00685444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74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4319B" w14:textId="77777777" w:rsidR="00F74785" w:rsidRPr="00934DBD" w:rsidDel="00685444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เงินปันผลรับสำหรับ</w:t>
            </w:r>
          </w:p>
        </w:tc>
      </w:tr>
      <w:tr w:rsidR="00F74785" w:rsidRPr="00934DBD" w14:paraId="4036A7D8" w14:textId="77777777" w:rsidTr="00A32922">
        <w:trPr>
          <w:cantSplit/>
          <w:trHeight w:val="16"/>
        </w:trPr>
        <w:tc>
          <w:tcPr>
            <w:tcW w:w="3730" w:type="dxa"/>
            <w:shd w:val="clear" w:color="auto" w:fill="auto"/>
          </w:tcPr>
          <w:p w14:paraId="09669CC9" w14:textId="77777777" w:rsidR="00F74785" w:rsidRPr="00934DBD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40998BAF" w14:textId="77777777" w:rsidR="00F74785" w:rsidRPr="00934DBD" w:rsidRDefault="00F74785" w:rsidP="00FF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ประเทศที่</w:t>
            </w:r>
          </w:p>
        </w:tc>
        <w:tc>
          <w:tcPr>
            <w:tcW w:w="211" w:type="dxa"/>
          </w:tcPr>
          <w:p w14:paraId="5D90890C" w14:textId="77777777" w:rsidR="00F74785" w:rsidRPr="00934DBD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519" w:type="dxa"/>
            <w:gridSpan w:val="3"/>
            <w:shd w:val="clear" w:color="auto" w:fill="auto"/>
          </w:tcPr>
          <w:p w14:paraId="0CE66E59" w14:textId="77777777" w:rsidR="00F74785" w:rsidRPr="00934DBD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ความเป็นเจ้าของ</w:t>
            </w:r>
          </w:p>
        </w:tc>
        <w:tc>
          <w:tcPr>
            <w:tcW w:w="196" w:type="dxa"/>
            <w:shd w:val="clear" w:color="auto" w:fill="auto"/>
          </w:tcPr>
          <w:p w14:paraId="7F240FC4" w14:textId="77777777" w:rsidR="00F74785" w:rsidRPr="00934DBD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15" w:type="dxa"/>
            <w:gridSpan w:val="3"/>
            <w:shd w:val="clear" w:color="auto" w:fill="auto"/>
          </w:tcPr>
          <w:p w14:paraId="257DBE54" w14:textId="77777777" w:rsidR="00F74785" w:rsidRPr="00934DBD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63FB542F" w14:textId="77777777" w:rsidR="00F74785" w:rsidRPr="00934DBD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21" w:type="dxa"/>
            <w:gridSpan w:val="3"/>
            <w:shd w:val="clear" w:color="auto" w:fill="auto"/>
            <w:vAlign w:val="bottom"/>
          </w:tcPr>
          <w:p w14:paraId="3BD98DB4" w14:textId="77777777" w:rsidR="00F74785" w:rsidRPr="00934DBD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99" w:type="dxa"/>
            <w:shd w:val="clear" w:color="auto" w:fill="auto"/>
            <w:vAlign w:val="bottom"/>
          </w:tcPr>
          <w:p w14:paraId="241E0B2F" w14:textId="77777777" w:rsidR="00F74785" w:rsidRPr="00934DBD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537" w:type="dxa"/>
            <w:gridSpan w:val="3"/>
            <w:shd w:val="clear" w:color="auto" w:fill="auto"/>
            <w:vAlign w:val="bottom"/>
          </w:tcPr>
          <w:p w14:paraId="2F9FC6EB" w14:textId="77777777" w:rsidR="00F74785" w:rsidRPr="00934DBD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97" w:type="dxa"/>
            <w:shd w:val="clear" w:color="auto" w:fill="auto"/>
            <w:vAlign w:val="bottom"/>
          </w:tcPr>
          <w:p w14:paraId="1F9EEBBB" w14:textId="77777777" w:rsidR="00F74785" w:rsidRPr="00934DBD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34" w:type="dxa"/>
            <w:gridSpan w:val="4"/>
            <w:shd w:val="clear" w:color="auto" w:fill="auto"/>
            <w:vAlign w:val="bottom"/>
          </w:tcPr>
          <w:p w14:paraId="2EC62DEA" w14:textId="77777777" w:rsidR="00F74785" w:rsidRPr="00934DBD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201" w:type="dxa"/>
            <w:gridSpan w:val="2"/>
            <w:shd w:val="clear" w:color="auto" w:fill="auto"/>
            <w:vAlign w:val="bottom"/>
          </w:tcPr>
          <w:p w14:paraId="03DC40B4" w14:textId="77777777" w:rsidR="00F74785" w:rsidRPr="00934DBD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74" w:type="dxa"/>
            <w:gridSpan w:val="5"/>
            <w:shd w:val="clear" w:color="auto" w:fill="auto"/>
            <w:vAlign w:val="bottom"/>
          </w:tcPr>
          <w:p w14:paraId="33AAF2F0" w14:textId="4867A57B" w:rsidR="00F74785" w:rsidRPr="00934DBD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งวด</w:t>
            </w:r>
            <w:r w:rsidR="007D1C9F"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เก้า</w:t>
            </w: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เดือน</w:t>
            </w:r>
          </w:p>
        </w:tc>
      </w:tr>
      <w:tr w:rsidR="00F74785" w:rsidRPr="00934DBD" w14:paraId="12B360C6" w14:textId="77777777" w:rsidTr="00A32922">
        <w:trPr>
          <w:cantSplit/>
          <w:trHeight w:val="16"/>
        </w:trPr>
        <w:tc>
          <w:tcPr>
            <w:tcW w:w="3730" w:type="dxa"/>
            <w:shd w:val="clear" w:color="auto" w:fill="auto"/>
          </w:tcPr>
          <w:p w14:paraId="0BD1EE53" w14:textId="77777777" w:rsidR="00F74785" w:rsidRPr="00934DBD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0FB0AC5D" w14:textId="77777777" w:rsidR="00F74785" w:rsidRPr="00934DBD" w:rsidRDefault="00F74785" w:rsidP="00FF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ดำเนินธุรกิจ</w:t>
            </w:r>
          </w:p>
        </w:tc>
        <w:tc>
          <w:tcPr>
            <w:tcW w:w="211" w:type="dxa"/>
          </w:tcPr>
          <w:p w14:paraId="07D126D5" w14:textId="77777777" w:rsidR="00F74785" w:rsidRPr="00934DBD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15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CB71F2" w14:textId="77777777" w:rsidR="00F74785" w:rsidRPr="00934DBD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/>
              </w:rPr>
              <w:t>(ร้อยละ)</w:t>
            </w:r>
          </w:p>
        </w:tc>
        <w:tc>
          <w:tcPr>
            <w:tcW w:w="196" w:type="dxa"/>
            <w:shd w:val="clear" w:color="auto" w:fill="auto"/>
          </w:tcPr>
          <w:p w14:paraId="00DF5671" w14:textId="77777777" w:rsidR="00F74785" w:rsidRPr="00934DBD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1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03D48B" w14:textId="77777777" w:rsidR="00F74785" w:rsidRPr="00934DBD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ทุนชำระแล้ว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14FD8169" w14:textId="77777777" w:rsidR="00F74785" w:rsidRPr="00934DBD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2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A5EDD" w14:textId="77777777" w:rsidR="00F74785" w:rsidRPr="00934DBD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วิธีราคาทุน</w:t>
            </w:r>
          </w:p>
        </w:tc>
        <w:tc>
          <w:tcPr>
            <w:tcW w:w="199" w:type="dxa"/>
            <w:shd w:val="clear" w:color="auto" w:fill="auto"/>
            <w:vAlign w:val="bottom"/>
          </w:tcPr>
          <w:p w14:paraId="11F631F2" w14:textId="77777777" w:rsidR="00F74785" w:rsidRPr="00934DBD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53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6D10E" w14:textId="77777777" w:rsidR="00F74785" w:rsidRPr="00934DBD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การด้อยค่าสะสม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2DEECC25" w14:textId="77777777" w:rsidR="00F74785" w:rsidRPr="00934DBD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3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A7AE9" w14:textId="77777777" w:rsidR="00F74785" w:rsidRPr="00934DBD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ราคาทุน - สุทธิ</w:t>
            </w:r>
          </w:p>
        </w:tc>
        <w:tc>
          <w:tcPr>
            <w:tcW w:w="201" w:type="dxa"/>
            <w:gridSpan w:val="2"/>
            <w:shd w:val="clear" w:color="auto" w:fill="auto"/>
            <w:vAlign w:val="bottom"/>
          </w:tcPr>
          <w:p w14:paraId="3BEA23D2" w14:textId="77777777" w:rsidR="00F74785" w:rsidRPr="00934DBD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7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D0DB3" w14:textId="77777777" w:rsidR="00F74785" w:rsidRPr="00934DBD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สิ้นสุดวันที่</w:t>
            </w:r>
          </w:p>
        </w:tc>
      </w:tr>
      <w:tr w:rsidR="00CA19DF" w:rsidRPr="00934DBD" w14:paraId="3D9C8C54" w14:textId="77777777" w:rsidTr="00A32922">
        <w:trPr>
          <w:cantSplit/>
          <w:trHeight w:val="16"/>
        </w:trPr>
        <w:tc>
          <w:tcPr>
            <w:tcW w:w="3730" w:type="dxa"/>
            <w:shd w:val="clear" w:color="auto" w:fill="auto"/>
          </w:tcPr>
          <w:p w14:paraId="0694501E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2D24D9E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11" w:type="dxa"/>
          </w:tcPr>
          <w:p w14:paraId="58F85B26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60" w:type="dxa"/>
            <w:shd w:val="clear" w:color="auto" w:fill="auto"/>
          </w:tcPr>
          <w:p w14:paraId="4ACD95DA" w14:textId="59424286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กันยายน</w:t>
            </w:r>
          </w:p>
        </w:tc>
        <w:tc>
          <w:tcPr>
            <w:tcW w:w="197" w:type="dxa"/>
            <w:shd w:val="clear" w:color="auto" w:fill="auto"/>
          </w:tcPr>
          <w:p w14:paraId="4BFA9CE5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2" w:type="dxa"/>
            <w:shd w:val="clear" w:color="auto" w:fill="auto"/>
          </w:tcPr>
          <w:p w14:paraId="6861C8B8" w14:textId="51A708D8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196" w:type="dxa"/>
            <w:shd w:val="clear" w:color="auto" w:fill="auto"/>
          </w:tcPr>
          <w:p w14:paraId="0A5E1848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40" w:lineRule="auto"/>
              <w:ind w:left="-72" w:right="-124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57" w:type="dxa"/>
            <w:shd w:val="clear" w:color="auto" w:fill="auto"/>
          </w:tcPr>
          <w:p w14:paraId="56D6490A" w14:textId="73C0683D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กันยายน</w:t>
            </w:r>
          </w:p>
        </w:tc>
        <w:tc>
          <w:tcPr>
            <w:tcW w:w="196" w:type="dxa"/>
            <w:shd w:val="clear" w:color="auto" w:fill="auto"/>
          </w:tcPr>
          <w:p w14:paraId="75BCD806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2" w:type="dxa"/>
            <w:shd w:val="clear" w:color="auto" w:fill="auto"/>
          </w:tcPr>
          <w:p w14:paraId="68B864C0" w14:textId="4C7A475B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196" w:type="dxa"/>
            <w:shd w:val="clear" w:color="auto" w:fill="auto"/>
          </w:tcPr>
          <w:p w14:paraId="04FDFC49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57" w:type="dxa"/>
            <w:shd w:val="clear" w:color="auto" w:fill="auto"/>
          </w:tcPr>
          <w:p w14:paraId="1EC42A87" w14:textId="687EFED1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กันยายน</w:t>
            </w:r>
          </w:p>
        </w:tc>
        <w:tc>
          <w:tcPr>
            <w:tcW w:w="196" w:type="dxa"/>
            <w:shd w:val="clear" w:color="auto" w:fill="auto"/>
          </w:tcPr>
          <w:p w14:paraId="66A044BF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8" w:type="dxa"/>
            <w:shd w:val="clear" w:color="auto" w:fill="auto"/>
          </w:tcPr>
          <w:p w14:paraId="2D7A4D12" w14:textId="603D8F63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199" w:type="dxa"/>
            <w:shd w:val="clear" w:color="auto" w:fill="auto"/>
          </w:tcPr>
          <w:p w14:paraId="47EB84C7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0" w:type="dxa"/>
            <w:shd w:val="clear" w:color="auto" w:fill="auto"/>
          </w:tcPr>
          <w:p w14:paraId="3151ACF2" w14:textId="176D7EA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กันยายน</w:t>
            </w:r>
          </w:p>
        </w:tc>
        <w:tc>
          <w:tcPr>
            <w:tcW w:w="196" w:type="dxa"/>
            <w:shd w:val="clear" w:color="auto" w:fill="auto"/>
          </w:tcPr>
          <w:p w14:paraId="256493E9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dxa"/>
            <w:shd w:val="clear" w:color="auto" w:fill="auto"/>
          </w:tcPr>
          <w:p w14:paraId="1E8B1CE0" w14:textId="47F1A9D4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197" w:type="dxa"/>
            <w:shd w:val="clear" w:color="auto" w:fill="auto"/>
          </w:tcPr>
          <w:p w14:paraId="59DF7EF0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  <w:shd w:val="clear" w:color="auto" w:fill="auto"/>
          </w:tcPr>
          <w:p w14:paraId="6E15948D" w14:textId="24EA1A1B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กันยายน</w:t>
            </w:r>
          </w:p>
        </w:tc>
        <w:tc>
          <w:tcPr>
            <w:tcW w:w="196" w:type="dxa"/>
            <w:tcBorders>
              <w:top w:val="single" w:sz="4" w:space="0" w:color="auto"/>
            </w:tcBorders>
            <w:shd w:val="clear" w:color="auto" w:fill="auto"/>
          </w:tcPr>
          <w:p w14:paraId="4CF0DD7B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auto" w:fill="auto"/>
          </w:tcPr>
          <w:p w14:paraId="4F6DA60D" w14:textId="7CE4C739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196" w:type="dxa"/>
            <w:gridSpan w:val="2"/>
            <w:shd w:val="clear" w:color="auto" w:fill="auto"/>
          </w:tcPr>
          <w:p w14:paraId="3C882FEB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49" w:type="dxa"/>
            <w:gridSpan w:val="3"/>
            <w:shd w:val="clear" w:color="auto" w:fill="auto"/>
          </w:tcPr>
          <w:p w14:paraId="3E219AC7" w14:textId="2A1DBD19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กันยายน</w:t>
            </w:r>
          </w:p>
        </w:tc>
        <w:tc>
          <w:tcPr>
            <w:tcW w:w="209" w:type="dxa"/>
            <w:gridSpan w:val="2"/>
            <w:shd w:val="clear" w:color="auto" w:fill="auto"/>
          </w:tcPr>
          <w:p w14:paraId="2A3B8A34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0" w:type="dxa"/>
            <w:shd w:val="clear" w:color="auto" w:fill="auto"/>
          </w:tcPr>
          <w:p w14:paraId="1296C8A8" w14:textId="6D817705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กันยายน</w:t>
            </w:r>
          </w:p>
        </w:tc>
      </w:tr>
      <w:tr w:rsidR="00CA19DF" w:rsidRPr="00934DBD" w14:paraId="2009E0ED" w14:textId="77777777" w:rsidTr="00A32922">
        <w:trPr>
          <w:cantSplit/>
          <w:trHeight w:val="16"/>
        </w:trPr>
        <w:tc>
          <w:tcPr>
            <w:tcW w:w="3730" w:type="dxa"/>
            <w:shd w:val="clear" w:color="auto" w:fill="auto"/>
          </w:tcPr>
          <w:p w14:paraId="39C04E4E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71" w:type="dxa"/>
          </w:tcPr>
          <w:p w14:paraId="2188CD5F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11" w:type="dxa"/>
          </w:tcPr>
          <w:p w14:paraId="183B707C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</w:tcPr>
          <w:p w14:paraId="3B56F6A6" w14:textId="5AE160A3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97" w:type="dxa"/>
            <w:shd w:val="clear" w:color="auto" w:fill="auto"/>
          </w:tcPr>
          <w:p w14:paraId="12412196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auto"/>
          </w:tcPr>
          <w:p w14:paraId="67B244D1" w14:textId="60AFE1F8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96" w:type="dxa"/>
            <w:shd w:val="clear" w:color="auto" w:fill="auto"/>
          </w:tcPr>
          <w:p w14:paraId="3D06F126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40" w:lineRule="auto"/>
              <w:ind w:left="-72" w:right="-124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</w:tcPr>
          <w:p w14:paraId="4E5E15DF" w14:textId="0E2FDDE6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96" w:type="dxa"/>
            <w:shd w:val="clear" w:color="auto" w:fill="auto"/>
          </w:tcPr>
          <w:p w14:paraId="0A79E867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auto"/>
          </w:tcPr>
          <w:p w14:paraId="01D56979" w14:textId="5BB161A6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96" w:type="dxa"/>
            <w:shd w:val="clear" w:color="auto" w:fill="auto"/>
          </w:tcPr>
          <w:p w14:paraId="733C0751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</w:tcPr>
          <w:p w14:paraId="60F1AFC1" w14:textId="67080CC9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96" w:type="dxa"/>
            <w:shd w:val="clear" w:color="auto" w:fill="auto"/>
          </w:tcPr>
          <w:p w14:paraId="32F05D4D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shd w:val="clear" w:color="auto" w:fill="auto"/>
          </w:tcPr>
          <w:p w14:paraId="4A3812D0" w14:textId="2A89EB40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99" w:type="dxa"/>
            <w:shd w:val="clear" w:color="auto" w:fill="auto"/>
          </w:tcPr>
          <w:p w14:paraId="6436861C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</w:tcPr>
          <w:p w14:paraId="1AC3C421" w14:textId="54167BEA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96" w:type="dxa"/>
            <w:shd w:val="clear" w:color="auto" w:fill="auto"/>
          </w:tcPr>
          <w:p w14:paraId="6347E54D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</w:tcPr>
          <w:p w14:paraId="5834A778" w14:textId="7EE327AD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97" w:type="dxa"/>
            <w:shd w:val="clear" w:color="auto" w:fill="auto"/>
          </w:tcPr>
          <w:p w14:paraId="77098107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  <w:shd w:val="clear" w:color="auto" w:fill="auto"/>
          </w:tcPr>
          <w:p w14:paraId="42A7F2F6" w14:textId="2DDE6CF4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96" w:type="dxa"/>
            <w:shd w:val="clear" w:color="auto" w:fill="auto"/>
          </w:tcPr>
          <w:p w14:paraId="4020A64D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</w:tcPr>
          <w:p w14:paraId="3F98B722" w14:textId="1B0BBDF3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96" w:type="dxa"/>
            <w:gridSpan w:val="2"/>
            <w:shd w:val="clear" w:color="auto" w:fill="auto"/>
          </w:tcPr>
          <w:p w14:paraId="60B6610D" w14:textId="77777777" w:rsidR="007D1C9F" w:rsidRPr="00934DBD" w:rsidRDefault="007D1C9F" w:rsidP="007D1C9F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4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B6176C" w14:textId="330C4963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209" w:type="dxa"/>
            <w:gridSpan w:val="2"/>
            <w:shd w:val="clear" w:color="auto" w:fill="auto"/>
          </w:tcPr>
          <w:p w14:paraId="17AD7310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</w:tcPr>
          <w:p w14:paraId="7423E4B5" w14:textId="2A603B4F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</w:tr>
      <w:tr w:rsidR="007D1C9F" w:rsidRPr="00934DBD" w14:paraId="74743DC5" w14:textId="77777777" w:rsidTr="00A32922">
        <w:trPr>
          <w:cantSplit/>
          <w:trHeight w:val="16"/>
        </w:trPr>
        <w:tc>
          <w:tcPr>
            <w:tcW w:w="3730" w:type="dxa"/>
            <w:shd w:val="clear" w:color="auto" w:fill="auto"/>
          </w:tcPr>
          <w:p w14:paraId="3606B09A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671" w:type="dxa"/>
            <w:gridSpan w:val="29"/>
          </w:tcPr>
          <w:p w14:paraId="39B1C8E1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/>
              </w:rPr>
            </w:pPr>
          </w:p>
        </w:tc>
      </w:tr>
      <w:tr w:rsidR="00CA19DF" w:rsidRPr="00934DBD" w14:paraId="40190A41" w14:textId="77777777" w:rsidTr="00A32922">
        <w:trPr>
          <w:cantSplit/>
          <w:trHeight w:val="16"/>
        </w:trPr>
        <w:tc>
          <w:tcPr>
            <w:tcW w:w="3730" w:type="dxa"/>
            <w:shd w:val="clear" w:color="auto" w:fill="auto"/>
          </w:tcPr>
          <w:p w14:paraId="2A72AD32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หลักทรัพย์ที่ไม่ใช่หลักทรัพย์ในความต้องการ</w:t>
            </w:r>
          </w:p>
        </w:tc>
        <w:tc>
          <w:tcPr>
            <w:tcW w:w="1171" w:type="dxa"/>
          </w:tcPr>
          <w:p w14:paraId="0C6B301B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1" w:type="dxa"/>
          </w:tcPr>
          <w:p w14:paraId="07214697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0" w:type="dxa"/>
            <w:shd w:val="clear" w:color="auto" w:fill="auto"/>
          </w:tcPr>
          <w:p w14:paraId="229DCCF9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7" w:type="dxa"/>
            <w:shd w:val="clear" w:color="auto" w:fill="auto"/>
          </w:tcPr>
          <w:p w14:paraId="1ACD3630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GB" w:bidi="ar-SA"/>
              </w:rPr>
            </w:pPr>
          </w:p>
        </w:tc>
        <w:tc>
          <w:tcPr>
            <w:tcW w:w="662" w:type="dxa"/>
            <w:shd w:val="clear" w:color="auto" w:fill="auto"/>
          </w:tcPr>
          <w:p w14:paraId="4DA49F16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6" w:type="dxa"/>
            <w:shd w:val="clear" w:color="auto" w:fill="auto"/>
          </w:tcPr>
          <w:p w14:paraId="3F77EC0E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57" w:type="dxa"/>
            <w:shd w:val="clear" w:color="auto" w:fill="auto"/>
          </w:tcPr>
          <w:p w14:paraId="76A79F7D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96" w:type="dxa"/>
            <w:shd w:val="clear" w:color="auto" w:fill="auto"/>
          </w:tcPr>
          <w:p w14:paraId="179E666A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2" w:type="dxa"/>
            <w:shd w:val="clear" w:color="auto" w:fill="auto"/>
          </w:tcPr>
          <w:p w14:paraId="32CBA87B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6" w:type="dxa"/>
            <w:shd w:val="clear" w:color="auto" w:fill="auto"/>
          </w:tcPr>
          <w:p w14:paraId="4A0B4475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2D4E2B2D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96" w:type="dxa"/>
            <w:shd w:val="clear" w:color="auto" w:fill="auto"/>
          </w:tcPr>
          <w:p w14:paraId="2ADB1BB1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8" w:type="dxa"/>
            <w:shd w:val="clear" w:color="auto" w:fill="auto"/>
          </w:tcPr>
          <w:p w14:paraId="32C20D93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99" w:type="dxa"/>
            <w:shd w:val="clear" w:color="auto" w:fill="auto"/>
          </w:tcPr>
          <w:p w14:paraId="598F83B0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0" w:type="dxa"/>
            <w:shd w:val="clear" w:color="auto" w:fill="auto"/>
          </w:tcPr>
          <w:p w14:paraId="71BBD51F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96" w:type="dxa"/>
            <w:shd w:val="clear" w:color="auto" w:fill="auto"/>
          </w:tcPr>
          <w:p w14:paraId="4DEBEC77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81" w:type="dxa"/>
            <w:shd w:val="clear" w:color="auto" w:fill="auto"/>
          </w:tcPr>
          <w:p w14:paraId="6EDB61C7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7142F33F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69" w:type="dxa"/>
            <w:shd w:val="clear" w:color="auto" w:fill="auto"/>
          </w:tcPr>
          <w:p w14:paraId="307A9DB7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6" w:type="dxa"/>
            <w:shd w:val="clear" w:color="auto" w:fill="auto"/>
          </w:tcPr>
          <w:p w14:paraId="6B01499F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0" w:type="dxa"/>
            <w:shd w:val="clear" w:color="auto" w:fill="auto"/>
          </w:tcPr>
          <w:p w14:paraId="2B72584B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96" w:type="dxa"/>
            <w:gridSpan w:val="2"/>
            <w:shd w:val="clear" w:color="auto" w:fill="auto"/>
          </w:tcPr>
          <w:p w14:paraId="5CB1EEB7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3" w:type="dxa"/>
            <w:gridSpan w:val="2"/>
            <w:shd w:val="clear" w:color="auto" w:fill="auto"/>
          </w:tcPr>
          <w:p w14:paraId="311FC889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6" w:type="dxa"/>
            <w:gridSpan w:val="2"/>
            <w:shd w:val="clear" w:color="auto" w:fill="auto"/>
          </w:tcPr>
          <w:p w14:paraId="2B5CF262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27CB5F70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</w:tr>
      <w:tr w:rsidR="00CA19DF" w:rsidRPr="00934DBD" w14:paraId="492DA1BE" w14:textId="77777777" w:rsidTr="00A32922">
        <w:trPr>
          <w:cantSplit/>
          <w:trHeight w:val="16"/>
        </w:trPr>
        <w:tc>
          <w:tcPr>
            <w:tcW w:w="3730" w:type="dxa"/>
            <w:shd w:val="clear" w:color="auto" w:fill="auto"/>
          </w:tcPr>
          <w:p w14:paraId="1BAB2CCB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  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ของตลาด</w:t>
            </w:r>
          </w:p>
        </w:tc>
        <w:tc>
          <w:tcPr>
            <w:tcW w:w="1171" w:type="dxa"/>
          </w:tcPr>
          <w:p w14:paraId="10E21EAC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1" w:type="dxa"/>
          </w:tcPr>
          <w:p w14:paraId="4DBF656E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0" w:type="dxa"/>
            <w:shd w:val="clear" w:color="auto" w:fill="auto"/>
          </w:tcPr>
          <w:p w14:paraId="42A30899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7" w:type="dxa"/>
            <w:shd w:val="clear" w:color="auto" w:fill="auto"/>
          </w:tcPr>
          <w:p w14:paraId="038DB50B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2" w:type="dxa"/>
            <w:shd w:val="clear" w:color="auto" w:fill="auto"/>
          </w:tcPr>
          <w:p w14:paraId="6E672A34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6" w:type="dxa"/>
            <w:shd w:val="clear" w:color="auto" w:fill="auto"/>
          </w:tcPr>
          <w:p w14:paraId="06CB0A79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57" w:type="dxa"/>
            <w:shd w:val="clear" w:color="auto" w:fill="auto"/>
          </w:tcPr>
          <w:p w14:paraId="365D87EB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96" w:type="dxa"/>
            <w:shd w:val="clear" w:color="auto" w:fill="auto"/>
          </w:tcPr>
          <w:p w14:paraId="3D34128B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2" w:type="dxa"/>
            <w:shd w:val="clear" w:color="auto" w:fill="auto"/>
          </w:tcPr>
          <w:p w14:paraId="11B845FA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96" w:type="dxa"/>
            <w:shd w:val="clear" w:color="auto" w:fill="auto"/>
          </w:tcPr>
          <w:p w14:paraId="65613560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5D498E7F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96" w:type="dxa"/>
            <w:shd w:val="clear" w:color="auto" w:fill="auto"/>
          </w:tcPr>
          <w:p w14:paraId="69EC8A2E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8" w:type="dxa"/>
            <w:shd w:val="clear" w:color="auto" w:fill="auto"/>
          </w:tcPr>
          <w:p w14:paraId="327E0411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99" w:type="dxa"/>
            <w:shd w:val="clear" w:color="auto" w:fill="auto"/>
          </w:tcPr>
          <w:p w14:paraId="276ED599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0" w:type="dxa"/>
            <w:shd w:val="clear" w:color="auto" w:fill="auto"/>
          </w:tcPr>
          <w:p w14:paraId="620504C1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96" w:type="dxa"/>
            <w:shd w:val="clear" w:color="auto" w:fill="auto"/>
          </w:tcPr>
          <w:p w14:paraId="75944676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81" w:type="dxa"/>
            <w:shd w:val="clear" w:color="auto" w:fill="auto"/>
          </w:tcPr>
          <w:p w14:paraId="546021B7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06FA4545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decimal" w:pos="508"/>
              </w:tabs>
              <w:spacing w:line="240" w:lineRule="auto"/>
              <w:ind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69" w:type="dxa"/>
            <w:shd w:val="clear" w:color="auto" w:fill="auto"/>
          </w:tcPr>
          <w:p w14:paraId="4A402F19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96" w:type="dxa"/>
            <w:shd w:val="clear" w:color="auto" w:fill="auto"/>
          </w:tcPr>
          <w:p w14:paraId="1B5BB36B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0" w:type="dxa"/>
            <w:shd w:val="clear" w:color="auto" w:fill="auto"/>
          </w:tcPr>
          <w:p w14:paraId="27FEC17A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96" w:type="dxa"/>
            <w:gridSpan w:val="2"/>
            <w:shd w:val="clear" w:color="auto" w:fill="auto"/>
          </w:tcPr>
          <w:p w14:paraId="7351223C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3" w:type="dxa"/>
            <w:gridSpan w:val="2"/>
            <w:shd w:val="clear" w:color="auto" w:fill="auto"/>
          </w:tcPr>
          <w:p w14:paraId="0A9B4B7D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96" w:type="dxa"/>
            <w:gridSpan w:val="2"/>
            <w:shd w:val="clear" w:color="auto" w:fill="auto"/>
          </w:tcPr>
          <w:p w14:paraId="02ABBF46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11D59123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</w:tr>
      <w:tr w:rsidR="00CA19DF" w:rsidRPr="00934DBD" w14:paraId="4859346D" w14:textId="77777777" w:rsidTr="00A32922">
        <w:trPr>
          <w:cantSplit/>
          <w:trHeight w:val="16"/>
        </w:trPr>
        <w:tc>
          <w:tcPr>
            <w:tcW w:w="3730" w:type="dxa"/>
            <w:shd w:val="clear" w:color="auto" w:fill="auto"/>
          </w:tcPr>
          <w:p w14:paraId="76A2BF13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proofErr w:type="spellStart"/>
            <w:r w:rsidRPr="00934DBD">
              <w:rPr>
                <w:rFonts w:asciiTheme="majorBidi" w:hAnsiTheme="majorBidi" w:cstheme="majorBidi"/>
                <w:sz w:val="27"/>
                <w:szCs w:val="27"/>
              </w:rPr>
              <w:t>Camanor</w:t>
            </w:r>
            <w:proofErr w:type="spellEnd"/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proofErr w:type="spellStart"/>
            <w:r w:rsidRPr="00934DBD">
              <w:rPr>
                <w:rFonts w:asciiTheme="majorBidi" w:hAnsiTheme="majorBidi" w:cstheme="majorBidi"/>
                <w:sz w:val="27"/>
                <w:szCs w:val="27"/>
              </w:rPr>
              <w:t>Produtos</w:t>
            </w:r>
            <w:proofErr w:type="spellEnd"/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proofErr w:type="spellStart"/>
            <w:r w:rsidRPr="00934DBD">
              <w:rPr>
                <w:rFonts w:asciiTheme="majorBidi" w:hAnsiTheme="majorBidi" w:cstheme="majorBidi"/>
                <w:sz w:val="27"/>
                <w:szCs w:val="27"/>
              </w:rPr>
              <w:t>Marinhos</w:t>
            </w:r>
            <w:proofErr w:type="spellEnd"/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S.A.</w:t>
            </w:r>
          </w:p>
        </w:tc>
        <w:tc>
          <w:tcPr>
            <w:tcW w:w="1171" w:type="dxa"/>
          </w:tcPr>
          <w:p w14:paraId="5C893FED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>บราซิล</w:t>
            </w:r>
          </w:p>
        </w:tc>
        <w:tc>
          <w:tcPr>
            <w:tcW w:w="211" w:type="dxa"/>
          </w:tcPr>
          <w:p w14:paraId="1866430A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0" w:type="dxa"/>
            <w:shd w:val="clear" w:color="auto" w:fill="auto"/>
          </w:tcPr>
          <w:p w14:paraId="2626853D" w14:textId="6F3812E5" w:rsidR="007D1C9F" w:rsidRPr="00934DBD" w:rsidRDefault="006C2FBC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40.00</w:t>
            </w:r>
          </w:p>
        </w:tc>
        <w:tc>
          <w:tcPr>
            <w:tcW w:w="197" w:type="dxa"/>
            <w:shd w:val="clear" w:color="auto" w:fill="auto"/>
          </w:tcPr>
          <w:p w14:paraId="2ED24E40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2" w:type="dxa"/>
            <w:shd w:val="clear" w:color="auto" w:fill="auto"/>
          </w:tcPr>
          <w:p w14:paraId="5510C5F7" w14:textId="7B6B67C2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40.00</w:t>
            </w:r>
          </w:p>
        </w:tc>
        <w:tc>
          <w:tcPr>
            <w:tcW w:w="196" w:type="dxa"/>
            <w:shd w:val="clear" w:color="auto" w:fill="auto"/>
          </w:tcPr>
          <w:p w14:paraId="7F8770F7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57" w:type="dxa"/>
            <w:shd w:val="clear" w:color="auto" w:fill="auto"/>
          </w:tcPr>
          <w:p w14:paraId="0A05A493" w14:textId="0FB8796C" w:rsidR="007D1C9F" w:rsidRPr="00934DBD" w:rsidRDefault="006C2FBC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103</w:t>
            </w:r>
          </w:p>
        </w:tc>
        <w:tc>
          <w:tcPr>
            <w:tcW w:w="196" w:type="dxa"/>
            <w:shd w:val="clear" w:color="auto" w:fill="auto"/>
          </w:tcPr>
          <w:p w14:paraId="15876429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2" w:type="dxa"/>
            <w:shd w:val="clear" w:color="auto" w:fill="auto"/>
          </w:tcPr>
          <w:p w14:paraId="061A3AAF" w14:textId="6B3B8536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103</w:t>
            </w:r>
          </w:p>
        </w:tc>
        <w:tc>
          <w:tcPr>
            <w:tcW w:w="196" w:type="dxa"/>
            <w:shd w:val="clear" w:color="auto" w:fill="auto"/>
          </w:tcPr>
          <w:p w14:paraId="374A117C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2F8D8795" w14:textId="34B5196B" w:rsidR="007D1C9F" w:rsidRPr="00934DBD" w:rsidRDefault="006C2FBC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566</w:t>
            </w:r>
          </w:p>
        </w:tc>
        <w:tc>
          <w:tcPr>
            <w:tcW w:w="196" w:type="dxa"/>
            <w:shd w:val="clear" w:color="auto" w:fill="auto"/>
          </w:tcPr>
          <w:p w14:paraId="6397282F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8" w:type="dxa"/>
            <w:shd w:val="clear" w:color="auto" w:fill="auto"/>
          </w:tcPr>
          <w:p w14:paraId="38ED70BC" w14:textId="29E0FFDB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566</w:t>
            </w:r>
          </w:p>
        </w:tc>
        <w:tc>
          <w:tcPr>
            <w:tcW w:w="199" w:type="dxa"/>
            <w:shd w:val="clear" w:color="auto" w:fill="auto"/>
          </w:tcPr>
          <w:p w14:paraId="080AB816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0" w:type="dxa"/>
            <w:shd w:val="clear" w:color="auto" w:fill="auto"/>
          </w:tcPr>
          <w:p w14:paraId="1E44EB07" w14:textId="3FAF4173" w:rsidR="007D1C9F" w:rsidRPr="00934DBD" w:rsidRDefault="006C2FBC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54F92683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81" w:type="dxa"/>
            <w:shd w:val="clear" w:color="auto" w:fill="auto"/>
          </w:tcPr>
          <w:p w14:paraId="7547478D" w14:textId="69C953D4" w:rsidR="007D1C9F" w:rsidRPr="00934DBD" w:rsidRDefault="007D1C9F" w:rsidP="001C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4A90F5DE" w14:textId="77777777" w:rsidR="007D1C9F" w:rsidRPr="00934DBD" w:rsidRDefault="007D1C9F" w:rsidP="001C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decimal" w:pos="46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69" w:type="dxa"/>
            <w:shd w:val="clear" w:color="auto" w:fill="auto"/>
          </w:tcPr>
          <w:p w14:paraId="3635130D" w14:textId="7EBF4186" w:rsidR="007D1C9F" w:rsidRPr="00934DBD" w:rsidRDefault="006C2FBC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566</w:t>
            </w:r>
          </w:p>
        </w:tc>
        <w:tc>
          <w:tcPr>
            <w:tcW w:w="196" w:type="dxa"/>
            <w:shd w:val="clear" w:color="auto" w:fill="auto"/>
          </w:tcPr>
          <w:p w14:paraId="2D28A58D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0" w:type="dxa"/>
            <w:shd w:val="clear" w:color="auto" w:fill="auto"/>
          </w:tcPr>
          <w:p w14:paraId="0B63E52C" w14:textId="2583ABE8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566</w:t>
            </w:r>
          </w:p>
        </w:tc>
        <w:tc>
          <w:tcPr>
            <w:tcW w:w="196" w:type="dxa"/>
            <w:gridSpan w:val="2"/>
            <w:shd w:val="clear" w:color="auto" w:fill="auto"/>
          </w:tcPr>
          <w:p w14:paraId="125B7F63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3" w:type="dxa"/>
            <w:gridSpan w:val="2"/>
            <w:shd w:val="clear" w:color="auto" w:fill="auto"/>
          </w:tcPr>
          <w:p w14:paraId="5B32A77E" w14:textId="56409EC0" w:rsidR="007D1C9F" w:rsidRPr="00934DBD" w:rsidRDefault="006C2FBC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96" w:type="dxa"/>
            <w:gridSpan w:val="2"/>
            <w:shd w:val="clear" w:color="auto" w:fill="auto"/>
          </w:tcPr>
          <w:p w14:paraId="41508542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491511D0" w14:textId="311059F2" w:rsidR="007D1C9F" w:rsidRPr="00934DBD" w:rsidRDefault="00CE04A4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</w:tr>
      <w:tr w:rsidR="00CA19DF" w:rsidRPr="00934DBD" w14:paraId="4D1A69F9" w14:textId="77777777" w:rsidTr="00A32922">
        <w:trPr>
          <w:cantSplit/>
          <w:trHeight w:val="16"/>
        </w:trPr>
        <w:tc>
          <w:tcPr>
            <w:tcW w:w="3730" w:type="dxa"/>
            <w:shd w:val="clear" w:color="auto" w:fill="auto"/>
          </w:tcPr>
          <w:p w14:paraId="213D079A" w14:textId="77777777" w:rsidR="007D1C9F" w:rsidRPr="00934DBD" w:rsidRDefault="007D1C9F" w:rsidP="007D1C9F">
            <w:pPr>
              <w:tabs>
                <w:tab w:val="left" w:pos="284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proofErr w:type="spellStart"/>
            <w:r w:rsidRPr="00934DBD">
              <w:rPr>
                <w:rFonts w:asciiTheme="majorBidi" w:hAnsiTheme="majorBidi" w:cstheme="majorBidi"/>
                <w:sz w:val="27"/>
                <w:szCs w:val="27"/>
              </w:rPr>
              <w:t>SuperDrob</w:t>
            </w:r>
            <w:proofErr w:type="spellEnd"/>
            <w:r w:rsidRPr="00934DBD">
              <w:rPr>
                <w:rFonts w:asciiTheme="majorBidi" w:hAnsiTheme="majorBidi" w:cstheme="majorBidi"/>
                <w:sz w:val="27"/>
                <w:szCs w:val="27"/>
              </w:rPr>
              <w:t xml:space="preserve"> S.A.</w:t>
            </w:r>
          </w:p>
        </w:tc>
        <w:tc>
          <w:tcPr>
            <w:tcW w:w="1171" w:type="dxa"/>
          </w:tcPr>
          <w:p w14:paraId="3D5955CB" w14:textId="77777777" w:rsidR="007D1C9F" w:rsidRPr="00934DBD" w:rsidRDefault="007D1C9F" w:rsidP="007D1C9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cs/>
              </w:rPr>
              <w:t>โปแลนด์</w:t>
            </w:r>
          </w:p>
        </w:tc>
        <w:tc>
          <w:tcPr>
            <w:tcW w:w="211" w:type="dxa"/>
          </w:tcPr>
          <w:p w14:paraId="273D2517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0" w:type="dxa"/>
            <w:shd w:val="clear" w:color="auto" w:fill="auto"/>
          </w:tcPr>
          <w:p w14:paraId="6FC49CBF" w14:textId="146FB993" w:rsidR="007D1C9F" w:rsidRPr="00934DBD" w:rsidRDefault="006C2FBC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49.45</w:t>
            </w:r>
          </w:p>
        </w:tc>
        <w:tc>
          <w:tcPr>
            <w:tcW w:w="197" w:type="dxa"/>
            <w:shd w:val="clear" w:color="auto" w:fill="auto"/>
          </w:tcPr>
          <w:p w14:paraId="64BE50D5" w14:textId="1529975C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2" w:type="dxa"/>
            <w:shd w:val="clear" w:color="auto" w:fill="auto"/>
          </w:tcPr>
          <w:p w14:paraId="742FE88C" w14:textId="7D21A2BB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49.45</w:t>
            </w:r>
          </w:p>
        </w:tc>
        <w:tc>
          <w:tcPr>
            <w:tcW w:w="196" w:type="dxa"/>
            <w:shd w:val="clear" w:color="auto" w:fill="auto"/>
          </w:tcPr>
          <w:p w14:paraId="6CF935A6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57" w:type="dxa"/>
            <w:shd w:val="clear" w:color="auto" w:fill="auto"/>
          </w:tcPr>
          <w:p w14:paraId="2F8C05A3" w14:textId="778980A0" w:rsidR="007D1C9F" w:rsidRPr="00934DBD" w:rsidRDefault="006C2FBC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4,708</w:t>
            </w:r>
          </w:p>
        </w:tc>
        <w:tc>
          <w:tcPr>
            <w:tcW w:w="196" w:type="dxa"/>
            <w:shd w:val="clear" w:color="auto" w:fill="auto"/>
          </w:tcPr>
          <w:p w14:paraId="29C0FA16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2" w:type="dxa"/>
            <w:shd w:val="clear" w:color="auto" w:fill="auto"/>
          </w:tcPr>
          <w:p w14:paraId="6B46D67C" w14:textId="73AFA80D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4,708</w:t>
            </w:r>
          </w:p>
        </w:tc>
        <w:tc>
          <w:tcPr>
            <w:tcW w:w="196" w:type="dxa"/>
            <w:shd w:val="clear" w:color="auto" w:fill="auto"/>
          </w:tcPr>
          <w:p w14:paraId="179F519B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57" w:type="dxa"/>
            <w:shd w:val="clear" w:color="auto" w:fill="auto"/>
          </w:tcPr>
          <w:p w14:paraId="560A52D7" w14:textId="73CF3BAB" w:rsidR="007D1C9F" w:rsidRPr="00934DBD" w:rsidRDefault="006C2FBC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3,794</w:t>
            </w:r>
          </w:p>
        </w:tc>
        <w:tc>
          <w:tcPr>
            <w:tcW w:w="196" w:type="dxa"/>
            <w:shd w:val="clear" w:color="auto" w:fill="auto"/>
          </w:tcPr>
          <w:p w14:paraId="6518F066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8" w:type="dxa"/>
            <w:shd w:val="clear" w:color="auto" w:fill="auto"/>
          </w:tcPr>
          <w:p w14:paraId="08CB6149" w14:textId="77869F0F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3,794</w:t>
            </w:r>
          </w:p>
        </w:tc>
        <w:tc>
          <w:tcPr>
            <w:tcW w:w="199" w:type="dxa"/>
            <w:shd w:val="clear" w:color="auto" w:fill="auto"/>
          </w:tcPr>
          <w:p w14:paraId="7D5FD407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0" w:type="dxa"/>
            <w:shd w:val="clear" w:color="auto" w:fill="auto"/>
          </w:tcPr>
          <w:p w14:paraId="60561EAE" w14:textId="416EAB46" w:rsidR="007D1C9F" w:rsidRPr="00934DBD" w:rsidRDefault="006C2FBC" w:rsidP="001C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62E3E914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  <w:tab w:val="decimal" w:pos="508"/>
              </w:tabs>
              <w:spacing w:line="240" w:lineRule="auto"/>
              <w:ind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81" w:type="dxa"/>
            <w:shd w:val="clear" w:color="auto" w:fill="auto"/>
          </w:tcPr>
          <w:p w14:paraId="5C71855F" w14:textId="3A639AE2" w:rsidR="007D1C9F" w:rsidRPr="00934DBD" w:rsidRDefault="007D1C9F" w:rsidP="001C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0A1676F0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decimal" w:pos="508"/>
              </w:tabs>
              <w:spacing w:line="240" w:lineRule="auto"/>
              <w:ind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69" w:type="dxa"/>
            <w:shd w:val="clear" w:color="auto" w:fill="auto"/>
          </w:tcPr>
          <w:p w14:paraId="1ADD9E78" w14:textId="7C4C3CCD" w:rsidR="007D1C9F" w:rsidRPr="00934DBD" w:rsidRDefault="006C2FBC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3,794</w:t>
            </w:r>
          </w:p>
        </w:tc>
        <w:tc>
          <w:tcPr>
            <w:tcW w:w="196" w:type="dxa"/>
            <w:shd w:val="clear" w:color="auto" w:fill="auto"/>
          </w:tcPr>
          <w:p w14:paraId="43152DCC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0" w:type="dxa"/>
            <w:shd w:val="clear" w:color="auto" w:fill="auto"/>
          </w:tcPr>
          <w:p w14:paraId="1E8ABA89" w14:textId="3851F6F2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3,794</w:t>
            </w:r>
          </w:p>
        </w:tc>
        <w:tc>
          <w:tcPr>
            <w:tcW w:w="196" w:type="dxa"/>
            <w:gridSpan w:val="2"/>
            <w:shd w:val="clear" w:color="auto" w:fill="auto"/>
          </w:tcPr>
          <w:p w14:paraId="4B22E1ED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3" w:type="dxa"/>
            <w:gridSpan w:val="2"/>
            <w:shd w:val="clear" w:color="auto" w:fill="auto"/>
          </w:tcPr>
          <w:p w14:paraId="144217DE" w14:textId="08171494" w:rsidR="007D1C9F" w:rsidRPr="00934DBD" w:rsidRDefault="006C2FBC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96" w:type="dxa"/>
            <w:gridSpan w:val="2"/>
            <w:shd w:val="clear" w:color="auto" w:fill="auto"/>
          </w:tcPr>
          <w:p w14:paraId="469A6029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2B67EDCC" w14:textId="5B57742D" w:rsidR="007D1C9F" w:rsidRPr="00934DBD" w:rsidRDefault="00CE04A4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CA19DF" w:rsidRPr="00934DBD" w14:paraId="3DFCCB9A" w14:textId="77777777" w:rsidTr="00A32922">
        <w:trPr>
          <w:cantSplit/>
          <w:trHeight w:val="16"/>
        </w:trPr>
        <w:tc>
          <w:tcPr>
            <w:tcW w:w="3730" w:type="dxa"/>
            <w:shd w:val="clear" w:color="auto" w:fill="auto"/>
          </w:tcPr>
          <w:p w14:paraId="09605E83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71" w:type="dxa"/>
          </w:tcPr>
          <w:p w14:paraId="51166E07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11" w:type="dxa"/>
          </w:tcPr>
          <w:p w14:paraId="6487E359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60" w:type="dxa"/>
            <w:shd w:val="clear" w:color="auto" w:fill="auto"/>
          </w:tcPr>
          <w:p w14:paraId="4C29C13F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97" w:type="dxa"/>
            <w:shd w:val="clear" w:color="auto" w:fill="auto"/>
          </w:tcPr>
          <w:p w14:paraId="78E767A6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62" w:type="dxa"/>
            <w:shd w:val="clear" w:color="auto" w:fill="auto"/>
          </w:tcPr>
          <w:p w14:paraId="60803C5F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96" w:type="dxa"/>
            <w:shd w:val="clear" w:color="auto" w:fill="auto"/>
          </w:tcPr>
          <w:p w14:paraId="3298E619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57" w:type="dxa"/>
            <w:shd w:val="clear" w:color="auto" w:fill="auto"/>
          </w:tcPr>
          <w:p w14:paraId="2EC021E7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96" w:type="dxa"/>
            <w:shd w:val="clear" w:color="auto" w:fill="auto"/>
          </w:tcPr>
          <w:p w14:paraId="1BE16613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2" w:type="dxa"/>
            <w:shd w:val="clear" w:color="auto" w:fill="auto"/>
          </w:tcPr>
          <w:p w14:paraId="3115A17F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96" w:type="dxa"/>
            <w:shd w:val="clear" w:color="auto" w:fill="auto"/>
          </w:tcPr>
          <w:p w14:paraId="25E160A0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44ABA5" w14:textId="69C82E90" w:rsidR="007D1C9F" w:rsidRPr="00934DBD" w:rsidRDefault="006C2FBC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4,360</w:t>
            </w:r>
          </w:p>
        </w:tc>
        <w:tc>
          <w:tcPr>
            <w:tcW w:w="196" w:type="dxa"/>
            <w:shd w:val="clear" w:color="auto" w:fill="auto"/>
          </w:tcPr>
          <w:p w14:paraId="2F79CAC2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644AF1" w14:textId="3A89C414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4,360</w:t>
            </w:r>
          </w:p>
        </w:tc>
        <w:tc>
          <w:tcPr>
            <w:tcW w:w="199" w:type="dxa"/>
            <w:shd w:val="clear" w:color="auto" w:fill="auto"/>
          </w:tcPr>
          <w:p w14:paraId="189BF0EC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63A78" w14:textId="4DAD75BE" w:rsidR="007D1C9F" w:rsidRPr="00934DBD" w:rsidRDefault="006C2FBC" w:rsidP="001C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1FADD1EE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right="-79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GB" w:bidi="ar-SA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B641C" w14:textId="30DD585D" w:rsidR="007D1C9F" w:rsidRPr="00934DBD" w:rsidRDefault="007D1C9F" w:rsidP="001C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4F1C7F68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right="-79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GB" w:bidi="ar-SA"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508E94" w14:textId="119B018A" w:rsidR="007D1C9F" w:rsidRPr="00934DBD" w:rsidRDefault="006C2FBC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4,360</w:t>
            </w:r>
          </w:p>
        </w:tc>
        <w:tc>
          <w:tcPr>
            <w:tcW w:w="196" w:type="dxa"/>
            <w:shd w:val="clear" w:color="auto" w:fill="auto"/>
          </w:tcPr>
          <w:p w14:paraId="147A766C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1DB89E" w14:textId="06877B2D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4,360</w:t>
            </w:r>
          </w:p>
        </w:tc>
        <w:tc>
          <w:tcPr>
            <w:tcW w:w="196" w:type="dxa"/>
            <w:gridSpan w:val="2"/>
            <w:shd w:val="clear" w:color="auto" w:fill="auto"/>
          </w:tcPr>
          <w:p w14:paraId="444065C2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8C8D94" w14:textId="787D29A9" w:rsidR="007D1C9F" w:rsidRPr="00934DBD" w:rsidRDefault="006C2FBC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10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96" w:type="dxa"/>
            <w:gridSpan w:val="2"/>
            <w:shd w:val="clear" w:color="auto" w:fill="auto"/>
          </w:tcPr>
          <w:p w14:paraId="2C205942" w14:textId="77777777" w:rsidR="007D1C9F" w:rsidRPr="00934DBD" w:rsidRDefault="007D1C9F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D016E" w14:textId="4510C554" w:rsidR="007D1C9F" w:rsidRPr="00934DBD" w:rsidRDefault="00CE04A4" w:rsidP="007D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10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</w:tbl>
    <w:p w14:paraId="261BA97D" w14:textId="77777777" w:rsidR="00555629" w:rsidRPr="00934DBD" w:rsidRDefault="00555629" w:rsidP="000429AC">
      <w:pPr>
        <w:pStyle w:val="a"/>
        <w:tabs>
          <w:tab w:val="clear" w:pos="1080"/>
          <w:tab w:val="left" w:pos="540"/>
        </w:tabs>
        <w:jc w:val="both"/>
        <w:rPr>
          <w:rFonts w:asciiTheme="majorBidi" w:hAnsiTheme="majorBidi" w:cstheme="majorBidi"/>
          <w:lang w:val="en-US"/>
        </w:rPr>
      </w:pPr>
    </w:p>
    <w:p w14:paraId="0E41F263" w14:textId="77777777" w:rsidR="00555629" w:rsidRPr="00934DBD" w:rsidRDefault="00555629" w:rsidP="000429AC">
      <w:pPr>
        <w:pStyle w:val="a"/>
        <w:tabs>
          <w:tab w:val="clear" w:pos="1080"/>
        </w:tabs>
        <w:ind w:left="90" w:hanging="90"/>
        <w:jc w:val="thaiDistribute"/>
        <w:rPr>
          <w:rFonts w:asciiTheme="majorBidi" w:hAnsiTheme="majorBidi" w:cstheme="majorBidi"/>
          <w:cs/>
        </w:rPr>
      </w:pPr>
    </w:p>
    <w:p w14:paraId="12FC6881" w14:textId="77777777" w:rsidR="00FD6DD0" w:rsidRPr="00934DBD" w:rsidRDefault="00FD6DD0" w:rsidP="000429AC">
      <w:pPr>
        <w:pStyle w:val="a"/>
        <w:tabs>
          <w:tab w:val="clear" w:pos="1080"/>
        </w:tabs>
        <w:ind w:left="540" w:hanging="90"/>
        <w:jc w:val="thaiDistribute"/>
        <w:rPr>
          <w:rFonts w:asciiTheme="majorBidi" w:hAnsiTheme="majorBidi" w:cstheme="majorBidi"/>
          <w:cs/>
        </w:rPr>
      </w:pPr>
    </w:p>
    <w:p w14:paraId="7841DA9A" w14:textId="77777777" w:rsidR="00DD5805" w:rsidRPr="00934DBD" w:rsidRDefault="00DD5805" w:rsidP="000429AC">
      <w:pPr>
        <w:pStyle w:val="a"/>
        <w:tabs>
          <w:tab w:val="clear" w:pos="1080"/>
          <w:tab w:val="left" w:pos="540"/>
        </w:tabs>
        <w:jc w:val="both"/>
        <w:rPr>
          <w:rFonts w:asciiTheme="majorBidi" w:hAnsiTheme="majorBidi" w:cstheme="majorBidi"/>
          <w:cs/>
          <w:lang w:val="en-US"/>
        </w:rPr>
        <w:sectPr w:rsidR="00DD5805" w:rsidRPr="00934DBD" w:rsidSect="0083242D">
          <w:footerReference w:type="default" r:id="rId16"/>
          <w:type w:val="nextColumn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96" w:space="1" w:color="0000FF" w:frame="1"/>
            <w:left w:val="none" w:sz="96" w:space="1" w:color="3200EB"/>
            <w:bottom w:val="none" w:sz="0" w:space="6" w:color="000000"/>
            <w:right w:val="none" w:sz="28" w:space="1" w:color="04009A"/>
          </w:pgBorders>
          <w:cols w:space="720"/>
          <w:docGrid w:linePitch="245"/>
        </w:sectPr>
      </w:pPr>
    </w:p>
    <w:p w14:paraId="116C3990" w14:textId="3565129D" w:rsidR="00C142F6" w:rsidRPr="00934DBD" w:rsidRDefault="00AF5034" w:rsidP="000429AC">
      <w:pPr>
        <w:pStyle w:val="acctmergecolhdg"/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934DBD">
        <w:rPr>
          <w:rFonts w:asciiTheme="majorBidi" w:hAnsiTheme="majorBidi" w:cstheme="majorBidi"/>
          <w:sz w:val="30"/>
          <w:szCs w:val="30"/>
          <w:lang w:val="en-US"/>
        </w:rPr>
        <w:lastRenderedPageBreak/>
        <w:t>10</w:t>
      </w:r>
      <w:r w:rsidR="002D33FB" w:rsidRPr="00934DBD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="00C142F6" w:rsidRPr="00934DB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ที่ดิน อาคารและอุปกรณ์</w:t>
      </w:r>
    </w:p>
    <w:p w14:paraId="7FE90746" w14:textId="77777777" w:rsidR="00C659A5" w:rsidRPr="00934DBD" w:rsidRDefault="00C659A5" w:rsidP="00511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9C910F3" w14:textId="6F0ADE9C" w:rsidR="00E90E65" w:rsidRPr="00934DBD" w:rsidRDefault="00E90E65" w:rsidP="00511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934DBD">
        <w:rPr>
          <w:rFonts w:asciiTheme="majorBidi" w:hAnsiTheme="majorBidi" w:cstheme="majorBidi"/>
          <w:sz w:val="30"/>
          <w:szCs w:val="30"/>
          <w:cs/>
        </w:rPr>
        <w:t>การซื้อ การจำหน่าย และการโอนที่ดิน อาคารและอุปกรณ์ในระหว่างงวด</w:t>
      </w:r>
      <w:r w:rsidR="007D1C9F" w:rsidRPr="00934DBD">
        <w:rPr>
          <w:rFonts w:asciiTheme="majorBidi" w:hAnsiTheme="majorBidi" w:cstheme="majorBidi"/>
          <w:sz w:val="30"/>
          <w:szCs w:val="30"/>
          <w:cs/>
        </w:rPr>
        <w:t>เก้า</w:t>
      </w:r>
      <w:r w:rsidR="00794C28" w:rsidRPr="00934DB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30</w:t>
      </w:r>
      <w:r w:rsidR="001262C1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7D1C9F" w:rsidRPr="00934DB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934DB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19C1252" w14:textId="4A1B482F" w:rsidR="00B60FDD" w:rsidRPr="00934DBD" w:rsidRDefault="00B60FDD" w:rsidP="00511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tbl>
      <w:tblPr>
        <w:tblW w:w="919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346"/>
        <w:gridCol w:w="1259"/>
        <w:gridCol w:w="270"/>
        <w:gridCol w:w="1260"/>
        <w:gridCol w:w="270"/>
        <w:gridCol w:w="1260"/>
        <w:gridCol w:w="270"/>
        <w:gridCol w:w="1260"/>
      </w:tblGrid>
      <w:tr w:rsidR="00511E4B" w:rsidRPr="00934DBD" w14:paraId="146D3675" w14:textId="77777777" w:rsidTr="00C0398D">
        <w:tc>
          <w:tcPr>
            <w:tcW w:w="3346" w:type="dxa"/>
          </w:tcPr>
          <w:p w14:paraId="7B674295" w14:textId="77777777" w:rsidR="00511E4B" w:rsidRPr="00934DBD" w:rsidRDefault="00511E4B" w:rsidP="00C039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9" w:type="dxa"/>
            <w:gridSpan w:val="7"/>
            <w:hideMark/>
          </w:tcPr>
          <w:p w14:paraId="43725680" w14:textId="77777777" w:rsidR="00511E4B" w:rsidRPr="00934DBD" w:rsidRDefault="00511E4B" w:rsidP="00B95CF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11E4B" w:rsidRPr="00934DBD" w14:paraId="6DC6284F" w14:textId="77777777" w:rsidTr="00C0398D">
        <w:tc>
          <w:tcPr>
            <w:tcW w:w="3346" w:type="dxa"/>
          </w:tcPr>
          <w:p w14:paraId="3CCEE4B2" w14:textId="77777777" w:rsidR="00511E4B" w:rsidRPr="00934DBD" w:rsidRDefault="00511E4B" w:rsidP="00C039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28515C" w14:textId="77777777" w:rsidR="00511E4B" w:rsidRPr="00934DBD" w:rsidRDefault="00511E4B" w:rsidP="00C0398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1E4B" w:rsidRPr="00934DBD" w14:paraId="4DC02BF1" w14:textId="77777777" w:rsidTr="00C0398D">
        <w:tc>
          <w:tcPr>
            <w:tcW w:w="3346" w:type="dxa"/>
          </w:tcPr>
          <w:p w14:paraId="6605627F" w14:textId="77777777" w:rsidR="00511E4B" w:rsidRPr="00934DBD" w:rsidRDefault="00511E4B" w:rsidP="00C039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A08F74" w14:textId="79E0B06B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C55DE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6701E3" w14:textId="27F897E4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511E4B" w:rsidRPr="00934DBD" w14:paraId="034A8B0B" w14:textId="77777777" w:rsidTr="00C0398D">
        <w:trPr>
          <w:trHeight w:val="70"/>
        </w:trPr>
        <w:tc>
          <w:tcPr>
            <w:tcW w:w="3346" w:type="dxa"/>
          </w:tcPr>
          <w:p w14:paraId="6062AB85" w14:textId="77777777" w:rsidR="00511E4B" w:rsidRPr="00934DBD" w:rsidRDefault="00511E4B" w:rsidP="00C039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5AE788" w14:textId="77777777" w:rsidR="00511E4B" w:rsidRPr="00934DBD" w:rsidRDefault="00511E4B" w:rsidP="00C0398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711A8E" w14:textId="77777777" w:rsidR="00511E4B" w:rsidRPr="00934DBD" w:rsidRDefault="00511E4B" w:rsidP="00C0398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14A4BD" w14:textId="77777777" w:rsidR="00511E4B" w:rsidRPr="00934DBD" w:rsidRDefault="00511E4B" w:rsidP="00C0398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2700908C" w14:textId="77777777" w:rsidR="00511E4B" w:rsidRPr="00934DBD" w:rsidRDefault="00511E4B" w:rsidP="00C0398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BB612F0" w14:textId="77777777" w:rsidR="00511E4B" w:rsidRPr="00934DBD" w:rsidRDefault="00511E4B" w:rsidP="00C0398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73017759" w14:textId="77777777" w:rsidR="00511E4B" w:rsidRPr="00934DBD" w:rsidRDefault="00511E4B" w:rsidP="00C0398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A4C7C55" w14:textId="77777777" w:rsidR="00511E4B" w:rsidRPr="00934DBD" w:rsidRDefault="00511E4B" w:rsidP="00C0398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511E4B" w:rsidRPr="00934DBD" w14:paraId="70A711B5" w14:textId="77777777" w:rsidTr="00C0398D">
        <w:tc>
          <w:tcPr>
            <w:tcW w:w="3346" w:type="dxa"/>
          </w:tcPr>
          <w:p w14:paraId="5DC4E762" w14:textId="77777777" w:rsidR="00511E4B" w:rsidRPr="00934DBD" w:rsidRDefault="00511E4B" w:rsidP="00C039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65ED71E5" w14:textId="77777777" w:rsidR="00511E4B" w:rsidRPr="00934DBD" w:rsidRDefault="00511E4B" w:rsidP="00C0398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14:paraId="6137401F" w14:textId="77777777" w:rsidR="00511E4B" w:rsidRPr="00934DBD" w:rsidRDefault="00511E4B" w:rsidP="00C0398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FA3CE9D" w14:textId="77777777" w:rsidR="00511E4B" w:rsidRPr="00934DBD" w:rsidRDefault="00511E4B" w:rsidP="00C0398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</w:p>
        </w:tc>
        <w:tc>
          <w:tcPr>
            <w:tcW w:w="270" w:type="dxa"/>
          </w:tcPr>
          <w:p w14:paraId="6A3A1F58" w14:textId="77777777" w:rsidR="00511E4B" w:rsidRPr="00934DBD" w:rsidRDefault="00511E4B" w:rsidP="00C0398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2D169A8" w14:textId="77777777" w:rsidR="00511E4B" w:rsidRPr="00934DBD" w:rsidRDefault="00511E4B" w:rsidP="00C0398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14:paraId="46CF2115" w14:textId="77777777" w:rsidR="00511E4B" w:rsidRPr="00934DBD" w:rsidRDefault="00511E4B" w:rsidP="00C0398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334EE4F" w14:textId="77777777" w:rsidR="00511E4B" w:rsidRPr="00934DBD" w:rsidRDefault="00511E4B" w:rsidP="00C0398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</w:p>
        </w:tc>
      </w:tr>
      <w:tr w:rsidR="00511E4B" w:rsidRPr="00934DBD" w14:paraId="475C09E5" w14:textId="77777777" w:rsidTr="00C0398D">
        <w:tc>
          <w:tcPr>
            <w:tcW w:w="3346" w:type="dxa"/>
          </w:tcPr>
          <w:p w14:paraId="545F31C2" w14:textId="77777777" w:rsidR="00511E4B" w:rsidRPr="00934DBD" w:rsidRDefault="00511E4B" w:rsidP="00C039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6304B39F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/</w:t>
            </w:r>
          </w:p>
        </w:tc>
        <w:tc>
          <w:tcPr>
            <w:tcW w:w="270" w:type="dxa"/>
          </w:tcPr>
          <w:p w14:paraId="466BB3ED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CE26AC8" w14:textId="77777777" w:rsidR="00511E4B" w:rsidRPr="00934DBD" w:rsidRDefault="00511E4B" w:rsidP="00C0398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</w:p>
        </w:tc>
        <w:tc>
          <w:tcPr>
            <w:tcW w:w="270" w:type="dxa"/>
          </w:tcPr>
          <w:p w14:paraId="052752C7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09F40C8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/</w:t>
            </w:r>
          </w:p>
        </w:tc>
        <w:tc>
          <w:tcPr>
            <w:tcW w:w="270" w:type="dxa"/>
          </w:tcPr>
          <w:p w14:paraId="0885241B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6C6E56A" w14:textId="77777777" w:rsidR="00511E4B" w:rsidRPr="00934DBD" w:rsidRDefault="00511E4B" w:rsidP="00C0398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</w:p>
        </w:tc>
      </w:tr>
      <w:tr w:rsidR="00511E4B" w:rsidRPr="00934DBD" w14:paraId="02ECB279" w14:textId="77777777" w:rsidTr="00C0398D">
        <w:tc>
          <w:tcPr>
            <w:tcW w:w="3346" w:type="dxa"/>
          </w:tcPr>
          <w:p w14:paraId="30F46FBB" w14:textId="77777777" w:rsidR="00511E4B" w:rsidRPr="00934DBD" w:rsidRDefault="00511E4B" w:rsidP="00C039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2C6F3519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70" w:type="dxa"/>
          </w:tcPr>
          <w:p w14:paraId="4154C398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BE06AF1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70" w:type="dxa"/>
          </w:tcPr>
          <w:p w14:paraId="1B739FC1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DC480DC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70" w:type="dxa"/>
          </w:tcPr>
          <w:p w14:paraId="36905848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A978C42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</w:p>
        </w:tc>
      </w:tr>
      <w:tr w:rsidR="00511E4B" w:rsidRPr="00934DBD" w14:paraId="4EA95FF6" w14:textId="77777777" w:rsidTr="00C0398D">
        <w:tc>
          <w:tcPr>
            <w:tcW w:w="3346" w:type="dxa"/>
          </w:tcPr>
          <w:p w14:paraId="4D876E0D" w14:textId="77777777" w:rsidR="00511E4B" w:rsidRPr="00934DBD" w:rsidRDefault="00511E4B" w:rsidP="00C039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95B500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14:paraId="0D4DAE66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283A05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14:paraId="3A46D025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ABFEDF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14:paraId="665D8C46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DB3C69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</w:tr>
      <w:tr w:rsidR="00511E4B" w:rsidRPr="00934DBD" w14:paraId="6DB0900B" w14:textId="77777777" w:rsidTr="00C0398D">
        <w:tc>
          <w:tcPr>
            <w:tcW w:w="3346" w:type="dxa"/>
          </w:tcPr>
          <w:p w14:paraId="52D335B6" w14:textId="77777777" w:rsidR="00511E4B" w:rsidRPr="00934DBD" w:rsidRDefault="00511E4B" w:rsidP="00C039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9" w:type="dxa"/>
            <w:gridSpan w:val="7"/>
          </w:tcPr>
          <w:p w14:paraId="0BC05CB0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11E4B" w:rsidRPr="00934DBD" w14:paraId="030DC96A" w14:textId="77777777" w:rsidTr="00C0398D">
        <w:tc>
          <w:tcPr>
            <w:tcW w:w="3346" w:type="dxa"/>
            <w:hideMark/>
          </w:tcPr>
          <w:p w14:paraId="2992FA79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259" w:type="dxa"/>
          </w:tcPr>
          <w:p w14:paraId="069FACD5" w14:textId="2926C6FA" w:rsidR="00511E4B" w:rsidRPr="00934DBD" w:rsidRDefault="003244DD" w:rsidP="00B9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270" w:type="dxa"/>
          </w:tcPr>
          <w:p w14:paraId="36B615AF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6ABE28" w14:textId="3C87A8E2" w:rsidR="00511E4B" w:rsidRPr="00934DBD" w:rsidRDefault="003244DD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540DC75E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FA63BE4" w14:textId="1A6363E9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270" w:type="dxa"/>
          </w:tcPr>
          <w:p w14:paraId="17546309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B681581" w14:textId="060508FE" w:rsidR="00511E4B" w:rsidRPr="00934DBD" w:rsidRDefault="00511E4B" w:rsidP="00B9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1E4B" w:rsidRPr="00934DBD" w14:paraId="7CAEF70C" w14:textId="77777777" w:rsidTr="00C0398D">
        <w:tc>
          <w:tcPr>
            <w:tcW w:w="3346" w:type="dxa"/>
            <w:hideMark/>
          </w:tcPr>
          <w:p w14:paraId="42F488ED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59" w:type="dxa"/>
          </w:tcPr>
          <w:p w14:paraId="3A35C664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08B016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5819F4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E876F0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27B21A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E84BE9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B519E3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1E4B" w:rsidRPr="00934DBD" w14:paraId="5534477E" w14:textId="77777777" w:rsidTr="00C0398D">
        <w:tc>
          <w:tcPr>
            <w:tcW w:w="3346" w:type="dxa"/>
            <w:hideMark/>
          </w:tcPr>
          <w:p w14:paraId="5F48828A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และระบบสาธารณูปโภค</w:t>
            </w:r>
          </w:p>
        </w:tc>
        <w:tc>
          <w:tcPr>
            <w:tcW w:w="1259" w:type="dxa"/>
          </w:tcPr>
          <w:p w14:paraId="7BC4D9A5" w14:textId="5DEB7F02" w:rsidR="00511E4B" w:rsidRPr="00934DBD" w:rsidRDefault="0077649A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8,936</w:t>
            </w:r>
          </w:p>
        </w:tc>
        <w:tc>
          <w:tcPr>
            <w:tcW w:w="270" w:type="dxa"/>
          </w:tcPr>
          <w:p w14:paraId="49DE9643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3763F9" w14:textId="4953EAAA" w:rsidR="00511E4B" w:rsidRPr="00934DBD" w:rsidRDefault="004E0E29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2,857</w:t>
            </w:r>
          </w:p>
        </w:tc>
        <w:tc>
          <w:tcPr>
            <w:tcW w:w="270" w:type="dxa"/>
          </w:tcPr>
          <w:p w14:paraId="17034D48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4B88684" w14:textId="6E61F6AE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7,205</w:t>
            </w:r>
          </w:p>
        </w:tc>
        <w:tc>
          <w:tcPr>
            <w:tcW w:w="270" w:type="dxa"/>
          </w:tcPr>
          <w:p w14:paraId="660D5B1B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96CFD0B" w14:textId="4813F605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</w:tr>
      <w:tr w:rsidR="00511E4B" w:rsidRPr="00934DBD" w14:paraId="5994259C" w14:textId="77777777" w:rsidTr="00C0398D">
        <w:tc>
          <w:tcPr>
            <w:tcW w:w="3346" w:type="dxa"/>
            <w:hideMark/>
          </w:tcPr>
          <w:p w14:paraId="51A784F7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59" w:type="dxa"/>
          </w:tcPr>
          <w:p w14:paraId="22A4C98E" w14:textId="6B697002" w:rsidR="00511E4B" w:rsidRPr="00934DBD" w:rsidRDefault="0077649A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7,744</w:t>
            </w:r>
          </w:p>
        </w:tc>
        <w:tc>
          <w:tcPr>
            <w:tcW w:w="270" w:type="dxa"/>
          </w:tcPr>
          <w:p w14:paraId="26D50D8D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75A034" w14:textId="000A8970" w:rsidR="00511E4B" w:rsidRPr="00934DBD" w:rsidRDefault="003244DD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BF15F2" w:rsidRPr="00934DB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98FDDC1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F3B206A" w14:textId="5213D9D5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9,306</w:t>
            </w:r>
          </w:p>
        </w:tc>
        <w:tc>
          <w:tcPr>
            <w:tcW w:w="270" w:type="dxa"/>
          </w:tcPr>
          <w:p w14:paraId="3A573A2E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F5FCEFA" w14:textId="1FEE01AE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</w:tr>
      <w:tr w:rsidR="00511E4B" w:rsidRPr="00934DBD" w14:paraId="7A793257" w14:textId="77777777" w:rsidTr="00C0398D">
        <w:tc>
          <w:tcPr>
            <w:tcW w:w="3346" w:type="dxa"/>
            <w:hideMark/>
          </w:tcPr>
          <w:p w14:paraId="2373B4E1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59" w:type="dxa"/>
          </w:tcPr>
          <w:p w14:paraId="28EEE219" w14:textId="03277257" w:rsidR="00511E4B" w:rsidRPr="00934DBD" w:rsidRDefault="003244DD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77649A" w:rsidRPr="00934DBD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14:paraId="6F64A20F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AA1682" w14:textId="2B03EB61" w:rsidR="00511E4B" w:rsidRPr="00934DBD" w:rsidRDefault="003244DD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522E32D8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1617C76" w14:textId="456758A1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1,028</w:t>
            </w:r>
          </w:p>
        </w:tc>
        <w:tc>
          <w:tcPr>
            <w:tcW w:w="270" w:type="dxa"/>
          </w:tcPr>
          <w:p w14:paraId="23F08C3E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E40E40A" w14:textId="6786A943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511E4B" w:rsidRPr="00934DBD" w14:paraId="541AF895" w14:textId="77777777" w:rsidTr="00C0398D">
        <w:tc>
          <w:tcPr>
            <w:tcW w:w="3346" w:type="dxa"/>
            <w:hideMark/>
          </w:tcPr>
          <w:p w14:paraId="168D243A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259" w:type="dxa"/>
          </w:tcPr>
          <w:p w14:paraId="3FB378D9" w14:textId="1EF2712E" w:rsidR="00511E4B" w:rsidRPr="00934DBD" w:rsidRDefault="003244DD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17,6</w:t>
            </w:r>
            <w:r w:rsidR="004E0E29" w:rsidRPr="00934DBD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70" w:type="dxa"/>
          </w:tcPr>
          <w:p w14:paraId="632FE403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4B365C" w14:textId="29C8E2F7" w:rsidR="00511E4B" w:rsidRPr="00934DBD" w:rsidRDefault="003244DD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15,295</w:t>
            </w:r>
          </w:p>
        </w:tc>
        <w:tc>
          <w:tcPr>
            <w:tcW w:w="270" w:type="dxa"/>
          </w:tcPr>
          <w:p w14:paraId="43713725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95D6A78" w14:textId="260C353C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15,122</w:t>
            </w:r>
          </w:p>
        </w:tc>
        <w:tc>
          <w:tcPr>
            <w:tcW w:w="270" w:type="dxa"/>
          </w:tcPr>
          <w:p w14:paraId="3FCA6A3D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35A8E89" w14:textId="19AD0551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14,817</w:t>
            </w:r>
          </w:p>
        </w:tc>
      </w:tr>
      <w:tr w:rsidR="00511E4B" w:rsidRPr="00934DBD" w14:paraId="292E1DE7" w14:textId="77777777" w:rsidTr="00C0398D">
        <w:tc>
          <w:tcPr>
            <w:tcW w:w="3346" w:type="dxa"/>
            <w:hideMark/>
          </w:tcPr>
          <w:p w14:paraId="29BF4BAA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C682F0" w14:textId="0F20AB03" w:rsidR="00511E4B" w:rsidRPr="00934DBD" w:rsidRDefault="003244DD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E0E29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6,143</w:t>
            </w:r>
          </w:p>
        </w:tc>
        <w:tc>
          <w:tcPr>
            <w:tcW w:w="270" w:type="dxa"/>
          </w:tcPr>
          <w:p w14:paraId="1C9A0449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A328DA" w14:textId="5171A0D1" w:rsidR="00511E4B" w:rsidRPr="00934DBD" w:rsidRDefault="00447377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18,901</w:t>
            </w:r>
          </w:p>
        </w:tc>
        <w:tc>
          <w:tcPr>
            <w:tcW w:w="270" w:type="dxa"/>
          </w:tcPr>
          <w:p w14:paraId="1D632636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FBDB87C" w14:textId="46B095FE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33,048</w:t>
            </w:r>
          </w:p>
        </w:tc>
        <w:tc>
          <w:tcPr>
            <w:tcW w:w="270" w:type="dxa"/>
          </w:tcPr>
          <w:p w14:paraId="2C5B6934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9DFC8FB" w14:textId="1293A47F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15,796</w:t>
            </w:r>
          </w:p>
        </w:tc>
      </w:tr>
    </w:tbl>
    <w:p w14:paraId="693DDCCA" w14:textId="77777777" w:rsidR="00511E4B" w:rsidRPr="00934DBD" w:rsidRDefault="00511E4B" w:rsidP="00511E4B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25BAA2A2" w14:textId="68E09EB6" w:rsidR="00511E4B" w:rsidRPr="00934DBD" w:rsidRDefault="00511E4B">
      <w:pPr>
        <w:rPr>
          <w:rFonts w:asciiTheme="majorBidi" w:hAnsiTheme="majorBidi" w:cstheme="majorBidi"/>
        </w:rPr>
      </w:pPr>
      <w:r w:rsidRPr="00934DBD">
        <w:rPr>
          <w:rFonts w:asciiTheme="majorBidi" w:hAnsiTheme="majorBidi" w:cstheme="majorBidi"/>
        </w:rPr>
        <w:br w:type="page"/>
      </w:r>
    </w:p>
    <w:p w14:paraId="2DCD9942" w14:textId="77777777" w:rsidR="00430383" w:rsidRPr="00934DBD" w:rsidRDefault="00430383" w:rsidP="00430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การซื้อ การจำหน่าย และการโอนที่ดิน อาคารและอุปกรณ์ในระหว่างงวดเก้าเดือนสิ้นสุดวันที่ </w:t>
      </w:r>
      <w:r w:rsidRPr="00934DBD">
        <w:rPr>
          <w:rFonts w:asciiTheme="majorBidi" w:hAnsiTheme="majorBidi" w:cstheme="majorBidi"/>
          <w:sz w:val="30"/>
          <w:szCs w:val="30"/>
        </w:rPr>
        <w:t xml:space="preserve">30 </w:t>
      </w:r>
      <w:r w:rsidRPr="00934DBD">
        <w:rPr>
          <w:rFonts w:asciiTheme="majorBidi" w:hAnsiTheme="majorBidi" w:cstheme="majorBidi"/>
          <w:sz w:val="30"/>
          <w:szCs w:val="30"/>
          <w:cs/>
        </w:rPr>
        <w:t>กันยายน มีดังนี้</w:t>
      </w:r>
      <w:r w:rsidRPr="00934DBD">
        <w:rPr>
          <w:rFonts w:asciiTheme="majorBidi" w:hAnsiTheme="majorBidi" w:cstheme="majorBidi"/>
          <w:sz w:val="30"/>
          <w:szCs w:val="30"/>
        </w:rPr>
        <w:t xml:space="preserve"> (</w:t>
      </w:r>
      <w:r w:rsidRPr="00934DBD">
        <w:rPr>
          <w:rFonts w:asciiTheme="majorBidi" w:hAnsiTheme="majorBidi" w:cstheme="majorBidi"/>
          <w:sz w:val="30"/>
          <w:szCs w:val="30"/>
          <w:cs/>
        </w:rPr>
        <w:t>ต่อ)</w:t>
      </w:r>
    </w:p>
    <w:p w14:paraId="0C35A847" w14:textId="77777777" w:rsidR="00430383" w:rsidRPr="00934DBD" w:rsidRDefault="00430383">
      <w:pPr>
        <w:rPr>
          <w:rFonts w:asciiTheme="majorBidi" w:hAnsiTheme="majorBidi" w:cstheme="majorBidi"/>
        </w:rPr>
      </w:pPr>
    </w:p>
    <w:tbl>
      <w:tblPr>
        <w:tblW w:w="919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346"/>
        <w:gridCol w:w="1259"/>
        <w:gridCol w:w="270"/>
        <w:gridCol w:w="1260"/>
        <w:gridCol w:w="270"/>
        <w:gridCol w:w="1260"/>
        <w:gridCol w:w="270"/>
        <w:gridCol w:w="1260"/>
      </w:tblGrid>
      <w:tr w:rsidR="00511E4B" w:rsidRPr="00934DBD" w14:paraId="39ED29F7" w14:textId="77777777" w:rsidTr="00C0398D">
        <w:tc>
          <w:tcPr>
            <w:tcW w:w="3346" w:type="dxa"/>
          </w:tcPr>
          <w:p w14:paraId="54C9D3AD" w14:textId="7DC911BE" w:rsidR="00511E4B" w:rsidRPr="00934DBD" w:rsidRDefault="00511E4B" w:rsidP="00C0398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5849" w:type="dxa"/>
            <w:gridSpan w:val="7"/>
            <w:hideMark/>
          </w:tcPr>
          <w:p w14:paraId="5DCA6E0F" w14:textId="77777777" w:rsidR="00511E4B" w:rsidRPr="00934DBD" w:rsidRDefault="00511E4B" w:rsidP="00C0398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11E4B" w:rsidRPr="00934DBD" w14:paraId="53DDE03B" w14:textId="77777777" w:rsidTr="00C0398D">
        <w:tc>
          <w:tcPr>
            <w:tcW w:w="3346" w:type="dxa"/>
          </w:tcPr>
          <w:p w14:paraId="5A6FAD83" w14:textId="77777777" w:rsidR="00511E4B" w:rsidRPr="00934DBD" w:rsidRDefault="00511E4B" w:rsidP="00C0398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60710E" w14:textId="77777777" w:rsidR="00511E4B" w:rsidRPr="00934DBD" w:rsidRDefault="00511E4B" w:rsidP="00C0398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1E4B" w:rsidRPr="00934DBD" w14:paraId="0C63DA4B" w14:textId="77777777" w:rsidTr="00C0398D">
        <w:tc>
          <w:tcPr>
            <w:tcW w:w="3346" w:type="dxa"/>
          </w:tcPr>
          <w:p w14:paraId="01F00F7A" w14:textId="77777777" w:rsidR="00511E4B" w:rsidRPr="00934DBD" w:rsidRDefault="00511E4B" w:rsidP="00C0398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8E7F34" w14:textId="37D1F368" w:rsidR="00511E4B" w:rsidRPr="00934DBD" w:rsidRDefault="00511E4B" w:rsidP="00C0398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2DD77" w14:textId="77777777" w:rsidR="00511E4B" w:rsidRPr="00934DBD" w:rsidRDefault="00511E4B" w:rsidP="00C0398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E6D41B" w14:textId="4E1224DB" w:rsidR="00511E4B" w:rsidRPr="00934DBD" w:rsidRDefault="00511E4B" w:rsidP="00C0398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511E4B" w:rsidRPr="00934DBD" w14:paraId="45BD9CDC" w14:textId="77777777" w:rsidTr="00C0398D">
        <w:tc>
          <w:tcPr>
            <w:tcW w:w="3346" w:type="dxa"/>
          </w:tcPr>
          <w:p w14:paraId="6DBA287D" w14:textId="77777777" w:rsidR="00511E4B" w:rsidRPr="00934DBD" w:rsidRDefault="00511E4B" w:rsidP="00C0398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B03AEC" w14:textId="77777777" w:rsidR="00511E4B" w:rsidRPr="00934DBD" w:rsidRDefault="00511E4B" w:rsidP="00C0398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D13EC9" w14:textId="77777777" w:rsidR="00511E4B" w:rsidRPr="00934DBD" w:rsidRDefault="00511E4B" w:rsidP="00C0398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6270B3" w14:textId="77777777" w:rsidR="00511E4B" w:rsidRPr="00934DBD" w:rsidRDefault="00511E4B" w:rsidP="00C0398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118A480A" w14:textId="77777777" w:rsidR="00511E4B" w:rsidRPr="00934DBD" w:rsidRDefault="00511E4B" w:rsidP="00C0398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0FA6647" w14:textId="77777777" w:rsidR="00511E4B" w:rsidRPr="00934DBD" w:rsidRDefault="00511E4B" w:rsidP="00C0398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21325F94" w14:textId="77777777" w:rsidR="00511E4B" w:rsidRPr="00934DBD" w:rsidRDefault="00511E4B" w:rsidP="00C0398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4896392" w14:textId="77777777" w:rsidR="00511E4B" w:rsidRPr="00934DBD" w:rsidRDefault="00511E4B" w:rsidP="00C0398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511E4B" w:rsidRPr="00934DBD" w14:paraId="5C4FA8B4" w14:textId="77777777" w:rsidTr="00C0398D">
        <w:tc>
          <w:tcPr>
            <w:tcW w:w="3346" w:type="dxa"/>
          </w:tcPr>
          <w:p w14:paraId="16378AB0" w14:textId="77777777" w:rsidR="00511E4B" w:rsidRPr="00934DBD" w:rsidRDefault="00511E4B" w:rsidP="00C0398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6BD04D2A" w14:textId="77777777" w:rsidR="00511E4B" w:rsidRPr="00934DBD" w:rsidRDefault="00511E4B" w:rsidP="00C0398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14:paraId="312D2C2F" w14:textId="77777777" w:rsidR="00511E4B" w:rsidRPr="00934DBD" w:rsidRDefault="00511E4B" w:rsidP="00C0398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D04DE84" w14:textId="77777777" w:rsidR="00511E4B" w:rsidRPr="00934DBD" w:rsidRDefault="00511E4B" w:rsidP="00C0398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</w:p>
        </w:tc>
        <w:tc>
          <w:tcPr>
            <w:tcW w:w="270" w:type="dxa"/>
          </w:tcPr>
          <w:p w14:paraId="2ED946D2" w14:textId="77777777" w:rsidR="00511E4B" w:rsidRPr="00934DBD" w:rsidRDefault="00511E4B" w:rsidP="00C0398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07EAA19" w14:textId="77777777" w:rsidR="00511E4B" w:rsidRPr="00934DBD" w:rsidRDefault="00511E4B" w:rsidP="00C0398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14:paraId="765069AE" w14:textId="77777777" w:rsidR="00511E4B" w:rsidRPr="00934DBD" w:rsidRDefault="00511E4B" w:rsidP="00C0398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5F327EF" w14:textId="77777777" w:rsidR="00511E4B" w:rsidRPr="00934DBD" w:rsidRDefault="00511E4B" w:rsidP="00C0398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</w:p>
        </w:tc>
      </w:tr>
      <w:tr w:rsidR="00511E4B" w:rsidRPr="00934DBD" w14:paraId="5FB21B97" w14:textId="77777777" w:rsidTr="00C0398D">
        <w:tc>
          <w:tcPr>
            <w:tcW w:w="3346" w:type="dxa"/>
          </w:tcPr>
          <w:p w14:paraId="7707FA06" w14:textId="77777777" w:rsidR="00511E4B" w:rsidRPr="00934DBD" w:rsidRDefault="00511E4B" w:rsidP="00C0398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080FA2F5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/</w:t>
            </w:r>
          </w:p>
        </w:tc>
        <w:tc>
          <w:tcPr>
            <w:tcW w:w="270" w:type="dxa"/>
          </w:tcPr>
          <w:p w14:paraId="5AEB3E56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DC33EF7" w14:textId="77777777" w:rsidR="00511E4B" w:rsidRPr="00934DBD" w:rsidRDefault="00511E4B" w:rsidP="00C0398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</w:p>
        </w:tc>
        <w:tc>
          <w:tcPr>
            <w:tcW w:w="270" w:type="dxa"/>
          </w:tcPr>
          <w:p w14:paraId="1653356B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134F961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/</w:t>
            </w:r>
          </w:p>
        </w:tc>
        <w:tc>
          <w:tcPr>
            <w:tcW w:w="270" w:type="dxa"/>
          </w:tcPr>
          <w:p w14:paraId="384FB7DC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54D408C" w14:textId="77777777" w:rsidR="00511E4B" w:rsidRPr="00934DBD" w:rsidRDefault="00511E4B" w:rsidP="00C0398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</w:p>
        </w:tc>
      </w:tr>
      <w:tr w:rsidR="00511E4B" w:rsidRPr="00934DBD" w14:paraId="3B015475" w14:textId="77777777" w:rsidTr="00C0398D">
        <w:tc>
          <w:tcPr>
            <w:tcW w:w="3346" w:type="dxa"/>
          </w:tcPr>
          <w:p w14:paraId="4ED95CCD" w14:textId="77777777" w:rsidR="00511E4B" w:rsidRPr="00934DBD" w:rsidRDefault="00511E4B" w:rsidP="00C0398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03CA025D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70" w:type="dxa"/>
          </w:tcPr>
          <w:p w14:paraId="77C94DBF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0B89FC9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70" w:type="dxa"/>
          </w:tcPr>
          <w:p w14:paraId="45D69E30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57F6BCF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70" w:type="dxa"/>
          </w:tcPr>
          <w:p w14:paraId="1457B75F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42282D2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</w:p>
        </w:tc>
      </w:tr>
      <w:tr w:rsidR="00511E4B" w:rsidRPr="00934DBD" w14:paraId="15BBE636" w14:textId="77777777" w:rsidTr="00C0398D">
        <w:tc>
          <w:tcPr>
            <w:tcW w:w="3346" w:type="dxa"/>
          </w:tcPr>
          <w:p w14:paraId="3D11DFC0" w14:textId="77777777" w:rsidR="00511E4B" w:rsidRPr="00934DBD" w:rsidRDefault="00511E4B" w:rsidP="00C0398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C19B05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14:paraId="2B64F997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C7E98D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14:paraId="1F579BF1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063E98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14:paraId="2D9C4974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BAA0E9" w14:textId="77777777" w:rsidR="00511E4B" w:rsidRPr="00934DBD" w:rsidRDefault="00511E4B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</w:tr>
      <w:tr w:rsidR="00511E4B" w:rsidRPr="00934DBD" w14:paraId="5E38C5B8" w14:textId="77777777" w:rsidTr="00430383">
        <w:tc>
          <w:tcPr>
            <w:tcW w:w="3346" w:type="dxa"/>
          </w:tcPr>
          <w:p w14:paraId="7D9B157E" w14:textId="5C1E6382" w:rsidR="00511E4B" w:rsidRPr="00934DBD" w:rsidRDefault="00511E4B" w:rsidP="00511E4B">
            <w:pPr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1946E98" w14:textId="69DA341D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63A5BE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DA52C5" w14:textId="2B57FEE4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A64D5F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F30E61" w14:textId="37A8A713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7B630D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93ABF6" w14:textId="437D440E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1E4B" w:rsidRPr="00934DBD" w14:paraId="4731ABF7" w14:textId="77777777" w:rsidTr="00C0398D">
        <w:tc>
          <w:tcPr>
            <w:tcW w:w="3346" w:type="dxa"/>
            <w:hideMark/>
          </w:tcPr>
          <w:p w14:paraId="43061D61" w14:textId="77777777" w:rsidR="00511E4B" w:rsidRPr="00934DBD" w:rsidRDefault="00511E4B" w:rsidP="00511E4B">
            <w:pPr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59" w:type="dxa"/>
          </w:tcPr>
          <w:p w14:paraId="5CA1DD8A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BCE607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D16DCB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6DB0A8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1EE171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BB7FAC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1DB83D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1E4B" w:rsidRPr="00934DBD" w14:paraId="25D8BBF9" w14:textId="77777777" w:rsidTr="00C0398D">
        <w:tc>
          <w:tcPr>
            <w:tcW w:w="3346" w:type="dxa"/>
            <w:hideMark/>
          </w:tcPr>
          <w:p w14:paraId="579EF839" w14:textId="77777777" w:rsidR="00511E4B" w:rsidRPr="00934DBD" w:rsidRDefault="00511E4B" w:rsidP="00511E4B">
            <w:pPr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และระบบสาธารณูปโภค</w:t>
            </w:r>
          </w:p>
        </w:tc>
        <w:tc>
          <w:tcPr>
            <w:tcW w:w="1259" w:type="dxa"/>
          </w:tcPr>
          <w:p w14:paraId="08A58637" w14:textId="058F9FEE" w:rsidR="00511E4B" w:rsidRPr="00934DBD" w:rsidRDefault="00430383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70" w:type="dxa"/>
          </w:tcPr>
          <w:p w14:paraId="511AA7D9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A60EB2" w14:textId="4D846819" w:rsidR="00511E4B" w:rsidRPr="00934DBD" w:rsidRDefault="00430383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B8E747E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317D799" w14:textId="208CA83D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270" w:type="dxa"/>
          </w:tcPr>
          <w:p w14:paraId="14B6C98C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35EC5D8" w14:textId="736FA898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</w:tr>
      <w:tr w:rsidR="00511E4B" w:rsidRPr="00934DBD" w14:paraId="2A561B72" w14:textId="77777777" w:rsidTr="00C0398D">
        <w:tc>
          <w:tcPr>
            <w:tcW w:w="3346" w:type="dxa"/>
            <w:hideMark/>
          </w:tcPr>
          <w:p w14:paraId="06B00465" w14:textId="77777777" w:rsidR="00511E4B" w:rsidRPr="00934DBD" w:rsidRDefault="00511E4B" w:rsidP="00511E4B">
            <w:pPr>
              <w:tabs>
                <w:tab w:val="left" w:pos="342"/>
                <w:tab w:val="left" w:pos="1062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59" w:type="dxa"/>
          </w:tcPr>
          <w:p w14:paraId="29A54E5D" w14:textId="77E85BC4" w:rsidR="00511E4B" w:rsidRPr="00934DBD" w:rsidRDefault="00430383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270" w:type="dxa"/>
          </w:tcPr>
          <w:p w14:paraId="45BC1E0D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D9B183" w14:textId="1A6B8798" w:rsidR="00511E4B" w:rsidRPr="00934DBD" w:rsidRDefault="00430383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67BD1CC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72C4577" w14:textId="2CE6BB9C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270" w:type="dxa"/>
          </w:tcPr>
          <w:p w14:paraId="7871D592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21B3F3F" w14:textId="75EC7A75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</w:tr>
      <w:tr w:rsidR="00511E4B" w:rsidRPr="00934DBD" w14:paraId="04583480" w14:textId="77777777" w:rsidTr="00C0398D">
        <w:tc>
          <w:tcPr>
            <w:tcW w:w="3346" w:type="dxa"/>
            <w:hideMark/>
          </w:tcPr>
          <w:p w14:paraId="4467A9CC" w14:textId="77777777" w:rsidR="00511E4B" w:rsidRPr="00934DBD" w:rsidRDefault="00511E4B" w:rsidP="00511E4B">
            <w:pPr>
              <w:tabs>
                <w:tab w:val="left" w:pos="342"/>
                <w:tab w:val="left" w:pos="1062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59" w:type="dxa"/>
          </w:tcPr>
          <w:p w14:paraId="57E9D897" w14:textId="06D6466D" w:rsidR="00511E4B" w:rsidRPr="00934DBD" w:rsidRDefault="00430383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4496A" w:rsidRPr="00934DB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126FEC2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083385" w14:textId="2A3D88B1" w:rsidR="00511E4B" w:rsidRPr="00934DBD" w:rsidRDefault="00430383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AD1D08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D3F79B8" w14:textId="2F1C0FB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072D826E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7F16FBA" w14:textId="539625DF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11E4B" w:rsidRPr="00934DBD" w14:paraId="4A5CADAB" w14:textId="77777777" w:rsidTr="00C0398D">
        <w:tc>
          <w:tcPr>
            <w:tcW w:w="3346" w:type="dxa"/>
            <w:hideMark/>
          </w:tcPr>
          <w:p w14:paraId="46E2C4C7" w14:textId="77777777" w:rsidR="00511E4B" w:rsidRPr="00934DBD" w:rsidRDefault="00511E4B" w:rsidP="00511E4B">
            <w:pPr>
              <w:tabs>
                <w:tab w:val="left" w:pos="342"/>
                <w:tab w:val="left" w:pos="1062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259" w:type="dxa"/>
          </w:tcPr>
          <w:p w14:paraId="04A3DB91" w14:textId="4AB7328E" w:rsidR="00511E4B" w:rsidRPr="00934DBD" w:rsidRDefault="00430383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70" w:type="dxa"/>
          </w:tcPr>
          <w:p w14:paraId="1D2AF1EA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8F663E" w14:textId="306A23FD" w:rsidR="00511E4B" w:rsidRPr="00934DBD" w:rsidRDefault="002263B7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  <w:tc>
          <w:tcPr>
            <w:tcW w:w="270" w:type="dxa"/>
          </w:tcPr>
          <w:p w14:paraId="7F520FE4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A38A6F3" w14:textId="70508675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270" w:type="dxa"/>
          </w:tcPr>
          <w:p w14:paraId="3A697B57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BAD81E2" w14:textId="16F8CDB6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626</w:t>
            </w:r>
          </w:p>
        </w:tc>
      </w:tr>
      <w:tr w:rsidR="00511E4B" w:rsidRPr="00934DBD" w14:paraId="0B8FA10A" w14:textId="77777777" w:rsidTr="00C0398D">
        <w:tc>
          <w:tcPr>
            <w:tcW w:w="3346" w:type="dxa"/>
            <w:hideMark/>
          </w:tcPr>
          <w:p w14:paraId="607F489E" w14:textId="77777777" w:rsidR="00511E4B" w:rsidRPr="00934DBD" w:rsidRDefault="00511E4B" w:rsidP="00511E4B">
            <w:pPr>
              <w:tabs>
                <w:tab w:val="left" w:pos="342"/>
                <w:tab w:val="left" w:pos="1062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11CAE4" w14:textId="6F5E8EA8" w:rsidR="00511E4B" w:rsidRPr="00934DBD" w:rsidRDefault="00430383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B4496A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5BA1391C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18CE6C" w14:textId="05152C9D" w:rsidR="00511E4B" w:rsidRPr="00934DBD" w:rsidRDefault="002263B7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514</w:t>
            </w:r>
          </w:p>
        </w:tc>
        <w:tc>
          <w:tcPr>
            <w:tcW w:w="270" w:type="dxa"/>
          </w:tcPr>
          <w:p w14:paraId="79B3EA9C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63C59A9" w14:textId="158189AD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1,136</w:t>
            </w:r>
          </w:p>
        </w:tc>
        <w:tc>
          <w:tcPr>
            <w:tcW w:w="270" w:type="dxa"/>
          </w:tcPr>
          <w:p w14:paraId="54486CF4" w14:textId="77777777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88AE32" w14:textId="6FF7501B" w:rsidR="00511E4B" w:rsidRPr="00934DBD" w:rsidRDefault="00511E4B" w:rsidP="0051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982</w:t>
            </w:r>
          </w:p>
        </w:tc>
      </w:tr>
    </w:tbl>
    <w:p w14:paraId="3C2EE788" w14:textId="77777777" w:rsidR="00511E4B" w:rsidRPr="00934DBD" w:rsidRDefault="00511E4B" w:rsidP="00F13F34">
      <w:pPr>
        <w:rPr>
          <w:rFonts w:asciiTheme="majorBidi" w:hAnsiTheme="majorBidi" w:cstheme="majorBidi"/>
        </w:rPr>
      </w:pPr>
    </w:p>
    <w:p w14:paraId="3AAED91D" w14:textId="60CBF22B" w:rsidR="009067B5" w:rsidRPr="00934DBD" w:rsidRDefault="009067B5" w:rsidP="00544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49904D84" w14:textId="4D01E062" w:rsidR="00BD3E74" w:rsidRPr="00934DBD" w:rsidRDefault="00AF225B" w:rsidP="00C67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511E4B" w:rsidRPr="00934DBD">
        <w:rPr>
          <w:rFonts w:asciiTheme="majorBidi" w:hAnsiTheme="majorBidi" w:cstheme="majorBidi"/>
          <w:sz w:val="30"/>
          <w:szCs w:val="30"/>
          <w:cs/>
        </w:rPr>
        <w:t>เก้า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30</w:t>
      </w:r>
      <w:r w:rsidR="009067B5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511E4B" w:rsidRPr="00934DB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2606E5" w:rsidRPr="00934DBD">
        <w:rPr>
          <w:rFonts w:asciiTheme="majorBidi" w:hAnsiTheme="majorBidi" w:cstheme="majorBidi"/>
          <w:sz w:val="30"/>
          <w:szCs w:val="30"/>
        </w:rPr>
        <w:t>2563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A0349C" w:rsidRPr="00934DBD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934DBD">
        <w:rPr>
          <w:rFonts w:asciiTheme="majorBidi" w:hAnsiTheme="majorBidi" w:cstheme="majorBidi"/>
          <w:sz w:val="30"/>
          <w:szCs w:val="30"/>
          <w:cs/>
        </w:rPr>
        <w:t>ได้มีการประเมินราคาที่ดินใหม่โดย</w:t>
      </w:r>
      <w:r w:rsidR="006775DC" w:rsidRPr="00934DBD">
        <w:rPr>
          <w:rFonts w:asciiTheme="majorBidi" w:hAnsiTheme="majorBidi" w:cstheme="majorBidi"/>
          <w:sz w:val="30"/>
          <w:szCs w:val="30"/>
        </w:rPr>
        <w:br/>
      </w:r>
      <w:r w:rsidRPr="00934DBD">
        <w:rPr>
          <w:rFonts w:asciiTheme="majorBidi" w:hAnsiTheme="majorBidi" w:cstheme="majorBidi"/>
          <w:sz w:val="30"/>
          <w:szCs w:val="30"/>
          <w:cs/>
        </w:rPr>
        <w:t>ผู้ประเมินราคาอิสระ โดยพิจารณาตามเกณฑ์มูลค่ายุติธรรมด้วยวิธีเปรียบเทียบข้อมูลตลาด</w:t>
      </w:r>
      <w:r w:rsidR="00C67B3F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ทำให้กลุ่มบริษัท</w:t>
      </w:r>
      <w:r w:rsidR="00920B23" w:rsidRPr="00934DBD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รับรู้มูลค่าที่ดินเพิ่มขึ้นในงบการเงินรวมและงบการเงินเฉพาะกิจการจำนวน </w:t>
      </w:r>
      <w:r w:rsidR="00692BB8" w:rsidRPr="00934DBD">
        <w:rPr>
          <w:rFonts w:asciiTheme="majorBidi" w:hAnsiTheme="majorBidi" w:cstheme="majorBidi"/>
          <w:sz w:val="30"/>
          <w:szCs w:val="30"/>
        </w:rPr>
        <w:t>1</w:t>
      </w:r>
      <w:r w:rsidR="00145AE3" w:rsidRPr="00934DBD">
        <w:rPr>
          <w:rFonts w:asciiTheme="majorBidi" w:hAnsiTheme="majorBidi" w:cstheme="majorBidi"/>
          <w:sz w:val="30"/>
          <w:szCs w:val="30"/>
        </w:rPr>
        <w:t>3,744</w:t>
      </w:r>
      <w:r w:rsidR="00692BB8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2263B7" w:rsidRPr="00934DBD">
        <w:rPr>
          <w:rFonts w:asciiTheme="majorBidi" w:hAnsiTheme="majorBidi" w:cstheme="majorBidi"/>
          <w:sz w:val="30"/>
          <w:szCs w:val="30"/>
        </w:rPr>
        <w:t xml:space="preserve">2,837 </w:t>
      </w:r>
      <w:r w:rsidRPr="00934DBD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1A3A84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1A3A84" w:rsidRPr="00934DB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30</w:t>
      </w:r>
      <w:r w:rsidR="009067B5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511E4B" w:rsidRPr="00934DB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2606E5" w:rsidRPr="00934DBD">
        <w:rPr>
          <w:rFonts w:asciiTheme="majorBidi" w:hAnsiTheme="majorBidi" w:cstheme="majorBidi"/>
          <w:sz w:val="30"/>
          <w:szCs w:val="30"/>
        </w:rPr>
        <w:t>2563</w:t>
      </w:r>
      <w:r w:rsidR="001A3A84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A62EF5" w:rsidRPr="00934DBD">
        <w:rPr>
          <w:rFonts w:asciiTheme="majorBidi" w:eastAsia="Angsana New" w:hAnsiTheme="majorBidi" w:cstheme="majorBidi"/>
          <w:sz w:val="30"/>
          <w:szCs w:val="30"/>
          <w:cs/>
        </w:rPr>
        <w:t>มูลค่า</w:t>
      </w:r>
      <w:r w:rsidR="00BD3E74" w:rsidRPr="00934DBD">
        <w:rPr>
          <w:rFonts w:asciiTheme="majorBidi" w:eastAsia="Angsana New" w:hAnsiTheme="majorBidi" w:cstheme="majorBidi"/>
          <w:sz w:val="30"/>
          <w:szCs w:val="30"/>
          <w:cs/>
        </w:rPr>
        <w:t>ที่ดินของกลุ่มบริษัทและบริษัท</w:t>
      </w:r>
      <w:r w:rsidR="00BD3E74" w:rsidRPr="00934DBD">
        <w:rPr>
          <w:rFonts w:asciiTheme="majorBidi" w:eastAsia="Angsana New" w:hAnsiTheme="majorBidi" w:cstheme="majorBidi"/>
          <w:spacing w:val="-6"/>
          <w:sz w:val="30"/>
          <w:szCs w:val="30"/>
        </w:rPr>
        <w:t xml:space="preserve"> </w:t>
      </w:r>
      <w:r w:rsidR="00BD3E74" w:rsidRPr="00934DBD">
        <w:rPr>
          <w:rFonts w:asciiTheme="majorBidi" w:eastAsia="Angsana New" w:hAnsiTheme="majorBidi" w:cstheme="majorBidi"/>
          <w:spacing w:val="-6"/>
          <w:sz w:val="30"/>
          <w:szCs w:val="30"/>
          <w:cs/>
        </w:rPr>
        <w:t>มีจำนวนเงินรวม</w:t>
      </w:r>
      <w:r w:rsidR="00BD3E74" w:rsidRPr="00934DBD">
        <w:rPr>
          <w:rFonts w:asciiTheme="majorBidi" w:eastAsia="Angsana New" w:hAnsiTheme="majorBidi" w:cstheme="majorBidi"/>
          <w:spacing w:val="-6"/>
          <w:sz w:val="30"/>
          <w:szCs w:val="30"/>
        </w:rPr>
        <w:t xml:space="preserve"> </w:t>
      </w:r>
      <w:r w:rsidR="00692BB8" w:rsidRPr="00934DBD">
        <w:rPr>
          <w:rFonts w:asciiTheme="majorBidi" w:eastAsia="Angsana New" w:hAnsiTheme="majorBidi" w:cstheme="majorBidi"/>
          <w:spacing w:val="-6"/>
          <w:sz w:val="30"/>
          <w:szCs w:val="30"/>
        </w:rPr>
        <w:t>4</w:t>
      </w:r>
      <w:r w:rsidR="00145AE3" w:rsidRPr="00934DBD">
        <w:rPr>
          <w:rFonts w:asciiTheme="majorBidi" w:eastAsia="Angsana New" w:hAnsiTheme="majorBidi" w:cstheme="majorBidi"/>
          <w:spacing w:val="-6"/>
          <w:sz w:val="30"/>
          <w:szCs w:val="30"/>
        </w:rPr>
        <w:t>7,979</w:t>
      </w:r>
      <w:r w:rsidR="00B70F3D" w:rsidRPr="00934DBD">
        <w:rPr>
          <w:rFonts w:asciiTheme="majorBidi" w:eastAsia="Angsana New" w:hAnsiTheme="majorBidi" w:cstheme="majorBidi"/>
          <w:spacing w:val="-6"/>
          <w:sz w:val="30"/>
          <w:szCs w:val="30"/>
        </w:rPr>
        <w:t xml:space="preserve"> </w:t>
      </w:r>
      <w:r w:rsidR="00BD3E74" w:rsidRPr="00934DBD">
        <w:rPr>
          <w:rFonts w:asciiTheme="majorBidi" w:eastAsia="Angsana New" w:hAnsiTheme="majorBidi" w:cstheme="majorBidi"/>
          <w:spacing w:val="-6"/>
          <w:sz w:val="30"/>
          <w:szCs w:val="30"/>
          <w:cs/>
        </w:rPr>
        <w:t>ล้านบาท</w:t>
      </w:r>
      <w:r w:rsidR="00BD3E74" w:rsidRPr="00934DBD">
        <w:rPr>
          <w:rFonts w:asciiTheme="majorBidi" w:eastAsia="Angsana New" w:hAnsiTheme="majorBidi" w:cstheme="majorBidi"/>
          <w:spacing w:val="-6"/>
          <w:sz w:val="30"/>
          <w:szCs w:val="30"/>
        </w:rPr>
        <w:t xml:space="preserve"> </w:t>
      </w:r>
      <w:r w:rsidR="00BD3E74" w:rsidRPr="00934DBD">
        <w:rPr>
          <w:rFonts w:asciiTheme="majorBidi" w:eastAsia="Angsana New" w:hAnsiTheme="majorBidi" w:cstheme="majorBidi"/>
          <w:spacing w:val="-6"/>
          <w:sz w:val="30"/>
          <w:szCs w:val="30"/>
          <w:cs/>
        </w:rPr>
        <w:t>และ</w:t>
      </w:r>
      <w:r w:rsidR="00BD3E74" w:rsidRPr="00934DBD">
        <w:rPr>
          <w:rFonts w:asciiTheme="majorBidi" w:eastAsia="Angsana New" w:hAnsiTheme="majorBidi" w:cstheme="majorBidi"/>
          <w:spacing w:val="-6"/>
          <w:sz w:val="30"/>
          <w:szCs w:val="30"/>
        </w:rPr>
        <w:t xml:space="preserve"> </w:t>
      </w:r>
      <w:r w:rsidR="00511E4B" w:rsidRPr="00934DBD">
        <w:rPr>
          <w:rFonts w:asciiTheme="majorBidi" w:eastAsia="Angsana New" w:hAnsiTheme="majorBidi" w:cstheme="majorBidi"/>
          <w:spacing w:val="-6"/>
          <w:sz w:val="30"/>
          <w:szCs w:val="30"/>
        </w:rPr>
        <w:t xml:space="preserve"> </w:t>
      </w:r>
      <w:r w:rsidR="002263B7" w:rsidRPr="00934DBD">
        <w:rPr>
          <w:rFonts w:asciiTheme="majorBidi" w:eastAsia="Angsana New" w:hAnsiTheme="majorBidi" w:cstheme="majorBidi"/>
          <w:spacing w:val="-6"/>
          <w:sz w:val="30"/>
          <w:szCs w:val="30"/>
        </w:rPr>
        <w:t xml:space="preserve">9,221 </w:t>
      </w:r>
      <w:r w:rsidR="00BD3E74" w:rsidRPr="00934DBD">
        <w:rPr>
          <w:rFonts w:asciiTheme="majorBidi" w:eastAsia="Angsana New" w:hAnsiTheme="majorBidi" w:cstheme="majorBidi"/>
          <w:spacing w:val="-6"/>
          <w:sz w:val="30"/>
          <w:szCs w:val="30"/>
          <w:cs/>
        </w:rPr>
        <w:t>ล้านบาท</w:t>
      </w:r>
      <w:r w:rsidR="008578CE" w:rsidRPr="00934DBD">
        <w:rPr>
          <w:rFonts w:asciiTheme="majorBidi" w:eastAsia="Angsana New" w:hAnsiTheme="majorBidi" w:cstheme="majorBidi"/>
          <w:spacing w:val="-6"/>
          <w:sz w:val="30"/>
          <w:szCs w:val="30"/>
        </w:rPr>
        <w:t xml:space="preserve"> </w:t>
      </w:r>
      <w:r w:rsidR="00BD3E74" w:rsidRPr="00934DBD">
        <w:rPr>
          <w:rFonts w:asciiTheme="majorBidi" w:eastAsia="Angsana New" w:hAnsiTheme="majorBidi" w:cstheme="majorBidi"/>
          <w:spacing w:val="-6"/>
          <w:sz w:val="30"/>
          <w:szCs w:val="30"/>
          <w:cs/>
        </w:rPr>
        <w:t>ตามลำดับ</w:t>
      </w:r>
      <w:r w:rsidR="008578CE" w:rsidRPr="00934DBD">
        <w:rPr>
          <w:rFonts w:asciiTheme="majorBidi" w:eastAsia="Angsana New" w:hAnsiTheme="majorBidi" w:cstheme="majorBidi"/>
          <w:spacing w:val="-6"/>
          <w:sz w:val="30"/>
          <w:szCs w:val="30"/>
        </w:rPr>
        <w:t xml:space="preserve"> </w:t>
      </w:r>
      <w:r w:rsidR="008578CE" w:rsidRPr="00934DBD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>(</w:t>
      </w:r>
      <w:r w:rsidR="002606E5" w:rsidRPr="00934DBD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>31</w:t>
      </w:r>
      <w:r w:rsidR="001A3A84" w:rsidRPr="00934DBD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 xml:space="preserve"> </w:t>
      </w:r>
      <w:r w:rsidR="001A3A84" w:rsidRPr="00934DBD">
        <w:rPr>
          <w:rFonts w:asciiTheme="majorBidi" w:eastAsia="Angsana New" w:hAnsiTheme="majorBidi" w:cstheme="majorBidi"/>
          <w:i/>
          <w:iCs/>
          <w:spacing w:val="-6"/>
          <w:sz w:val="30"/>
          <w:szCs w:val="30"/>
          <w:cs/>
        </w:rPr>
        <w:t xml:space="preserve">ธันวาคม </w:t>
      </w:r>
      <w:r w:rsidR="002606E5" w:rsidRPr="00934DBD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>2562</w:t>
      </w:r>
      <w:r w:rsidR="00BD3E74" w:rsidRPr="00934DBD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 xml:space="preserve">: </w:t>
      </w:r>
      <w:r w:rsidR="002606E5" w:rsidRPr="00934DBD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>33</w:t>
      </w:r>
      <w:r w:rsidR="00BD3E74" w:rsidRPr="00934DBD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>,</w:t>
      </w:r>
      <w:r w:rsidR="002606E5" w:rsidRPr="00934DBD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>489</w:t>
      </w:r>
      <w:r w:rsidR="00BD3E74" w:rsidRPr="00934DBD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 xml:space="preserve"> </w:t>
      </w:r>
      <w:r w:rsidR="00BD3E74" w:rsidRPr="00934DBD">
        <w:rPr>
          <w:rFonts w:asciiTheme="majorBidi" w:eastAsia="Angsana New" w:hAnsiTheme="majorBidi" w:cstheme="majorBidi"/>
          <w:i/>
          <w:iCs/>
          <w:spacing w:val="-6"/>
          <w:sz w:val="30"/>
          <w:szCs w:val="30"/>
          <w:cs/>
        </w:rPr>
        <w:t>ล้านบาท</w:t>
      </w:r>
      <w:r w:rsidR="008578CE" w:rsidRPr="00934DBD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 xml:space="preserve"> </w:t>
      </w:r>
      <w:r w:rsidR="00BD3E74" w:rsidRPr="00934DBD">
        <w:rPr>
          <w:rFonts w:asciiTheme="majorBidi" w:eastAsia="Angsana New" w:hAnsiTheme="majorBidi" w:cstheme="majorBidi"/>
          <w:i/>
          <w:iCs/>
          <w:spacing w:val="-6"/>
          <w:sz w:val="30"/>
          <w:szCs w:val="30"/>
          <w:cs/>
        </w:rPr>
        <w:t>และ</w:t>
      </w:r>
      <w:r w:rsidR="008578CE" w:rsidRPr="00934DBD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 xml:space="preserve"> </w:t>
      </w:r>
      <w:r w:rsidR="002606E5" w:rsidRPr="00934DBD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>6</w:t>
      </w:r>
      <w:r w:rsidR="00BD3E74" w:rsidRPr="00934DBD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>,</w:t>
      </w:r>
      <w:r w:rsidR="002606E5" w:rsidRPr="00934DBD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>383</w:t>
      </w:r>
      <w:r w:rsidR="008578CE" w:rsidRPr="00934DBD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 xml:space="preserve"> </w:t>
      </w:r>
      <w:r w:rsidR="00BD3E74" w:rsidRPr="00934DBD">
        <w:rPr>
          <w:rFonts w:asciiTheme="majorBidi" w:eastAsia="Angsana New" w:hAnsiTheme="majorBidi" w:cstheme="majorBidi"/>
          <w:i/>
          <w:iCs/>
          <w:spacing w:val="-6"/>
          <w:sz w:val="30"/>
          <w:szCs w:val="30"/>
          <w:cs/>
        </w:rPr>
        <w:t>ล้านบาท</w:t>
      </w:r>
      <w:r w:rsidR="008578CE" w:rsidRPr="00934DBD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 xml:space="preserve"> </w:t>
      </w:r>
      <w:r w:rsidR="00BD3E74" w:rsidRPr="00934DBD">
        <w:rPr>
          <w:rFonts w:asciiTheme="majorBidi" w:eastAsia="Angsana New" w:hAnsiTheme="majorBidi" w:cstheme="majorBidi"/>
          <w:i/>
          <w:iCs/>
          <w:spacing w:val="-6"/>
          <w:sz w:val="30"/>
          <w:szCs w:val="30"/>
          <w:cs/>
        </w:rPr>
        <w:t>ตามลำดับ</w:t>
      </w:r>
      <w:r w:rsidR="008578CE" w:rsidRPr="00934DBD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>)</w:t>
      </w:r>
    </w:p>
    <w:p w14:paraId="22BD6C76" w14:textId="77777777" w:rsidR="00511E4B" w:rsidRPr="00934DBD" w:rsidRDefault="00511E4B" w:rsidP="00A74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-387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19FFC929" w14:textId="5E133AA3" w:rsidR="001A3A84" w:rsidRPr="00934DBD" w:rsidRDefault="001A3A84" w:rsidP="00731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-387"/>
        <w:jc w:val="thaiDistribute"/>
        <w:rPr>
          <w:rFonts w:asciiTheme="majorBidi" w:eastAsia="Angsana New" w:hAnsiTheme="majorBidi" w:cstheme="majorBidi"/>
          <w:i/>
          <w:i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sz w:val="30"/>
          <w:szCs w:val="30"/>
          <w:cs/>
        </w:rPr>
        <w:t>การวัดมูลค่ายุติธรรม</w:t>
      </w:r>
    </w:p>
    <w:p w14:paraId="2FEDF08D" w14:textId="77777777" w:rsidR="00511E4B" w:rsidRPr="00934DBD" w:rsidRDefault="00511E4B" w:rsidP="00731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CF72513" w14:textId="57F6BE43" w:rsidR="00BD3E74" w:rsidRPr="00934DBD" w:rsidRDefault="00BD3E74" w:rsidP="00731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การวัดมูลค่ายุติธรรมของที่ดินดังกล่าวถูกจัดลำดับชั้นการวัดมูลค่ายุติธรรมอยู่ในระดับที่</w:t>
      </w:r>
      <w:r w:rsidR="00D56009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2606E5" w:rsidRPr="00934DBD">
        <w:rPr>
          <w:rFonts w:asciiTheme="majorBidi" w:hAnsiTheme="majorBidi" w:cstheme="majorBidi"/>
          <w:sz w:val="30"/>
          <w:szCs w:val="30"/>
        </w:rPr>
        <w:t>3</w:t>
      </w:r>
      <w:r w:rsidR="00D56009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จากเกณฑ์ข้อมูลที่นำมาใช้ในเทคนิคการประเมินมูลค่ายุติธรรม </w:t>
      </w:r>
    </w:p>
    <w:p w14:paraId="391EC179" w14:textId="77777777" w:rsidR="00667C38" w:rsidRPr="00934DBD" w:rsidRDefault="00667C38" w:rsidP="00731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Theme="majorBidi" w:eastAsia="Angsana New" w:hAnsiTheme="majorBidi" w:cstheme="majorBidi"/>
          <w:spacing w:val="-4"/>
          <w:sz w:val="24"/>
          <w:szCs w:val="24"/>
        </w:rPr>
      </w:pPr>
    </w:p>
    <w:p w14:paraId="002AE9CA" w14:textId="56320D64" w:rsidR="00BD3E74" w:rsidRPr="00934DBD" w:rsidRDefault="00BD3E74" w:rsidP="00731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934DBD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แสด</w:t>
      </w:r>
      <w:r w:rsidR="00D56009" w:rsidRPr="00934DBD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ง</w:t>
      </w:r>
      <w:r w:rsidRPr="00934DBD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ในตาราง</w:t>
      </w:r>
      <w:r w:rsidRPr="00934DBD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934DBD">
        <w:rPr>
          <w:rFonts w:asciiTheme="majorBidi" w:eastAsia="Angsana New" w:hAnsiTheme="majorBidi" w:cstheme="majorBidi"/>
          <w:sz w:val="30"/>
          <w:szCs w:val="30"/>
          <w:cs/>
        </w:rPr>
        <w:t>ดังต่อไปนี้</w:t>
      </w:r>
    </w:p>
    <w:p w14:paraId="593889B2" w14:textId="77777777" w:rsidR="00511E4B" w:rsidRPr="00934DBD" w:rsidRDefault="00511E4B" w:rsidP="00731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Theme="majorBidi" w:eastAsia="Angsana New" w:hAnsiTheme="majorBidi" w:cstheme="majorBidi"/>
          <w:sz w:val="24"/>
          <w:szCs w:val="24"/>
        </w:rPr>
      </w:pPr>
    </w:p>
    <w:tbl>
      <w:tblPr>
        <w:tblW w:w="9947" w:type="dxa"/>
        <w:tblLook w:val="04A0" w:firstRow="1" w:lastRow="0" w:firstColumn="1" w:lastColumn="0" w:noHBand="0" w:noVBand="1"/>
      </w:tblPr>
      <w:tblGrid>
        <w:gridCol w:w="3168"/>
        <w:gridCol w:w="270"/>
        <w:gridCol w:w="3042"/>
        <w:gridCol w:w="236"/>
        <w:gridCol w:w="3231"/>
      </w:tblGrid>
      <w:tr w:rsidR="00BD3E74" w:rsidRPr="00934DBD" w14:paraId="38B1A41A" w14:textId="77777777" w:rsidTr="00B82161"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94DD5" w14:textId="77777777" w:rsidR="00BD3E74" w:rsidRPr="00934DBD" w:rsidRDefault="00BD3E74" w:rsidP="00B8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เทคนิคการประเมินมูลค่า</w:t>
            </w:r>
          </w:p>
        </w:tc>
        <w:tc>
          <w:tcPr>
            <w:tcW w:w="270" w:type="dxa"/>
            <w:shd w:val="clear" w:color="auto" w:fill="auto"/>
          </w:tcPr>
          <w:p w14:paraId="312B90DE" w14:textId="77777777" w:rsidR="00BD3E74" w:rsidRPr="00934DBD" w:rsidRDefault="00BD3E74" w:rsidP="00B8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1724A" w14:textId="77777777" w:rsidR="00BD3E74" w:rsidRPr="00934DBD" w:rsidRDefault="00BD3E74" w:rsidP="00B8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ข้อมูลที่ไม่สามารถสังเกตได้        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ที่มีนัยสำคัญ</w:t>
            </w:r>
          </w:p>
        </w:tc>
        <w:tc>
          <w:tcPr>
            <w:tcW w:w="236" w:type="dxa"/>
            <w:shd w:val="clear" w:color="auto" w:fill="auto"/>
          </w:tcPr>
          <w:p w14:paraId="086A7B82" w14:textId="77777777" w:rsidR="00BD3E74" w:rsidRPr="00934DBD" w:rsidRDefault="00BD3E74" w:rsidP="00B8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0D468" w14:textId="77777777" w:rsidR="00BD3E74" w:rsidRPr="00934DBD" w:rsidRDefault="00BD3E74" w:rsidP="00B8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BD3E74" w:rsidRPr="00934DBD" w14:paraId="51CCCE05" w14:textId="77777777" w:rsidTr="00B82161">
        <w:tc>
          <w:tcPr>
            <w:tcW w:w="3168" w:type="dxa"/>
            <w:shd w:val="clear" w:color="auto" w:fill="auto"/>
          </w:tcPr>
          <w:p w14:paraId="37C09436" w14:textId="6A3CDD9B" w:rsidR="00BD3E74" w:rsidRPr="00934DBD" w:rsidRDefault="00BD3E74" w:rsidP="004F1A10">
            <w:pPr>
              <w:tabs>
                <w:tab w:val="left" w:pos="540"/>
              </w:tabs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วิธีเปรียบเทียบข้อมูลตลาด</w:t>
            </w:r>
          </w:p>
        </w:tc>
        <w:tc>
          <w:tcPr>
            <w:tcW w:w="270" w:type="dxa"/>
            <w:shd w:val="clear" w:color="auto" w:fill="auto"/>
          </w:tcPr>
          <w:p w14:paraId="72029BD4" w14:textId="77777777" w:rsidR="00BD3E74" w:rsidRPr="00934DBD" w:rsidRDefault="00BD3E74" w:rsidP="00B82161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2" w:type="dxa"/>
            <w:shd w:val="clear" w:color="auto" w:fill="auto"/>
          </w:tcPr>
          <w:p w14:paraId="69210767" w14:textId="77777777" w:rsidR="00BD3E74" w:rsidRPr="00934DBD" w:rsidRDefault="00BD3E74" w:rsidP="004F1A10">
            <w:pPr>
              <w:tabs>
                <w:tab w:val="left" w:pos="540"/>
              </w:tabs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ราคาเสนอขายและราคาซื้อขายจริงของที่ดินเปรียบเทียบที่คล้ายคลึงกัน ปรับด้วยปัจจัยความต่างอื่นๆ</w:t>
            </w:r>
          </w:p>
        </w:tc>
        <w:tc>
          <w:tcPr>
            <w:tcW w:w="236" w:type="dxa"/>
            <w:shd w:val="clear" w:color="auto" w:fill="auto"/>
          </w:tcPr>
          <w:p w14:paraId="3325F022" w14:textId="77777777" w:rsidR="00BD3E74" w:rsidRPr="00934DBD" w:rsidRDefault="00BD3E74" w:rsidP="00B82161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31" w:type="dxa"/>
            <w:shd w:val="clear" w:color="auto" w:fill="auto"/>
          </w:tcPr>
          <w:p w14:paraId="517A098A" w14:textId="5A330E27" w:rsidR="00BD3E74" w:rsidRPr="00934DBD" w:rsidRDefault="00BD3E74" w:rsidP="004F1A10">
            <w:pPr>
              <w:pStyle w:val="ListParagraph"/>
              <w:tabs>
                <w:tab w:val="left" w:pos="540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</w:t>
            </w:r>
            <w:r w:rsidR="00B82161"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="00B82161"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หากราคาต่อพื้นที่สูงขึ้น</w:t>
            </w:r>
            <w:r w:rsidR="00256D54"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82161" w:rsidRPr="00934D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="00B82161" w:rsidRPr="00934D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3DE4ABA0" w14:textId="77777777" w:rsidR="00BD3E74" w:rsidRPr="00934DBD" w:rsidRDefault="00BD3E74" w:rsidP="00AF2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22BCD604" w14:textId="54C65681" w:rsidR="00602688" w:rsidRPr="00934DBD" w:rsidRDefault="002606E5" w:rsidP="00602688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AF5034" w:rsidRPr="00934DBD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602688" w:rsidRPr="00934DBD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="003638EE" w:rsidRPr="00934DB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สัญญาเช่า</w:t>
      </w:r>
    </w:p>
    <w:p w14:paraId="416B278D" w14:textId="77777777" w:rsidR="007648E9" w:rsidRPr="00934DBD" w:rsidRDefault="005D12F1" w:rsidP="005D12F1">
      <w:pPr>
        <w:pStyle w:val="acctmergecolhdg"/>
        <w:spacing w:line="240" w:lineRule="auto"/>
        <w:jc w:val="both"/>
        <w:rPr>
          <w:rFonts w:asciiTheme="majorBidi" w:hAnsiTheme="majorBidi" w:cstheme="majorBidi"/>
          <w:sz w:val="16"/>
          <w:szCs w:val="16"/>
          <w:lang w:val="en-US" w:bidi="th-TH"/>
        </w:rPr>
      </w:pPr>
      <w:r w:rsidRPr="00934DBD">
        <w:rPr>
          <w:rFonts w:asciiTheme="majorBidi" w:hAnsiTheme="majorBidi" w:cstheme="majorBidi"/>
          <w:sz w:val="30"/>
          <w:szCs w:val="30"/>
          <w:lang w:val="en-US" w:bidi="th-TH"/>
        </w:rPr>
        <w:tab/>
      </w:r>
    </w:p>
    <w:p w14:paraId="17A9455C" w14:textId="0AB507B0" w:rsidR="00DE5560" w:rsidRPr="00934DBD" w:rsidRDefault="007648E9" w:rsidP="00642274">
      <w:pPr>
        <w:pStyle w:val="acctmergecolhdg"/>
        <w:spacing w:line="240" w:lineRule="auto"/>
        <w:ind w:firstLine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>รายการเคลื่อนไหวของสินทรัพย์สิทธิการใช้</w:t>
      </w:r>
      <w:r w:rsidR="003D37F0"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>มีดังนี้</w:t>
      </w:r>
    </w:p>
    <w:tbl>
      <w:tblPr>
        <w:tblW w:w="9468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96"/>
        <w:gridCol w:w="1332"/>
        <w:gridCol w:w="1980"/>
        <w:gridCol w:w="178"/>
        <w:gridCol w:w="1982"/>
      </w:tblGrid>
      <w:tr w:rsidR="00535164" w:rsidRPr="00934DBD" w14:paraId="50B72443" w14:textId="77777777" w:rsidTr="00505ED0">
        <w:trPr>
          <w:trHeight w:val="290"/>
          <w:tblHeader/>
        </w:trPr>
        <w:tc>
          <w:tcPr>
            <w:tcW w:w="3996" w:type="dxa"/>
            <w:shd w:val="clear" w:color="auto" w:fill="auto"/>
            <w:vAlign w:val="bottom"/>
          </w:tcPr>
          <w:p w14:paraId="4A133DEF" w14:textId="77777777" w:rsidR="008E0682" w:rsidRPr="00934DBD" w:rsidRDefault="008E0682" w:rsidP="00F810C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  <w:bookmarkStart w:id="1" w:name="_Hlk54008319"/>
            <w:bookmarkStart w:id="2" w:name="_Hlk47175143"/>
          </w:p>
        </w:tc>
        <w:tc>
          <w:tcPr>
            <w:tcW w:w="1332" w:type="dxa"/>
            <w:shd w:val="clear" w:color="auto" w:fill="auto"/>
          </w:tcPr>
          <w:p w14:paraId="5F3BE7BE" w14:textId="77777777" w:rsidR="008E0682" w:rsidRPr="00934DBD" w:rsidRDefault="008E0682" w:rsidP="00F810C4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140" w:type="dxa"/>
            <w:gridSpan w:val="3"/>
            <w:shd w:val="clear" w:color="auto" w:fill="auto"/>
            <w:vAlign w:val="bottom"/>
          </w:tcPr>
          <w:p w14:paraId="769F1A0C" w14:textId="0E65C605" w:rsidR="008E0682" w:rsidRPr="00934DBD" w:rsidRDefault="008E0682" w:rsidP="00F810C4">
            <w:pPr>
              <w:pStyle w:val="Pa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471FC" w:rsidRPr="00934DBD" w14:paraId="3EE2C6EA" w14:textId="77777777" w:rsidTr="00505ED0">
        <w:trPr>
          <w:trHeight w:val="24"/>
          <w:tblHeader/>
        </w:trPr>
        <w:tc>
          <w:tcPr>
            <w:tcW w:w="3996" w:type="dxa"/>
            <w:shd w:val="clear" w:color="auto" w:fill="auto"/>
            <w:vAlign w:val="bottom"/>
            <w:hideMark/>
          </w:tcPr>
          <w:p w14:paraId="34B0B20B" w14:textId="5A322CDE" w:rsidR="00D471FC" w:rsidRPr="00934DBD" w:rsidRDefault="00D471FC" w:rsidP="00D471FC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332" w:type="dxa"/>
            <w:shd w:val="clear" w:color="auto" w:fill="auto"/>
          </w:tcPr>
          <w:p w14:paraId="79AB0D6F" w14:textId="4D6F7FF7" w:rsidR="00D471FC" w:rsidRPr="00934DBD" w:rsidRDefault="00D471FC" w:rsidP="00D471FC">
            <w:pPr>
              <w:pStyle w:val="Pa47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636C1372" w14:textId="37B23A28" w:rsidR="00D471FC" w:rsidRPr="00934DBD" w:rsidRDefault="00D471FC" w:rsidP="00D471FC">
            <w:pPr>
              <w:pStyle w:val="Pa47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78" w:type="dxa"/>
            <w:shd w:val="clear" w:color="auto" w:fill="auto"/>
          </w:tcPr>
          <w:p w14:paraId="4432FB58" w14:textId="77777777" w:rsidR="00D471FC" w:rsidRPr="00934DBD" w:rsidRDefault="00D471FC" w:rsidP="00D471FC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2" w:type="dxa"/>
            <w:tcBorders>
              <w:bottom w:val="single" w:sz="4" w:space="0" w:color="auto"/>
            </w:tcBorders>
            <w:shd w:val="clear" w:color="auto" w:fill="auto"/>
          </w:tcPr>
          <w:p w14:paraId="3CEF2ECA" w14:textId="3C7FE44B" w:rsidR="00D471FC" w:rsidRPr="00934DBD" w:rsidRDefault="00D471FC" w:rsidP="00D471FC">
            <w:pPr>
              <w:pStyle w:val="Pa47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D471FC" w:rsidRPr="00934DBD" w14:paraId="72B1BC07" w14:textId="77777777" w:rsidTr="00505ED0">
        <w:trPr>
          <w:trHeight w:val="24"/>
        </w:trPr>
        <w:tc>
          <w:tcPr>
            <w:tcW w:w="3996" w:type="dxa"/>
            <w:shd w:val="clear" w:color="auto" w:fill="auto"/>
          </w:tcPr>
          <w:p w14:paraId="7EFAFEBC" w14:textId="51F01D55" w:rsidR="00D471FC" w:rsidRPr="00934DBD" w:rsidRDefault="00D471FC" w:rsidP="00D47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32" w:type="dxa"/>
            <w:shd w:val="clear" w:color="auto" w:fill="auto"/>
          </w:tcPr>
          <w:p w14:paraId="7E0B6E4D" w14:textId="77777777" w:rsidR="00D471FC" w:rsidRPr="00934DBD" w:rsidRDefault="00D471FC" w:rsidP="00D471F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shd w:val="clear" w:color="auto" w:fill="auto"/>
          </w:tcPr>
          <w:p w14:paraId="3BC3510D" w14:textId="77777777" w:rsidR="00D471FC" w:rsidRPr="00934DBD" w:rsidRDefault="00D471FC" w:rsidP="00D471F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F092CAC" w14:textId="77777777" w:rsidR="00D471FC" w:rsidRPr="00934DBD" w:rsidRDefault="00D471FC" w:rsidP="00D471F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2" w:type="dxa"/>
            <w:shd w:val="clear" w:color="auto" w:fill="auto"/>
          </w:tcPr>
          <w:p w14:paraId="439CD55A" w14:textId="78B10566" w:rsidR="00D471FC" w:rsidRPr="00934DBD" w:rsidRDefault="00D471FC" w:rsidP="00D471F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5835" w:rsidRPr="00934DBD" w14:paraId="116459E4" w14:textId="77777777" w:rsidTr="00505ED0">
        <w:trPr>
          <w:trHeight w:val="24"/>
        </w:trPr>
        <w:tc>
          <w:tcPr>
            <w:tcW w:w="3996" w:type="dxa"/>
            <w:shd w:val="clear" w:color="auto" w:fill="auto"/>
          </w:tcPr>
          <w:p w14:paraId="07FE799E" w14:textId="3F9F849C" w:rsidR="00DD5835" w:rsidRPr="00934DBD" w:rsidRDefault="00DD5835" w:rsidP="00DD58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934DB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488C55CD" w14:textId="5889D273" w:rsidR="00DD5835" w:rsidRPr="00934DBD" w:rsidRDefault="00DD5835" w:rsidP="00DD5835">
            <w:pPr>
              <w:tabs>
                <w:tab w:val="clear" w:pos="680"/>
                <w:tab w:val="clear" w:pos="907"/>
                <w:tab w:val="left" w:pos="730"/>
                <w:tab w:val="left" w:pos="790"/>
                <w:tab w:val="decimal" w:pos="1181"/>
              </w:tabs>
              <w:ind w:left="-11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14:paraId="585D8CBE" w14:textId="731D3265" w:rsidR="00DD5835" w:rsidRPr="00934DBD" w:rsidRDefault="006A2F98" w:rsidP="006A2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spacing w:after="0"/>
              <w:ind w:left="-80" w:right="-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37,</w:t>
            </w:r>
            <w:r w:rsidR="00C57901" w:rsidRPr="00934DBD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  <w:tc>
          <w:tcPr>
            <w:tcW w:w="178" w:type="dxa"/>
            <w:shd w:val="clear" w:color="auto" w:fill="auto"/>
          </w:tcPr>
          <w:p w14:paraId="17ED2773" w14:textId="77777777" w:rsidR="00DD5835" w:rsidRPr="00934DBD" w:rsidRDefault="00DD5835" w:rsidP="00D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82" w:type="dxa"/>
            <w:shd w:val="clear" w:color="auto" w:fill="auto"/>
          </w:tcPr>
          <w:p w14:paraId="3C728BA7" w14:textId="38105881" w:rsidR="00DD5835" w:rsidRPr="00934DBD" w:rsidRDefault="00DD5835" w:rsidP="00D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</w:tr>
      <w:tr w:rsidR="00DD5835" w:rsidRPr="00934DBD" w14:paraId="2F95947F" w14:textId="77777777" w:rsidTr="00505ED0">
        <w:trPr>
          <w:trHeight w:val="24"/>
        </w:trPr>
        <w:tc>
          <w:tcPr>
            <w:tcW w:w="3996" w:type="dxa"/>
            <w:shd w:val="clear" w:color="auto" w:fill="auto"/>
            <w:hideMark/>
          </w:tcPr>
          <w:p w14:paraId="51D93999" w14:textId="77777777" w:rsidR="00DD5835" w:rsidRPr="00934DBD" w:rsidRDefault="00DD5835" w:rsidP="00DD5835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332" w:type="dxa"/>
            <w:shd w:val="clear" w:color="auto" w:fill="auto"/>
          </w:tcPr>
          <w:p w14:paraId="15837E26" w14:textId="77777777" w:rsidR="00DD5835" w:rsidRPr="00934DBD" w:rsidRDefault="00DD5835" w:rsidP="00DD5835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9EA24A2" w14:textId="5AF8B0CB" w:rsidR="00DD5835" w:rsidRPr="00934DBD" w:rsidRDefault="008E019D" w:rsidP="00D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spacing w:after="0"/>
              <w:ind w:left="-80" w:right="-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4,6</w:t>
            </w:r>
            <w:r w:rsidR="0041384E" w:rsidRPr="00934DBD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78" w:type="dxa"/>
            <w:shd w:val="clear" w:color="auto" w:fill="auto"/>
          </w:tcPr>
          <w:p w14:paraId="268C5E0E" w14:textId="77777777" w:rsidR="00DD5835" w:rsidRPr="00934DBD" w:rsidRDefault="00DD5835" w:rsidP="00D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82" w:type="dxa"/>
            <w:shd w:val="clear" w:color="auto" w:fill="auto"/>
          </w:tcPr>
          <w:p w14:paraId="6C9BC9B2" w14:textId="2B98F554" w:rsidR="00DD5835" w:rsidRPr="00934DBD" w:rsidRDefault="00DD5835" w:rsidP="00D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570B5E" w:rsidRPr="00934DB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E019D" w:rsidRPr="00934DBD" w14:paraId="1EB15CCC" w14:textId="77777777" w:rsidTr="00505ED0">
        <w:trPr>
          <w:trHeight w:val="24"/>
        </w:trPr>
        <w:tc>
          <w:tcPr>
            <w:tcW w:w="3996" w:type="dxa"/>
            <w:shd w:val="clear" w:color="auto" w:fill="auto"/>
          </w:tcPr>
          <w:p w14:paraId="08FDD9AD" w14:textId="62F41542" w:rsidR="008E019D" w:rsidRPr="00934DBD" w:rsidRDefault="008E019D" w:rsidP="00DD5835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ได้มาจากการรวมธุรกิจ</w:t>
            </w:r>
          </w:p>
        </w:tc>
        <w:tc>
          <w:tcPr>
            <w:tcW w:w="1332" w:type="dxa"/>
            <w:shd w:val="clear" w:color="auto" w:fill="auto"/>
          </w:tcPr>
          <w:p w14:paraId="0D948570" w14:textId="1BBE76D1" w:rsidR="008E019D" w:rsidRPr="00934DBD" w:rsidRDefault="008E019D" w:rsidP="0035408E">
            <w:pPr>
              <w:tabs>
                <w:tab w:val="clear" w:pos="680"/>
                <w:tab w:val="clear" w:pos="907"/>
                <w:tab w:val="left" w:pos="730"/>
                <w:tab w:val="left" w:pos="790"/>
                <w:tab w:val="decimal" w:pos="1181"/>
              </w:tabs>
              <w:ind w:left="-11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5CFC706" w14:textId="6E01D7F4" w:rsidR="008E019D" w:rsidRPr="00934DBD" w:rsidRDefault="008E019D" w:rsidP="00D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spacing w:after="0"/>
              <w:ind w:left="-80" w:right="-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1384E" w:rsidRPr="00934DBD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78" w:type="dxa"/>
            <w:shd w:val="clear" w:color="auto" w:fill="auto"/>
          </w:tcPr>
          <w:p w14:paraId="5F12E088" w14:textId="77777777" w:rsidR="008E019D" w:rsidRPr="00934DBD" w:rsidRDefault="008E019D" w:rsidP="00D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82" w:type="dxa"/>
            <w:shd w:val="clear" w:color="auto" w:fill="auto"/>
          </w:tcPr>
          <w:p w14:paraId="723CB9D0" w14:textId="2AAF6ECF" w:rsidR="008E019D" w:rsidRPr="00934DBD" w:rsidRDefault="008E019D" w:rsidP="00D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5835" w:rsidRPr="00934DBD" w14:paraId="2464FF1D" w14:textId="77777777" w:rsidTr="00505ED0">
        <w:trPr>
          <w:trHeight w:val="24"/>
        </w:trPr>
        <w:tc>
          <w:tcPr>
            <w:tcW w:w="3996" w:type="dxa"/>
            <w:shd w:val="clear" w:color="auto" w:fill="auto"/>
          </w:tcPr>
          <w:p w14:paraId="4BFF9F55" w14:textId="39E7EE99" w:rsidR="00DD5835" w:rsidRPr="00934DBD" w:rsidRDefault="00DD5835" w:rsidP="00DD5835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ยกเลิกสัญญา</w:t>
            </w:r>
          </w:p>
        </w:tc>
        <w:tc>
          <w:tcPr>
            <w:tcW w:w="1332" w:type="dxa"/>
            <w:shd w:val="clear" w:color="auto" w:fill="auto"/>
          </w:tcPr>
          <w:p w14:paraId="28905107" w14:textId="36F59FAD" w:rsidR="00DD5835" w:rsidRPr="00934DBD" w:rsidRDefault="00DD5835" w:rsidP="00DD5835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43814884" w14:textId="7D08117A" w:rsidR="00DD5835" w:rsidRPr="00934DBD" w:rsidRDefault="006A2F98" w:rsidP="00D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spacing w:after="0"/>
              <w:ind w:left="-80" w:right="-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(873)</w:t>
            </w:r>
          </w:p>
        </w:tc>
        <w:tc>
          <w:tcPr>
            <w:tcW w:w="178" w:type="dxa"/>
            <w:shd w:val="clear" w:color="auto" w:fill="auto"/>
          </w:tcPr>
          <w:p w14:paraId="51C7DB06" w14:textId="77777777" w:rsidR="00DD5835" w:rsidRPr="00934DBD" w:rsidRDefault="00DD5835" w:rsidP="00D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82" w:type="dxa"/>
            <w:shd w:val="clear" w:color="auto" w:fill="auto"/>
          </w:tcPr>
          <w:p w14:paraId="7B2A64AB" w14:textId="766BE7BF" w:rsidR="00DD5835" w:rsidRPr="00934DBD" w:rsidRDefault="00DD5835" w:rsidP="00D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</w:tr>
      <w:tr w:rsidR="00DD5835" w:rsidRPr="00934DBD" w14:paraId="1139E435" w14:textId="77777777" w:rsidTr="00505ED0">
        <w:trPr>
          <w:trHeight w:val="24"/>
        </w:trPr>
        <w:tc>
          <w:tcPr>
            <w:tcW w:w="3996" w:type="dxa"/>
            <w:shd w:val="clear" w:color="auto" w:fill="auto"/>
          </w:tcPr>
          <w:p w14:paraId="48E4891E" w14:textId="1F9B882B" w:rsidR="00DD5835" w:rsidRPr="00934DBD" w:rsidRDefault="00DD5835" w:rsidP="00DD5835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332" w:type="dxa"/>
            <w:shd w:val="clear" w:color="auto" w:fill="auto"/>
          </w:tcPr>
          <w:p w14:paraId="026D18A5" w14:textId="77777777" w:rsidR="00DD5835" w:rsidRPr="00934DBD" w:rsidRDefault="00DD5835" w:rsidP="00DD5835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E573621" w14:textId="270CA46B" w:rsidR="00DD5835" w:rsidRPr="00934DBD" w:rsidRDefault="006A2F98" w:rsidP="00D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spacing w:after="0"/>
              <w:ind w:left="-80" w:right="-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(3,364)</w:t>
            </w:r>
          </w:p>
        </w:tc>
        <w:tc>
          <w:tcPr>
            <w:tcW w:w="178" w:type="dxa"/>
            <w:shd w:val="clear" w:color="auto" w:fill="auto"/>
          </w:tcPr>
          <w:p w14:paraId="62C44EB4" w14:textId="77777777" w:rsidR="00DD5835" w:rsidRPr="00934DBD" w:rsidRDefault="00DD5835" w:rsidP="00D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82" w:type="dxa"/>
            <w:shd w:val="clear" w:color="auto" w:fill="auto"/>
          </w:tcPr>
          <w:p w14:paraId="200C4182" w14:textId="24A681AD" w:rsidR="00DD5835" w:rsidRPr="00934DBD" w:rsidRDefault="00DD5835" w:rsidP="00D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(164)</w:t>
            </w:r>
          </w:p>
        </w:tc>
      </w:tr>
      <w:tr w:rsidR="00DD5835" w:rsidRPr="00934DBD" w14:paraId="357BF739" w14:textId="77777777" w:rsidTr="00505ED0">
        <w:trPr>
          <w:trHeight w:val="24"/>
        </w:trPr>
        <w:tc>
          <w:tcPr>
            <w:tcW w:w="3996" w:type="dxa"/>
            <w:shd w:val="clear" w:color="auto" w:fill="auto"/>
            <w:hideMark/>
          </w:tcPr>
          <w:p w14:paraId="186E9618" w14:textId="15CB1D54" w:rsidR="00DD5835" w:rsidRPr="00934DBD" w:rsidRDefault="00DD5835" w:rsidP="00DD5835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332" w:type="dxa"/>
            <w:shd w:val="clear" w:color="auto" w:fill="auto"/>
          </w:tcPr>
          <w:p w14:paraId="6580D4E8" w14:textId="77777777" w:rsidR="00DD5835" w:rsidRPr="00934DBD" w:rsidRDefault="00DD5835" w:rsidP="00DD5835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7A06361A" w14:textId="6BCC4D68" w:rsidR="00DD5835" w:rsidRPr="00934DBD" w:rsidRDefault="006A2F98" w:rsidP="00D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spacing w:after="0"/>
              <w:ind w:left="-80" w:right="-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1,109</w:t>
            </w:r>
          </w:p>
        </w:tc>
        <w:tc>
          <w:tcPr>
            <w:tcW w:w="178" w:type="dxa"/>
            <w:tcBorders>
              <w:top w:val="nil"/>
              <w:left w:val="nil"/>
            </w:tcBorders>
            <w:shd w:val="clear" w:color="auto" w:fill="auto"/>
          </w:tcPr>
          <w:p w14:paraId="5B566B5F" w14:textId="77777777" w:rsidR="00DD5835" w:rsidRPr="00934DBD" w:rsidRDefault="00DD5835" w:rsidP="00D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63EA7AF5" w14:textId="6FAFA06B" w:rsidR="00DD5835" w:rsidRPr="00934DBD" w:rsidRDefault="00DD5835" w:rsidP="00D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5835" w:rsidRPr="00934DBD" w14:paraId="07121D97" w14:textId="77777777" w:rsidTr="00505ED0">
        <w:trPr>
          <w:trHeight w:val="24"/>
        </w:trPr>
        <w:tc>
          <w:tcPr>
            <w:tcW w:w="3996" w:type="dxa"/>
            <w:shd w:val="clear" w:color="auto" w:fill="auto"/>
            <w:vAlign w:val="bottom"/>
            <w:hideMark/>
          </w:tcPr>
          <w:p w14:paraId="6FC826F6" w14:textId="3A849471" w:rsidR="00DD5835" w:rsidRPr="00934DBD" w:rsidRDefault="00DD5835" w:rsidP="00DD5835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32" w:type="dxa"/>
            <w:shd w:val="clear" w:color="auto" w:fill="auto"/>
          </w:tcPr>
          <w:p w14:paraId="6C8BA2BA" w14:textId="77777777" w:rsidR="00DD5835" w:rsidRPr="00934DBD" w:rsidRDefault="00DD5835" w:rsidP="00DD5835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119DD466" w14:textId="020C4D65" w:rsidR="00DD5835" w:rsidRPr="00934DBD" w:rsidRDefault="006A2F98" w:rsidP="00D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spacing w:after="0"/>
              <w:ind w:left="-80" w:right="-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</w:t>
            </w:r>
            <w:r w:rsidR="00C57901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A2DF2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78" w:type="dxa"/>
            <w:tcBorders>
              <w:left w:val="nil"/>
            </w:tcBorders>
            <w:shd w:val="clear" w:color="auto" w:fill="auto"/>
            <w:vAlign w:val="bottom"/>
          </w:tcPr>
          <w:p w14:paraId="6EE9F909" w14:textId="77777777" w:rsidR="00DD5835" w:rsidRPr="00934DBD" w:rsidRDefault="00DD5835" w:rsidP="00D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69B95C2D" w14:textId="2A50DFFF" w:rsidR="00DD5835" w:rsidRPr="00934DBD" w:rsidRDefault="00DD5835" w:rsidP="00D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570B5E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bookmarkEnd w:id="2"/>
    </w:tbl>
    <w:p w14:paraId="5823DADC" w14:textId="200F7F58" w:rsidR="00231ACB" w:rsidRPr="00934DBD" w:rsidRDefault="00231ACB" w:rsidP="009313FE">
      <w:pPr>
        <w:pStyle w:val="acctmergecolhdg"/>
        <w:spacing w:line="240" w:lineRule="auto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468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5"/>
        <w:gridCol w:w="4233"/>
        <w:gridCol w:w="1170"/>
        <w:gridCol w:w="180"/>
        <w:gridCol w:w="1080"/>
        <w:gridCol w:w="183"/>
        <w:gridCol w:w="1167"/>
        <w:gridCol w:w="180"/>
        <w:gridCol w:w="1260"/>
      </w:tblGrid>
      <w:tr w:rsidR="00A74938" w:rsidRPr="00934DBD" w14:paraId="5D06EAE7" w14:textId="77777777" w:rsidTr="00505ED0">
        <w:trPr>
          <w:trHeight w:val="317"/>
          <w:tblHeader/>
        </w:trPr>
        <w:tc>
          <w:tcPr>
            <w:tcW w:w="4248" w:type="dxa"/>
            <w:gridSpan w:val="2"/>
            <w:vMerge w:val="restart"/>
            <w:shd w:val="clear" w:color="auto" w:fill="auto"/>
            <w:vAlign w:val="bottom"/>
          </w:tcPr>
          <w:p w14:paraId="013FD987" w14:textId="77777777" w:rsidR="00A74938" w:rsidRPr="00934DBD" w:rsidRDefault="00A74938" w:rsidP="00451353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0988B7FC" w14:textId="77777777" w:rsidR="00A74938" w:rsidRPr="00934DBD" w:rsidRDefault="00A74938" w:rsidP="00451353">
            <w:pPr>
              <w:pStyle w:val="Pa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A74938" w:rsidRPr="00934DBD" w14:paraId="31CA6663" w14:textId="77777777" w:rsidTr="00505ED0">
        <w:trPr>
          <w:trHeight w:val="20"/>
          <w:tblHeader/>
        </w:trPr>
        <w:tc>
          <w:tcPr>
            <w:tcW w:w="4248" w:type="dxa"/>
            <w:gridSpan w:val="2"/>
            <w:vMerge/>
            <w:shd w:val="clear" w:color="auto" w:fill="auto"/>
            <w:vAlign w:val="bottom"/>
            <w:hideMark/>
          </w:tcPr>
          <w:p w14:paraId="4708F228" w14:textId="23F94971" w:rsidR="00A74938" w:rsidRPr="00934DBD" w:rsidRDefault="00A74938" w:rsidP="00451353">
            <w:pPr>
              <w:pStyle w:val="Pa47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3ED0C2" w14:textId="2B2ED9EC" w:rsidR="00A74938" w:rsidRPr="00934DBD" w:rsidRDefault="00A74938" w:rsidP="0043361B">
            <w:pPr>
              <w:pStyle w:val="Pa47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 งบการเงินรวม</w:t>
            </w:r>
          </w:p>
        </w:tc>
        <w:tc>
          <w:tcPr>
            <w:tcW w:w="183" w:type="dxa"/>
            <w:shd w:val="clear" w:color="auto" w:fill="auto"/>
          </w:tcPr>
          <w:p w14:paraId="2DDB6F5B" w14:textId="77777777" w:rsidR="00A74938" w:rsidRPr="00934DBD" w:rsidRDefault="00A74938" w:rsidP="00451353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0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4BB778" w14:textId="23B672A6" w:rsidR="00A74938" w:rsidRPr="00934DBD" w:rsidRDefault="00A74938" w:rsidP="00262ED8">
            <w:pPr>
              <w:pStyle w:val="Pa47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   งบการเงินเฉพาะกิจการ</w:t>
            </w:r>
          </w:p>
        </w:tc>
      </w:tr>
      <w:tr w:rsidR="0043361B" w:rsidRPr="00934DBD" w14:paraId="6B3046BC" w14:textId="77777777" w:rsidTr="00505ED0">
        <w:trPr>
          <w:gridBefore w:val="1"/>
          <w:wBefore w:w="15" w:type="dxa"/>
          <w:cantSplit/>
          <w:trHeight w:val="31"/>
          <w:tblHeader/>
        </w:trPr>
        <w:tc>
          <w:tcPr>
            <w:tcW w:w="4233" w:type="dxa"/>
            <w:vAlign w:val="bottom"/>
          </w:tcPr>
          <w:p w14:paraId="20C1809A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A6F50A3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75" w:firstLine="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934DB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สำหรับ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B755BFF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firstLine="136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573D39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75" w:firstLine="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34DB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สำหรับ</w:t>
            </w:r>
          </w:p>
        </w:tc>
        <w:tc>
          <w:tcPr>
            <w:tcW w:w="183" w:type="dxa"/>
          </w:tcPr>
          <w:p w14:paraId="6DD489A6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firstLine="13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0DB18C42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75" w:firstLine="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34DB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สำหรับ</w:t>
            </w:r>
          </w:p>
        </w:tc>
        <w:tc>
          <w:tcPr>
            <w:tcW w:w="180" w:type="dxa"/>
          </w:tcPr>
          <w:p w14:paraId="6F5E89A1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firstLine="13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8D2D489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75" w:firstLine="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934DB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สำหรับ</w:t>
            </w:r>
          </w:p>
        </w:tc>
      </w:tr>
      <w:tr w:rsidR="0043361B" w:rsidRPr="00934DBD" w14:paraId="7A17FF65" w14:textId="77777777" w:rsidTr="00505ED0">
        <w:trPr>
          <w:gridBefore w:val="1"/>
          <w:wBefore w:w="15" w:type="dxa"/>
          <w:cantSplit/>
          <w:trHeight w:val="17"/>
          <w:tblHeader/>
        </w:trPr>
        <w:tc>
          <w:tcPr>
            <w:tcW w:w="4233" w:type="dxa"/>
            <w:vAlign w:val="bottom"/>
          </w:tcPr>
          <w:p w14:paraId="361698A0" w14:textId="21D9357A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34DB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934DB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95EDB" w:rsidRPr="00934DB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934DB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34DB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BEA158F" w14:textId="28E612B4" w:rsidR="009313FE" w:rsidRPr="00934DBD" w:rsidRDefault="009313FE" w:rsidP="0043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75" w:firstLine="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934DB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งวดสา</w:t>
            </w:r>
            <w:r w:rsidR="00A74938" w:rsidRPr="00934DB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</w:t>
            </w:r>
            <w:r w:rsidRPr="00934DB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180" w:type="dxa"/>
          </w:tcPr>
          <w:p w14:paraId="7E49C3D8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firstLine="136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EB3ECF" w14:textId="5B0DF9FF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75" w:firstLine="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34DB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งวดเก้</w:t>
            </w:r>
            <w:r w:rsidR="00A74938" w:rsidRPr="00934DB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า</w:t>
            </w:r>
            <w:r w:rsidRPr="00934DB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183" w:type="dxa"/>
          </w:tcPr>
          <w:p w14:paraId="51D58974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firstLine="13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08070388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75" w:firstLine="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34DB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งวดสามเดือน</w:t>
            </w:r>
          </w:p>
        </w:tc>
        <w:tc>
          <w:tcPr>
            <w:tcW w:w="180" w:type="dxa"/>
          </w:tcPr>
          <w:p w14:paraId="101F2A76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firstLine="13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6ACB13C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75" w:firstLine="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34DB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งวดเก้าเดือน</w:t>
            </w:r>
          </w:p>
        </w:tc>
      </w:tr>
      <w:tr w:rsidR="009313FE" w:rsidRPr="00934DBD" w14:paraId="047975E2" w14:textId="77777777" w:rsidTr="00505ED0">
        <w:trPr>
          <w:gridBefore w:val="1"/>
          <w:wBefore w:w="15" w:type="dxa"/>
          <w:trHeight w:hRule="exact" w:val="70"/>
          <w:tblHeader/>
        </w:trPr>
        <w:tc>
          <w:tcPr>
            <w:tcW w:w="4233" w:type="dxa"/>
          </w:tcPr>
          <w:p w14:paraId="05ADB32A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73BF1444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 w:firstLine="1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</w:tr>
      <w:tr w:rsidR="0043361B" w:rsidRPr="00934DBD" w14:paraId="28F78C24" w14:textId="77777777" w:rsidTr="00505ED0">
        <w:trPr>
          <w:gridBefore w:val="1"/>
          <w:wBefore w:w="15" w:type="dxa"/>
          <w:cantSplit/>
          <w:trHeight w:val="18"/>
        </w:trPr>
        <w:tc>
          <w:tcPr>
            <w:tcW w:w="4233" w:type="dxa"/>
            <w:hideMark/>
          </w:tcPr>
          <w:p w14:paraId="42AC1846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8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34DB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5F2BFF9B" w14:textId="464522C8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 w:firstLine="136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35F9D6C5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firstLine="136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CB107E7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 w:firstLine="136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3" w:type="dxa"/>
            <w:vAlign w:val="bottom"/>
          </w:tcPr>
          <w:p w14:paraId="3E88F592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firstLine="136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2741B4E9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 w:firstLine="136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EC62471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firstLine="136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270B5B4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 w:firstLine="136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43361B" w:rsidRPr="00934DBD" w14:paraId="2EF8A04B" w14:textId="77777777" w:rsidTr="00505ED0">
        <w:trPr>
          <w:gridBefore w:val="1"/>
          <w:wBefore w:w="15" w:type="dxa"/>
          <w:cantSplit/>
          <w:trHeight w:val="18"/>
        </w:trPr>
        <w:tc>
          <w:tcPr>
            <w:tcW w:w="4233" w:type="dxa"/>
            <w:hideMark/>
          </w:tcPr>
          <w:p w14:paraId="3BC7FB13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8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01F7D203" w14:textId="6D7E9387" w:rsidR="009313FE" w:rsidRPr="00934DBD" w:rsidRDefault="00E90BDB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11" w:firstLine="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eastAsia="Times New Roman" w:hAnsiTheme="majorBidi" w:cstheme="majorBidi"/>
                <w:sz w:val="30"/>
                <w:szCs w:val="30"/>
              </w:rPr>
              <w:t>423</w:t>
            </w:r>
          </w:p>
        </w:tc>
        <w:tc>
          <w:tcPr>
            <w:tcW w:w="180" w:type="dxa"/>
            <w:vAlign w:val="bottom"/>
          </w:tcPr>
          <w:p w14:paraId="1B4062DB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firstLine="136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01D3405" w14:textId="371CEF87" w:rsidR="009313FE" w:rsidRPr="00934DBD" w:rsidRDefault="00E90BDB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1" w:firstLine="15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34DBD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1,561</w:t>
            </w:r>
          </w:p>
        </w:tc>
        <w:tc>
          <w:tcPr>
            <w:tcW w:w="183" w:type="dxa"/>
            <w:vAlign w:val="bottom"/>
          </w:tcPr>
          <w:p w14:paraId="4B6160BC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firstLine="136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71C8D99F" w14:textId="15D68C8D" w:rsidR="009313FE" w:rsidRPr="00934DBD" w:rsidRDefault="00DA0CB4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1" w:firstLine="15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34DBD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180" w:type="dxa"/>
            <w:vAlign w:val="bottom"/>
          </w:tcPr>
          <w:p w14:paraId="415193FC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firstLine="136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1A701B0" w14:textId="30617706" w:rsidR="009313FE" w:rsidRPr="00934DBD" w:rsidRDefault="00DA0CB4" w:rsidP="00262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1" w:firstLine="15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34DBD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9</w:t>
            </w:r>
          </w:p>
        </w:tc>
      </w:tr>
      <w:tr w:rsidR="0043361B" w:rsidRPr="00934DBD" w14:paraId="109757D2" w14:textId="77777777" w:rsidTr="00505ED0">
        <w:trPr>
          <w:gridBefore w:val="1"/>
          <w:wBefore w:w="15" w:type="dxa"/>
          <w:cantSplit/>
          <w:trHeight w:val="18"/>
        </w:trPr>
        <w:tc>
          <w:tcPr>
            <w:tcW w:w="4233" w:type="dxa"/>
            <w:hideMark/>
          </w:tcPr>
          <w:p w14:paraId="132A31B1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8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70" w:type="dxa"/>
            <w:vAlign w:val="bottom"/>
          </w:tcPr>
          <w:p w14:paraId="54C121F9" w14:textId="7720C43C" w:rsidR="009313FE" w:rsidRPr="00934DBD" w:rsidRDefault="00E90BDB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11" w:firstLine="15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34DBD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71</w:t>
            </w:r>
            <w:r w:rsidR="0041384E" w:rsidRPr="00934DBD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180" w:type="dxa"/>
            <w:vAlign w:val="bottom"/>
          </w:tcPr>
          <w:p w14:paraId="10414306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firstLine="136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2B4F06F" w14:textId="7F599AE1" w:rsidR="009313FE" w:rsidRPr="00934DBD" w:rsidRDefault="00DA0CB4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1" w:firstLine="15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34DBD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1,650</w:t>
            </w:r>
          </w:p>
        </w:tc>
        <w:tc>
          <w:tcPr>
            <w:tcW w:w="183" w:type="dxa"/>
            <w:vAlign w:val="bottom"/>
          </w:tcPr>
          <w:p w14:paraId="62788F17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firstLine="136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46164B1C" w14:textId="7D5FF62D" w:rsidR="009313FE" w:rsidRPr="00934DBD" w:rsidRDefault="00DA0CB4" w:rsidP="00CB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1" w:firstLine="15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34DBD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23</w:t>
            </w:r>
          </w:p>
        </w:tc>
        <w:tc>
          <w:tcPr>
            <w:tcW w:w="180" w:type="dxa"/>
            <w:vAlign w:val="bottom"/>
          </w:tcPr>
          <w:p w14:paraId="604C3E45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firstLine="136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7FDD9BF" w14:textId="34CB1688" w:rsidR="009313FE" w:rsidRPr="00934DBD" w:rsidRDefault="00DA0CB4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1" w:firstLine="15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34DBD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71</w:t>
            </w:r>
          </w:p>
        </w:tc>
      </w:tr>
      <w:tr w:rsidR="0043361B" w:rsidRPr="00934DBD" w14:paraId="6C9C9DBD" w14:textId="77777777" w:rsidTr="00505ED0">
        <w:trPr>
          <w:gridBefore w:val="1"/>
          <w:wBefore w:w="15" w:type="dxa"/>
          <w:cantSplit/>
          <w:trHeight w:val="18"/>
        </w:trPr>
        <w:tc>
          <w:tcPr>
            <w:tcW w:w="4233" w:type="dxa"/>
            <w:hideMark/>
          </w:tcPr>
          <w:p w14:paraId="1910C831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</w:pPr>
            <w:r w:rsidRPr="00934DBD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170" w:type="dxa"/>
            <w:vAlign w:val="bottom"/>
          </w:tcPr>
          <w:p w14:paraId="33DCBC6B" w14:textId="581DD60E" w:rsidR="009313FE" w:rsidRPr="00934DBD" w:rsidRDefault="00E90BDB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11" w:firstLine="15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34DBD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16</w:t>
            </w:r>
          </w:p>
        </w:tc>
        <w:tc>
          <w:tcPr>
            <w:tcW w:w="180" w:type="dxa"/>
            <w:vAlign w:val="bottom"/>
          </w:tcPr>
          <w:p w14:paraId="36352CB0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firstLine="136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1003148" w14:textId="72376D20" w:rsidR="009313FE" w:rsidRPr="00934DBD" w:rsidRDefault="00DA0CB4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1" w:firstLine="15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34DBD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27</w:t>
            </w:r>
          </w:p>
        </w:tc>
        <w:tc>
          <w:tcPr>
            <w:tcW w:w="183" w:type="dxa"/>
            <w:vAlign w:val="bottom"/>
          </w:tcPr>
          <w:p w14:paraId="6F6F6CB9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firstLine="136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20AADFAF" w14:textId="65740E9D" w:rsidR="009313FE" w:rsidRPr="00934DBD" w:rsidRDefault="00DA0CB4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1" w:firstLine="15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34DBD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5653F465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firstLine="136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DD3ACE4" w14:textId="6E2C2E61" w:rsidR="009313FE" w:rsidRPr="00934DBD" w:rsidRDefault="00DA0CB4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1" w:firstLine="15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934DBD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</w:t>
            </w:r>
          </w:p>
        </w:tc>
      </w:tr>
      <w:tr w:rsidR="0043361B" w:rsidRPr="00934DBD" w14:paraId="685C953E" w14:textId="77777777" w:rsidTr="00505ED0">
        <w:trPr>
          <w:gridBefore w:val="1"/>
          <w:wBefore w:w="15" w:type="dxa"/>
          <w:cantSplit/>
          <w:trHeight w:val="18"/>
        </w:trPr>
        <w:tc>
          <w:tcPr>
            <w:tcW w:w="4233" w:type="dxa"/>
            <w:hideMark/>
          </w:tcPr>
          <w:p w14:paraId="4F5C3FB0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8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ค่าเช่าจ่ายที่ผันแปรตามยอดขาย</w:t>
            </w:r>
          </w:p>
        </w:tc>
        <w:tc>
          <w:tcPr>
            <w:tcW w:w="1170" w:type="dxa"/>
            <w:vAlign w:val="bottom"/>
          </w:tcPr>
          <w:p w14:paraId="21042FA9" w14:textId="455DE4F5" w:rsidR="009313FE" w:rsidRPr="00934DBD" w:rsidRDefault="0041384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11" w:firstLine="15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34DBD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10</w:t>
            </w:r>
          </w:p>
        </w:tc>
        <w:tc>
          <w:tcPr>
            <w:tcW w:w="180" w:type="dxa"/>
            <w:vAlign w:val="bottom"/>
          </w:tcPr>
          <w:p w14:paraId="38A52F60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firstLine="136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4174C91" w14:textId="7F95186A" w:rsidR="009313FE" w:rsidRPr="00934DBD" w:rsidRDefault="00DA0CB4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1" w:firstLine="15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34DBD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39</w:t>
            </w:r>
          </w:p>
        </w:tc>
        <w:tc>
          <w:tcPr>
            <w:tcW w:w="183" w:type="dxa"/>
            <w:vAlign w:val="bottom"/>
          </w:tcPr>
          <w:p w14:paraId="7CE13695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firstLine="136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shd w:val="clear" w:color="auto" w:fill="auto"/>
          </w:tcPr>
          <w:p w14:paraId="66F7DF26" w14:textId="22BABD21" w:rsidR="009313FE" w:rsidRPr="00934DBD" w:rsidRDefault="00823C8B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1" w:firstLine="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3899BC" w14:textId="77777777" w:rsidR="009313FE" w:rsidRPr="00934DBD" w:rsidRDefault="009313FE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firstLine="136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6E8E78" w14:textId="70F65D4C" w:rsidR="009313FE" w:rsidRPr="00934DBD" w:rsidRDefault="00823C8B" w:rsidP="0045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1" w:firstLine="15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34DBD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</w:tbl>
    <w:p w14:paraId="4058A30A" w14:textId="77777777" w:rsidR="00860994" w:rsidRPr="00934DBD" w:rsidRDefault="00860994" w:rsidP="00860994">
      <w:pPr>
        <w:pStyle w:val="acctmergecolhdg"/>
        <w:spacing w:line="240" w:lineRule="auto"/>
        <w:ind w:left="513"/>
        <w:jc w:val="both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6F27BE2F" w14:textId="50B256E5" w:rsidR="00607EA5" w:rsidRPr="00934DBD" w:rsidRDefault="0061480C" w:rsidP="00860994">
      <w:pPr>
        <w:pStyle w:val="acctmergecolhdg"/>
        <w:spacing w:line="240" w:lineRule="auto"/>
        <w:ind w:left="513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0F6706"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>เก้า</w:t>
      </w:r>
      <w:r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เดือนสิ้นสุดวันที่ </w:t>
      </w:r>
      <w:r w:rsidR="002606E5" w:rsidRPr="00934DBD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30</w:t>
      </w:r>
      <w:r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0F6706"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กันยายน </w:t>
      </w:r>
      <w:r w:rsidR="002606E5" w:rsidRPr="00934DBD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2563</w:t>
      </w:r>
      <w:r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มีจำนวน</w:t>
      </w:r>
      <w:r w:rsidR="00860994" w:rsidRPr="00934DB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60994" w:rsidRPr="00934DBD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6,389</w:t>
      </w:r>
      <w:r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F30001" w:rsidRPr="00934DBD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และ </w:t>
      </w:r>
      <w:r w:rsidR="00823C8B" w:rsidRPr="00934DBD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260</w:t>
      </w:r>
      <w:r w:rsidRPr="00934DB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 ตามลำดับ</w:t>
      </w:r>
    </w:p>
    <w:p w14:paraId="2E921FE7" w14:textId="66B59210" w:rsidR="00607EA5" w:rsidRPr="00934DBD" w:rsidRDefault="002606E5" w:rsidP="00607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AF5034" w:rsidRPr="00934DB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607EA5" w:rsidRPr="00934DBD">
        <w:rPr>
          <w:rFonts w:asciiTheme="majorBidi" w:hAnsiTheme="majorBidi" w:cstheme="majorBidi"/>
          <w:b/>
          <w:bCs/>
          <w:sz w:val="30"/>
          <w:szCs w:val="30"/>
        </w:rPr>
        <w:tab/>
      </w:r>
      <w:r w:rsidR="00607EA5" w:rsidRPr="00934DBD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36DEA029" w14:textId="77777777" w:rsidR="00607EA5" w:rsidRPr="00934DBD" w:rsidRDefault="00607EA5" w:rsidP="00607EA5">
      <w:pPr>
        <w:tabs>
          <w:tab w:val="clear" w:pos="680"/>
          <w:tab w:val="clear" w:pos="907"/>
          <w:tab w:val="left" w:pos="1170"/>
          <w:tab w:val="left" w:pos="1440"/>
        </w:tabs>
        <w:ind w:left="1170" w:right="18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B30410" w14:textId="61628470" w:rsidR="00607EA5" w:rsidRPr="00934DBD" w:rsidRDefault="003944F9" w:rsidP="003944F9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decimal" w:pos="630"/>
          <w:tab w:val="left" w:pos="1080"/>
        </w:tabs>
        <w:ind w:left="990" w:right="18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</w:rPr>
        <w:t>1</w:t>
      </w:r>
      <w:r w:rsidR="00AF5034" w:rsidRPr="00934DBD">
        <w:rPr>
          <w:rFonts w:asciiTheme="majorBidi" w:hAnsiTheme="majorBidi" w:cstheme="majorBidi"/>
          <w:sz w:val="30"/>
          <w:szCs w:val="30"/>
        </w:rPr>
        <w:t>2</w:t>
      </w:r>
      <w:r w:rsidRPr="00934DBD">
        <w:rPr>
          <w:rFonts w:asciiTheme="majorBidi" w:hAnsiTheme="majorBidi" w:cstheme="majorBidi"/>
          <w:sz w:val="30"/>
          <w:szCs w:val="30"/>
        </w:rPr>
        <w:t xml:space="preserve">.1  </w:t>
      </w:r>
      <w:r w:rsidR="00607EA5" w:rsidRPr="00934DB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5</w:t>
      </w:r>
      <w:r w:rsidR="00607EA5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2263B7" w:rsidRPr="00934DBD">
        <w:rPr>
          <w:rFonts w:asciiTheme="majorBidi" w:hAnsiTheme="majorBidi" w:cstheme="majorBidi"/>
          <w:sz w:val="30"/>
          <w:szCs w:val="30"/>
          <w:cs/>
        </w:rPr>
        <w:t>มิถุนา</w:t>
      </w:r>
      <w:r w:rsidR="000F6706" w:rsidRPr="00934DBD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="002606E5" w:rsidRPr="00934DBD">
        <w:rPr>
          <w:rFonts w:asciiTheme="majorBidi" w:hAnsiTheme="majorBidi" w:cstheme="majorBidi"/>
          <w:sz w:val="30"/>
          <w:szCs w:val="30"/>
        </w:rPr>
        <w:t>2563</w:t>
      </w:r>
      <w:r w:rsidR="00607EA5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607EA5" w:rsidRPr="00934DBD">
        <w:rPr>
          <w:rFonts w:asciiTheme="majorBidi" w:hAnsiTheme="majorBidi" w:cstheme="majorBidi"/>
          <w:sz w:val="30"/>
          <w:szCs w:val="30"/>
          <w:cs/>
        </w:rPr>
        <w:t xml:space="preserve">บริษัทได้ออกหุ้นกู้ครั้งที่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1</w:t>
      </w:r>
      <w:r w:rsidR="00607EA5" w:rsidRPr="00934DBD">
        <w:rPr>
          <w:rFonts w:asciiTheme="majorBidi" w:hAnsiTheme="majorBidi" w:cstheme="majorBidi"/>
          <w:sz w:val="30"/>
          <w:szCs w:val="30"/>
        </w:rPr>
        <w:t>/</w:t>
      </w:r>
      <w:r w:rsidR="002606E5" w:rsidRPr="00934DBD">
        <w:rPr>
          <w:rFonts w:asciiTheme="majorBidi" w:hAnsiTheme="majorBidi" w:cstheme="majorBidi"/>
          <w:sz w:val="30"/>
          <w:szCs w:val="30"/>
        </w:rPr>
        <w:t>2563</w:t>
      </w:r>
      <w:r w:rsidR="00607EA5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607EA5" w:rsidRPr="00934DBD">
        <w:rPr>
          <w:rFonts w:asciiTheme="majorBidi" w:hAnsiTheme="majorBidi" w:cstheme="majorBidi"/>
          <w:sz w:val="30"/>
          <w:szCs w:val="30"/>
          <w:cs/>
        </w:rPr>
        <w:t xml:space="preserve">ชนิดระบุชื่อผู้ถือประเภทไม่ด้อยสิทธิ ไม่มีหลักประกัน และมีผู้แทนผู้ถือหุ้นกู้ เป็นจำนวนเงินรวม </w:t>
      </w:r>
      <w:r w:rsidR="002263B7" w:rsidRPr="00934DBD">
        <w:rPr>
          <w:rFonts w:asciiTheme="majorBidi" w:hAnsiTheme="majorBidi" w:cstheme="majorBidi"/>
          <w:sz w:val="30"/>
          <w:szCs w:val="30"/>
        </w:rPr>
        <w:t xml:space="preserve">25,000 </w:t>
      </w:r>
      <w:r w:rsidR="00607EA5" w:rsidRPr="00934DBD">
        <w:rPr>
          <w:rFonts w:asciiTheme="majorBidi" w:hAnsiTheme="majorBidi" w:cstheme="majorBidi"/>
          <w:sz w:val="30"/>
          <w:szCs w:val="30"/>
          <w:cs/>
        </w:rPr>
        <w:t xml:space="preserve">ล้านบาท โดยแบ่งเป็น </w:t>
      </w:r>
    </w:p>
    <w:p w14:paraId="0FAF9203" w14:textId="77777777" w:rsidR="00607EA5" w:rsidRPr="00934DBD" w:rsidRDefault="00607EA5" w:rsidP="003944F9">
      <w:pPr>
        <w:tabs>
          <w:tab w:val="left" w:pos="1170"/>
        </w:tabs>
        <w:ind w:left="1170" w:right="-25" w:firstLine="450"/>
        <w:rPr>
          <w:rFonts w:asciiTheme="majorBidi" w:hAnsiTheme="majorBidi" w:cstheme="majorBidi"/>
          <w:sz w:val="30"/>
          <w:szCs w:val="30"/>
        </w:rPr>
      </w:pPr>
    </w:p>
    <w:p w14:paraId="41842D16" w14:textId="39BABC20" w:rsidR="00607EA5" w:rsidRPr="00934DBD" w:rsidRDefault="00607EA5" w:rsidP="003944F9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 w:firstLine="450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 xml:space="preserve">ชุดที่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1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2606E5" w:rsidRPr="00934DBD">
        <w:rPr>
          <w:rFonts w:asciiTheme="majorBidi" w:hAnsiTheme="majorBidi" w:cstheme="majorBidi"/>
          <w:sz w:val="30"/>
          <w:szCs w:val="30"/>
        </w:rPr>
        <w:t>8</w:t>
      </w:r>
      <w:r w:rsidRPr="00934DBD">
        <w:rPr>
          <w:rFonts w:asciiTheme="majorBidi" w:hAnsiTheme="majorBidi" w:cstheme="majorBidi"/>
          <w:sz w:val="30"/>
          <w:szCs w:val="30"/>
        </w:rPr>
        <w:t>,</w:t>
      </w:r>
      <w:r w:rsidR="002606E5" w:rsidRPr="00934DBD">
        <w:rPr>
          <w:rFonts w:asciiTheme="majorBidi" w:hAnsiTheme="majorBidi" w:cstheme="majorBidi"/>
          <w:sz w:val="30"/>
          <w:szCs w:val="30"/>
        </w:rPr>
        <w:t>408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ล้านบาท มีอายุ </w:t>
      </w:r>
      <w:r w:rsidR="002606E5" w:rsidRPr="00934DBD">
        <w:rPr>
          <w:rFonts w:asciiTheme="majorBidi" w:hAnsiTheme="majorBidi" w:cstheme="majorBidi"/>
          <w:sz w:val="30"/>
          <w:szCs w:val="30"/>
        </w:rPr>
        <w:t>4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ปี โดยมีอัตราดอกเบี้ยคงที่ร้อยละ </w:t>
      </w:r>
      <w:r w:rsidR="002606E5" w:rsidRPr="00934DBD">
        <w:rPr>
          <w:rFonts w:asciiTheme="majorBidi" w:hAnsiTheme="majorBidi" w:cstheme="majorBidi"/>
          <w:sz w:val="30"/>
          <w:szCs w:val="30"/>
        </w:rPr>
        <w:t>3</w:t>
      </w:r>
      <w:r w:rsidRPr="00934DBD">
        <w:rPr>
          <w:rFonts w:asciiTheme="majorBidi" w:hAnsiTheme="majorBidi" w:cstheme="majorBidi"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sz w:val="30"/>
          <w:szCs w:val="30"/>
        </w:rPr>
        <w:t>00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ต่อปี</w:t>
      </w:r>
    </w:p>
    <w:p w14:paraId="70546E5B" w14:textId="02A8DCD4" w:rsidR="00607EA5" w:rsidRPr="00934DBD" w:rsidRDefault="00607EA5" w:rsidP="003944F9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 w:firstLine="450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 xml:space="preserve">ชุดที่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2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2606E5" w:rsidRPr="00934DBD">
        <w:rPr>
          <w:rFonts w:asciiTheme="majorBidi" w:hAnsiTheme="majorBidi" w:cstheme="majorBidi"/>
          <w:sz w:val="30"/>
          <w:szCs w:val="30"/>
        </w:rPr>
        <w:t>7</w:t>
      </w:r>
      <w:r w:rsidRPr="00934DBD">
        <w:rPr>
          <w:rFonts w:asciiTheme="majorBidi" w:hAnsiTheme="majorBidi" w:cstheme="majorBidi"/>
          <w:sz w:val="30"/>
          <w:szCs w:val="30"/>
        </w:rPr>
        <w:t>,</w:t>
      </w:r>
      <w:r w:rsidR="002606E5" w:rsidRPr="00934DBD">
        <w:rPr>
          <w:rFonts w:asciiTheme="majorBidi" w:hAnsiTheme="majorBidi" w:cstheme="majorBidi"/>
          <w:sz w:val="30"/>
          <w:szCs w:val="30"/>
        </w:rPr>
        <w:t>164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ล้านบาท มีอายุ </w:t>
      </w:r>
      <w:r w:rsidR="002606E5" w:rsidRPr="00934DBD">
        <w:rPr>
          <w:rFonts w:asciiTheme="majorBidi" w:hAnsiTheme="majorBidi" w:cstheme="majorBidi"/>
          <w:sz w:val="30"/>
          <w:szCs w:val="30"/>
        </w:rPr>
        <w:t>7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ปี โดยมีอัตราดอกเบี้ยคงที่ร้อยละ </w:t>
      </w:r>
      <w:r w:rsidR="002606E5" w:rsidRPr="00934DBD">
        <w:rPr>
          <w:rFonts w:asciiTheme="majorBidi" w:hAnsiTheme="majorBidi" w:cstheme="majorBidi"/>
          <w:sz w:val="30"/>
          <w:szCs w:val="30"/>
        </w:rPr>
        <w:t>3</w:t>
      </w:r>
      <w:r w:rsidRPr="00934DBD">
        <w:rPr>
          <w:rFonts w:asciiTheme="majorBidi" w:hAnsiTheme="majorBidi" w:cstheme="majorBidi"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sz w:val="30"/>
          <w:szCs w:val="30"/>
        </w:rPr>
        <w:t>40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ต่อปี</w:t>
      </w:r>
    </w:p>
    <w:p w14:paraId="00513E48" w14:textId="17F65401" w:rsidR="00607EA5" w:rsidRPr="00934DBD" w:rsidRDefault="00607EA5" w:rsidP="003944F9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 w:firstLine="450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 xml:space="preserve">ชุดที่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3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2606E5" w:rsidRPr="00934DBD">
        <w:rPr>
          <w:rFonts w:asciiTheme="majorBidi" w:hAnsiTheme="majorBidi" w:cstheme="majorBidi"/>
          <w:sz w:val="30"/>
          <w:szCs w:val="30"/>
        </w:rPr>
        <w:t>2</w:t>
      </w:r>
      <w:r w:rsidRPr="00934DBD">
        <w:rPr>
          <w:rFonts w:asciiTheme="majorBidi" w:hAnsiTheme="majorBidi" w:cstheme="majorBidi"/>
          <w:sz w:val="30"/>
          <w:szCs w:val="30"/>
        </w:rPr>
        <w:t>,</w:t>
      </w:r>
      <w:r w:rsidR="002606E5" w:rsidRPr="00934DBD">
        <w:rPr>
          <w:rFonts w:asciiTheme="majorBidi" w:hAnsiTheme="majorBidi" w:cstheme="majorBidi"/>
          <w:sz w:val="30"/>
          <w:szCs w:val="30"/>
        </w:rPr>
        <w:t>725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ล้านบาท มีอายุ </w:t>
      </w:r>
      <w:r w:rsidR="002606E5" w:rsidRPr="00934DBD">
        <w:rPr>
          <w:rFonts w:asciiTheme="majorBidi" w:hAnsiTheme="majorBidi" w:cstheme="majorBidi"/>
          <w:sz w:val="30"/>
          <w:szCs w:val="30"/>
        </w:rPr>
        <w:t>4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ปี โดยมีอัตราดอกเบี้ยคงที่ร้อยละ </w:t>
      </w:r>
      <w:r w:rsidR="002606E5" w:rsidRPr="00934DBD">
        <w:rPr>
          <w:rFonts w:asciiTheme="majorBidi" w:hAnsiTheme="majorBidi" w:cstheme="majorBidi"/>
          <w:sz w:val="30"/>
          <w:szCs w:val="30"/>
        </w:rPr>
        <w:t>3</w:t>
      </w:r>
      <w:r w:rsidRPr="00934DBD">
        <w:rPr>
          <w:rFonts w:asciiTheme="majorBidi" w:hAnsiTheme="majorBidi" w:cstheme="majorBidi"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sz w:val="30"/>
          <w:szCs w:val="30"/>
        </w:rPr>
        <w:t>00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ต่อปี</w:t>
      </w:r>
    </w:p>
    <w:p w14:paraId="6C88E6FD" w14:textId="2F96917C" w:rsidR="00607EA5" w:rsidRPr="00934DBD" w:rsidRDefault="00607EA5" w:rsidP="003944F9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 w:firstLine="450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 xml:space="preserve">ชุดที่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4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2606E5" w:rsidRPr="00934DBD">
        <w:rPr>
          <w:rFonts w:asciiTheme="majorBidi" w:hAnsiTheme="majorBidi" w:cstheme="majorBidi"/>
          <w:sz w:val="30"/>
          <w:szCs w:val="30"/>
        </w:rPr>
        <w:t>2</w:t>
      </w:r>
      <w:r w:rsidRPr="00934DBD">
        <w:rPr>
          <w:rFonts w:asciiTheme="majorBidi" w:hAnsiTheme="majorBidi" w:cstheme="majorBidi"/>
          <w:sz w:val="30"/>
          <w:szCs w:val="30"/>
        </w:rPr>
        <w:t>,</w:t>
      </w:r>
      <w:r w:rsidR="002606E5" w:rsidRPr="00934DBD">
        <w:rPr>
          <w:rFonts w:asciiTheme="majorBidi" w:hAnsiTheme="majorBidi" w:cstheme="majorBidi"/>
          <w:sz w:val="30"/>
          <w:szCs w:val="30"/>
        </w:rPr>
        <w:t>643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ล้านบาท มีอายุ </w:t>
      </w:r>
      <w:r w:rsidR="002606E5" w:rsidRPr="00934DBD">
        <w:rPr>
          <w:rFonts w:asciiTheme="majorBidi" w:hAnsiTheme="majorBidi" w:cstheme="majorBidi"/>
          <w:sz w:val="30"/>
          <w:szCs w:val="30"/>
        </w:rPr>
        <w:t>7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ปี โดยมีอัตราดอกเบี้ยคงที่ร้อยละ </w:t>
      </w:r>
      <w:r w:rsidR="002606E5" w:rsidRPr="00934DBD">
        <w:rPr>
          <w:rFonts w:asciiTheme="majorBidi" w:hAnsiTheme="majorBidi" w:cstheme="majorBidi"/>
          <w:sz w:val="30"/>
          <w:szCs w:val="30"/>
        </w:rPr>
        <w:t>3</w:t>
      </w:r>
      <w:r w:rsidRPr="00934DBD">
        <w:rPr>
          <w:rFonts w:asciiTheme="majorBidi" w:hAnsiTheme="majorBidi" w:cstheme="majorBidi"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sz w:val="30"/>
          <w:szCs w:val="30"/>
        </w:rPr>
        <w:t>40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ต่อปี</w:t>
      </w:r>
    </w:p>
    <w:p w14:paraId="6A697264" w14:textId="54B42AD3" w:rsidR="00607EA5" w:rsidRPr="00934DBD" w:rsidRDefault="00607EA5" w:rsidP="003944F9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 w:firstLine="450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 xml:space="preserve">ชุดที่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5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2606E5" w:rsidRPr="00934DBD">
        <w:rPr>
          <w:rFonts w:asciiTheme="majorBidi" w:hAnsiTheme="majorBidi" w:cstheme="majorBidi"/>
          <w:sz w:val="30"/>
          <w:szCs w:val="30"/>
        </w:rPr>
        <w:t>940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ล้านบาท มีอายุ </w:t>
      </w:r>
      <w:r w:rsidR="002606E5" w:rsidRPr="00934DBD">
        <w:rPr>
          <w:rFonts w:asciiTheme="majorBidi" w:hAnsiTheme="majorBidi" w:cstheme="majorBidi"/>
          <w:sz w:val="30"/>
          <w:szCs w:val="30"/>
        </w:rPr>
        <w:t>12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ปี โดยมีอัตราดอกเบี้ยคงที่ร้อยละ </w:t>
      </w:r>
      <w:r w:rsidR="002606E5" w:rsidRPr="00934DBD">
        <w:rPr>
          <w:rFonts w:asciiTheme="majorBidi" w:hAnsiTheme="majorBidi" w:cstheme="majorBidi"/>
          <w:sz w:val="30"/>
          <w:szCs w:val="30"/>
        </w:rPr>
        <w:t>3</w:t>
      </w:r>
      <w:r w:rsidRPr="00934DBD">
        <w:rPr>
          <w:rFonts w:asciiTheme="majorBidi" w:hAnsiTheme="majorBidi" w:cstheme="majorBidi"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sz w:val="30"/>
          <w:szCs w:val="30"/>
        </w:rPr>
        <w:t>75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ต่อปี</w:t>
      </w:r>
    </w:p>
    <w:p w14:paraId="6A56452F" w14:textId="7BDA3573" w:rsidR="00607EA5" w:rsidRPr="00934DBD" w:rsidRDefault="00607EA5" w:rsidP="003944F9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 w:firstLine="450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 xml:space="preserve">ชุดที่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6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2606E5" w:rsidRPr="00934DBD">
        <w:rPr>
          <w:rFonts w:asciiTheme="majorBidi" w:hAnsiTheme="majorBidi" w:cstheme="majorBidi"/>
          <w:sz w:val="30"/>
          <w:szCs w:val="30"/>
        </w:rPr>
        <w:t>3</w:t>
      </w:r>
      <w:r w:rsidRPr="00934DBD">
        <w:rPr>
          <w:rFonts w:asciiTheme="majorBidi" w:hAnsiTheme="majorBidi" w:cstheme="majorBidi"/>
          <w:sz w:val="30"/>
          <w:szCs w:val="30"/>
        </w:rPr>
        <w:t>,</w:t>
      </w:r>
      <w:r w:rsidR="002606E5" w:rsidRPr="00934DBD">
        <w:rPr>
          <w:rFonts w:asciiTheme="majorBidi" w:hAnsiTheme="majorBidi" w:cstheme="majorBidi"/>
          <w:sz w:val="30"/>
          <w:szCs w:val="30"/>
        </w:rPr>
        <w:t>120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ล้านบาท มีอายุ </w:t>
      </w:r>
      <w:r w:rsidR="002606E5" w:rsidRPr="00934DBD">
        <w:rPr>
          <w:rFonts w:asciiTheme="majorBidi" w:hAnsiTheme="majorBidi" w:cstheme="majorBidi"/>
          <w:sz w:val="30"/>
          <w:szCs w:val="30"/>
        </w:rPr>
        <w:t>15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ปี โดยมีอัตราดอกเบี้ยคงที่ร้อยละ </w:t>
      </w:r>
      <w:r w:rsidR="002606E5" w:rsidRPr="00934DBD">
        <w:rPr>
          <w:rFonts w:asciiTheme="majorBidi" w:hAnsiTheme="majorBidi" w:cstheme="majorBidi"/>
          <w:sz w:val="30"/>
          <w:szCs w:val="30"/>
        </w:rPr>
        <w:t>4</w:t>
      </w:r>
      <w:r w:rsidRPr="00934DBD">
        <w:rPr>
          <w:rFonts w:asciiTheme="majorBidi" w:hAnsiTheme="majorBidi" w:cstheme="majorBidi"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sz w:val="30"/>
          <w:szCs w:val="30"/>
        </w:rPr>
        <w:t>00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ต่อปี</w:t>
      </w:r>
    </w:p>
    <w:p w14:paraId="0AA91AA2" w14:textId="77777777" w:rsidR="00607EA5" w:rsidRPr="00934DBD" w:rsidRDefault="00607EA5" w:rsidP="003944F9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 w:right="18" w:firstLine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14A9A7" w14:textId="41B816E7" w:rsidR="00607EA5" w:rsidRPr="00934DBD" w:rsidRDefault="00607EA5" w:rsidP="003944F9">
      <w:pPr>
        <w:pStyle w:val="acctmergecolhdg"/>
        <w:spacing w:line="240" w:lineRule="auto"/>
        <w:ind w:left="990"/>
        <w:jc w:val="thaiDistribute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 xml:space="preserve">หุ้นกู้ดังกล่าวได้รับการจัดอันดับเครดิตไว้ที่ระดับ </w:t>
      </w:r>
      <w:r w:rsidRPr="00934DBD">
        <w:rPr>
          <w:rFonts w:asciiTheme="majorBidi" w:hAnsiTheme="majorBidi" w:cstheme="majorBidi"/>
          <w:b w:val="0"/>
          <w:bCs/>
          <w:sz w:val="30"/>
          <w:szCs w:val="30"/>
        </w:rPr>
        <w:t>“A+”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โดยบริษัท ทริสเรทติ้ง จำกัด เมื่อวันที่ </w:t>
      </w:r>
      <w:r w:rsidR="002606E5" w:rsidRPr="00934DBD">
        <w:rPr>
          <w:rFonts w:asciiTheme="majorBidi" w:hAnsiTheme="majorBidi" w:cstheme="majorBidi"/>
          <w:b w:val="0"/>
          <w:bCs/>
          <w:sz w:val="30"/>
          <w:szCs w:val="30"/>
          <w:lang w:val="en-US"/>
        </w:rPr>
        <w:t>31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2606E5" w:rsidRPr="00934DBD">
        <w:rPr>
          <w:rFonts w:asciiTheme="majorBidi" w:hAnsiTheme="majorBidi" w:cstheme="majorBidi"/>
          <w:b w:val="0"/>
          <w:bCs/>
          <w:sz w:val="30"/>
          <w:szCs w:val="30"/>
          <w:lang w:val="en-US"/>
        </w:rPr>
        <w:t>2563</w:t>
      </w:r>
      <w:r w:rsidRPr="00934DBD">
        <w:rPr>
          <w:rFonts w:asciiTheme="majorBidi" w:hAnsiTheme="majorBidi" w:cstheme="majorBidi"/>
          <w:b w:val="0"/>
          <w:bCs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B200A0" w:rsidRPr="00934DBD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39501D" w:rsidRPr="00934DBD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ได้นำหุ้นกู้ดังกล่าวไปขึ้นทะเบียนกับสมาคมตลาดตราสารหนี้ไทยแล้วเมื่อวันที่ </w:t>
      </w:r>
      <w:r w:rsidR="002606E5" w:rsidRPr="00934DBD">
        <w:rPr>
          <w:rFonts w:asciiTheme="majorBidi" w:hAnsiTheme="majorBidi" w:cstheme="majorBidi"/>
          <w:b w:val="0"/>
          <w:bCs/>
          <w:sz w:val="30"/>
          <w:szCs w:val="30"/>
          <w:lang w:val="en-US"/>
        </w:rPr>
        <w:t>5</w:t>
      </w:r>
      <w:r w:rsidR="000F6706" w:rsidRPr="00934DBD">
        <w:rPr>
          <w:rFonts w:asciiTheme="majorBidi" w:hAnsiTheme="majorBidi" w:cstheme="majorBidi"/>
          <w:b w:val="0"/>
          <w:bCs/>
          <w:sz w:val="30"/>
          <w:szCs w:val="30"/>
          <w:lang w:val="en-US"/>
        </w:rPr>
        <w:t xml:space="preserve"> </w:t>
      </w:r>
      <w:r w:rsidR="002263B7"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>มิถุนา</w:t>
      </w:r>
      <w:r w:rsidR="000F6706"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>ยน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606E5" w:rsidRPr="00934DBD">
        <w:rPr>
          <w:rFonts w:asciiTheme="majorBidi" w:hAnsiTheme="majorBidi" w:cstheme="majorBidi"/>
          <w:b w:val="0"/>
          <w:bCs/>
          <w:sz w:val="30"/>
          <w:szCs w:val="30"/>
          <w:lang w:val="en-US"/>
        </w:rPr>
        <w:t>2563</w:t>
      </w:r>
    </w:p>
    <w:p w14:paraId="7458F4BD" w14:textId="7551ADF9" w:rsidR="00607EA5" w:rsidRPr="00934DBD" w:rsidRDefault="00607EA5" w:rsidP="008205FB">
      <w:pPr>
        <w:pStyle w:val="acctmergecolhdg"/>
        <w:tabs>
          <w:tab w:val="left" w:pos="720"/>
          <w:tab w:val="left" w:pos="900"/>
        </w:tabs>
        <w:spacing w:line="240" w:lineRule="auto"/>
        <w:ind w:left="72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E1598BC" w14:textId="1C6E189F" w:rsidR="00231C04" w:rsidRPr="00934DBD" w:rsidRDefault="003944F9" w:rsidP="0004155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934DBD">
        <w:rPr>
          <w:rFonts w:asciiTheme="majorBidi" w:hAnsiTheme="majorBidi" w:cstheme="majorBidi"/>
          <w:sz w:val="30"/>
          <w:szCs w:val="30"/>
        </w:rPr>
        <w:t>1</w:t>
      </w:r>
      <w:r w:rsidR="00AF5034" w:rsidRPr="00934DBD">
        <w:rPr>
          <w:rFonts w:asciiTheme="majorBidi" w:hAnsiTheme="majorBidi" w:cstheme="majorBidi"/>
          <w:sz w:val="30"/>
          <w:szCs w:val="30"/>
        </w:rPr>
        <w:t>2</w:t>
      </w:r>
      <w:r w:rsidRPr="00934DBD">
        <w:rPr>
          <w:rFonts w:asciiTheme="majorBidi" w:hAnsiTheme="majorBidi" w:cstheme="majorBidi"/>
          <w:sz w:val="30"/>
          <w:szCs w:val="30"/>
        </w:rPr>
        <w:t xml:space="preserve">.2  </w:t>
      </w:r>
      <w:bookmarkStart w:id="3" w:name="_Hlk47369848"/>
      <w:r w:rsidR="00B94E7E" w:rsidRPr="00934DBD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B94E7E" w:rsidRPr="00934DBD">
        <w:rPr>
          <w:rFonts w:asciiTheme="majorBidi" w:hAnsiTheme="majorBidi" w:cstheme="majorBidi"/>
          <w:sz w:val="30"/>
          <w:szCs w:val="30"/>
          <w:lang w:val="en-GB" w:bidi="ar-SA"/>
        </w:rPr>
        <w:t xml:space="preserve">13 </w:t>
      </w:r>
      <w:r w:rsidR="00B94E7E" w:rsidRPr="00934DBD">
        <w:rPr>
          <w:rFonts w:asciiTheme="majorBidi" w:hAnsiTheme="majorBidi" w:cstheme="majorBidi"/>
          <w:sz w:val="30"/>
          <w:szCs w:val="30"/>
          <w:cs/>
          <w:lang w:val="en-GB"/>
        </w:rPr>
        <w:t xml:space="preserve">พฤษภาคม </w:t>
      </w:r>
      <w:r w:rsidR="00B94E7E" w:rsidRPr="00934DBD">
        <w:rPr>
          <w:rFonts w:asciiTheme="majorBidi" w:hAnsiTheme="majorBidi" w:cstheme="majorBidi"/>
          <w:sz w:val="30"/>
          <w:szCs w:val="30"/>
          <w:lang w:val="en-GB" w:bidi="ar-SA"/>
        </w:rPr>
        <w:t xml:space="preserve">2563 </w:t>
      </w:r>
      <w:r w:rsidR="00854848" w:rsidRPr="00934DBD">
        <w:rPr>
          <w:rFonts w:asciiTheme="majorBidi" w:hAnsiTheme="majorBidi" w:cstheme="majorBidi"/>
          <w:sz w:val="30"/>
          <w:szCs w:val="30"/>
          <w:cs/>
          <w:lang w:val="en-GB"/>
        </w:rPr>
        <w:t>ที่</w:t>
      </w:r>
      <w:r w:rsidR="00B94E7E" w:rsidRPr="00934DBD">
        <w:rPr>
          <w:rFonts w:asciiTheme="majorBidi" w:hAnsiTheme="majorBidi" w:cstheme="majorBidi"/>
          <w:sz w:val="30"/>
          <w:szCs w:val="30"/>
          <w:cs/>
          <w:lang w:val="en-GB"/>
        </w:rPr>
        <w:t>ประชุมคณะกรรมการของบริษัท มีมติอนุมัติให้</w:t>
      </w:r>
      <w:r w:rsidR="00CC05A6" w:rsidRPr="00934DB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854848" w:rsidRPr="00934DBD">
        <w:rPr>
          <w:rFonts w:asciiTheme="majorBidi" w:hAnsiTheme="majorBidi" w:cstheme="majorBidi"/>
          <w:sz w:val="30"/>
          <w:szCs w:val="30"/>
          <w:lang w:val="en-GB"/>
        </w:rPr>
        <w:t>CP Foods Capital Limited (</w:t>
      </w:r>
      <w:r w:rsidR="000C6935" w:rsidRPr="00934DBD">
        <w:rPr>
          <w:rFonts w:asciiTheme="majorBidi" w:hAnsiTheme="majorBidi" w:cstheme="majorBidi"/>
          <w:sz w:val="30"/>
          <w:szCs w:val="30"/>
          <w:lang w:val="en-GB"/>
        </w:rPr>
        <w:t>“</w:t>
      </w:r>
      <w:r w:rsidR="00854848" w:rsidRPr="00934DBD">
        <w:rPr>
          <w:rFonts w:asciiTheme="majorBidi" w:hAnsiTheme="majorBidi" w:cstheme="majorBidi"/>
          <w:sz w:val="30"/>
          <w:szCs w:val="30"/>
          <w:lang w:val="en-GB"/>
        </w:rPr>
        <w:t>CPFC</w:t>
      </w:r>
      <w:r w:rsidR="000C6935" w:rsidRPr="00934DBD">
        <w:rPr>
          <w:rFonts w:asciiTheme="majorBidi" w:hAnsiTheme="majorBidi" w:cstheme="majorBidi"/>
          <w:sz w:val="30"/>
          <w:szCs w:val="30"/>
          <w:lang w:val="en-GB"/>
        </w:rPr>
        <w:t>”</w:t>
      </w:r>
      <w:r w:rsidR="00854848" w:rsidRPr="00934DBD">
        <w:rPr>
          <w:rFonts w:asciiTheme="majorBidi" w:hAnsiTheme="majorBidi" w:cstheme="majorBidi"/>
          <w:sz w:val="30"/>
          <w:szCs w:val="30"/>
          <w:lang w:val="en-GB"/>
        </w:rPr>
        <w:t xml:space="preserve">) </w:t>
      </w:r>
      <w:r w:rsidR="00854848" w:rsidRPr="00934DBD">
        <w:rPr>
          <w:rFonts w:asciiTheme="majorBidi" w:hAnsiTheme="majorBidi" w:cstheme="majorBidi"/>
          <w:sz w:val="30"/>
          <w:szCs w:val="30"/>
          <w:cs/>
          <w:lang w:val="en-GB"/>
        </w:rPr>
        <w:t xml:space="preserve">ซึ่งเป็นบริษัทย่อยที่บริษัทถือหุ้นในสัดส่วนร้อยละ </w:t>
      </w:r>
      <w:r w:rsidR="00854848" w:rsidRPr="00934DBD">
        <w:rPr>
          <w:rFonts w:asciiTheme="majorBidi" w:hAnsiTheme="majorBidi" w:cstheme="majorBidi"/>
          <w:sz w:val="30"/>
          <w:szCs w:val="30"/>
        </w:rPr>
        <w:t xml:space="preserve">100.00 </w:t>
      </w:r>
      <w:r w:rsidR="00854848" w:rsidRPr="00934DBD">
        <w:rPr>
          <w:rFonts w:asciiTheme="majorBidi" w:hAnsiTheme="majorBidi" w:cstheme="majorBidi"/>
          <w:sz w:val="30"/>
          <w:szCs w:val="30"/>
          <w:cs/>
        </w:rPr>
        <w:t>ของหุ้นที่ออกและชำระแล้ว</w:t>
      </w:r>
      <w:r w:rsidR="00CC05A6" w:rsidRPr="00934DB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B94E7E" w:rsidRPr="00934DBD">
        <w:rPr>
          <w:rFonts w:asciiTheme="majorBidi" w:hAnsiTheme="majorBidi" w:cstheme="majorBidi"/>
          <w:sz w:val="30"/>
          <w:szCs w:val="30"/>
          <w:cs/>
          <w:lang w:val="en-GB"/>
        </w:rPr>
        <w:t>ออกและเสนอขายหุ้นกู</w:t>
      </w:r>
      <w:r w:rsidR="00DA2502" w:rsidRPr="00934DBD">
        <w:rPr>
          <w:rFonts w:asciiTheme="majorBidi" w:hAnsiTheme="majorBidi" w:cstheme="majorBidi"/>
          <w:sz w:val="30"/>
          <w:szCs w:val="30"/>
          <w:cs/>
          <w:lang w:val="en-GB"/>
        </w:rPr>
        <w:t>้อนุพันธ์</w:t>
      </w:r>
      <w:r w:rsidR="00B94E7E" w:rsidRPr="00934DBD">
        <w:rPr>
          <w:rFonts w:asciiTheme="majorBidi" w:hAnsiTheme="majorBidi" w:cstheme="majorBidi"/>
          <w:sz w:val="30"/>
          <w:szCs w:val="30"/>
          <w:cs/>
          <w:lang w:val="en-GB"/>
        </w:rPr>
        <w:t xml:space="preserve"> (</w:t>
      </w:r>
      <w:r w:rsidR="00DA2502" w:rsidRPr="00934DBD">
        <w:rPr>
          <w:rFonts w:asciiTheme="majorBidi" w:hAnsiTheme="majorBidi" w:cstheme="majorBidi"/>
          <w:sz w:val="30"/>
          <w:szCs w:val="30"/>
          <w:lang w:bidi="ar-SA"/>
        </w:rPr>
        <w:t>Exchangeable</w:t>
      </w:r>
      <w:r w:rsidR="00B94E7E" w:rsidRPr="00934DBD">
        <w:rPr>
          <w:rFonts w:asciiTheme="majorBidi" w:hAnsiTheme="majorBidi" w:cstheme="majorBidi"/>
          <w:sz w:val="30"/>
          <w:szCs w:val="30"/>
          <w:lang w:val="en-GB" w:bidi="ar-SA"/>
        </w:rPr>
        <w:t xml:space="preserve"> Bonds) </w:t>
      </w:r>
      <w:r w:rsidR="00B94E7E" w:rsidRPr="00934DBD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มูลค่ารวม </w:t>
      </w:r>
      <w:r w:rsidR="00B94E7E" w:rsidRPr="00934DBD">
        <w:rPr>
          <w:rFonts w:asciiTheme="majorBidi" w:hAnsiTheme="majorBidi" w:cstheme="majorBidi"/>
          <w:sz w:val="30"/>
          <w:szCs w:val="30"/>
          <w:lang w:val="en-GB" w:bidi="ar-SA"/>
        </w:rPr>
        <w:t xml:space="preserve">275 </w:t>
      </w:r>
      <w:r w:rsidR="00B94E7E" w:rsidRPr="00934DBD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ล้านเหรียญสหรัฐ ครบกำหนดไถ่ถอนในปี </w:t>
      </w:r>
      <w:r w:rsidR="00B94E7E" w:rsidRPr="00934DBD">
        <w:rPr>
          <w:rFonts w:asciiTheme="majorBidi" w:hAnsiTheme="majorBidi" w:cstheme="majorBidi"/>
          <w:sz w:val="30"/>
          <w:szCs w:val="30"/>
          <w:lang w:val="en-GB" w:bidi="ar-SA"/>
        </w:rPr>
        <w:t xml:space="preserve">2568 </w:t>
      </w:r>
      <w:r w:rsidR="00B94E7E" w:rsidRPr="00934DBD">
        <w:rPr>
          <w:rFonts w:asciiTheme="majorBidi" w:hAnsiTheme="majorBidi" w:cstheme="majorBidi"/>
          <w:sz w:val="30"/>
          <w:szCs w:val="30"/>
          <w:cs/>
          <w:lang w:val="en-GB"/>
        </w:rPr>
        <w:t xml:space="preserve">โดยมีอัตราดอกเบี้ยร้อยละ </w:t>
      </w:r>
      <w:r w:rsidR="00B94E7E" w:rsidRPr="00934DBD">
        <w:rPr>
          <w:rFonts w:asciiTheme="majorBidi" w:hAnsiTheme="majorBidi" w:cstheme="majorBidi"/>
          <w:sz w:val="30"/>
          <w:szCs w:val="30"/>
          <w:lang w:val="en-GB" w:bidi="ar-SA"/>
        </w:rPr>
        <w:t xml:space="preserve">0.5 </w:t>
      </w:r>
      <w:r w:rsidR="00B94E7E" w:rsidRPr="00934DBD">
        <w:rPr>
          <w:rFonts w:asciiTheme="majorBidi" w:hAnsiTheme="majorBidi" w:cstheme="majorBidi"/>
          <w:sz w:val="30"/>
          <w:szCs w:val="30"/>
          <w:cs/>
          <w:lang w:val="en-GB"/>
        </w:rPr>
        <w:t>ต่อปี</w:t>
      </w:r>
      <w:r w:rsidR="00957104" w:rsidRPr="00934DBD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="00957104" w:rsidRPr="00934DBD">
        <w:rPr>
          <w:rFonts w:asciiTheme="majorBidi" w:hAnsiTheme="majorBidi" w:cstheme="majorBidi"/>
          <w:sz w:val="30"/>
          <w:szCs w:val="30"/>
          <w:cs/>
          <w:lang w:val="en-GB"/>
        </w:rPr>
        <w:t>(“หุ้นกู้”)</w:t>
      </w:r>
      <w:r w:rsidR="00B94E7E" w:rsidRPr="00934DB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914041" w:rsidRPr="00934DBD">
        <w:rPr>
          <w:rFonts w:asciiTheme="majorBidi" w:hAnsiTheme="majorBidi" w:cstheme="majorBidi"/>
          <w:sz w:val="30"/>
          <w:szCs w:val="30"/>
          <w:cs/>
          <w:lang w:val="en-GB"/>
        </w:rPr>
        <w:t>ซึ่งผู้ถือหุ้นกู้สามารถแลกเปลี่ยนเป็นหลักทรัพย์ที่ใช้แลกเปลี่ยนได้ตามสัดส่วนการถือหุ้นกู้</w:t>
      </w:r>
      <w:r w:rsidR="00CC05A6" w:rsidRPr="00934DB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CC05A6" w:rsidRPr="00934DBD">
        <w:rPr>
          <w:rFonts w:asciiTheme="majorBidi" w:hAnsiTheme="majorBidi" w:cstheme="majorBidi"/>
          <w:sz w:val="30"/>
          <w:szCs w:val="30"/>
          <w:cs/>
          <w:lang w:val="en-GB"/>
        </w:rPr>
        <w:t>โดยมีบริษัทเป็นผู้ให้การสนับสนุน (</w:t>
      </w:r>
      <w:r w:rsidR="00CC05A6" w:rsidRPr="00934DBD">
        <w:rPr>
          <w:rFonts w:asciiTheme="majorBidi" w:hAnsiTheme="majorBidi" w:cstheme="majorBidi"/>
          <w:sz w:val="30"/>
          <w:szCs w:val="30"/>
          <w:lang w:val="en-GB"/>
        </w:rPr>
        <w:t>Sponsor Undertaking)</w:t>
      </w:r>
      <w:r w:rsidR="00914041" w:rsidRPr="00934DBD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="0004155D" w:rsidRPr="00934DBD">
        <w:rPr>
          <w:rFonts w:asciiTheme="majorBidi" w:hAnsiTheme="majorBidi" w:cstheme="majorBidi"/>
          <w:sz w:val="30"/>
          <w:szCs w:val="30"/>
          <w:cs/>
          <w:lang w:val="en-GB"/>
        </w:rPr>
        <w:t xml:space="preserve">โดยหลักทรัพย์ที่ใช้แลกเปลี่ยน ณ วันออกหุ้นกู้ เป็นหุ้นของบริษัทจำนวน </w:t>
      </w:r>
      <w:r w:rsidR="0004155D" w:rsidRPr="00934DBD">
        <w:rPr>
          <w:rFonts w:asciiTheme="majorBidi" w:hAnsiTheme="majorBidi" w:cstheme="majorBidi"/>
          <w:sz w:val="30"/>
          <w:szCs w:val="30"/>
        </w:rPr>
        <w:t xml:space="preserve">234 </w:t>
      </w:r>
      <w:r w:rsidR="0004155D" w:rsidRPr="00934DBD">
        <w:rPr>
          <w:rFonts w:asciiTheme="majorBidi" w:hAnsiTheme="majorBidi" w:cstheme="majorBidi"/>
          <w:sz w:val="30"/>
          <w:szCs w:val="30"/>
          <w:cs/>
        </w:rPr>
        <w:t xml:space="preserve">ล้านหุ้น ตามข้อกำหนดสิทธิของหุ้นกู้ </w:t>
      </w:r>
      <w:r w:rsidR="00646480" w:rsidRPr="00934DBD">
        <w:rPr>
          <w:rFonts w:asciiTheme="majorBidi" w:hAnsiTheme="majorBidi" w:cstheme="majorBidi"/>
          <w:sz w:val="30"/>
          <w:szCs w:val="30"/>
          <w:cs/>
          <w:lang w:val="en-GB"/>
        </w:rPr>
        <w:t>ผู้ถือหุ้นกู้มีสิทธิเลือก (</w:t>
      </w:r>
      <w:r w:rsidR="00646480" w:rsidRPr="00934DBD">
        <w:rPr>
          <w:rFonts w:asciiTheme="majorBidi" w:hAnsiTheme="majorBidi" w:cstheme="majorBidi"/>
          <w:sz w:val="30"/>
          <w:szCs w:val="30"/>
          <w:lang w:val="en-GB" w:bidi="ar-SA"/>
        </w:rPr>
        <w:t xml:space="preserve">1) </w:t>
      </w:r>
      <w:r w:rsidR="00A47AB6" w:rsidRPr="00934DBD">
        <w:rPr>
          <w:rFonts w:asciiTheme="majorBidi" w:hAnsiTheme="majorBidi" w:cstheme="majorBidi"/>
          <w:sz w:val="30"/>
          <w:szCs w:val="30"/>
          <w:cs/>
          <w:lang w:val="en-GB"/>
        </w:rPr>
        <w:t xml:space="preserve">แปลงสภาพหุ้นกู้เป็นหุ้นบริษัทหรือ </w:t>
      </w:r>
      <w:r w:rsidR="00646480" w:rsidRPr="00934DBD">
        <w:rPr>
          <w:rFonts w:asciiTheme="majorBidi" w:hAnsiTheme="majorBidi" w:cstheme="majorBidi"/>
          <w:sz w:val="30"/>
          <w:szCs w:val="30"/>
          <w:lang w:val="en-GB" w:bidi="ar-SA"/>
        </w:rPr>
        <w:t xml:space="preserve">(2) </w:t>
      </w:r>
      <w:r w:rsidR="00646480" w:rsidRPr="00934DBD">
        <w:rPr>
          <w:rFonts w:asciiTheme="majorBidi" w:hAnsiTheme="majorBidi" w:cstheme="majorBidi"/>
          <w:sz w:val="30"/>
          <w:szCs w:val="30"/>
          <w:cs/>
          <w:lang w:val="en-GB"/>
        </w:rPr>
        <w:t xml:space="preserve">ขอไถ่ถอนหุ้นกู้จาก </w:t>
      </w:r>
      <w:r w:rsidR="00646480" w:rsidRPr="00934DBD">
        <w:rPr>
          <w:rFonts w:asciiTheme="majorBidi" w:hAnsiTheme="majorBidi" w:cstheme="majorBidi"/>
          <w:sz w:val="30"/>
          <w:szCs w:val="30"/>
          <w:lang w:val="en-GB" w:bidi="ar-SA"/>
        </w:rPr>
        <w:t>CP</w:t>
      </w:r>
      <w:r w:rsidR="00A47AB6" w:rsidRPr="00934DBD">
        <w:rPr>
          <w:rFonts w:asciiTheme="majorBidi" w:hAnsiTheme="majorBidi" w:cstheme="majorBidi"/>
          <w:sz w:val="30"/>
          <w:szCs w:val="30"/>
          <w:lang w:val="en-GB" w:bidi="ar-SA"/>
        </w:rPr>
        <w:t>FC</w:t>
      </w:r>
      <w:r w:rsidR="00646480" w:rsidRPr="00934DBD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="00CC05A6" w:rsidRPr="00934DBD">
        <w:rPr>
          <w:rFonts w:asciiTheme="majorBidi" w:hAnsiTheme="majorBidi" w:cstheme="majorBidi"/>
          <w:sz w:val="30"/>
          <w:szCs w:val="30"/>
          <w:cs/>
          <w:lang w:val="en-GB"/>
        </w:rPr>
        <w:t>เมื่อครบ 2 ปีนับแต่วันที่ออกหุ้นกู้</w:t>
      </w:r>
      <w:r w:rsidR="00CC05A6" w:rsidRPr="00934DB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646480" w:rsidRPr="00934DBD">
        <w:rPr>
          <w:rFonts w:asciiTheme="majorBidi" w:hAnsiTheme="majorBidi" w:cstheme="majorBidi"/>
          <w:sz w:val="30"/>
          <w:szCs w:val="30"/>
          <w:cs/>
          <w:lang w:val="en-GB"/>
        </w:rPr>
        <w:t>หรือ (</w:t>
      </w:r>
      <w:r w:rsidR="00646480" w:rsidRPr="00934DBD">
        <w:rPr>
          <w:rFonts w:asciiTheme="majorBidi" w:hAnsiTheme="majorBidi" w:cstheme="majorBidi"/>
          <w:sz w:val="30"/>
          <w:szCs w:val="30"/>
          <w:lang w:val="en-GB" w:bidi="ar-SA"/>
        </w:rPr>
        <w:t xml:space="preserve">3) </w:t>
      </w:r>
      <w:r w:rsidR="00646480" w:rsidRPr="00934DBD">
        <w:rPr>
          <w:rFonts w:asciiTheme="majorBidi" w:hAnsiTheme="majorBidi" w:cstheme="majorBidi"/>
          <w:sz w:val="30"/>
          <w:szCs w:val="30"/>
          <w:cs/>
          <w:lang w:val="en-GB"/>
        </w:rPr>
        <w:t>ถือหุ้นกู้ไว้จนถึงวันครบกำหนดไถ่ถอน</w:t>
      </w:r>
      <w:r w:rsidR="00646480" w:rsidRPr="00934DBD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="00646480" w:rsidRPr="00934DBD">
        <w:rPr>
          <w:rFonts w:asciiTheme="majorBidi" w:hAnsiTheme="majorBidi" w:cstheme="majorBidi"/>
          <w:sz w:val="30"/>
          <w:szCs w:val="30"/>
          <w:cs/>
          <w:lang w:val="en-GB"/>
        </w:rPr>
        <w:t>โดยกรณี (</w:t>
      </w:r>
      <w:r w:rsidR="00646480" w:rsidRPr="00934DBD">
        <w:rPr>
          <w:rFonts w:asciiTheme="majorBidi" w:hAnsiTheme="majorBidi" w:cstheme="majorBidi"/>
          <w:sz w:val="30"/>
          <w:szCs w:val="30"/>
          <w:lang w:val="en-GB" w:bidi="ar-SA"/>
        </w:rPr>
        <w:t xml:space="preserve">2) </w:t>
      </w:r>
      <w:r w:rsidR="00BF60EE" w:rsidRPr="00934DBD">
        <w:rPr>
          <w:rFonts w:asciiTheme="majorBidi" w:hAnsiTheme="majorBidi" w:cstheme="majorBidi"/>
          <w:sz w:val="30"/>
          <w:szCs w:val="30"/>
          <w:cs/>
          <w:lang w:val="en-GB"/>
        </w:rPr>
        <w:t>หรือ</w:t>
      </w:r>
      <w:r w:rsidR="00646480" w:rsidRPr="00934DBD">
        <w:rPr>
          <w:rFonts w:asciiTheme="majorBidi" w:hAnsiTheme="majorBidi" w:cstheme="majorBidi"/>
          <w:sz w:val="30"/>
          <w:szCs w:val="30"/>
          <w:cs/>
          <w:lang w:val="en-GB"/>
        </w:rPr>
        <w:t xml:space="preserve"> (</w:t>
      </w:r>
      <w:r w:rsidR="00646480" w:rsidRPr="00934DBD">
        <w:rPr>
          <w:rFonts w:asciiTheme="majorBidi" w:hAnsiTheme="majorBidi" w:cstheme="majorBidi"/>
          <w:sz w:val="30"/>
          <w:szCs w:val="30"/>
          <w:lang w:val="en-GB" w:bidi="ar-SA"/>
        </w:rPr>
        <w:t xml:space="preserve">3) </w:t>
      </w:r>
      <w:r w:rsidR="00646480" w:rsidRPr="00934DBD">
        <w:rPr>
          <w:rFonts w:asciiTheme="majorBidi" w:hAnsiTheme="majorBidi" w:cstheme="majorBidi"/>
          <w:sz w:val="30"/>
          <w:szCs w:val="30"/>
          <w:cs/>
          <w:lang w:val="en-GB"/>
        </w:rPr>
        <w:t>ผู้ถือหุ้นกู้จะได้รับชำระเป็นเงินสด ทั้งนี้ตามหลักเกณฑ์และเงื่อนไขที่ระบุไว้ในข้อกำหนดสิทธิของหุ้นกู้ ในกรณีที่ผู้ถือหุ้นกู้</w:t>
      </w:r>
      <w:r w:rsidR="00BF60EE" w:rsidRPr="00934DBD">
        <w:rPr>
          <w:rFonts w:asciiTheme="majorBidi" w:hAnsiTheme="majorBidi" w:cstheme="majorBidi"/>
          <w:sz w:val="30"/>
          <w:szCs w:val="30"/>
          <w:cs/>
          <w:lang w:val="en-GB"/>
        </w:rPr>
        <w:t>เลือกที่จะ</w:t>
      </w:r>
      <w:r w:rsidR="00646480" w:rsidRPr="00934DBD">
        <w:rPr>
          <w:rFonts w:asciiTheme="majorBidi" w:hAnsiTheme="majorBidi" w:cstheme="majorBidi"/>
          <w:sz w:val="30"/>
          <w:szCs w:val="30"/>
          <w:cs/>
          <w:lang w:val="en-GB"/>
        </w:rPr>
        <w:t>ใช้สิทธิ</w:t>
      </w:r>
      <w:r w:rsidR="00BF60EE" w:rsidRPr="00934DBD">
        <w:rPr>
          <w:rFonts w:asciiTheme="majorBidi" w:hAnsiTheme="majorBidi" w:cstheme="majorBidi"/>
          <w:sz w:val="30"/>
          <w:szCs w:val="30"/>
          <w:cs/>
          <w:lang w:val="en-GB"/>
        </w:rPr>
        <w:t>แปลงสภาพ</w:t>
      </w:r>
      <w:r w:rsidR="00646480" w:rsidRPr="00934DBD">
        <w:rPr>
          <w:rFonts w:asciiTheme="majorBidi" w:hAnsiTheme="majorBidi" w:cstheme="majorBidi"/>
          <w:sz w:val="30"/>
          <w:szCs w:val="30"/>
          <w:cs/>
          <w:lang w:val="en-GB"/>
        </w:rPr>
        <w:t>หุ้นกู้เป็นหุ้นของบริษัท</w:t>
      </w:r>
      <w:r w:rsidR="000C5A3C" w:rsidRPr="00934DBD">
        <w:rPr>
          <w:rFonts w:asciiTheme="majorBidi" w:hAnsiTheme="majorBidi" w:cstheme="majorBidi"/>
          <w:sz w:val="30"/>
          <w:szCs w:val="30"/>
          <w:cs/>
          <w:lang w:val="en-GB"/>
        </w:rPr>
        <w:t xml:space="preserve"> และจำนวนหุ้น</w:t>
      </w:r>
      <w:r w:rsidR="00E24779" w:rsidRPr="00934DBD">
        <w:rPr>
          <w:rFonts w:asciiTheme="majorBidi" w:hAnsiTheme="majorBidi" w:cstheme="majorBidi"/>
          <w:sz w:val="30"/>
          <w:szCs w:val="30"/>
          <w:cs/>
          <w:lang w:val="en-GB"/>
        </w:rPr>
        <w:t>ของบริษัท</w:t>
      </w:r>
      <w:r w:rsidR="000C5A3C" w:rsidRPr="00934DBD">
        <w:rPr>
          <w:rFonts w:asciiTheme="majorBidi" w:hAnsiTheme="majorBidi" w:cstheme="majorBidi"/>
          <w:sz w:val="30"/>
          <w:szCs w:val="30"/>
          <w:cs/>
          <w:lang w:val="en-GB"/>
        </w:rPr>
        <w:t xml:space="preserve">ทั้งหมดที่จะต้องส่งมอบให้กับผู้ถือหุ้นดังกล่าวเกินกว่าจำนวนหุ้นสูงสุด </w:t>
      </w:r>
      <w:r w:rsidR="000C5A3C" w:rsidRPr="00934DBD">
        <w:rPr>
          <w:rFonts w:asciiTheme="majorBidi" w:hAnsiTheme="majorBidi" w:cstheme="majorBidi"/>
          <w:sz w:val="30"/>
          <w:szCs w:val="30"/>
          <w:lang w:val="en-GB"/>
        </w:rPr>
        <w:t xml:space="preserve">(Threshold) </w:t>
      </w:r>
      <w:r w:rsidR="000C5A3C" w:rsidRPr="00934DBD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ตามที่ได้ระบุไว้ในข้อกำหนดสิทธิของหุ้นกู้ </w:t>
      </w:r>
      <w:r w:rsidR="000C5A3C" w:rsidRPr="00934DBD">
        <w:rPr>
          <w:rFonts w:asciiTheme="majorBidi" w:hAnsiTheme="majorBidi" w:cstheme="majorBidi"/>
          <w:sz w:val="30"/>
          <w:szCs w:val="30"/>
          <w:lang w:val="en-GB"/>
        </w:rPr>
        <w:t xml:space="preserve">CPFC </w:t>
      </w:r>
      <w:r w:rsidR="000C5A3C" w:rsidRPr="00934DBD">
        <w:rPr>
          <w:rFonts w:asciiTheme="majorBidi" w:hAnsiTheme="majorBidi" w:cstheme="majorBidi"/>
          <w:sz w:val="30"/>
          <w:szCs w:val="30"/>
          <w:cs/>
          <w:lang w:val="en-GB"/>
        </w:rPr>
        <w:t>สามารถส่งมอบเงินสดในจำนวนเทียบเท่ามูลค่าหุ้นบริษัทส่วนเกินจำนวนหุ้นสูงสุดให้แก่ผู้ถือหุ้นกู้ก็ได้</w:t>
      </w:r>
      <w:r w:rsidR="00646480" w:rsidRPr="00934DB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0521A6" w:rsidRPr="00934DBD">
        <w:rPr>
          <w:rFonts w:asciiTheme="majorBidi" w:hAnsiTheme="majorBidi" w:cstheme="majorBidi"/>
          <w:sz w:val="30"/>
          <w:szCs w:val="30"/>
          <w:cs/>
          <w:lang w:val="en-GB"/>
        </w:rPr>
        <w:t xml:space="preserve">โดยอัตราส่วนการแลกเปลี่ยนแรกเริ่มสำหรับหุ้นกู้ทุกๆ เงินต้น </w:t>
      </w:r>
      <w:r w:rsidR="000521A6" w:rsidRPr="00934DBD">
        <w:rPr>
          <w:rFonts w:asciiTheme="majorBidi" w:hAnsiTheme="majorBidi" w:cstheme="majorBidi"/>
          <w:sz w:val="30"/>
          <w:szCs w:val="30"/>
          <w:lang w:val="en-GB"/>
        </w:rPr>
        <w:t xml:space="preserve">200,000 </w:t>
      </w:r>
      <w:r w:rsidR="000521A6" w:rsidRPr="00934DBD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เหรียญสหรัฐ จะได้รับหุ้นของบริษัทเท่ากับ </w:t>
      </w:r>
      <w:r w:rsidR="000521A6" w:rsidRPr="00934DBD">
        <w:rPr>
          <w:rFonts w:asciiTheme="majorBidi" w:hAnsiTheme="majorBidi" w:cstheme="majorBidi"/>
          <w:sz w:val="30"/>
          <w:szCs w:val="30"/>
          <w:lang w:val="en-GB"/>
        </w:rPr>
        <w:t xml:space="preserve">170,435 </w:t>
      </w:r>
      <w:r w:rsidR="000521A6" w:rsidRPr="00934DBD">
        <w:rPr>
          <w:rFonts w:asciiTheme="majorBidi" w:hAnsiTheme="majorBidi" w:cstheme="majorBidi"/>
          <w:sz w:val="30"/>
          <w:szCs w:val="30"/>
          <w:cs/>
          <w:lang w:val="en-GB"/>
        </w:rPr>
        <w:t>หุ้น (ปัดเศษทศนิยม) (</w:t>
      </w:r>
      <w:r w:rsidR="000521A6" w:rsidRPr="00934DBD"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 w:rsidR="000521A6" w:rsidRPr="00934DBD">
        <w:rPr>
          <w:rFonts w:asciiTheme="majorBidi" w:hAnsiTheme="majorBidi" w:cstheme="majorBidi"/>
          <w:sz w:val="30"/>
          <w:szCs w:val="30"/>
          <w:cs/>
          <w:lang w:val="en-GB"/>
        </w:rPr>
        <w:t xml:space="preserve">หุ้นของบริษัท เท่ากับ </w:t>
      </w:r>
      <w:r w:rsidR="000521A6" w:rsidRPr="00934DBD">
        <w:rPr>
          <w:rFonts w:asciiTheme="majorBidi" w:hAnsiTheme="majorBidi" w:cstheme="majorBidi"/>
          <w:sz w:val="30"/>
          <w:szCs w:val="30"/>
        </w:rPr>
        <w:t xml:space="preserve">36.80 </w:t>
      </w:r>
      <w:r w:rsidR="000521A6" w:rsidRPr="00934DBD">
        <w:rPr>
          <w:rFonts w:asciiTheme="majorBidi" w:hAnsiTheme="majorBidi" w:cstheme="majorBidi"/>
          <w:sz w:val="30"/>
          <w:szCs w:val="30"/>
          <w:cs/>
        </w:rPr>
        <w:t>บาท</w:t>
      </w:r>
      <w:r w:rsidR="000521A6" w:rsidRPr="00934DB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ณ อัตราแลกเปลี่ยนเท่ากับ </w:t>
      </w:r>
      <w:r w:rsidR="000521A6" w:rsidRPr="00934DBD">
        <w:rPr>
          <w:rFonts w:asciiTheme="majorBidi" w:hAnsiTheme="majorBidi" w:cstheme="majorBidi"/>
          <w:sz w:val="30"/>
          <w:szCs w:val="30"/>
        </w:rPr>
        <w:t xml:space="preserve">31.36 </w:t>
      </w:r>
      <w:r w:rsidR="000521A6" w:rsidRPr="00934DBD">
        <w:rPr>
          <w:rFonts w:asciiTheme="majorBidi" w:hAnsiTheme="majorBidi" w:cstheme="majorBidi"/>
          <w:sz w:val="30"/>
          <w:szCs w:val="30"/>
          <w:cs/>
        </w:rPr>
        <w:t>บาท</w:t>
      </w:r>
      <w:r w:rsidR="000521A6" w:rsidRPr="00934DB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 </w:t>
      </w:r>
      <w:r w:rsidR="000521A6" w:rsidRPr="00934DBD"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 w:rsidR="000521A6" w:rsidRPr="00934DBD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เหรียญสหรัฐ) นอกจากนี้ </w:t>
      </w:r>
      <w:r w:rsidR="000521A6" w:rsidRPr="00934DBD">
        <w:rPr>
          <w:rFonts w:asciiTheme="majorBidi" w:hAnsiTheme="majorBidi" w:cstheme="majorBidi"/>
          <w:sz w:val="30"/>
          <w:szCs w:val="30"/>
          <w:lang w:val="en-GB"/>
        </w:rPr>
        <w:t xml:space="preserve">CPFC </w:t>
      </w:r>
      <w:r w:rsidR="000521A6" w:rsidRPr="00934DBD">
        <w:rPr>
          <w:rFonts w:asciiTheme="majorBidi" w:hAnsiTheme="majorBidi" w:cstheme="majorBidi"/>
          <w:sz w:val="30"/>
          <w:szCs w:val="30"/>
          <w:cs/>
          <w:lang w:val="en-GB"/>
        </w:rPr>
        <w:t>ในฐานะผู้ออกหุ้นกู้</w:t>
      </w:r>
      <w:r w:rsidR="00516A16" w:rsidRPr="00934DB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0521A6" w:rsidRPr="00934DBD">
        <w:rPr>
          <w:rFonts w:asciiTheme="majorBidi" w:hAnsiTheme="majorBidi" w:cstheme="majorBidi"/>
          <w:sz w:val="30"/>
          <w:szCs w:val="30"/>
          <w:cs/>
          <w:lang w:val="en-GB"/>
        </w:rPr>
        <w:t>มีสิทธิไถ่ถอนหุ้นกู้</w:t>
      </w:r>
      <w:r w:rsidR="00516A16" w:rsidRPr="00934DBD">
        <w:rPr>
          <w:rFonts w:asciiTheme="majorBidi" w:hAnsiTheme="majorBidi" w:cstheme="majorBidi"/>
          <w:sz w:val="30"/>
          <w:szCs w:val="30"/>
          <w:cs/>
        </w:rPr>
        <w:t>ในอัตราร้อยละ</w:t>
      </w:r>
      <w:r w:rsidR="000521A6"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521A6" w:rsidRPr="00934DBD">
        <w:rPr>
          <w:rFonts w:asciiTheme="majorBidi" w:hAnsiTheme="majorBidi" w:cstheme="majorBidi"/>
          <w:sz w:val="30"/>
          <w:szCs w:val="30"/>
        </w:rPr>
        <w:t xml:space="preserve">110.58 </w:t>
      </w:r>
      <w:r w:rsidR="00516A16" w:rsidRPr="00934DBD">
        <w:rPr>
          <w:rFonts w:asciiTheme="majorBidi" w:hAnsiTheme="majorBidi" w:cstheme="majorBidi"/>
          <w:sz w:val="30"/>
          <w:szCs w:val="30"/>
          <w:cs/>
        </w:rPr>
        <w:t xml:space="preserve">ของยอดเงินต้นของหุ้นกู้ </w:t>
      </w:r>
      <w:r w:rsidR="000521A6" w:rsidRPr="00934DBD">
        <w:rPr>
          <w:rFonts w:asciiTheme="majorBidi" w:hAnsiTheme="majorBidi" w:cstheme="majorBidi"/>
          <w:sz w:val="30"/>
          <w:szCs w:val="30"/>
          <w:cs/>
          <w:lang w:val="en-GB"/>
        </w:rPr>
        <w:t>ณ วันครบกำหนด</w:t>
      </w:r>
      <w:r w:rsidR="00516A16" w:rsidRPr="00934DBD">
        <w:rPr>
          <w:rFonts w:asciiTheme="majorBidi" w:hAnsiTheme="majorBidi" w:cstheme="majorBidi"/>
          <w:sz w:val="30"/>
          <w:szCs w:val="30"/>
          <w:cs/>
          <w:lang w:val="en-GB"/>
        </w:rPr>
        <w:t>ไถ่ถอน</w:t>
      </w:r>
    </w:p>
    <w:p w14:paraId="5995C72A" w14:textId="6842D287" w:rsidR="00231C04" w:rsidRPr="00934DBD" w:rsidRDefault="00231C04" w:rsidP="005743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934DBD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 xml:space="preserve">ทั้งนี้การออกและเสนอขายหุ้นกู้ดังกล่าวเสร็จสมบูรณ์และได้เข้าจดทะเบียนในตลาดหลักทรัพย์สิงคโปร์เมื่อวันที่ </w:t>
      </w:r>
      <w:r w:rsidR="00AE7F91" w:rsidRPr="00934DBD">
        <w:rPr>
          <w:rFonts w:asciiTheme="majorBidi" w:hAnsiTheme="majorBidi" w:cstheme="majorBidi"/>
          <w:sz w:val="30"/>
          <w:szCs w:val="30"/>
          <w:lang w:val="en-GB"/>
        </w:rPr>
        <w:t>18</w:t>
      </w:r>
      <w:r w:rsidRPr="00934DB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2263B7" w:rsidRPr="00934DBD">
        <w:rPr>
          <w:rFonts w:asciiTheme="majorBidi" w:hAnsiTheme="majorBidi" w:cstheme="majorBidi"/>
          <w:sz w:val="30"/>
          <w:szCs w:val="30"/>
          <w:cs/>
          <w:lang w:val="en-GB"/>
        </w:rPr>
        <w:t>มิถุนา</w:t>
      </w:r>
      <w:r w:rsidR="000F6706" w:rsidRPr="00934DBD">
        <w:rPr>
          <w:rFonts w:asciiTheme="majorBidi" w:hAnsiTheme="majorBidi" w:cstheme="majorBidi"/>
          <w:sz w:val="30"/>
          <w:szCs w:val="30"/>
          <w:cs/>
          <w:lang w:val="en-GB"/>
        </w:rPr>
        <w:t xml:space="preserve">ยน </w:t>
      </w:r>
      <w:r w:rsidR="00AE7F91" w:rsidRPr="00934DBD">
        <w:rPr>
          <w:rFonts w:asciiTheme="majorBidi" w:hAnsiTheme="majorBidi" w:cstheme="majorBidi"/>
          <w:sz w:val="30"/>
          <w:szCs w:val="30"/>
        </w:rPr>
        <w:t>2563</w:t>
      </w:r>
    </w:p>
    <w:bookmarkEnd w:id="3"/>
    <w:p w14:paraId="7C2BFB2A" w14:textId="77777777" w:rsidR="00225D48" w:rsidRPr="00934DBD" w:rsidRDefault="00225D48" w:rsidP="002E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2A002FD" w14:textId="5CD384C5" w:rsidR="00AE7F91" w:rsidRPr="00934DBD" w:rsidRDefault="00AE7F91" w:rsidP="002E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34DBD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="00EC3971" w:rsidRPr="00934DBD">
        <w:rPr>
          <w:rFonts w:asciiTheme="majorBidi" w:hAnsiTheme="majorBidi" w:cstheme="majorBidi"/>
          <w:sz w:val="30"/>
          <w:szCs w:val="30"/>
          <w:lang w:val="en-GB"/>
        </w:rPr>
        <w:t xml:space="preserve">30 </w:t>
      </w:r>
      <w:r w:rsidR="000F6706" w:rsidRPr="00934DBD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กันยายน </w:t>
      </w:r>
      <w:r w:rsidR="00EC3971" w:rsidRPr="00934DBD">
        <w:rPr>
          <w:rFonts w:asciiTheme="majorBidi" w:hAnsiTheme="majorBidi" w:cstheme="majorBidi"/>
          <w:sz w:val="30"/>
          <w:szCs w:val="30"/>
        </w:rPr>
        <w:t xml:space="preserve">2563 </w:t>
      </w:r>
      <w:r w:rsidRPr="00934DBD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มูลค่าตามบัญชีของหุ้นกู้ดังกล่าวข้างต้น มีจำนวนเงิน </w:t>
      </w:r>
      <w:r w:rsidR="002263B7" w:rsidRPr="00934DBD">
        <w:rPr>
          <w:rFonts w:asciiTheme="majorBidi" w:hAnsiTheme="majorBidi" w:cstheme="majorBidi"/>
          <w:sz w:val="30"/>
          <w:szCs w:val="30"/>
        </w:rPr>
        <w:t>27</w:t>
      </w:r>
      <w:r w:rsidR="00DC2A7E" w:rsidRPr="00934DBD">
        <w:rPr>
          <w:rFonts w:asciiTheme="majorBidi" w:hAnsiTheme="majorBidi" w:cstheme="majorBidi"/>
          <w:sz w:val="30"/>
          <w:szCs w:val="30"/>
        </w:rPr>
        <w:t>2</w:t>
      </w:r>
      <w:r w:rsidR="002263B7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ล้านเหรียญสหรัฐ หรือเทียบเท่า </w:t>
      </w:r>
      <w:r w:rsidR="002E0549" w:rsidRPr="00934DBD">
        <w:rPr>
          <w:rFonts w:asciiTheme="majorBidi" w:hAnsiTheme="majorBidi" w:cstheme="majorBidi"/>
          <w:sz w:val="30"/>
          <w:szCs w:val="30"/>
          <w:lang w:val="en-GB"/>
        </w:rPr>
        <w:t>8,</w:t>
      </w:r>
      <w:r w:rsidR="00FF3A1E" w:rsidRPr="00934DBD">
        <w:rPr>
          <w:rFonts w:asciiTheme="majorBidi" w:hAnsiTheme="majorBidi" w:cstheme="majorBidi"/>
          <w:sz w:val="30"/>
          <w:szCs w:val="30"/>
          <w:lang w:val="en-GB"/>
        </w:rPr>
        <w:t>605</w:t>
      </w:r>
      <w:r w:rsidR="002E0549" w:rsidRPr="00934DB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</w:t>
      </w:r>
      <w:r w:rsidR="00201489" w:rsidRPr="00934DBD">
        <w:rPr>
          <w:rFonts w:asciiTheme="majorBidi" w:hAnsiTheme="majorBidi" w:cstheme="majorBidi"/>
          <w:sz w:val="30"/>
          <w:szCs w:val="30"/>
          <w:cs/>
          <w:lang w:val="en-GB"/>
        </w:rPr>
        <w:t>หุ้นกู้ดังกล่างถือเป็นหุ้นกู้แปลงสภาพ (</w:t>
      </w:r>
      <w:r w:rsidR="00201489" w:rsidRPr="00934DBD">
        <w:rPr>
          <w:rFonts w:asciiTheme="majorBidi" w:hAnsiTheme="majorBidi" w:cstheme="majorBidi"/>
          <w:sz w:val="30"/>
          <w:szCs w:val="30"/>
          <w:lang w:val="en-GB"/>
        </w:rPr>
        <w:t xml:space="preserve">Convertible Bonds) </w:t>
      </w:r>
      <w:r w:rsidR="00201489" w:rsidRPr="00934DBD">
        <w:rPr>
          <w:rFonts w:asciiTheme="majorBidi" w:hAnsiTheme="majorBidi" w:cstheme="majorBidi"/>
          <w:sz w:val="30"/>
          <w:szCs w:val="30"/>
          <w:cs/>
          <w:lang w:val="en-GB"/>
        </w:rPr>
        <w:t>ในงบการเงินรวม</w:t>
      </w:r>
    </w:p>
    <w:p w14:paraId="700FED84" w14:textId="77777777" w:rsidR="000F6706" w:rsidRPr="00934DBD" w:rsidRDefault="000F6706" w:rsidP="00673F46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A373A4A" w14:textId="670F0780" w:rsidR="00673F46" w:rsidRPr="00934DBD" w:rsidRDefault="002606E5" w:rsidP="00673F46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934DBD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AF5034" w:rsidRPr="00934DBD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673F46" w:rsidRPr="00934DBD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="00673F46" w:rsidRPr="00934DBD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หุ้นทุนซื้อคืน</w:t>
      </w:r>
    </w:p>
    <w:p w14:paraId="4A152041" w14:textId="77777777" w:rsidR="000F6706" w:rsidRPr="00934DBD" w:rsidRDefault="000F6706" w:rsidP="00673F46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tbl>
      <w:tblPr>
        <w:tblW w:w="9239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323"/>
        <w:gridCol w:w="1023"/>
        <w:gridCol w:w="237"/>
        <w:gridCol w:w="1032"/>
        <w:gridCol w:w="315"/>
        <w:gridCol w:w="1042"/>
        <w:gridCol w:w="236"/>
        <w:gridCol w:w="1025"/>
        <w:gridCol w:w="6"/>
      </w:tblGrid>
      <w:tr w:rsidR="00794F45" w:rsidRPr="00934DBD" w14:paraId="522952D7" w14:textId="77777777" w:rsidTr="00794F45">
        <w:trPr>
          <w:gridAfter w:val="1"/>
          <w:wAfter w:w="6" w:type="dxa"/>
          <w:trHeight w:hRule="exact" w:val="353"/>
        </w:trPr>
        <w:tc>
          <w:tcPr>
            <w:tcW w:w="4323" w:type="dxa"/>
          </w:tcPr>
          <w:p w14:paraId="746E94C8" w14:textId="77777777" w:rsidR="00794F45" w:rsidRPr="00934DBD" w:rsidRDefault="00794F45" w:rsidP="00D773C4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0" w:type="dxa"/>
            <w:gridSpan w:val="7"/>
            <w:hideMark/>
          </w:tcPr>
          <w:p w14:paraId="514EAC00" w14:textId="77777777" w:rsidR="00794F45" w:rsidRPr="00934DBD" w:rsidRDefault="00794F45" w:rsidP="00D773C4">
            <w:pPr>
              <w:tabs>
                <w:tab w:val="left" w:pos="54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94F45" w:rsidRPr="00934DBD" w14:paraId="0CB240BB" w14:textId="77777777" w:rsidTr="00794F45">
        <w:trPr>
          <w:gridAfter w:val="1"/>
          <w:wAfter w:w="6" w:type="dxa"/>
          <w:trHeight w:hRule="exact" w:val="353"/>
        </w:trPr>
        <w:tc>
          <w:tcPr>
            <w:tcW w:w="4323" w:type="dxa"/>
          </w:tcPr>
          <w:p w14:paraId="1ADB3D78" w14:textId="77777777" w:rsidR="00794F45" w:rsidRPr="00934DBD" w:rsidRDefault="00794F45" w:rsidP="00794F4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D1DCCA" w14:textId="5C58B47C" w:rsidR="00794F45" w:rsidRPr="00934DBD" w:rsidRDefault="00794F45" w:rsidP="00794F4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934D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7910140F" w14:textId="77777777" w:rsidR="00794F45" w:rsidRPr="00934DBD" w:rsidRDefault="00794F45" w:rsidP="00794F4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03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8DE8C1E" w14:textId="6DC15A3E" w:rsidR="00794F45" w:rsidRPr="00934DBD" w:rsidRDefault="00794F45" w:rsidP="00794F4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F6706" w:rsidRPr="00934DBD" w14:paraId="19123C61" w14:textId="77777777" w:rsidTr="00185B04">
        <w:trPr>
          <w:trHeight w:hRule="exact" w:val="353"/>
        </w:trPr>
        <w:tc>
          <w:tcPr>
            <w:tcW w:w="4323" w:type="dxa"/>
          </w:tcPr>
          <w:p w14:paraId="2D69F3B7" w14:textId="77777777" w:rsidR="000F6706" w:rsidRPr="00934DBD" w:rsidRDefault="000F6706" w:rsidP="000F6706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0DA8A9F" w14:textId="7591B061" w:rsidR="000F6706" w:rsidRPr="00934DBD" w:rsidRDefault="000F6706" w:rsidP="000F6706">
            <w:pPr>
              <w:tabs>
                <w:tab w:val="clear" w:pos="907"/>
                <w:tab w:val="clear" w:pos="3515"/>
                <w:tab w:val="left" w:pos="9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right w:val="nil"/>
            </w:tcBorders>
          </w:tcPr>
          <w:p w14:paraId="5B04A0FE" w14:textId="77777777" w:rsidR="000F6706" w:rsidRPr="00934DBD" w:rsidRDefault="000F6706" w:rsidP="000F670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nil"/>
            </w:tcBorders>
          </w:tcPr>
          <w:p w14:paraId="54B78CA5" w14:textId="62B04EAA" w:rsidR="000F6706" w:rsidRPr="00934DBD" w:rsidRDefault="000F6706" w:rsidP="000F6706">
            <w:pPr>
              <w:pStyle w:val="ListParagraph"/>
              <w:ind w:left="-12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15" w:type="dxa"/>
          </w:tcPr>
          <w:p w14:paraId="209B75A1" w14:textId="77777777" w:rsidR="000F6706" w:rsidRPr="00934DBD" w:rsidRDefault="000F6706" w:rsidP="000F670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hideMark/>
          </w:tcPr>
          <w:p w14:paraId="74B045AA" w14:textId="327E88EC" w:rsidR="000F6706" w:rsidRPr="00934DBD" w:rsidRDefault="000F6706" w:rsidP="000F670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96D918E" w14:textId="77777777" w:rsidR="000F6706" w:rsidRPr="00934DBD" w:rsidRDefault="000F6706" w:rsidP="000F670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right w:val="nil"/>
            </w:tcBorders>
          </w:tcPr>
          <w:p w14:paraId="06FC533F" w14:textId="33FB6BF1" w:rsidR="000F6706" w:rsidRPr="00934DBD" w:rsidRDefault="000F6706" w:rsidP="000F670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F6706" w:rsidRPr="00934DBD" w14:paraId="004E9D12" w14:textId="77777777" w:rsidTr="00185B04">
        <w:trPr>
          <w:trHeight w:hRule="exact" w:val="353"/>
        </w:trPr>
        <w:tc>
          <w:tcPr>
            <w:tcW w:w="4323" w:type="dxa"/>
          </w:tcPr>
          <w:p w14:paraId="6BA31A52" w14:textId="77777777" w:rsidR="000F6706" w:rsidRPr="00934DBD" w:rsidRDefault="000F6706" w:rsidP="000F6706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B35A7C2" w14:textId="4ADB0B04" w:rsidR="000F6706" w:rsidRPr="00934DBD" w:rsidRDefault="000F6706" w:rsidP="000F670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471B3F1" w14:textId="77777777" w:rsidR="000F6706" w:rsidRPr="00934DBD" w:rsidRDefault="000F6706" w:rsidP="000F670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910DEC6" w14:textId="22D67A03" w:rsidR="000F6706" w:rsidRPr="00934DBD" w:rsidRDefault="000F6706" w:rsidP="000F670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315" w:type="dxa"/>
          </w:tcPr>
          <w:p w14:paraId="373F0A94" w14:textId="77777777" w:rsidR="000F6706" w:rsidRPr="00934DBD" w:rsidRDefault="000F6706" w:rsidP="000F670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2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8858F89" w14:textId="1CD3EF87" w:rsidR="000F6706" w:rsidRPr="00934DBD" w:rsidRDefault="000F6706" w:rsidP="000F670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6E01DFD" w14:textId="77777777" w:rsidR="000F6706" w:rsidRPr="00934DBD" w:rsidRDefault="000F6706" w:rsidP="000F670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EEB349F" w14:textId="48414F14" w:rsidR="000F6706" w:rsidRPr="00934DBD" w:rsidRDefault="000F6706" w:rsidP="000F670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F6706" w:rsidRPr="00934DBD" w14:paraId="77FD0F35" w14:textId="77777777" w:rsidTr="00185B04">
        <w:trPr>
          <w:trHeight w:hRule="exact" w:val="353"/>
        </w:trPr>
        <w:tc>
          <w:tcPr>
            <w:tcW w:w="4323" w:type="dxa"/>
            <w:hideMark/>
          </w:tcPr>
          <w:p w14:paraId="62EC5ED4" w14:textId="3C6833F7" w:rsidR="000F6706" w:rsidRPr="00934DBD" w:rsidRDefault="000F6706" w:rsidP="000F670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หุ้นสามัญของบริษัท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EDA10" w14:textId="77777777" w:rsidR="000F6706" w:rsidRPr="00934DBD" w:rsidRDefault="000F6706" w:rsidP="000F6706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C006104" w14:textId="77777777" w:rsidR="000F6706" w:rsidRPr="00934DBD" w:rsidRDefault="000F6706" w:rsidP="000F6706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6596C20C" w14:textId="77777777" w:rsidR="000F6706" w:rsidRPr="00934DBD" w:rsidRDefault="000F6706" w:rsidP="000F6706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639F4044" w14:textId="77777777" w:rsidR="000F6706" w:rsidRPr="00934DBD" w:rsidRDefault="000F6706" w:rsidP="000F6706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6F715ED8" w14:textId="77777777" w:rsidR="000F6706" w:rsidRPr="00934DBD" w:rsidRDefault="000F6706" w:rsidP="000F6706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50851E" w14:textId="77777777" w:rsidR="000F6706" w:rsidRPr="00934DBD" w:rsidRDefault="000F6706" w:rsidP="000F6706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</w:tcBorders>
          </w:tcPr>
          <w:p w14:paraId="0B0FCB75" w14:textId="77777777" w:rsidR="000F6706" w:rsidRPr="00934DBD" w:rsidRDefault="000F6706" w:rsidP="000F6706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6706" w:rsidRPr="00934DBD" w14:paraId="3A2568F7" w14:textId="77777777" w:rsidTr="00082F55">
        <w:trPr>
          <w:trHeight w:hRule="exact" w:val="353"/>
        </w:trPr>
        <w:tc>
          <w:tcPr>
            <w:tcW w:w="4323" w:type="dxa"/>
            <w:hideMark/>
          </w:tcPr>
          <w:p w14:paraId="423D5DF0" w14:textId="5B121DC5" w:rsidR="000F6706" w:rsidRPr="00934DBD" w:rsidRDefault="000F6706" w:rsidP="000F67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23" w:type="dxa"/>
          </w:tcPr>
          <w:p w14:paraId="4749996D" w14:textId="77524243" w:rsidR="000F6706" w:rsidRPr="00934DBD" w:rsidRDefault="00907B90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D8FD13F" w14:textId="77777777" w:rsidR="000F6706" w:rsidRPr="00934DBD" w:rsidRDefault="000F6706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415B583F" w14:textId="26DEA792" w:rsidR="000F6706" w:rsidRPr="00934DBD" w:rsidRDefault="000F6706" w:rsidP="00FE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14:paraId="68553430" w14:textId="77777777" w:rsidR="000F6706" w:rsidRPr="00934DBD" w:rsidRDefault="000F6706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27C00455" w14:textId="1E7FDFBA" w:rsidR="000F6706" w:rsidRPr="00934DBD" w:rsidRDefault="002263B7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730421" w14:textId="77777777" w:rsidR="000F6706" w:rsidRPr="00934DBD" w:rsidRDefault="000F6706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gridSpan w:val="2"/>
          </w:tcPr>
          <w:p w14:paraId="337211E6" w14:textId="47E1A0D7" w:rsidR="000F6706" w:rsidRPr="00934DBD" w:rsidRDefault="000F6706" w:rsidP="00FE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6706" w:rsidRPr="00934DBD" w14:paraId="03A54B45" w14:textId="77777777" w:rsidTr="00992ABC">
        <w:trPr>
          <w:trHeight w:hRule="exact" w:val="353"/>
        </w:trPr>
        <w:tc>
          <w:tcPr>
            <w:tcW w:w="4323" w:type="dxa"/>
            <w:hideMark/>
          </w:tcPr>
          <w:p w14:paraId="48389F5A" w14:textId="61C1CFCD" w:rsidR="000F6706" w:rsidRPr="00934DBD" w:rsidRDefault="000F6706" w:rsidP="000F67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460E72" w14:textId="79D9C508" w:rsidR="000F6706" w:rsidRPr="00934DBD" w:rsidRDefault="00907B90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6,088</w:t>
            </w:r>
          </w:p>
        </w:tc>
        <w:tc>
          <w:tcPr>
            <w:tcW w:w="237" w:type="dxa"/>
          </w:tcPr>
          <w:p w14:paraId="7DA50194" w14:textId="77777777" w:rsidR="000F6706" w:rsidRPr="00934DBD" w:rsidRDefault="000F6706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A869F" w14:textId="46CF6607" w:rsidR="000F6706" w:rsidRPr="00934DBD" w:rsidRDefault="000F6706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14:paraId="664B6557" w14:textId="77777777" w:rsidR="000F6706" w:rsidRPr="00934DBD" w:rsidRDefault="000F6706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757BA3CD" w14:textId="3D010474" w:rsidR="000F6706" w:rsidRPr="00934DBD" w:rsidRDefault="002263B7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6,088</w:t>
            </w:r>
          </w:p>
        </w:tc>
        <w:tc>
          <w:tcPr>
            <w:tcW w:w="236" w:type="dxa"/>
          </w:tcPr>
          <w:p w14:paraId="2347F094" w14:textId="77777777" w:rsidR="000F6706" w:rsidRPr="00934DBD" w:rsidRDefault="000F6706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bottom w:val="single" w:sz="4" w:space="0" w:color="auto"/>
            </w:tcBorders>
          </w:tcPr>
          <w:p w14:paraId="19E5100C" w14:textId="35E4461A" w:rsidR="000F6706" w:rsidRPr="00934DBD" w:rsidRDefault="000F6706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6706" w:rsidRPr="00934DBD" w14:paraId="78226142" w14:textId="77777777" w:rsidTr="00992ABC">
        <w:trPr>
          <w:trHeight w:hRule="exact" w:val="353"/>
        </w:trPr>
        <w:tc>
          <w:tcPr>
            <w:tcW w:w="4323" w:type="dxa"/>
            <w:hideMark/>
          </w:tcPr>
          <w:p w14:paraId="77453E4D" w14:textId="77777777" w:rsidR="000F6706" w:rsidRPr="00934DBD" w:rsidRDefault="000F6706" w:rsidP="000F670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73FE91" w14:textId="4273C5EF" w:rsidR="000F6706" w:rsidRPr="00934DBD" w:rsidRDefault="00907B90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6,088</w:t>
            </w:r>
          </w:p>
        </w:tc>
        <w:tc>
          <w:tcPr>
            <w:tcW w:w="237" w:type="dxa"/>
          </w:tcPr>
          <w:p w14:paraId="1AF9DE6A" w14:textId="77777777" w:rsidR="000F6706" w:rsidRPr="00934DBD" w:rsidRDefault="000F6706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D644E6" w14:textId="1D89FA27" w:rsidR="000F6706" w:rsidRPr="00934DBD" w:rsidRDefault="000F6706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14:paraId="7D1E14D3" w14:textId="77777777" w:rsidR="000F6706" w:rsidRPr="00934DBD" w:rsidRDefault="000F6706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11EACD" w14:textId="0FFCE3D4" w:rsidR="000F6706" w:rsidRPr="00934DBD" w:rsidRDefault="002263B7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6,088</w:t>
            </w:r>
          </w:p>
        </w:tc>
        <w:tc>
          <w:tcPr>
            <w:tcW w:w="236" w:type="dxa"/>
          </w:tcPr>
          <w:p w14:paraId="78696F98" w14:textId="77777777" w:rsidR="000F6706" w:rsidRPr="00934DBD" w:rsidRDefault="000F6706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EB121A" w14:textId="11621FCD" w:rsidR="000F6706" w:rsidRPr="00934DBD" w:rsidRDefault="000F6706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F6706" w:rsidRPr="00934DBD" w14:paraId="0969C91C" w14:textId="77777777" w:rsidTr="00992ABC">
        <w:trPr>
          <w:trHeight w:hRule="exact" w:val="353"/>
        </w:trPr>
        <w:tc>
          <w:tcPr>
            <w:tcW w:w="4323" w:type="dxa"/>
          </w:tcPr>
          <w:p w14:paraId="0FF54FC8" w14:textId="77777777" w:rsidR="000F6706" w:rsidRPr="00934DBD" w:rsidRDefault="000F6706" w:rsidP="000F670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</w:tcPr>
          <w:p w14:paraId="5102692C" w14:textId="77777777" w:rsidR="000F6706" w:rsidRPr="00934DBD" w:rsidRDefault="000F6706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4899BB1" w14:textId="77777777" w:rsidR="000F6706" w:rsidRPr="00934DBD" w:rsidRDefault="000F6706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nil"/>
            </w:tcBorders>
          </w:tcPr>
          <w:p w14:paraId="0E26C5EC" w14:textId="77777777" w:rsidR="000F6706" w:rsidRPr="00934DBD" w:rsidRDefault="000F6706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5" w:type="dxa"/>
          </w:tcPr>
          <w:p w14:paraId="0083A270" w14:textId="77777777" w:rsidR="000F6706" w:rsidRPr="00934DBD" w:rsidRDefault="000F6706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right w:val="nil"/>
            </w:tcBorders>
          </w:tcPr>
          <w:p w14:paraId="54FB62E6" w14:textId="77777777" w:rsidR="000F6706" w:rsidRPr="00934DBD" w:rsidRDefault="000F6706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B0E04F2" w14:textId="77777777" w:rsidR="000F6706" w:rsidRPr="00934DBD" w:rsidRDefault="000F6706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3E092B9" w14:textId="77777777" w:rsidR="000F6706" w:rsidRPr="00934DBD" w:rsidRDefault="000F6706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F6706" w:rsidRPr="00934DBD" w14:paraId="6F809EB3" w14:textId="77777777" w:rsidTr="00992ABC">
        <w:trPr>
          <w:trHeight w:hRule="exact" w:val="403"/>
        </w:trPr>
        <w:tc>
          <w:tcPr>
            <w:tcW w:w="4323" w:type="dxa"/>
            <w:hideMark/>
          </w:tcPr>
          <w:p w14:paraId="5B8E9E82" w14:textId="02345055" w:rsidR="000F6706" w:rsidRPr="00934DBD" w:rsidRDefault="000F6706" w:rsidP="000F670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หุ้นสามัญของบริษัทที่ถือโดยบริษัทย่อย</w:t>
            </w:r>
          </w:p>
        </w:tc>
        <w:tc>
          <w:tcPr>
            <w:tcW w:w="1023" w:type="dxa"/>
            <w:tcBorders>
              <w:left w:val="nil"/>
              <w:bottom w:val="nil"/>
              <w:right w:val="nil"/>
            </w:tcBorders>
          </w:tcPr>
          <w:p w14:paraId="0963D84B" w14:textId="2C29BCCE" w:rsidR="000F6706" w:rsidRPr="00934DBD" w:rsidRDefault="005678F9" w:rsidP="0056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2,909</w:t>
            </w:r>
          </w:p>
        </w:tc>
        <w:tc>
          <w:tcPr>
            <w:tcW w:w="237" w:type="dxa"/>
          </w:tcPr>
          <w:p w14:paraId="566D5A69" w14:textId="77777777" w:rsidR="000F6706" w:rsidRPr="00934DBD" w:rsidRDefault="000F6706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left w:val="nil"/>
              <w:bottom w:val="nil"/>
              <w:right w:val="nil"/>
            </w:tcBorders>
          </w:tcPr>
          <w:p w14:paraId="3C324B95" w14:textId="1D844A41" w:rsidR="000F6706" w:rsidRPr="00934DBD" w:rsidRDefault="000F6706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2,909</w:t>
            </w:r>
          </w:p>
        </w:tc>
        <w:tc>
          <w:tcPr>
            <w:tcW w:w="315" w:type="dxa"/>
          </w:tcPr>
          <w:p w14:paraId="708A5A02" w14:textId="77777777" w:rsidR="000F6706" w:rsidRPr="00934DBD" w:rsidRDefault="000F6706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</w:tcPr>
          <w:p w14:paraId="06ABF87D" w14:textId="73BCF7A8" w:rsidR="000F6706" w:rsidRPr="00934DBD" w:rsidRDefault="002263B7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688D55" w14:textId="77777777" w:rsidR="000F6706" w:rsidRPr="00934DBD" w:rsidRDefault="000F6706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left w:val="nil"/>
              <w:bottom w:val="nil"/>
              <w:right w:val="nil"/>
            </w:tcBorders>
          </w:tcPr>
          <w:p w14:paraId="5C02B903" w14:textId="7C6AB277" w:rsidR="000F6706" w:rsidRPr="00934DBD" w:rsidRDefault="000F6706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F6706" w:rsidRPr="00934DBD" w14:paraId="5D680F6C" w14:textId="77777777" w:rsidTr="00082F55">
        <w:trPr>
          <w:trHeight w:hRule="exact" w:val="403"/>
        </w:trPr>
        <w:tc>
          <w:tcPr>
            <w:tcW w:w="4323" w:type="dxa"/>
            <w:hideMark/>
          </w:tcPr>
          <w:p w14:paraId="58BCCD68" w14:textId="78D49695" w:rsidR="000F6706" w:rsidRPr="00934DBD" w:rsidRDefault="000F6706" w:rsidP="000F670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20F788" w14:textId="2F2B061A" w:rsidR="000F6706" w:rsidRPr="00934DBD" w:rsidRDefault="005678F9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8,997</w:t>
            </w:r>
          </w:p>
        </w:tc>
        <w:tc>
          <w:tcPr>
            <w:tcW w:w="237" w:type="dxa"/>
          </w:tcPr>
          <w:p w14:paraId="31C4F3B3" w14:textId="77777777" w:rsidR="000F6706" w:rsidRPr="00934DBD" w:rsidRDefault="000F6706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C5E4F4" w14:textId="64C32C3A" w:rsidR="000F6706" w:rsidRPr="00934DBD" w:rsidRDefault="000F6706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2,909</w:t>
            </w:r>
          </w:p>
        </w:tc>
        <w:tc>
          <w:tcPr>
            <w:tcW w:w="315" w:type="dxa"/>
          </w:tcPr>
          <w:p w14:paraId="21ED570F" w14:textId="77777777" w:rsidR="000F6706" w:rsidRPr="00934DBD" w:rsidRDefault="000F6706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319C03" w14:textId="5FA101A8" w:rsidR="000F6706" w:rsidRPr="00934DBD" w:rsidRDefault="002263B7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6,088</w:t>
            </w:r>
          </w:p>
        </w:tc>
        <w:tc>
          <w:tcPr>
            <w:tcW w:w="236" w:type="dxa"/>
          </w:tcPr>
          <w:p w14:paraId="6F3AF674" w14:textId="77777777" w:rsidR="000F6706" w:rsidRPr="00934DBD" w:rsidRDefault="000F6706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0DB867" w14:textId="244D8BDF" w:rsidR="000F6706" w:rsidRPr="00934DBD" w:rsidRDefault="000F6706" w:rsidP="000F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3C41DB2" w14:textId="77777777" w:rsidR="00673F46" w:rsidRPr="00934DBD" w:rsidRDefault="00673F46" w:rsidP="00673F46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78ED9A48" w14:textId="3BF398DD" w:rsidR="00673F46" w:rsidRPr="00934DBD" w:rsidRDefault="00673F46" w:rsidP="00E37F7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2606E5" w:rsidRPr="00934DBD">
        <w:rPr>
          <w:rFonts w:asciiTheme="majorBidi" w:hAnsiTheme="majorBidi" w:cstheme="majorBidi"/>
          <w:spacing w:val="-2"/>
          <w:sz w:val="30"/>
          <w:szCs w:val="30"/>
        </w:rPr>
        <w:t>13</w:t>
      </w: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มีนาคม </w:t>
      </w:r>
      <w:r w:rsidR="002606E5" w:rsidRPr="00934DBD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คณะกรรมการของบริษัทได้มีมติอนุมัติโครงการซื้อหุ้นคืนเพื่อบริหารทางการเงิน ตามมาตรา </w:t>
      </w:r>
      <w:r w:rsidR="002606E5" w:rsidRPr="00934DBD">
        <w:rPr>
          <w:rFonts w:asciiTheme="majorBidi" w:hAnsiTheme="majorBidi" w:cstheme="majorBidi"/>
          <w:spacing w:val="-2"/>
          <w:sz w:val="30"/>
          <w:szCs w:val="30"/>
        </w:rPr>
        <w:t>66</w:t>
      </w:r>
      <w:r w:rsidR="00AB1C70" w:rsidRPr="00934DBD">
        <w:rPr>
          <w:rFonts w:asciiTheme="majorBidi" w:hAnsiTheme="majorBidi" w:cstheme="majorBidi"/>
          <w:spacing w:val="-2"/>
          <w:sz w:val="30"/>
          <w:szCs w:val="30"/>
        </w:rPr>
        <w:t>/</w:t>
      </w:r>
      <w:r w:rsidR="002606E5" w:rsidRPr="00934DBD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AB1C70" w:rsidRPr="00934DBD">
        <w:rPr>
          <w:rFonts w:asciiTheme="majorBidi" w:hAnsiTheme="majorBidi" w:cstheme="majorBidi"/>
          <w:spacing w:val="-2"/>
          <w:sz w:val="30"/>
          <w:szCs w:val="30"/>
        </w:rPr>
        <w:t>(</w:t>
      </w:r>
      <w:r w:rsidR="002606E5" w:rsidRPr="00934DBD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AB1C70" w:rsidRPr="00934DBD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แห่งพระราชบัญญัติบริษัทมหาชนจำกัด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ในวงเงินไม่เกิน </w:t>
      </w:r>
      <w:r w:rsidR="002606E5" w:rsidRPr="00934DBD">
        <w:rPr>
          <w:rFonts w:asciiTheme="majorBidi" w:hAnsiTheme="majorBidi" w:cstheme="majorBidi"/>
          <w:sz w:val="30"/>
          <w:szCs w:val="30"/>
        </w:rPr>
        <w:t>10</w:t>
      </w:r>
      <w:r w:rsidRPr="00934DBD">
        <w:rPr>
          <w:rFonts w:asciiTheme="majorBidi" w:hAnsiTheme="majorBidi" w:cstheme="majorBidi"/>
          <w:sz w:val="30"/>
          <w:szCs w:val="30"/>
        </w:rPr>
        <w:t>,</w:t>
      </w:r>
      <w:r w:rsidR="002606E5" w:rsidRPr="00934DBD">
        <w:rPr>
          <w:rFonts w:asciiTheme="majorBidi" w:hAnsiTheme="majorBidi" w:cstheme="majorBidi"/>
          <w:sz w:val="30"/>
          <w:szCs w:val="30"/>
        </w:rPr>
        <w:t>000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ล้านบาท โดยหุ้นสามัญที่จะซื้อคืนมีจำนวนไม่เกิน </w:t>
      </w:r>
      <w:r w:rsidR="002606E5" w:rsidRPr="00934DBD">
        <w:rPr>
          <w:rFonts w:asciiTheme="majorBidi" w:hAnsiTheme="majorBidi" w:cstheme="majorBidi"/>
          <w:sz w:val="30"/>
          <w:szCs w:val="30"/>
        </w:rPr>
        <w:t>400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ล้านหุ้น (มูลค่าที่ตราไว้หุ้นละ </w:t>
      </w:r>
      <w:r w:rsidR="002606E5" w:rsidRPr="00934DBD">
        <w:rPr>
          <w:rFonts w:asciiTheme="majorBidi" w:hAnsiTheme="majorBidi" w:cstheme="majorBidi"/>
          <w:sz w:val="30"/>
          <w:szCs w:val="30"/>
        </w:rPr>
        <w:t>1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บาท) ซึ่งคิดเป็นร้อยละ </w:t>
      </w:r>
      <w:r w:rsidR="002606E5" w:rsidRPr="00934DBD">
        <w:rPr>
          <w:rFonts w:asciiTheme="majorBidi" w:hAnsiTheme="majorBidi" w:cstheme="majorBidi"/>
          <w:sz w:val="30"/>
          <w:szCs w:val="30"/>
        </w:rPr>
        <w:t>4</w:t>
      </w:r>
      <w:r w:rsidRPr="00934DBD">
        <w:rPr>
          <w:rFonts w:asciiTheme="majorBidi" w:hAnsiTheme="majorBidi" w:cstheme="majorBidi"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sz w:val="30"/>
          <w:szCs w:val="30"/>
        </w:rPr>
        <w:t>65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ของจำนวนหุ้นสามัญที่จำหน่ายได้แล้วทั้งหมดของบริษัท ในการนี้</w:t>
      </w: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</w:t>
      </w:r>
      <w:r w:rsidR="006E3FF8" w:rsidRPr="00934DBD">
        <w:rPr>
          <w:rFonts w:asciiTheme="majorBidi" w:hAnsiTheme="majorBidi" w:cstheme="majorBidi"/>
          <w:spacing w:val="-4"/>
          <w:sz w:val="30"/>
          <w:szCs w:val="30"/>
          <w:cs/>
        </w:rPr>
        <w:t>ได้</w:t>
      </w: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>ดำเนินการซื้อหุ้นคืนโดยวิธีการซื้อในตลาดหลักทรัพย์แห่งประเทศไทย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ตั้งแต่วันที่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1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2606E5" w:rsidRPr="00934DBD">
        <w:rPr>
          <w:rFonts w:asciiTheme="majorBidi" w:hAnsiTheme="majorBidi" w:cstheme="majorBidi"/>
          <w:sz w:val="30"/>
          <w:szCs w:val="30"/>
        </w:rPr>
        <w:t>2563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30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2606E5" w:rsidRPr="00934DBD">
        <w:rPr>
          <w:rFonts w:asciiTheme="majorBidi" w:hAnsiTheme="majorBidi" w:cstheme="majorBidi"/>
          <w:sz w:val="30"/>
          <w:szCs w:val="30"/>
        </w:rPr>
        <w:t>2563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3FF8" w:rsidRPr="00934DBD">
        <w:rPr>
          <w:rFonts w:asciiTheme="majorBidi" w:hAnsiTheme="majorBidi" w:cstheme="majorBidi"/>
          <w:sz w:val="30"/>
          <w:szCs w:val="30"/>
          <w:cs/>
        </w:rPr>
        <w:t>ตามระยะ</w:t>
      </w:r>
      <w:r w:rsidR="00E74573" w:rsidRPr="00934DBD">
        <w:rPr>
          <w:rFonts w:asciiTheme="majorBidi" w:hAnsiTheme="majorBidi" w:cstheme="majorBidi"/>
          <w:sz w:val="30"/>
          <w:szCs w:val="30"/>
          <w:cs/>
        </w:rPr>
        <w:t>เวลาที่กำหนดไว้</w:t>
      </w:r>
      <w:r w:rsidR="00FF7739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ทั้งนี้คณะกรรมการของบริษัทจะพิจารณาวิธีการจำหน่ายหุ้นที่ซื้อคืนดังกล่าวอีกครั้งภายหลัง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2606E5" w:rsidRPr="00934DBD">
        <w:rPr>
          <w:rFonts w:asciiTheme="majorBidi" w:hAnsiTheme="majorBidi" w:cstheme="majorBidi"/>
          <w:sz w:val="30"/>
          <w:szCs w:val="30"/>
        </w:rPr>
        <w:t>6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เดือน นับแต่วันที่ซื้อหุ้นคืนเสร็จสิ้น อย่างไรก็ตามวันสุดท้ายของการจำหน่ายหุ้นที่ซื้อคืนจะต้องไม่เกินกว่าวันที่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30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2606E5" w:rsidRPr="00934DBD">
        <w:rPr>
          <w:rFonts w:asciiTheme="majorBidi" w:hAnsiTheme="majorBidi" w:cstheme="majorBidi"/>
          <w:sz w:val="30"/>
          <w:szCs w:val="30"/>
        </w:rPr>
        <w:t>2566</w:t>
      </w:r>
      <w:r w:rsidR="00003A4B" w:rsidRPr="00934DBD">
        <w:rPr>
          <w:rFonts w:asciiTheme="majorBidi" w:hAnsiTheme="majorBidi" w:cstheme="majorBidi"/>
          <w:sz w:val="30"/>
          <w:szCs w:val="30"/>
        </w:rPr>
        <w:t xml:space="preserve"> </w:t>
      </w:r>
    </w:p>
    <w:p w14:paraId="441AEA46" w14:textId="579A5BAA" w:rsidR="00E37F7F" w:rsidRPr="00934DBD" w:rsidRDefault="00E37F7F" w:rsidP="00E37F7F">
      <w:pPr>
        <w:tabs>
          <w:tab w:val="clear" w:pos="454"/>
          <w:tab w:val="left" w:pos="81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57BB7999" w14:textId="3E704227" w:rsidR="00E37F7F" w:rsidRPr="00934DBD" w:rsidRDefault="00E37F7F" w:rsidP="00003A4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30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0F6706" w:rsidRPr="00934DB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2606E5" w:rsidRPr="00934DBD">
        <w:rPr>
          <w:rFonts w:asciiTheme="majorBidi" w:hAnsiTheme="majorBidi" w:cstheme="majorBidi"/>
          <w:sz w:val="30"/>
          <w:szCs w:val="30"/>
        </w:rPr>
        <w:t>2563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บริษัทซื้อหุ้นคืนจำนวน</w:t>
      </w:r>
      <w:r w:rsidR="002263B7" w:rsidRPr="00934DBD">
        <w:rPr>
          <w:rFonts w:asciiTheme="majorBidi" w:hAnsiTheme="majorBidi" w:cstheme="majorBidi"/>
          <w:sz w:val="30"/>
          <w:szCs w:val="30"/>
        </w:rPr>
        <w:t xml:space="preserve"> 198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ล้านหุ้น เป็นจำนวนเงินรวม </w:t>
      </w:r>
      <w:r w:rsidR="002263B7" w:rsidRPr="00934DBD">
        <w:rPr>
          <w:rFonts w:asciiTheme="majorBidi" w:hAnsiTheme="majorBidi" w:cstheme="majorBidi"/>
          <w:sz w:val="30"/>
          <w:szCs w:val="30"/>
        </w:rPr>
        <w:t xml:space="preserve">6,088 </w:t>
      </w:r>
      <w:r w:rsidRPr="00934DBD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714957B" w14:textId="77777777" w:rsidR="00225D48" w:rsidRPr="00934DBD" w:rsidRDefault="00225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lang w:bidi="ar-SA"/>
        </w:rPr>
      </w:pPr>
      <w:r w:rsidRPr="00934DBD">
        <w:rPr>
          <w:rFonts w:asciiTheme="majorBidi" w:hAnsiTheme="majorBidi" w:cstheme="majorBidi"/>
          <w:sz w:val="30"/>
          <w:szCs w:val="30"/>
        </w:rPr>
        <w:br w:type="page"/>
      </w:r>
    </w:p>
    <w:p w14:paraId="60E5010F" w14:textId="764E1AF6" w:rsidR="00D013DA" w:rsidRPr="00934DBD" w:rsidRDefault="002606E5" w:rsidP="0066005E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lang w:val="en-US"/>
        </w:rPr>
        <w:lastRenderedPageBreak/>
        <w:t>1</w:t>
      </w:r>
      <w:r w:rsidR="00AF5034" w:rsidRPr="00934DBD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D013DA" w:rsidRPr="00934DBD">
        <w:rPr>
          <w:rFonts w:asciiTheme="majorBidi" w:hAnsiTheme="majorBidi" w:cstheme="majorBidi"/>
          <w:sz w:val="30"/>
          <w:szCs w:val="30"/>
        </w:rPr>
        <w:t xml:space="preserve">    </w:t>
      </w:r>
      <w:r w:rsidR="00D013DA" w:rsidRPr="00934DBD">
        <w:rPr>
          <w:rFonts w:asciiTheme="majorBidi" w:hAnsiTheme="majorBidi" w:cstheme="majorBidi"/>
          <w:b w:val="0"/>
          <w:bCs/>
          <w:sz w:val="30"/>
          <w:szCs w:val="30"/>
        </w:rPr>
        <w:t xml:space="preserve">  </w:t>
      </w:r>
      <w:r w:rsidR="00D013DA" w:rsidRPr="00934DB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หุ้นกู้ด้อยสิทธิที่มีลักษณะคล้ายทุน</w:t>
      </w:r>
    </w:p>
    <w:p w14:paraId="0839F71F" w14:textId="32CA2340" w:rsidR="00D013DA" w:rsidRPr="00934DBD" w:rsidRDefault="00D013DA" w:rsidP="00B3446A">
      <w:pPr>
        <w:pStyle w:val="acctmergecolhdg"/>
        <w:spacing w:line="240" w:lineRule="auto"/>
        <w:ind w:left="540"/>
        <w:jc w:val="both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59E6337D" w14:textId="01267D85" w:rsidR="00016042" w:rsidRPr="00934DBD" w:rsidRDefault="003471BB" w:rsidP="00871824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2606E5" w:rsidRPr="00934DBD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30</w:t>
      </w:r>
      <w:r w:rsidR="00C251C2"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5307A6"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กันยายน </w:t>
      </w:r>
      <w:r w:rsidR="002606E5" w:rsidRPr="00934DBD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2563</w:t>
      </w:r>
      <w:r w:rsidR="00C251C2" w:rsidRPr="00934DB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ริษัทแสดงรายการหุ้นกู้ด้อยสิทธิที่มีลักษณะคล้ายทุนเป็นส่วนหนึ่งของส่วนของผู้ถือหุ้นในงบการเงินรวมและงบการเงินเฉพาะกิจการ ทั้งนี้ มาตรฐานการบัญชีฉบับที่ </w:t>
      </w:r>
      <w:r w:rsidR="002606E5" w:rsidRPr="00934DBD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32</w:t>
      </w:r>
      <w:r w:rsidRPr="00934DB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เรื่อง </w:t>
      </w:r>
      <w:r w:rsidRPr="00934DBD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การแสดงรายการเครื่องมือทางการเงิน</w:t>
      </w:r>
      <w:r w:rsidR="00920B23"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ได้อธิบายเกี่ยวกับการจัดประเภทรายการของหุ้นกู้ที่มีลักษณะคล้ายทุนเป็นหนี้สินทางการเงิน อย่างไรก็ตาม สภาวิชาชีพบัญชีได้ออกประกาศสภาวิชาชีพบัญชี เรื่อง ก</w:t>
      </w:r>
      <w:r w:rsidRPr="00934DBD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ารปฏิบัติในช่วงการเปลี่ยนแปลงเพิ่มเติมสำหรับการจัดประเภทรายการของหุ้นกู้ที่มีลักษณะคล้ายทุน</w:t>
      </w:r>
      <w:r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ลงวันที่ </w:t>
      </w:r>
      <w:r w:rsidR="002606E5" w:rsidRPr="00934DBD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3</w:t>
      </w:r>
      <w:r w:rsidRPr="00934DB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2606E5" w:rsidRPr="00934DBD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2562</w:t>
      </w:r>
      <w:r w:rsidRPr="00934DB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สำหรับใช้เป็นแนวปฎิบัติในช่วงเปลี่ยนแปลงเพิ่มเติม </w:t>
      </w:r>
    </w:p>
    <w:p w14:paraId="22F905C1" w14:textId="77777777" w:rsidR="009716C3" w:rsidRPr="00934DBD" w:rsidRDefault="009716C3" w:rsidP="002842EE">
      <w:pPr>
        <w:pStyle w:val="acctmergecolhdg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bookmarkStart w:id="4" w:name="_Hlk47094555"/>
    </w:p>
    <w:p w14:paraId="44ACCD69" w14:textId="55A7B7A7" w:rsidR="00244CB5" w:rsidRPr="00934DBD" w:rsidRDefault="002842EE" w:rsidP="002842EE">
      <w:pPr>
        <w:pStyle w:val="acctmergecolhdg"/>
        <w:spacing w:line="240" w:lineRule="auto"/>
        <w:ind w:left="540"/>
        <w:jc w:val="both"/>
        <w:rPr>
          <w:rFonts w:asciiTheme="majorBidi" w:hAnsiTheme="majorBidi" w:cstheme="majorBidi"/>
          <w:b w:val="0"/>
          <w:sz w:val="30"/>
          <w:szCs w:val="30"/>
          <w:lang w:val="en-US" w:bidi="th-TH"/>
        </w:rPr>
      </w:pPr>
      <w:r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>ณ</w:t>
      </w:r>
      <w:r w:rsidR="005C079D" w:rsidRPr="00934DB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วันที่ </w:t>
      </w:r>
      <w:r w:rsidR="002606E5" w:rsidRPr="00934DBD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</w:t>
      </w:r>
      <w:r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bookmarkEnd w:id="4"/>
      <w:r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มกราคม </w:t>
      </w:r>
      <w:r w:rsidR="002606E5" w:rsidRPr="00934DBD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2563</w:t>
      </w:r>
      <w:r w:rsidRPr="00934DBD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บริษัทได้เลือกถือปฏิบัติตามประกาศดังกล่าว โดยบริษัทเลือกจัดประเภทรายการของหุ้นกู้ด้อยสิทธิที่มีลักษณะคล้ายทุนเป็นส่วนหนึ่งของส่วนของผู้ถือหุ้นในงบการเงินรวมและงบการเงินเฉพาะกิจการ ทั้งนี้ หาก ณ วันที่ </w:t>
      </w:r>
      <w:r w:rsidR="002606E5" w:rsidRPr="00934DBD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30</w:t>
      </w:r>
      <w:r w:rsidR="006678BA" w:rsidRPr="00934DB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307A6"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กันยายน </w:t>
      </w:r>
      <w:r w:rsidR="002606E5" w:rsidRPr="00934DBD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2563</w:t>
      </w:r>
      <w:r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ริษัทจัดประเภทรายการหุ้นกู้ด้อยสิทธิที่มีลักษณะคล้ายทุนดังกล่าวเป็นหนี้สินทางการเงินจะทำให้หนี้สินรวมของกลุ่มบริษัทและของบริษัทเพิ่มขึ้น </w:t>
      </w:r>
      <w:r w:rsidR="002606E5" w:rsidRPr="00934DBD">
        <w:rPr>
          <w:rFonts w:asciiTheme="majorBidi" w:hAnsiTheme="majorBidi" w:cstheme="majorBidi"/>
          <w:b w:val="0"/>
          <w:sz w:val="30"/>
          <w:szCs w:val="30"/>
          <w:lang w:val="en-US" w:bidi="th-TH"/>
        </w:rPr>
        <w:t>15</w:t>
      </w:r>
      <w:r w:rsidR="00C63658" w:rsidRPr="00934DBD">
        <w:rPr>
          <w:rFonts w:asciiTheme="majorBidi" w:hAnsiTheme="majorBidi" w:cstheme="majorBidi"/>
          <w:b w:val="0"/>
          <w:sz w:val="30"/>
          <w:szCs w:val="30"/>
          <w:lang w:val="en-US" w:bidi="th-TH"/>
        </w:rPr>
        <w:t>,</w:t>
      </w:r>
      <w:r w:rsidR="002606E5" w:rsidRPr="00934DBD">
        <w:rPr>
          <w:rFonts w:asciiTheme="majorBidi" w:hAnsiTheme="majorBidi" w:cstheme="majorBidi"/>
          <w:b w:val="0"/>
          <w:sz w:val="30"/>
          <w:szCs w:val="30"/>
          <w:lang w:val="en-US" w:bidi="th-TH"/>
        </w:rPr>
        <w:t>000</w:t>
      </w:r>
      <w:r w:rsidR="00C63658" w:rsidRPr="00934DBD">
        <w:rPr>
          <w:rFonts w:asciiTheme="majorBidi" w:hAnsiTheme="majorBidi" w:cstheme="majorBidi"/>
          <w:b w:val="0"/>
          <w:sz w:val="30"/>
          <w:szCs w:val="30"/>
          <w:lang w:val="en-US" w:bidi="th-TH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 และส่วนของผู้ถือหุ้นรวมลดลง</w:t>
      </w:r>
      <w:r w:rsidR="002606E5" w:rsidRPr="00934DBD">
        <w:rPr>
          <w:rFonts w:asciiTheme="majorBidi" w:hAnsiTheme="majorBidi" w:cstheme="majorBidi"/>
          <w:b w:val="0"/>
          <w:sz w:val="30"/>
          <w:szCs w:val="30"/>
          <w:lang w:val="en-US" w:bidi="th-TH"/>
        </w:rPr>
        <w:t>15</w:t>
      </w:r>
      <w:r w:rsidR="00C63658" w:rsidRPr="00934DBD">
        <w:rPr>
          <w:rFonts w:asciiTheme="majorBidi" w:hAnsiTheme="majorBidi" w:cstheme="majorBidi"/>
          <w:b w:val="0"/>
          <w:sz w:val="30"/>
          <w:szCs w:val="30"/>
          <w:lang w:val="en-US" w:bidi="th-TH"/>
        </w:rPr>
        <w:t>,</w:t>
      </w:r>
      <w:r w:rsidR="002606E5" w:rsidRPr="00934DBD">
        <w:rPr>
          <w:rFonts w:asciiTheme="majorBidi" w:hAnsiTheme="majorBidi" w:cstheme="majorBidi"/>
          <w:b w:val="0"/>
          <w:sz w:val="30"/>
          <w:szCs w:val="30"/>
          <w:lang w:val="en-US" w:bidi="th-TH"/>
        </w:rPr>
        <w:t>000</w:t>
      </w:r>
      <w:r w:rsidR="00C63658" w:rsidRPr="00934DBD">
        <w:rPr>
          <w:rFonts w:asciiTheme="majorBidi" w:hAnsiTheme="majorBidi" w:cstheme="majorBidi"/>
          <w:b w:val="0"/>
          <w:sz w:val="30"/>
          <w:szCs w:val="30"/>
          <w:lang w:val="en-US" w:bidi="th-TH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</w:p>
    <w:p w14:paraId="30BAD3D0" w14:textId="77777777" w:rsidR="002842EE" w:rsidRPr="00934DBD" w:rsidRDefault="002842EE" w:rsidP="002842EE">
      <w:pPr>
        <w:pStyle w:val="acctmergecolhdg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9E8D042" w14:textId="51BB5204" w:rsidR="00D63C40" w:rsidRPr="00934DBD" w:rsidRDefault="002606E5" w:rsidP="0066005E">
      <w:pPr>
        <w:pStyle w:val="acctmergecolhdg"/>
        <w:spacing w:line="240" w:lineRule="auto"/>
        <w:jc w:val="both"/>
        <w:rPr>
          <w:rFonts w:asciiTheme="majorBidi" w:hAnsiTheme="majorBidi" w:cstheme="majorBidi"/>
          <w:b w:val="0"/>
          <w:bCs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AF5034" w:rsidRPr="00934DBD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D013DA" w:rsidRPr="00934DBD">
        <w:rPr>
          <w:rFonts w:asciiTheme="majorBidi" w:hAnsiTheme="majorBidi" w:cstheme="majorBidi"/>
          <w:b w:val="0"/>
          <w:bCs/>
          <w:sz w:val="30"/>
          <w:szCs w:val="30"/>
        </w:rPr>
        <w:t xml:space="preserve">      </w:t>
      </w:r>
      <w:r w:rsidR="009A35C2" w:rsidRPr="00934DBD">
        <w:rPr>
          <w:rFonts w:asciiTheme="majorBidi" w:hAnsiTheme="majorBidi" w:cstheme="majorBidi"/>
          <w:b w:val="0"/>
          <w:bCs/>
          <w:sz w:val="30"/>
          <w:szCs w:val="30"/>
          <w:cs/>
        </w:rPr>
        <w:t>ส่วนงานดำเนินงาน</w:t>
      </w:r>
      <w:r w:rsidR="00F81A55" w:rsidRPr="00934DBD">
        <w:rPr>
          <w:rFonts w:asciiTheme="majorBidi" w:hAnsiTheme="majorBidi" w:cstheme="majorBidi"/>
          <w:b w:val="0"/>
          <w:bCs/>
          <w:sz w:val="30"/>
          <w:szCs w:val="30"/>
          <w:cs/>
        </w:rPr>
        <w:t>และการจำแนกรายได้</w:t>
      </w:r>
      <w:r w:rsidR="0069527D" w:rsidRPr="00934DBD">
        <w:rPr>
          <w:rFonts w:asciiTheme="majorBidi" w:hAnsiTheme="majorBidi" w:cstheme="majorBidi"/>
          <w:b w:val="0"/>
          <w:bCs/>
          <w:sz w:val="30"/>
          <w:szCs w:val="30"/>
        </w:rPr>
        <w:t xml:space="preserve"> </w:t>
      </w:r>
    </w:p>
    <w:p w14:paraId="438A36D0" w14:textId="77777777" w:rsidR="00D63C40" w:rsidRPr="00934DBD" w:rsidRDefault="00D63C40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 w:bidi="ar-SA"/>
        </w:rPr>
      </w:pPr>
    </w:p>
    <w:p w14:paraId="2865A44D" w14:textId="77777777" w:rsidR="004158A6" w:rsidRPr="00934DBD" w:rsidRDefault="00A95704" w:rsidP="000429AC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</w:pPr>
      <w:r w:rsidRPr="00934DBD">
        <w:rPr>
          <w:rFonts w:asciiTheme="majorBidi" w:eastAsia="Courier New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5E5CF689" w14:textId="77777777" w:rsidR="004158A6" w:rsidRPr="00934DBD" w:rsidRDefault="004158A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6ADA6F" w14:textId="77777777" w:rsidR="004158A6" w:rsidRPr="00934DBD" w:rsidRDefault="004158A6" w:rsidP="000429AC">
      <w:pPr>
        <w:spacing w:line="240" w:lineRule="auto"/>
        <w:ind w:left="540"/>
        <w:jc w:val="both"/>
        <w:rPr>
          <w:rFonts w:asciiTheme="majorBidi" w:eastAsia="Courier New" w:hAnsiTheme="majorBidi" w:cstheme="majorBidi"/>
          <w:sz w:val="30"/>
          <w:szCs w:val="30"/>
        </w:rPr>
      </w:pPr>
      <w:r w:rsidRPr="00934DBD">
        <w:rPr>
          <w:rFonts w:asciiTheme="majorBidi" w:eastAsia="Courier New" w:hAnsiTheme="majorBidi" w:cstheme="majorBidi"/>
          <w:sz w:val="30"/>
          <w:szCs w:val="30"/>
          <w:cs/>
        </w:rPr>
        <w:t>กลุ่ม</w:t>
      </w:r>
      <w:r w:rsidR="001E4012" w:rsidRPr="00934DBD">
        <w:rPr>
          <w:rFonts w:asciiTheme="majorBidi" w:eastAsia="Courier New" w:hAnsiTheme="majorBidi" w:cstheme="majorBidi"/>
          <w:sz w:val="30"/>
          <w:szCs w:val="30"/>
          <w:cs/>
        </w:rPr>
        <w:t>บริษัทเสนอ</w:t>
      </w:r>
      <w:r w:rsidR="0043498D" w:rsidRPr="00934DBD">
        <w:rPr>
          <w:rFonts w:asciiTheme="majorBidi" w:eastAsia="Courier New" w:hAnsiTheme="majorBidi" w:cstheme="majorBidi"/>
          <w:sz w:val="30"/>
          <w:szCs w:val="30"/>
          <w:cs/>
        </w:rPr>
        <w:t>ข้อมูล</w:t>
      </w:r>
      <w:r w:rsidR="00A85E2A" w:rsidRPr="00934DBD">
        <w:rPr>
          <w:rFonts w:asciiTheme="majorBidi" w:eastAsia="Courier New" w:hAnsiTheme="majorBidi" w:cstheme="majorBidi"/>
          <w:sz w:val="30"/>
          <w:szCs w:val="30"/>
          <w:cs/>
        </w:rPr>
        <w:t>ส่วนงานดำเนินงาน</w:t>
      </w:r>
      <w:r w:rsidR="001E4012" w:rsidRPr="00934DBD">
        <w:rPr>
          <w:rFonts w:asciiTheme="majorBidi" w:eastAsia="Courier New" w:hAnsiTheme="majorBidi" w:cstheme="majorBidi"/>
          <w:sz w:val="30"/>
          <w:szCs w:val="30"/>
          <w:cs/>
        </w:rPr>
        <w:t>ที่สำคัญ</w:t>
      </w:r>
      <w:r w:rsidRPr="00934DBD">
        <w:rPr>
          <w:rFonts w:asciiTheme="majorBidi" w:eastAsia="Courier New" w:hAnsiTheme="majorBidi" w:cstheme="majorBidi"/>
          <w:sz w:val="30"/>
          <w:szCs w:val="30"/>
          <w:cs/>
        </w:rPr>
        <w:t>ดังนี้</w:t>
      </w:r>
    </w:p>
    <w:p w14:paraId="314AA70C" w14:textId="77777777" w:rsidR="004158A6" w:rsidRPr="00934DBD" w:rsidRDefault="004158A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361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1098"/>
        <w:gridCol w:w="270"/>
        <w:gridCol w:w="2250"/>
      </w:tblGrid>
      <w:tr w:rsidR="004158A6" w:rsidRPr="00934DBD" w14:paraId="3EEF78EF" w14:textId="77777777" w:rsidTr="00083FEF">
        <w:tc>
          <w:tcPr>
            <w:tcW w:w="1098" w:type="dxa"/>
          </w:tcPr>
          <w:p w14:paraId="17F73F38" w14:textId="77777777" w:rsidR="004158A6" w:rsidRPr="00934DBD" w:rsidRDefault="004158A6" w:rsidP="000429AC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270" w:type="dxa"/>
          </w:tcPr>
          <w:p w14:paraId="0341023E" w14:textId="1FA96854" w:rsidR="004158A6" w:rsidRPr="00934DBD" w:rsidRDefault="002606E5" w:rsidP="000429AC">
            <w:pPr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250" w:type="dxa"/>
          </w:tcPr>
          <w:p w14:paraId="6FFFAF28" w14:textId="77777777" w:rsidR="004158A6" w:rsidRPr="00934DBD" w:rsidRDefault="004158A6" w:rsidP="000429AC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ธุรกิจสัตว์บก</w:t>
            </w:r>
          </w:p>
        </w:tc>
      </w:tr>
      <w:tr w:rsidR="004158A6" w:rsidRPr="00934DBD" w14:paraId="00E6F493" w14:textId="77777777" w:rsidTr="00083FEF">
        <w:tc>
          <w:tcPr>
            <w:tcW w:w="1098" w:type="dxa"/>
          </w:tcPr>
          <w:p w14:paraId="03FF4CDC" w14:textId="77777777" w:rsidR="004158A6" w:rsidRPr="00934DBD" w:rsidRDefault="004158A6" w:rsidP="000429AC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270" w:type="dxa"/>
          </w:tcPr>
          <w:p w14:paraId="743433D7" w14:textId="79B47BEF" w:rsidR="004158A6" w:rsidRPr="00934DBD" w:rsidRDefault="002606E5" w:rsidP="000429AC">
            <w:pPr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250" w:type="dxa"/>
          </w:tcPr>
          <w:p w14:paraId="11B5A77C" w14:textId="77777777" w:rsidR="004158A6" w:rsidRPr="00934DBD" w:rsidRDefault="004158A6" w:rsidP="000429AC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ธุรกิจสัตว์น้ำ</w:t>
            </w:r>
          </w:p>
        </w:tc>
      </w:tr>
    </w:tbl>
    <w:p w14:paraId="1CED3B4E" w14:textId="77777777" w:rsidR="00993295" w:rsidRPr="00934DBD" w:rsidRDefault="00993295" w:rsidP="00C35786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2055D25" w14:textId="77777777" w:rsidR="00225D48" w:rsidRPr="00934DBD" w:rsidRDefault="00225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67DE0D6" w14:textId="720DF596" w:rsidR="00C35786" w:rsidRPr="00934DBD" w:rsidRDefault="00C35786" w:rsidP="00C35786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lastRenderedPageBreak/>
        <w:t>รายได้และผลการดำเนินงานจำแนกตามส่วนงานที่รายงานของกลุ่มบริษัทสำหรับแต่ละงวดสามเดือนและ</w:t>
      </w:r>
      <w:r w:rsidR="005307A6" w:rsidRPr="00934DBD">
        <w:rPr>
          <w:rFonts w:asciiTheme="majorBidi" w:hAnsiTheme="majorBidi" w:cstheme="majorBidi"/>
          <w:sz w:val="30"/>
          <w:szCs w:val="30"/>
          <w:cs/>
        </w:rPr>
        <w:t>เก้า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30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5307A6" w:rsidRPr="00934DB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934DB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279B9D5" w14:textId="2A8D9CBA" w:rsidR="00501BC1" w:rsidRPr="00934DBD" w:rsidRDefault="00501BC1" w:rsidP="00F60850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Cs/>
          <w:sz w:val="24"/>
          <w:szCs w:val="24"/>
        </w:rPr>
      </w:pPr>
    </w:p>
    <w:tbl>
      <w:tblPr>
        <w:tblW w:w="93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25"/>
        <w:gridCol w:w="1080"/>
        <w:gridCol w:w="270"/>
        <w:gridCol w:w="1002"/>
        <w:gridCol w:w="270"/>
        <w:gridCol w:w="981"/>
        <w:gridCol w:w="270"/>
        <w:gridCol w:w="1017"/>
      </w:tblGrid>
      <w:tr w:rsidR="005307A6" w:rsidRPr="00934DBD" w14:paraId="5DD61A78" w14:textId="77777777" w:rsidTr="005307A6">
        <w:tc>
          <w:tcPr>
            <w:tcW w:w="4425" w:type="dxa"/>
          </w:tcPr>
          <w:p w14:paraId="7D8865F0" w14:textId="77777777" w:rsidR="005307A6" w:rsidRPr="00934DBD" w:rsidRDefault="005307A6" w:rsidP="00C0398D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0" w:type="dxa"/>
            <w:gridSpan w:val="7"/>
            <w:hideMark/>
          </w:tcPr>
          <w:p w14:paraId="74BBA5D7" w14:textId="77777777" w:rsidR="005307A6" w:rsidRPr="00934DBD" w:rsidRDefault="005307A6" w:rsidP="00C0398D">
            <w:pPr>
              <w:tabs>
                <w:tab w:val="left" w:pos="54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307A6" w:rsidRPr="00934DBD" w14:paraId="1CFF23E3" w14:textId="77777777" w:rsidTr="005307A6">
        <w:tc>
          <w:tcPr>
            <w:tcW w:w="4425" w:type="dxa"/>
          </w:tcPr>
          <w:p w14:paraId="79C2670D" w14:textId="77777777" w:rsidR="005307A6" w:rsidRPr="00934DBD" w:rsidRDefault="005307A6" w:rsidP="00C0398D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0" w:type="dxa"/>
            <w:gridSpan w:val="7"/>
            <w:hideMark/>
          </w:tcPr>
          <w:p w14:paraId="31F8486C" w14:textId="77777777" w:rsidR="005307A6" w:rsidRPr="00934DBD" w:rsidRDefault="005307A6" w:rsidP="00C0398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307A6" w:rsidRPr="00934DBD" w14:paraId="08B4D05D" w14:textId="77777777" w:rsidTr="005307A6">
        <w:tc>
          <w:tcPr>
            <w:tcW w:w="4425" w:type="dxa"/>
          </w:tcPr>
          <w:p w14:paraId="03108E57" w14:textId="77777777" w:rsidR="005307A6" w:rsidRPr="00934DBD" w:rsidRDefault="005307A6" w:rsidP="00C0398D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314F09" w14:textId="77777777" w:rsidR="005307A6" w:rsidRPr="00934DBD" w:rsidRDefault="005307A6" w:rsidP="00C0398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1E549" w14:textId="77777777" w:rsidR="005307A6" w:rsidRPr="00934DBD" w:rsidRDefault="005307A6" w:rsidP="00C0398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B60A45" w14:textId="77777777" w:rsidR="005307A6" w:rsidRPr="00934DBD" w:rsidRDefault="005307A6" w:rsidP="00C0398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งวดเก้าเดือนสิ้นสุด</w:t>
            </w:r>
          </w:p>
        </w:tc>
      </w:tr>
      <w:tr w:rsidR="005307A6" w:rsidRPr="00934DBD" w14:paraId="5BC0B2F7" w14:textId="77777777" w:rsidTr="005307A6">
        <w:tc>
          <w:tcPr>
            <w:tcW w:w="4425" w:type="dxa"/>
          </w:tcPr>
          <w:p w14:paraId="1BAA245A" w14:textId="77777777" w:rsidR="005307A6" w:rsidRPr="00934DBD" w:rsidRDefault="005307A6" w:rsidP="00C0398D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415CBF" w14:textId="0AB1EEB3" w:rsidR="005307A6" w:rsidRPr="00934DBD" w:rsidRDefault="005307A6" w:rsidP="00C0398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 </w:t>
            </w:r>
          </w:p>
        </w:tc>
        <w:tc>
          <w:tcPr>
            <w:tcW w:w="270" w:type="dxa"/>
          </w:tcPr>
          <w:p w14:paraId="0B8FF33E" w14:textId="77777777" w:rsidR="005307A6" w:rsidRPr="00934DBD" w:rsidRDefault="005307A6" w:rsidP="00C0398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733B8F" w14:textId="42B75276" w:rsidR="005307A6" w:rsidRPr="00934DBD" w:rsidRDefault="005307A6" w:rsidP="00C0398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5307A6" w:rsidRPr="00934DBD" w14:paraId="16E519A5" w14:textId="77777777" w:rsidTr="005307A6">
        <w:tc>
          <w:tcPr>
            <w:tcW w:w="4425" w:type="dxa"/>
          </w:tcPr>
          <w:p w14:paraId="0A9E9BA7" w14:textId="77777777" w:rsidR="005307A6" w:rsidRPr="00934DBD" w:rsidRDefault="005307A6" w:rsidP="00C0398D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C61B0E" w14:textId="63592D66" w:rsidR="005307A6" w:rsidRPr="00934DBD" w:rsidRDefault="005307A6" w:rsidP="00C0398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8A335" w14:textId="77777777" w:rsidR="005307A6" w:rsidRPr="00934DBD" w:rsidRDefault="005307A6" w:rsidP="00C0398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69E7CB" w14:textId="10FAB4F4" w:rsidR="005307A6" w:rsidRPr="00934DBD" w:rsidRDefault="005307A6" w:rsidP="00C0398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FEE48C9" w14:textId="77777777" w:rsidR="005307A6" w:rsidRPr="00934DBD" w:rsidRDefault="005307A6" w:rsidP="00C0398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6B328B" w14:textId="060EFE73" w:rsidR="005307A6" w:rsidRPr="00934DBD" w:rsidRDefault="005307A6" w:rsidP="00C0398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7ECB25" w14:textId="77777777" w:rsidR="005307A6" w:rsidRPr="00934DBD" w:rsidRDefault="005307A6" w:rsidP="00C0398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4443AD" w14:textId="3D653D25" w:rsidR="005307A6" w:rsidRPr="00934DBD" w:rsidRDefault="005307A6" w:rsidP="00C0398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5307A6" w:rsidRPr="00934DBD" w14:paraId="0AE5F219" w14:textId="77777777" w:rsidTr="005307A6">
        <w:tc>
          <w:tcPr>
            <w:tcW w:w="4425" w:type="dxa"/>
            <w:hideMark/>
          </w:tcPr>
          <w:p w14:paraId="6E158197" w14:textId="77777777" w:rsidR="005307A6" w:rsidRPr="00934DBD" w:rsidRDefault="005307A6" w:rsidP="00C0398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รายได้จำแนกตามส่วนงาน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975F7" w14:textId="77777777" w:rsidR="005307A6" w:rsidRPr="00934DBD" w:rsidRDefault="005307A6" w:rsidP="00C0398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CF652A" w14:textId="77777777" w:rsidR="005307A6" w:rsidRPr="00934DBD" w:rsidRDefault="005307A6" w:rsidP="00C0398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2868CD55" w14:textId="77777777" w:rsidR="005307A6" w:rsidRPr="00934DBD" w:rsidRDefault="005307A6" w:rsidP="00C0398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99FDE2" w14:textId="77777777" w:rsidR="005307A6" w:rsidRPr="00934DBD" w:rsidRDefault="005307A6" w:rsidP="00C0398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9ADB64B" w14:textId="77777777" w:rsidR="005307A6" w:rsidRPr="00934DBD" w:rsidRDefault="005307A6" w:rsidP="00C0398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374A5E" w14:textId="77777777" w:rsidR="005307A6" w:rsidRPr="00934DBD" w:rsidRDefault="005307A6" w:rsidP="00C0398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C2CB9EF" w14:textId="77777777" w:rsidR="005307A6" w:rsidRPr="00934DBD" w:rsidRDefault="005307A6" w:rsidP="00C0398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5512" w:rsidRPr="00934DBD" w14:paraId="408ADD6F" w14:textId="77777777" w:rsidTr="005307A6">
        <w:tc>
          <w:tcPr>
            <w:tcW w:w="4425" w:type="dxa"/>
            <w:hideMark/>
          </w:tcPr>
          <w:p w14:paraId="32856EB1" w14:textId="77777777" w:rsidR="00EE5512" w:rsidRPr="00934DBD" w:rsidRDefault="00EE5512" w:rsidP="00EE551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1080" w:type="dxa"/>
          </w:tcPr>
          <w:p w14:paraId="43F44C53" w14:textId="210459E1" w:rsidR="00EE5512" w:rsidRPr="00934DBD" w:rsidRDefault="000E3A09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137,241</w:t>
            </w:r>
          </w:p>
        </w:tc>
        <w:tc>
          <w:tcPr>
            <w:tcW w:w="270" w:type="dxa"/>
          </w:tcPr>
          <w:p w14:paraId="0E20E5B2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hideMark/>
          </w:tcPr>
          <w:p w14:paraId="1F189377" w14:textId="46C49088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111,489</w:t>
            </w:r>
          </w:p>
        </w:tc>
        <w:tc>
          <w:tcPr>
            <w:tcW w:w="270" w:type="dxa"/>
          </w:tcPr>
          <w:p w14:paraId="0CDDFFBF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BA8E8C0" w14:textId="5CEB08A4" w:rsidR="00EE5512" w:rsidRPr="00934DBD" w:rsidRDefault="000E3A09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382,536</w:t>
            </w:r>
          </w:p>
        </w:tc>
        <w:tc>
          <w:tcPr>
            <w:tcW w:w="270" w:type="dxa"/>
          </w:tcPr>
          <w:p w14:paraId="59F5E796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hideMark/>
          </w:tcPr>
          <w:p w14:paraId="49C25D87" w14:textId="4FD96643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333,485</w:t>
            </w:r>
          </w:p>
        </w:tc>
      </w:tr>
      <w:tr w:rsidR="00EE5512" w:rsidRPr="00934DBD" w14:paraId="195AE88C" w14:textId="77777777" w:rsidTr="005307A6">
        <w:tc>
          <w:tcPr>
            <w:tcW w:w="4425" w:type="dxa"/>
            <w:hideMark/>
          </w:tcPr>
          <w:p w14:paraId="2A5DB98D" w14:textId="77777777" w:rsidR="00EE5512" w:rsidRPr="00934DBD" w:rsidRDefault="00EE5512" w:rsidP="00EE551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A421F9" w14:textId="36B7D03E" w:rsidR="00EE5512" w:rsidRPr="00934DBD" w:rsidRDefault="00C53D59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E3A09" w:rsidRPr="00934DBD">
              <w:rPr>
                <w:rFonts w:asciiTheme="majorBidi" w:hAnsiTheme="majorBidi" w:cstheme="majorBidi"/>
                <w:sz w:val="30"/>
                <w:szCs w:val="30"/>
              </w:rPr>
              <w:t>0,564</w:t>
            </w:r>
          </w:p>
        </w:tc>
        <w:tc>
          <w:tcPr>
            <w:tcW w:w="270" w:type="dxa"/>
          </w:tcPr>
          <w:p w14:paraId="7BB83FCB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7455FD" w14:textId="00D2611E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21,108</w:t>
            </w:r>
          </w:p>
        </w:tc>
        <w:tc>
          <w:tcPr>
            <w:tcW w:w="270" w:type="dxa"/>
          </w:tcPr>
          <w:p w14:paraId="1813C5DF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99AB242" w14:textId="2C1E10DA" w:rsidR="00EE5512" w:rsidRPr="00934DBD" w:rsidRDefault="000E3A09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57,209</w:t>
            </w:r>
          </w:p>
        </w:tc>
        <w:tc>
          <w:tcPr>
            <w:tcW w:w="270" w:type="dxa"/>
          </w:tcPr>
          <w:p w14:paraId="4EB57B4C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hideMark/>
          </w:tcPr>
          <w:p w14:paraId="2347ECFA" w14:textId="24136232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58,295</w:t>
            </w:r>
          </w:p>
        </w:tc>
      </w:tr>
      <w:tr w:rsidR="00EE5512" w:rsidRPr="00934DBD" w14:paraId="4643DE0C" w14:textId="77777777" w:rsidTr="005307A6">
        <w:tc>
          <w:tcPr>
            <w:tcW w:w="4425" w:type="dxa"/>
            <w:hideMark/>
          </w:tcPr>
          <w:p w14:paraId="4F97FF67" w14:textId="77777777" w:rsidR="00EE5512" w:rsidRPr="00934DBD" w:rsidRDefault="00EE5512" w:rsidP="00EE55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2DE345" w14:textId="2CAD5A25" w:rsidR="00EE5512" w:rsidRPr="00934DBD" w:rsidRDefault="000E3A09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157,805</w:t>
            </w:r>
          </w:p>
        </w:tc>
        <w:tc>
          <w:tcPr>
            <w:tcW w:w="270" w:type="dxa"/>
          </w:tcPr>
          <w:p w14:paraId="1C74812C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C8C23D1" w14:textId="54BC7A19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132,597</w:t>
            </w:r>
          </w:p>
        </w:tc>
        <w:tc>
          <w:tcPr>
            <w:tcW w:w="270" w:type="dxa"/>
          </w:tcPr>
          <w:p w14:paraId="6746D08E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BBCA4E" w14:textId="0A5EFE83" w:rsidR="00EE5512" w:rsidRPr="00934DBD" w:rsidRDefault="000E3A09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439,745</w:t>
            </w:r>
          </w:p>
        </w:tc>
        <w:tc>
          <w:tcPr>
            <w:tcW w:w="270" w:type="dxa"/>
          </w:tcPr>
          <w:p w14:paraId="194CC956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D4A828" w14:textId="342783A9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391,780</w:t>
            </w:r>
          </w:p>
        </w:tc>
      </w:tr>
      <w:tr w:rsidR="00EE5512" w:rsidRPr="00934DBD" w14:paraId="05328854" w14:textId="77777777" w:rsidTr="005307A6">
        <w:tc>
          <w:tcPr>
            <w:tcW w:w="4425" w:type="dxa"/>
          </w:tcPr>
          <w:p w14:paraId="34AA5232" w14:textId="77777777" w:rsidR="00EE5512" w:rsidRPr="00934DBD" w:rsidRDefault="00EE5512" w:rsidP="00EE551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052007DB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8DA1F2C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2" w:type="dxa"/>
          </w:tcPr>
          <w:p w14:paraId="22EAA0D2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15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E2856DB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</w:tcPr>
          <w:p w14:paraId="0C98DCBD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F58F595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7" w:type="dxa"/>
          </w:tcPr>
          <w:p w14:paraId="72D2346F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</w:tr>
      <w:tr w:rsidR="00EE5512" w:rsidRPr="00934DBD" w14:paraId="5ED8BE1C" w14:textId="77777777" w:rsidTr="005307A6">
        <w:tc>
          <w:tcPr>
            <w:tcW w:w="4425" w:type="dxa"/>
          </w:tcPr>
          <w:p w14:paraId="7EA4B7AF" w14:textId="77777777" w:rsidR="00EE5512" w:rsidRPr="00934DBD" w:rsidRDefault="00EE5512" w:rsidP="00EE551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ผลการดำเนินงานจำแนกตามส่วนงาน </w:t>
            </w:r>
          </w:p>
        </w:tc>
        <w:tc>
          <w:tcPr>
            <w:tcW w:w="1080" w:type="dxa"/>
          </w:tcPr>
          <w:p w14:paraId="1027A51F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F64324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117AB4B7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7394E4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C23C274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78487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16D40537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E5512" w:rsidRPr="00934DBD" w14:paraId="516B2C0C" w14:textId="77777777" w:rsidTr="005307A6">
        <w:tc>
          <w:tcPr>
            <w:tcW w:w="4425" w:type="dxa"/>
            <w:hideMark/>
          </w:tcPr>
          <w:p w14:paraId="3C021BAD" w14:textId="77777777" w:rsidR="00EE5512" w:rsidRPr="00934DBD" w:rsidRDefault="00EE5512" w:rsidP="00EE551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1080" w:type="dxa"/>
          </w:tcPr>
          <w:p w14:paraId="37EC9E14" w14:textId="12E17C10" w:rsidR="00EE5512" w:rsidRPr="00934DBD" w:rsidRDefault="00C53D59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14,54</w:t>
            </w:r>
            <w:r w:rsidR="00904F27" w:rsidRPr="00934DB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B794421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hideMark/>
          </w:tcPr>
          <w:p w14:paraId="463757D1" w14:textId="1B8039C0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4,431</w:t>
            </w:r>
          </w:p>
        </w:tc>
        <w:tc>
          <w:tcPr>
            <w:tcW w:w="270" w:type="dxa"/>
          </w:tcPr>
          <w:p w14:paraId="5430BEBF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D128CB6" w14:textId="19550D6E" w:rsidR="00EE5512" w:rsidRPr="00934DBD" w:rsidRDefault="00C53D59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36,710</w:t>
            </w:r>
          </w:p>
        </w:tc>
        <w:tc>
          <w:tcPr>
            <w:tcW w:w="270" w:type="dxa"/>
          </w:tcPr>
          <w:p w14:paraId="7BAD0E76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hideMark/>
          </w:tcPr>
          <w:p w14:paraId="3910B7E2" w14:textId="7DE648E6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13,552</w:t>
            </w:r>
          </w:p>
        </w:tc>
      </w:tr>
      <w:tr w:rsidR="00EE5512" w:rsidRPr="00934DBD" w14:paraId="40D2DC1E" w14:textId="77777777" w:rsidTr="005307A6">
        <w:tc>
          <w:tcPr>
            <w:tcW w:w="4425" w:type="dxa"/>
            <w:hideMark/>
          </w:tcPr>
          <w:p w14:paraId="1785A520" w14:textId="77777777" w:rsidR="00EE5512" w:rsidRPr="00934DBD" w:rsidRDefault="00EE5512" w:rsidP="00EE551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1080" w:type="dxa"/>
          </w:tcPr>
          <w:p w14:paraId="7D1C6B27" w14:textId="7DCB4AEA" w:rsidR="00EE5512" w:rsidRPr="00934DBD" w:rsidRDefault="00C53D59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1,572</w:t>
            </w:r>
          </w:p>
        </w:tc>
        <w:tc>
          <w:tcPr>
            <w:tcW w:w="270" w:type="dxa"/>
          </w:tcPr>
          <w:p w14:paraId="4647AFA7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2A7681" w14:textId="6DD20B38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2,195</w:t>
            </w:r>
          </w:p>
        </w:tc>
        <w:tc>
          <w:tcPr>
            <w:tcW w:w="270" w:type="dxa"/>
          </w:tcPr>
          <w:p w14:paraId="43110EBA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06EC393" w14:textId="4DF8CA48" w:rsidR="00EE5512" w:rsidRPr="00934DBD" w:rsidRDefault="00C53D59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4,865</w:t>
            </w:r>
          </w:p>
        </w:tc>
        <w:tc>
          <w:tcPr>
            <w:tcW w:w="270" w:type="dxa"/>
          </w:tcPr>
          <w:p w14:paraId="34519540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hideMark/>
          </w:tcPr>
          <w:p w14:paraId="38D79098" w14:textId="1928C855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4,876</w:t>
            </w:r>
          </w:p>
        </w:tc>
      </w:tr>
      <w:tr w:rsidR="00EE5512" w:rsidRPr="00934DBD" w14:paraId="1DDCCF95" w14:textId="77777777" w:rsidTr="005307A6">
        <w:tc>
          <w:tcPr>
            <w:tcW w:w="4425" w:type="dxa"/>
            <w:hideMark/>
          </w:tcPr>
          <w:p w14:paraId="7453323A" w14:textId="77777777" w:rsidR="00EE5512" w:rsidRPr="00934DBD" w:rsidRDefault="00EE5512" w:rsidP="00EE55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รวมผลการดำเนินงานส่วนที่จำแนกได้ตามส่วนงาน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AD847" w14:textId="7F671C74" w:rsidR="00EE5512" w:rsidRPr="00934DBD" w:rsidRDefault="00C53D59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16,11</w:t>
            </w:r>
            <w:r w:rsidR="00904F27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907E35A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A9B913" w14:textId="1B0BBA2F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6,626</w:t>
            </w:r>
          </w:p>
        </w:tc>
        <w:tc>
          <w:tcPr>
            <w:tcW w:w="270" w:type="dxa"/>
          </w:tcPr>
          <w:p w14:paraId="502E15BF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5265E" w14:textId="0C77C086" w:rsidR="00EE5512" w:rsidRPr="00934DBD" w:rsidRDefault="00C53D59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41,57</w:t>
            </w:r>
            <w:r w:rsidR="00F16462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79D9FCB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07F8B4" w14:textId="527F205F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18,428</w:t>
            </w:r>
          </w:p>
        </w:tc>
      </w:tr>
      <w:tr w:rsidR="00EE5512" w:rsidRPr="00934DBD" w14:paraId="699F7D0E" w14:textId="77777777" w:rsidTr="005307A6">
        <w:tc>
          <w:tcPr>
            <w:tcW w:w="4425" w:type="dxa"/>
            <w:hideMark/>
          </w:tcPr>
          <w:p w14:paraId="3B1457D4" w14:textId="77777777" w:rsidR="00EE5512" w:rsidRPr="00934DBD" w:rsidRDefault="00EE5512" w:rsidP="00EE551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ผลการดำเนินงานส่วนที่จำแนกไม่ได้</w:t>
            </w:r>
          </w:p>
        </w:tc>
        <w:tc>
          <w:tcPr>
            <w:tcW w:w="1080" w:type="dxa"/>
          </w:tcPr>
          <w:p w14:paraId="167A2B8C" w14:textId="61749F3A" w:rsidR="00EE5512" w:rsidRPr="00934DBD" w:rsidRDefault="00C53D59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(5,571)</w:t>
            </w:r>
          </w:p>
        </w:tc>
        <w:tc>
          <w:tcPr>
            <w:tcW w:w="270" w:type="dxa"/>
          </w:tcPr>
          <w:p w14:paraId="67E550EE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5EA7B4" w14:textId="0CEBC1A9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270" w:type="dxa"/>
          </w:tcPr>
          <w:p w14:paraId="41549E26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643F803" w14:textId="49AA3316" w:rsidR="00EE5512" w:rsidRPr="00934DBD" w:rsidRDefault="00C53D59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(13,26</w:t>
            </w:r>
            <w:r w:rsidR="00F16462" w:rsidRPr="00934DB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88E6D9F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hideMark/>
          </w:tcPr>
          <w:p w14:paraId="6B104121" w14:textId="7A7742EC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(1,033)</w:t>
            </w:r>
          </w:p>
        </w:tc>
      </w:tr>
      <w:tr w:rsidR="00EE5512" w:rsidRPr="00934DBD" w14:paraId="33B09BF7" w14:textId="77777777" w:rsidTr="005307A6">
        <w:tc>
          <w:tcPr>
            <w:tcW w:w="4425" w:type="dxa"/>
            <w:hideMark/>
          </w:tcPr>
          <w:p w14:paraId="268D7BD9" w14:textId="77777777" w:rsidR="00EE5512" w:rsidRPr="00934DBD" w:rsidRDefault="00EE5512" w:rsidP="00EE55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AEE861" w14:textId="0248239E" w:rsidR="00EE5512" w:rsidRPr="00934DBD" w:rsidRDefault="00C53D59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10,54</w:t>
            </w:r>
            <w:r w:rsidR="00904F27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415A59B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D7F1961" w14:textId="50AA7A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6,987</w:t>
            </w:r>
          </w:p>
        </w:tc>
        <w:tc>
          <w:tcPr>
            <w:tcW w:w="270" w:type="dxa"/>
          </w:tcPr>
          <w:p w14:paraId="7FFD718E" w14:textId="77777777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FA5431" w14:textId="0E764370" w:rsidR="00EE5512" w:rsidRPr="00934DBD" w:rsidRDefault="00C53D59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28,311</w:t>
            </w:r>
          </w:p>
        </w:tc>
        <w:tc>
          <w:tcPr>
            <w:tcW w:w="270" w:type="dxa"/>
          </w:tcPr>
          <w:p w14:paraId="767C9C29" w14:textId="61C68A00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57FD239" w14:textId="1BC7DA1C" w:rsidR="00EE5512" w:rsidRPr="00934DBD" w:rsidRDefault="00EE5512" w:rsidP="00EE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17,395</w:t>
            </w:r>
          </w:p>
        </w:tc>
      </w:tr>
    </w:tbl>
    <w:p w14:paraId="006CDECA" w14:textId="77777777" w:rsidR="004A3498" w:rsidRPr="00934DBD" w:rsidRDefault="004A3498" w:rsidP="00F60850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58909073" w14:textId="0824E102" w:rsidR="004158A6" w:rsidRPr="00934DBD" w:rsidRDefault="00EA479B" w:rsidP="00F60850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iCs/>
          <w:sz w:val="30"/>
          <w:szCs w:val="30"/>
          <w:cs/>
        </w:rPr>
        <w:t>ข้อมูลเกี่ยวกับเขต</w:t>
      </w:r>
      <w:r w:rsidR="004158A6" w:rsidRPr="00934DBD">
        <w:rPr>
          <w:rFonts w:asciiTheme="majorBidi" w:hAnsiTheme="majorBidi" w:cstheme="majorBidi"/>
          <w:b/>
          <w:bCs/>
          <w:iCs/>
          <w:sz w:val="30"/>
          <w:szCs w:val="30"/>
          <w:cs/>
        </w:rPr>
        <w:t>ภูมิศาสตร์</w:t>
      </w:r>
    </w:p>
    <w:p w14:paraId="3D027FB1" w14:textId="77777777" w:rsidR="001C38A3" w:rsidRPr="00934DBD" w:rsidRDefault="001C38A3" w:rsidP="000429AC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5055EDE1" w14:textId="227962A0" w:rsidR="00E90E65" w:rsidRPr="00934DBD" w:rsidRDefault="00BD57E1" w:rsidP="004D59C6">
      <w:pPr>
        <w:ind w:left="540" w:right="63"/>
        <w:jc w:val="thaiDistribute"/>
        <w:outlineLvl w:val="0"/>
        <w:rPr>
          <w:rFonts w:asciiTheme="majorBidi" w:eastAsia="Courier New" w:hAnsiTheme="majorBidi" w:cstheme="majorBidi"/>
          <w:sz w:val="30"/>
          <w:szCs w:val="30"/>
        </w:rPr>
      </w:pPr>
      <w:r w:rsidRPr="00934DBD">
        <w:rPr>
          <w:rFonts w:asciiTheme="majorBidi" w:eastAsia="Courier New" w:hAnsiTheme="majorBidi" w:cstheme="majorBidi"/>
          <w:sz w:val="30"/>
          <w:szCs w:val="30"/>
          <w:cs/>
        </w:rPr>
        <w:t>ในการนำเสนอข้อมูลทางการเงินจำแนกตาม</w:t>
      </w:r>
      <w:r w:rsidR="00EA479B" w:rsidRPr="00934DBD">
        <w:rPr>
          <w:rFonts w:asciiTheme="majorBidi" w:eastAsia="Courier New" w:hAnsiTheme="majorBidi" w:cstheme="majorBidi"/>
          <w:sz w:val="30"/>
          <w:szCs w:val="30"/>
          <w:cs/>
        </w:rPr>
        <w:t>เขต</w:t>
      </w:r>
      <w:r w:rsidRPr="00934DBD">
        <w:rPr>
          <w:rFonts w:asciiTheme="majorBidi" w:eastAsia="Courier New" w:hAnsiTheme="majorBidi" w:cstheme="majorBidi"/>
          <w:sz w:val="30"/>
          <w:szCs w:val="30"/>
          <w:cs/>
        </w:rPr>
        <w:t>ภูมิศาสตร์นั้น รายได้จะจำแนกโดยใช้สถานที่ตั้งของลูกค้าและสินทรัพย์จะจำแนกโดยใช้สถานที่ตั้งตามภูมิศาสตร์ของสินทรัพย์นั้น</w:t>
      </w:r>
    </w:p>
    <w:p w14:paraId="25C95444" w14:textId="77777777" w:rsidR="004D59C6" w:rsidRPr="00934DBD" w:rsidRDefault="004D59C6" w:rsidP="004D59C6">
      <w:pPr>
        <w:ind w:left="540" w:right="63"/>
        <w:jc w:val="thaiDistribute"/>
        <w:outlineLvl w:val="0"/>
        <w:rPr>
          <w:rFonts w:asciiTheme="majorBidi" w:eastAsia="Courier New" w:hAnsiTheme="majorBidi" w:cstheme="majorBidi"/>
          <w:sz w:val="24"/>
          <w:szCs w:val="24"/>
        </w:rPr>
      </w:pPr>
    </w:p>
    <w:p w14:paraId="0B93AE41" w14:textId="77777777" w:rsidR="004158A6" w:rsidRPr="00934DBD" w:rsidRDefault="004158A6" w:rsidP="00F46346">
      <w:pPr>
        <w:tabs>
          <w:tab w:val="clear" w:pos="454"/>
          <w:tab w:val="clear" w:pos="680"/>
        </w:tabs>
        <w:spacing w:line="240" w:lineRule="auto"/>
        <w:ind w:left="540"/>
        <w:jc w:val="both"/>
        <w:outlineLvl w:val="0"/>
        <w:rPr>
          <w:rFonts w:asciiTheme="majorBidi" w:eastAsia="Courier New" w:hAnsiTheme="majorBidi" w:cstheme="majorBidi"/>
          <w:sz w:val="30"/>
          <w:szCs w:val="30"/>
        </w:rPr>
      </w:pPr>
      <w:r w:rsidRPr="00934DBD">
        <w:rPr>
          <w:rFonts w:asciiTheme="majorBidi" w:eastAsia="Courier New" w:hAnsiTheme="majorBidi" w:cstheme="majorBidi"/>
          <w:sz w:val="30"/>
          <w:szCs w:val="30"/>
          <w:cs/>
        </w:rPr>
        <w:t>กลุ่มบริษัทเ</w:t>
      </w:r>
      <w:r w:rsidR="00860413" w:rsidRPr="00934DBD">
        <w:rPr>
          <w:rFonts w:asciiTheme="majorBidi" w:eastAsia="Courier New" w:hAnsiTheme="majorBidi" w:cstheme="majorBidi"/>
          <w:sz w:val="30"/>
          <w:szCs w:val="30"/>
          <w:cs/>
        </w:rPr>
        <w:t>สนอ</w:t>
      </w:r>
      <w:r w:rsidR="00EA479B" w:rsidRPr="00934DBD">
        <w:rPr>
          <w:rFonts w:asciiTheme="majorBidi" w:eastAsia="Courier New" w:hAnsiTheme="majorBidi" w:cstheme="majorBidi"/>
          <w:sz w:val="30"/>
          <w:szCs w:val="30"/>
          <w:cs/>
        </w:rPr>
        <w:t>ข้อมูลเกี่ยวกับเขต</w:t>
      </w:r>
      <w:r w:rsidR="00860413" w:rsidRPr="00934DBD">
        <w:rPr>
          <w:rFonts w:asciiTheme="majorBidi" w:eastAsia="Courier New" w:hAnsiTheme="majorBidi" w:cstheme="majorBidi"/>
          <w:sz w:val="30"/>
          <w:szCs w:val="30"/>
          <w:cs/>
        </w:rPr>
        <w:t>ภูมิศาสตร์ที่สำคัญ</w:t>
      </w:r>
      <w:r w:rsidRPr="00934DBD">
        <w:rPr>
          <w:rFonts w:asciiTheme="majorBidi" w:eastAsia="Courier New" w:hAnsiTheme="majorBidi" w:cstheme="majorBidi"/>
          <w:sz w:val="30"/>
          <w:szCs w:val="30"/>
          <w:cs/>
        </w:rPr>
        <w:t>ดังนี้</w:t>
      </w:r>
    </w:p>
    <w:p w14:paraId="3B909B1A" w14:textId="77777777" w:rsidR="00503EC4" w:rsidRPr="00934DBD" w:rsidRDefault="00503EC4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325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1098"/>
        <w:gridCol w:w="450"/>
        <w:gridCol w:w="1710"/>
      </w:tblGrid>
      <w:tr w:rsidR="00860413" w:rsidRPr="00934DBD" w14:paraId="66805E6F" w14:textId="77777777" w:rsidTr="00F46346">
        <w:tc>
          <w:tcPr>
            <w:tcW w:w="1098" w:type="dxa"/>
          </w:tcPr>
          <w:p w14:paraId="359B03B8" w14:textId="77777777" w:rsidR="00860413" w:rsidRPr="00934DBD" w:rsidRDefault="00860413" w:rsidP="000429AC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16EA8A6E" w14:textId="289E0679" w:rsidR="00860413" w:rsidRPr="00934DBD" w:rsidRDefault="002606E5" w:rsidP="000429AC">
            <w:pPr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10" w:type="dxa"/>
          </w:tcPr>
          <w:p w14:paraId="3ECD569B" w14:textId="77777777" w:rsidR="00860413" w:rsidRPr="00934DBD" w:rsidRDefault="00860413" w:rsidP="000429AC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  <w:tr w:rsidR="00860413" w:rsidRPr="00934DBD" w14:paraId="16EEA23D" w14:textId="77777777" w:rsidTr="00F46346">
        <w:tc>
          <w:tcPr>
            <w:tcW w:w="1098" w:type="dxa"/>
          </w:tcPr>
          <w:p w14:paraId="65B3B844" w14:textId="77777777" w:rsidR="00860413" w:rsidRPr="00934DBD" w:rsidRDefault="00860413" w:rsidP="000429AC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3AB0F0C7" w14:textId="1C13BAAC" w:rsidR="00860413" w:rsidRPr="00934DBD" w:rsidRDefault="002606E5" w:rsidP="000429AC">
            <w:pPr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10" w:type="dxa"/>
          </w:tcPr>
          <w:p w14:paraId="3111E799" w14:textId="77777777" w:rsidR="00860413" w:rsidRPr="00934DBD" w:rsidRDefault="000149B9" w:rsidP="000429AC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</w:t>
            </w:r>
          </w:p>
        </w:tc>
      </w:tr>
      <w:tr w:rsidR="00860413" w:rsidRPr="00934DBD" w14:paraId="6EC7B52A" w14:textId="77777777" w:rsidTr="00F46346">
        <w:tc>
          <w:tcPr>
            <w:tcW w:w="1098" w:type="dxa"/>
          </w:tcPr>
          <w:p w14:paraId="5BD2C6D7" w14:textId="77777777" w:rsidR="00860413" w:rsidRPr="00934DBD" w:rsidRDefault="00860413" w:rsidP="000429AC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4023074A" w14:textId="2A6A2E1A" w:rsidR="00860413" w:rsidRPr="00934DBD" w:rsidRDefault="002606E5" w:rsidP="000429AC">
            <w:pPr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10" w:type="dxa"/>
          </w:tcPr>
          <w:p w14:paraId="1ADB6BEA" w14:textId="77777777" w:rsidR="00860413" w:rsidRPr="00934DBD" w:rsidRDefault="000149B9" w:rsidP="000429AC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ยุโรป</w:t>
            </w:r>
          </w:p>
        </w:tc>
      </w:tr>
      <w:tr w:rsidR="00860413" w:rsidRPr="00934DBD" w14:paraId="2A6DE9AB" w14:textId="77777777" w:rsidTr="00F46346">
        <w:tc>
          <w:tcPr>
            <w:tcW w:w="1098" w:type="dxa"/>
          </w:tcPr>
          <w:p w14:paraId="7E7DFF32" w14:textId="77777777" w:rsidR="00860413" w:rsidRPr="00934DBD" w:rsidRDefault="00860413" w:rsidP="000429AC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42B41394" w14:textId="4F1D0D07" w:rsidR="00860413" w:rsidRPr="00934DBD" w:rsidRDefault="002606E5" w:rsidP="000429AC">
            <w:pPr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115FFCB2" w14:textId="77777777" w:rsidR="00860413" w:rsidRPr="00934DBD" w:rsidRDefault="00860413" w:rsidP="000429AC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</w:tr>
      <w:tr w:rsidR="00860413" w:rsidRPr="00934DBD" w14:paraId="19D8D0FD" w14:textId="77777777" w:rsidTr="00F46346">
        <w:tc>
          <w:tcPr>
            <w:tcW w:w="1098" w:type="dxa"/>
          </w:tcPr>
          <w:p w14:paraId="55AA1704" w14:textId="77777777" w:rsidR="00860413" w:rsidRPr="00934DBD" w:rsidRDefault="00860413" w:rsidP="000429AC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7941E2BF" w14:textId="20C93C6B" w:rsidR="00860413" w:rsidRPr="00934DBD" w:rsidRDefault="002606E5" w:rsidP="000429AC">
            <w:pPr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6FA4A19C" w14:textId="77777777" w:rsidR="00860413" w:rsidRPr="00934DBD" w:rsidRDefault="00860413" w:rsidP="000429AC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</w:tr>
    </w:tbl>
    <w:p w14:paraId="24CC6B10" w14:textId="77777777" w:rsidR="00225D48" w:rsidRPr="00934DBD" w:rsidRDefault="00225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bookmarkStart w:id="5" w:name="_Hlk46152717"/>
      <w:r w:rsidRPr="00934DB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B6117FD" w14:textId="4506B6F6" w:rsidR="008F560D" w:rsidRPr="00934DBD" w:rsidRDefault="00C35786" w:rsidP="00530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lastRenderedPageBreak/>
        <w:t>รายละเอียดข้อมูลทางการเงินเกี่ยวกับเขตภูมิศาสตร์ของกลุ่มบริษัท ณ วันที่</w:t>
      </w:r>
      <w:r w:rsidRPr="00934DB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2606E5" w:rsidRPr="00934DBD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CF0181" w:rsidRPr="00934DB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5307A6" w:rsidRPr="00934DBD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กันยายน </w:t>
      </w:r>
      <w:r w:rsidR="002606E5" w:rsidRPr="00934DBD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934DBD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="002606E5" w:rsidRPr="00934DBD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934DB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2606E5" w:rsidRPr="00934DBD">
        <w:rPr>
          <w:rFonts w:asciiTheme="majorBidi" w:hAnsiTheme="majorBidi" w:cstheme="majorBidi"/>
          <w:spacing w:val="-6"/>
          <w:sz w:val="30"/>
          <w:szCs w:val="30"/>
        </w:rPr>
        <w:t>2562</w:t>
      </w:r>
      <w:r w:rsidR="00003A77" w:rsidRPr="00934DB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และสำหรับแต่ละงวดสามเดือนและ</w:t>
      </w:r>
      <w:r w:rsidR="005307A6" w:rsidRPr="00934DBD">
        <w:rPr>
          <w:rFonts w:asciiTheme="majorBidi" w:hAnsiTheme="majorBidi" w:cstheme="majorBidi"/>
          <w:sz w:val="30"/>
          <w:szCs w:val="30"/>
          <w:cs/>
        </w:rPr>
        <w:t>เก้า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30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307A6" w:rsidRPr="00934DB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934DBD">
        <w:rPr>
          <w:rFonts w:asciiTheme="majorBidi" w:hAnsiTheme="majorBidi" w:cstheme="majorBidi"/>
          <w:sz w:val="30"/>
          <w:szCs w:val="30"/>
          <w:cs/>
        </w:rPr>
        <w:t>มีดังนี้</w:t>
      </w:r>
      <w:bookmarkEnd w:id="5"/>
    </w:p>
    <w:p w14:paraId="2DA5D642" w14:textId="4E19621D" w:rsidR="005307A6" w:rsidRPr="00934DBD" w:rsidRDefault="005307A6" w:rsidP="00530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6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28"/>
        <w:gridCol w:w="1244"/>
        <w:gridCol w:w="270"/>
        <w:gridCol w:w="1254"/>
        <w:gridCol w:w="6"/>
        <w:gridCol w:w="264"/>
        <w:gridCol w:w="6"/>
        <w:gridCol w:w="1260"/>
        <w:gridCol w:w="270"/>
        <w:gridCol w:w="1254"/>
        <w:gridCol w:w="6"/>
      </w:tblGrid>
      <w:tr w:rsidR="005307A6" w:rsidRPr="00934DBD" w14:paraId="69337F36" w14:textId="77777777" w:rsidTr="005307A6">
        <w:trPr>
          <w:trHeight w:hRule="exact" w:val="403"/>
        </w:trPr>
        <w:tc>
          <w:tcPr>
            <w:tcW w:w="3528" w:type="dxa"/>
          </w:tcPr>
          <w:p w14:paraId="3D12EBC3" w14:textId="77777777" w:rsidR="005307A6" w:rsidRPr="00934DBD" w:rsidRDefault="005307A6" w:rsidP="00C0398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</w:tcPr>
          <w:p w14:paraId="19EB6C96" w14:textId="77777777" w:rsidR="005307A6" w:rsidRPr="00934DBD" w:rsidRDefault="005307A6" w:rsidP="00C0398D">
            <w:pPr>
              <w:tabs>
                <w:tab w:val="left" w:pos="540"/>
              </w:tabs>
              <w:ind w:left="-108" w:right="-1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B17AAD" w14:textId="77777777" w:rsidR="005307A6" w:rsidRPr="00934DBD" w:rsidRDefault="005307A6" w:rsidP="00C0398D">
            <w:pPr>
              <w:tabs>
                <w:tab w:val="left" w:pos="540"/>
              </w:tabs>
              <w:ind w:left="-108" w:right="-1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6EBC23EC" w14:textId="77777777" w:rsidR="005307A6" w:rsidRPr="00934DBD" w:rsidRDefault="005307A6" w:rsidP="00C0398D">
            <w:pPr>
              <w:tabs>
                <w:tab w:val="left" w:pos="540"/>
              </w:tabs>
              <w:ind w:left="-108" w:right="-1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42BB1649" w14:textId="77777777" w:rsidR="005307A6" w:rsidRPr="00934DBD" w:rsidRDefault="005307A6" w:rsidP="00C0398D">
            <w:pPr>
              <w:tabs>
                <w:tab w:val="left" w:pos="540"/>
              </w:tabs>
              <w:ind w:left="-108" w:right="-1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4"/>
            <w:hideMark/>
          </w:tcPr>
          <w:p w14:paraId="1E52CA9C" w14:textId="77777777" w:rsidR="005307A6" w:rsidRPr="00934DBD" w:rsidRDefault="005307A6" w:rsidP="00C0398D">
            <w:pPr>
              <w:tabs>
                <w:tab w:val="left" w:pos="540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307A6" w:rsidRPr="00934DBD" w14:paraId="50E02307" w14:textId="77777777" w:rsidTr="005307A6">
        <w:trPr>
          <w:gridAfter w:val="1"/>
          <w:wAfter w:w="6" w:type="dxa"/>
          <w:trHeight w:hRule="exact" w:val="403"/>
        </w:trPr>
        <w:tc>
          <w:tcPr>
            <w:tcW w:w="3528" w:type="dxa"/>
          </w:tcPr>
          <w:p w14:paraId="77A431D3" w14:textId="77777777" w:rsidR="005307A6" w:rsidRPr="00934DBD" w:rsidRDefault="005307A6" w:rsidP="00C0398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186B7A" w14:textId="77777777" w:rsidR="005307A6" w:rsidRPr="00934DBD" w:rsidRDefault="005307A6" w:rsidP="00C0398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307A6" w:rsidRPr="00934DBD" w14:paraId="4BA41D0B" w14:textId="77777777" w:rsidTr="005307A6">
        <w:trPr>
          <w:gridAfter w:val="1"/>
          <w:wAfter w:w="6" w:type="dxa"/>
          <w:trHeight w:hRule="exact" w:val="435"/>
        </w:trPr>
        <w:tc>
          <w:tcPr>
            <w:tcW w:w="3528" w:type="dxa"/>
          </w:tcPr>
          <w:p w14:paraId="41AC9930" w14:textId="77777777" w:rsidR="005307A6" w:rsidRPr="00934DBD" w:rsidRDefault="005307A6" w:rsidP="00C0398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7D9185" w14:textId="77777777" w:rsidR="005307A6" w:rsidRPr="00934DBD" w:rsidRDefault="005307A6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งวดสามเดือนสิ้นสุด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444EF2" w14:textId="77777777" w:rsidR="005307A6" w:rsidRPr="00934DBD" w:rsidRDefault="005307A6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95532A" w14:textId="77777777" w:rsidR="005307A6" w:rsidRPr="00934DBD" w:rsidRDefault="005307A6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งวดเก้าเดือนสิ้นสุด</w:t>
            </w:r>
          </w:p>
        </w:tc>
      </w:tr>
      <w:tr w:rsidR="005307A6" w:rsidRPr="00934DBD" w14:paraId="71C10CCB" w14:textId="77777777" w:rsidTr="005307A6">
        <w:trPr>
          <w:gridAfter w:val="1"/>
          <w:wAfter w:w="6" w:type="dxa"/>
          <w:trHeight w:hRule="exact" w:val="403"/>
        </w:trPr>
        <w:tc>
          <w:tcPr>
            <w:tcW w:w="3528" w:type="dxa"/>
          </w:tcPr>
          <w:p w14:paraId="71FAFDF8" w14:textId="77777777" w:rsidR="005307A6" w:rsidRPr="00934DBD" w:rsidRDefault="005307A6" w:rsidP="00C0398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EDFE2B" w14:textId="77777777" w:rsidR="005307A6" w:rsidRPr="00934DBD" w:rsidRDefault="005307A6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14:paraId="793C80D3" w14:textId="77777777" w:rsidR="005307A6" w:rsidRPr="00934DBD" w:rsidRDefault="005307A6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270A40" w14:textId="77777777" w:rsidR="005307A6" w:rsidRPr="00934DBD" w:rsidRDefault="005307A6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5307A6" w:rsidRPr="00934DBD" w14:paraId="70F790E4" w14:textId="77777777" w:rsidTr="005307A6">
        <w:trPr>
          <w:trHeight w:hRule="exact" w:val="360"/>
        </w:trPr>
        <w:tc>
          <w:tcPr>
            <w:tcW w:w="3528" w:type="dxa"/>
          </w:tcPr>
          <w:p w14:paraId="1614B5E5" w14:textId="77777777" w:rsidR="005307A6" w:rsidRPr="00934DBD" w:rsidRDefault="005307A6" w:rsidP="00C0398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92C645" w14:textId="30E1039B" w:rsidR="005307A6" w:rsidRPr="00934DBD" w:rsidRDefault="005307A6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D01C3" w14:textId="77777777" w:rsidR="005307A6" w:rsidRPr="00934DBD" w:rsidRDefault="005307A6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C94E42" w14:textId="0EA0A723" w:rsidR="005307A6" w:rsidRPr="00934DBD" w:rsidRDefault="005307A6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0CCC3191" w14:textId="77777777" w:rsidR="005307A6" w:rsidRPr="00934DBD" w:rsidRDefault="005307A6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963742" w14:textId="4A1E7C0B" w:rsidR="005307A6" w:rsidRPr="00934DBD" w:rsidRDefault="005307A6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D29F90" w14:textId="77777777" w:rsidR="005307A6" w:rsidRPr="00934DBD" w:rsidRDefault="005307A6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40472E" w14:textId="4D6A668D" w:rsidR="005307A6" w:rsidRPr="00934DBD" w:rsidRDefault="005307A6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5307A6" w:rsidRPr="00934DBD" w14:paraId="029B7D1E" w14:textId="77777777" w:rsidTr="005307A6">
        <w:trPr>
          <w:trHeight w:hRule="exact" w:val="403"/>
        </w:trPr>
        <w:tc>
          <w:tcPr>
            <w:tcW w:w="3528" w:type="dxa"/>
            <w:hideMark/>
          </w:tcPr>
          <w:p w14:paraId="647E6B38" w14:textId="77777777" w:rsidR="005307A6" w:rsidRPr="00934DBD" w:rsidRDefault="005307A6" w:rsidP="00C0398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รายได้จากบุคคลภายนอก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42EDD" w14:textId="77777777" w:rsidR="005307A6" w:rsidRPr="00934DBD" w:rsidRDefault="005307A6" w:rsidP="00C0398D">
            <w:pPr>
              <w:tabs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E6C73A" w14:textId="77777777" w:rsidR="005307A6" w:rsidRPr="00934DBD" w:rsidRDefault="005307A6" w:rsidP="00C0398D">
            <w:pPr>
              <w:tabs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75C7F9" w14:textId="77777777" w:rsidR="005307A6" w:rsidRPr="00934DBD" w:rsidRDefault="005307A6" w:rsidP="00C0398D">
            <w:pPr>
              <w:tabs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D85755F" w14:textId="77777777" w:rsidR="005307A6" w:rsidRPr="00934DBD" w:rsidRDefault="005307A6" w:rsidP="00C0398D">
            <w:pPr>
              <w:tabs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F49627" w14:textId="77777777" w:rsidR="005307A6" w:rsidRPr="00934DBD" w:rsidRDefault="005307A6" w:rsidP="00C0398D">
            <w:pPr>
              <w:tabs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312B70" w14:textId="77777777" w:rsidR="005307A6" w:rsidRPr="00934DBD" w:rsidRDefault="005307A6" w:rsidP="00C0398D">
            <w:pPr>
              <w:tabs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E5C364A" w14:textId="77777777" w:rsidR="005307A6" w:rsidRPr="00934DBD" w:rsidRDefault="005307A6" w:rsidP="00C0398D">
            <w:pPr>
              <w:tabs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07A6" w:rsidRPr="00934DBD" w14:paraId="5DA198B4" w14:textId="77777777" w:rsidTr="005307A6">
        <w:trPr>
          <w:trHeight w:hRule="exact" w:val="403"/>
        </w:trPr>
        <w:tc>
          <w:tcPr>
            <w:tcW w:w="3528" w:type="dxa"/>
            <w:hideMark/>
          </w:tcPr>
          <w:p w14:paraId="221B9F46" w14:textId="77777777" w:rsidR="005307A6" w:rsidRPr="00934DBD" w:rsidRDefault="005307A6" w:rsidP="005307A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244" w:type="dxa"/>
          </w:tcPr>
          <w:p w14:paraId="18B9FCD4" w14:textId="71DC97CA" w:rsidR="005307A6" w:rsidRPr="00934DBD" w:rsidRDefault="000B217B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39,330</w:t>
            </w:r>
          </w:p>
        </w:tc>
        <w:tc>
          <w:tcPr>
            <w:tcW w:w="270" w:type="dxa"/>
          </w:tcPr>
          <w:p w14:paraId="32250491" w14:textId="77777777" w:rsidR="005307A6" w:rsidRPr="00934DBD" w:rsidRDefault="005307A6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hideMark/>
          </w:tcPr>
          <w:p w14:paraId="512D0751" w14:textId="30D9806B" w:rsidR="005307A6" w:rsidRPr="00934DBD" w:rsidRDefault="005307A6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35,816</w:t>
            </w:r>
          </w:p>
        </w:tc>
        <w:tc>
          <w:tcPr>
            <w:tcW w:w="270" w:type="dxa"/>
            <w:gridSpan w:val="2"/>
          </w:tcPr>
          <w:p w14:paraId="477E83B2" w14:textId="77777777" w:rsidR="005307A6" w:rsidRPr="00934DBD" w:rsidRDefault="005307A6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8F1243" w14:textId="19D43A56" w:rsidR="005307A6" w:rsidRPr="00934DBD" w:rsidRDefault="000B217B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112,841</w:t>
            </w:r>
          </w:p>
        </w:tc>
        <w:tc>
          <w:tcPr>
            <w:tcW w:w="270" w:type="dxa"/>
          </w:tcPr>
          <w:p w14:paraId="1ABC82F0" w14:textId="77777777" w:rsidR="005307A6" w:rsidRPr="00934DBD" w:rsidRDefault="005307A6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hideMark/>
          </w:tcPr>
          <w:p w14:paraId="4CF7E88F" w14:textId="270FED2A" w:rsidR="005307A6" w:rsidRPr="00934DBD" w:rsidRDefault="005307A6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107,123</w:t>
            </w:r>
          </w:p>
        </w:tc>
      </w:tr>
      <w:tr w:rsidR="005307A6" w:rsidRPr="00934DBD" w14:paraId="0107D717" w14:textId="77777777" w:rsidTr="005307A6">
        <w:trPr>
          <w:trHeight w:hRule="exact" w:val="403"/>
        </w:trPr>
        <w:tc>
          <w:tcPr>
            <w:tcW w:w="3528" w:type="dxa"/>
            <w:hideMark/>
          </w:tcPr>
          <w:p w14:paraId="1B6C1AAB" w14:textId="77777777" w:rsidR="005307A6" w:rsidRPr="00934DBD" w:rsidRDefault="005307A6" w:rsidP="005307A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</w:t>
            </w:r>
          </w:p>
        </w:tc>
        <w:tc>
          <w:tcPr>
            <w:tcW w:w="1244" w:type="dxa"/>
          </w:tcPr>
          <w:p w14:paraId="1D47CD77" w14:textId="1C990FCE" w:rsidR="005307A6" w:rsidRPr="00934DBD" w:rsidRDefault="000B217B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99,34</w:t>
            </w:r>
            <w:r w:rsidR="00287B6B" w:rsidRPr="00934DB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6A222AC" w14:textId="77777777" w:rsidR="005307A6" w:rsidRPr="00934DBD" w:rsidRDefault="005307A6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hideMark/>
          </w:tcPr>
          <w:p w14:paraId="75191585" w14:textId="2CF62C1A" w:rsidR="005307A6" w:rsidRPr="00934DBD" w:rsidRDefault="005307A6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76,744</w:t>
            </w:r>
          </w:p>
        </w:tc>
        <w:tc>
          <w:tcPr>
            <w:tcW w:w="270" w:type="dxa"/>
            <w:gridSpan w:val="2"/>
          </w:tcPr>
          <w:p w14:paraId="5E5B84E1" w14:textId="77777777" w:rsidR="005307A6" w:rsidRPr="00934DBD" w:rsidRDefault="005307A6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05856D" w14:textId="22E9578A" w:rsidR="005307A6" w:rsidRPr="00934DBD" w:rsidRDefault="000B217B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270,033</w:t>
            </w:r>
          </w:p>
        </w:tc>
        <w:tc>
          <w:tcPr>
            <w:tcW w:w="270" w:type="dxa"/>
          </w:tcPr>
          <w:p w14:paraId="06DC90B3" w14:textId="77777777" w:rsidR="005307A6" w:rsidRPr="00934DBD" w:rsidRDefault="005307A6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hideMark/>
          </w:tcPr>
          <w:p w14:paraId="56A7DE4B" w14:textId="068D52D2" w:rsidR="005307A6" w:rsidRPr="00934DBD" w:rsidRDefault="005307A6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224,785</w:t>
            </w:r>
          </w:p>
        </w:tc>
      </w:tr>
      <w:tr w:rsidR="005307A6" w:rsidRPr="00934DBD" w14:paraId="29AF3A8D" w14:textId="77777777" w:rsidTr="005307A6">
        <w:trPr>
          <w:trHeight w:hRule="exact" w:val="403"/>
        </w:trPr>
        <w:tc>
          <w:tcPr>
            <w:tcW w:w="3528" w:type="dxa"/>
            <w:hideMark/>
          </w:tcPr>
          <w:p w14:paraId="24D339CA" w14:textId="77777777" w:rsidR="005307A6" w:rsidRPr="00934DBD" w:rsidRDefault="005307A6" w:rsidP="005307A6">
            <w:pPr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ยุโรป</w:t>
            </w:r>
          </w:p>
        </w:tc>
        <w:tc>
          <w:tcPr>
            <w:tcW w:w="1244" w:type="dxa"/>
          </w:tcPr>
          <w:p w14:paraId="565CC935" w14:textId="71C008A5" w:rsidR="005307A6" w:rsidRPr="00934DBD" w:rsidRDefault="000B217B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13,009</w:t>
            </w:r>
          </w:p>
        </w:tc>
        <w:tc>
          <w:tcPr>
            <w:tcW w:w="270" w:type="dxa"/>
          </w:tcPr>
          <w:p w14:paraId="409FDEE4" w14:textId="77777777" w:rsidR="005307A6" w:rsidRPr="00934DBD" w:rsidRDefault="005307A6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hideMark/>
          </w:tcPr>
          <w:p w14:paraId="5036B0E3" w14:textId="480D2214" w:rsidR="005307A6" w:rsidRPr="00934DBD" w:rsidRDefault="005307A6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14,164</w:t>
            </w:r>
          </w:p>
        </w:tc>
        <w:tc>
          <w:tcPr>
            <w:tcW w:w="270" w:type="dxa"/>
            <w:gridSpan w:val="2"/>
          </w:tcPr>
          <w:p w14:paraId="5D2CC90F" w14:textId="77777777" w:rsidR="005307A6" w:rsidRPr="00934DBD" w:rsidRDefault="005307A6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2A2110" w14:textId="487ABAEC" w:rsidR="005307A6" w:rsidRPr="00934DBD" w:rsidRDefault="000B217B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38,</w:t>
            </w:r>
            <w:r w:rsidR="00236B6E" w:rsidRPr="00934DB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5D4329C5" w14:textId="77777777" w:rsidR="005307A6" w:rsidRPr="00934DBD" w:rsidRDefault="005307A6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hideMark/>
          </w:tcPr>
          <w:p w14:paraId="74A644ED" w14:textId="32CEFE17" w:rsidR="005307A6" w:rsidRPr="00934DBD" w:rsidRDefault="005307A6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41,407</w:t>
            </w:r>
          </w:p>
        </w:tc>
      </w:tr>
      <w:tr w:rsidR="005307A6" w:rsidRPr="00934DBD" w14:paraId="284B4635" w14:textId="77777777" w:rsidTr="005307A6">
        <w:trPr>
          <w:trHeight w:hRule="exact" w:val="403"/>
        </w:trPr>
        <w:tc>
          <w:tcPr>
            <w:tcW w:w="3528" w:type="dxa"/>
            <w:hideMark/>
          </w:tcPr>
          <w:p w14:paraId="4265EFD7" w14:textId="77777777" w:rsidR="005307A6" w:rsidRPr="00934DBD" w:rsidRDefault="005307A6" w:rsidP="005307A6">
            <w:pPr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244" w:type="dxa"/>
          </w:tcPr>
          <w:p w14:paraId="5BAEE2EC" w14:textId="61FB57B8" w:rsidR="005307A6" w:rsidRPr="00934DBD" w:rsidRDefault="000B217B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5,889</w:t>
            </w:r>
          </w:p>
        </w:tc>
        <w:tc>
          <w:tcPr>
            <w:tcW w:w="270" w:type="dxa"/>
          </w:tcPr>
          <w:p w14:paraId="5F444D13" w14:textId="77777777" w:rsidR="005307A6" w:rsidRPr="00934DBD" w:rsidRDefault="005307A6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hideMark/>
          </w:tcPr>
          <w:p w14:paraId="5A4DCDD5" w14:textId="6A1C7F61" w:rsidR="005307A6" w:rsidRPr="00934DBD" w:rsidRDefault="005307A6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5,577</w:t>
            </w:r>
          </w:p>
        </w:tc>
        <w:tc>
          <w:tcPr>
            <w:tcW w:w="270" w:type="dxa"/>
            <w:gridSpan w:val="2"/>
          </w:tcPr>
          <w:p w14:paraId="75DE4ED9" w14:textId="77777777" w:rsidR="005307A6" w:rsidRPr="00934DBD" w:rsidRDefault="005307A6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83DF4E" w14:textId="0048E478" w:rsidR="005307A6" w:rsidRPr="00934DBD" w:rsidRDefault="000B217B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18,</w:t>
            </w:r>
            <w:r w:rsidR="00AE0CA0" w:rsidRPr="00934DB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1A1A9293" w14:textId="77777777" w:rsidR="005307A6" w:rsidRPr="00934DBD" w:rsidRDefault="005307A6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hideMark/>
          </w:tcPr>
          <w:p w14:paraId="0875BFC9" w14:textId="10C3F753" w:rsidR="005307A6" w:rsidRPr="00934DBD" w:rsidRDefault="005307A6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17,599</w:t>
            </w:r>
          </w:p>
        </w:tc>
      </w:tr>
      <w:tr w:rsidR="005307A6" w:rsidRPr="00934DBD" w14:paraId="3A2D3C9C" w14:textId="77777777" w:rsidTr="005307A6">
        <w:trPr>
          <w:trHeight w:hRule="exact" w:val="403"/>
        </w:trPr>
        <w:tc>
          <w:tcPr>
            <w:tcW w:w="3528" w:type="dxa"/>
            <w:hideMark/>
          </w:tcPr>
          <w:p w14:paraId="6AD11DF7" w14:textId="77777777" w:rsidR="005307A6" w:rsidRPr="00934DBD" w:rsidRDefault="005307A6" w:rsidP="005307A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778E34" w14:textId="76DA4618" w:rsidR="005307A6" w:rsidRPr="00934DBD" w:rsidRDefault="000B217B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674ABE"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C975C4C" w14:textId="77777777" w:rsidR="005307A6" w:rsidRPr="00934DBD" w:rsidRDefault="005307A6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BCAFBE" w14:textId="21C028F4" w:rsidR="005307A6" w:rsidRPr="00934DBD" w:rsidRDefault="005307A6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270" w:type="dxa"/>
            <w:gridSpan w:val="2"/>
          </w:tcPr>
          <w:p w14:paraId="12AEE797" w14:textId="77777777" w:rsidR="005307A6" w:rsidRPr="00934DBD" w:rsidRDefault="005307A6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F73DFB" w14:textId="7D5F0EE0" w:rsidR="005307A6" w:rsidRPr="00934DBD" w:rsidRDefault="000B217B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270" w:type="dxa"/>
          </w:tcPr>
          <w:p w14:paraId="5A11B3E1" w14:textId="77777777" w:rsidR="005307A6" w:rsidRPr="00934DBD" w:rsidRDefault="005307A6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2E9594" w14:textId="5173B858" w:rsidR="005307A6" w:rsidRPr="00934DBD" w:rsidRDefault="005307A6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866</w:t>
            </w:r>
          </w:p>
        </w:tc>
      </w:tr>
      <w:tr w:rsidR="005307A6" w:rsidRPr="00934DBD" w14:paraId="2951BF5A" w14:textId="77777777" w:rsidTr="005307A6">
        <w:trPr>
          <w:trHeight w:hRule="exact" w:val="403"/>
        </w:trPr>
        <w:tc>
          <w:tcPr>
            <w:tcW w:w="3528" w:type="dxa"/>
            <w:hideMark/>
          </w:tcPr>
          <w:p w14:paraId="747B1199" w14:textId="77777777" w:rsidR="005307A6" w:rsidRPr="00934DBD" w:rsidRDefault="005307A6" w:rsidP="005307A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5F0E1F" w14:textId="569A0B53" w:rsidR="005307A6" w:rsidRPr="00934DBD" w:rsidRDefault="000B217B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157,805</w:t>
            </w:r>
          </w:p>
        </w:tc>
        <w:tc>
          <w:tcPr>
            <w:tcW w:w="270" w:type="dxa"/>
          </w:tcPr>
          <w:p w14:paraId="49AD98B2" w14:textId="77777777" w:rsidR="005307A6" w:rsidRPr="00934DBD" w:rsidRDefault="005307A6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3C7D1E9" w14:textId="05A3BC77" w:rsidR="005307A6" w:rsidRPr="00934DBD" w:rsidRDefault="005307A6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132,597</w:t>
            </w:r>
          </w:p>
        </w:tc>
        <w:tc>
          <w:tcPr>
            <w:tcW w:w="270" w:type="dxa"/>
            <w:gridSpan w:val="2"/>
          </w:tcPr>
          <w:p w14:paraId="43CCAB0A" w14:textId="77777777" w:rsidR="005307A6" w:rsidRPr="00934DBD" w:rsidRDefault="005307A6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CA7ED8" w14:textId="26A0F624" w:rsidR="005307A6" w:rsidRPr="00934DBD" w:rsidRDefault="000B217B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439,745</w:t>
            </w:r>
          </w:p>
        </w:tc>
        <w:tc>
          <w:tcPr>
            <w:tcW w:w="270" w:type="dxa"/>
          </w:tcPr>
          <w:p w14:paraId="7C70E0A2" w14:textId="77777777" w:rsidR="005307A6" w:rsidRPr="00934DBD" w:rsidRDefault="005307A6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166A196" w14:textId="7EE66E9F" w:rsidR="005307A6" w:rsidRPr="00934DBD" w:rsidRDefault="005307A6" w:rsidP="0053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391,780</w:t>
            </w:r>
          </w:p>
        </w:tc>
      </w:tr>
    </w:tbl>
    <w:p w14:paraId="336B7922" w14:textId="77777777" w:rsidR="005307A6" w:rsidRPr="00934DBD" w:rsidRDefault="005307A6" w:rsidP="00530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651"/>
        <w:gridCol w:w="27"/>
        <w:gridCol w:w="1143"/>
        <w:gridCol w:w="236"/>
        <w:gridCol w:w="1114"/>
      </w:tblGrid>
      <w:tr w:rsidR="007A7EA5" w:rsidRPr="00934DBD" w14:paraId="04CDD9E9" w14:textId="77777777" w:rsidTr="00C35786">
        <w:trPr>
          <w:trHeight w:hRule="exact" w:val="403"/>
        </w:trPr>
        <w:tc>
          <w:tcPr>
            <w:tcW w:w="6651" w:type="dxa"/>
          </w:tcPr>
          <w:p w14:paraId="33440E37" w14:textId="77777777" w:rsidR="007A7EA5" w:rsidRPr="00934DBD" w:rsidRDefault="0096305E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934DBD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2520" w:type="dxa"/>
            <w:gridSpan w:val="4"/>
            <w:vAlign w:val="center"/>
          </w:tcPr>
          <w:p w14:paraId="54E23310" w14:textId="77777777" w:rsidR="007A7EA5" w:rsidRPr="00934DBD" w:rsidRDefault="007A7EA5" w:rsidP="000429AC">
            <w:pPr>
              <w:tabs>
                <w:tab w:val="left" w:pos="540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A7EA5" w:rsidRPr="00934DBD" w14:paraId="10A618FA" w14:textId="77777777" w:rsidTr="00C35786">
        <w:trPr>
          <w:trHeight w:hRule="exact" w:val="403"/>
        </w:trPr>
        <w:tc>
          <w:tcPr>
            <w:tcW w:w="6651" w:type="dxa"/>
          </w:tcPr>
          <w:p w14:paraId="682D851A" w14:textId="77777777" w:rsidR="007A7EA5" w:rsidRPr="00934DBD" w:rsidRDefault="007A7EA5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</w:tcPr>
          <w:p w14:paraId="35581EE5" w14:textId="77777777" w:rsidR="007A7EA5" w:rsidRPr="00934DBD" w:rsidRDefault="007A7EA5" w:rsidP="000429A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A7EA5" w:rsidRPr="00934DBD" w14:paraId="51634D7E" w14:textId="77777777" w:rsidTr="00C35786">
        <w:trPr>
          <w:trHeight w:hRule="exact" w:val="403"/>
        </w:trPr>
        <w:tc>
          <w:tcPr>
            <w:tcW w:w="6678" w:type="dxa"/>
            <w:gridSpan w:val="2"/>
          </w:tcPr>
          <w:p w14:paraId="4F18E3DE" w14:textId="77777777" w:rsidR="007A7EA5" w:rsidRPr="00934DBD" w:rsidRDefault="007A7EA5" w:rsidP="000429AC">
            <w:pPr>
              <w:tabs>
                <w:tab w:val="left" w:pos="1260"/>
                <w:tab w:val="right" w:pos="6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43" w:type="dxa"/>
          </w:tcPr>
          <w:p w14:paraId="08EAAC92" w14:textId="3B011A8E" w:rsidR="007A7EA5" w:rsidRPr="00934DBD" w:rsidRDefault="005307A6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2DEB0640" w14:textId="77777777" w:rsidR="007A7EA5" w:rsidRPr="00934DBD" w:rsidRDefault="007A7EA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C5B9B58" w14:textId="774DAD5C" w:rsidR="007A7EA5" w:rsidRPr="00934DBD" w:rsidRDefault="002606E5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A7EA5"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A7EA5" w:rsidRPr="00934DBD" w14:paraId="62EDB9C4" w14:textId="77777777" w:rsidTr="00C35786">
        <w:trPr>
          <w:trHeight w:hRule="exact" w:val="403"/>
        </w:trPr>
        <w:tc>
          <w:tcPr>
            <w:tcW w:w="6678" w:type="dxa"/>
            <w:gridSpan w:val="2"/>
          </w:tcPr>
          <w:p w14:paraId="69A0C266" w14:textId="77777777" w:rsidR="007A7EA5" w:rsidRPr="00934DBD" w:rsidRDefault="007A7EA5" w:rsidP="000429AC">
            <w:pPr>
              <w:tabs>
                <w:tab w:val="left" w:pos="1260"/>
                <w:tab w:val="right" w:pos="6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74EA4E9" w14:textId="71F89802" w:rsidR="007A7EA5" w:rsidRPr="00934DBD" w:rsidRDefault="002606E5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7F196106" w14:textId="77777777" w:rsidR="007A7EA5" w:rsidRPr="00934DBD" w:rsidRDefault="007A7EA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BAC0FFB" w14:textId="51A9732E" w:rsidR="007A7EA5" w:rsidRPr="00934DBD" w:rsidRDefault="002606E5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F1A78" w:rsidRPr="00934DBD" w14:paraId="204DB4D1" w14:textId="77777777" w:rsidTr="00C35786">
        <w:trPr>
          <w:trHeight w:hRule="exact" w:val="403"/>
        </w:trPr>
        <w:tc>
          <w:tcPr>
            <w:tcW w:w="6678" w:type="dxa"/>
            <w:gridSpan w:val="2"/>
          </w:tcPr>
          <w:p w14:paraId="54FC8D23" w14:textId="331CA22D" w:rsidR="006F1A78" w:rsidRPr="00934DBD" w:rsidRDefault="006F1A78" w:rsidP="006F1A78">
            <w:pPr>
              <w:tabs>
                <w:tab w:val="left" w:pos="1260"/>
                <w:tab w:val="right" w:pos="6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ที่ดิน อาคารและอุปกรณ์ </w:t>
            </w:r>
            <w:r w:rsidR="003C66BC"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77BF57FF" w14:textId="77777777" w:rsidR="006F1A78" w:rsidRPr="00934DBD" w:rsidRDefault="006F1A78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9FBB24" w14:textId="77777777" w:rsidR="006F1A78" w:rsidRPr="00934DBD" w:rsidRDefault="006F1A78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4DAFDF7" w14:textId="77777777" w:rsidR="006F1A78" w:rsidRPr="00934DBD" w:rsidRDefault="006F1A78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1A78" w:rsidRPr="00934DBD" w14:paraId="346B37EA" w14:textId="77777777" w:rsidTr="00C35786">
        <w:trPr>
          <w:trHeight w:hRule="exact" w:val="403"/>
        </w:trPr>
        <w:tc>
          <w:tcPr>
            <w:tcW w:w="6678" w:type="dxa"/>
            <w:gridSpan w:val="2"/>
          </w:tcPr>
          <w:p w14:paraId="087EFA86" w14:textId="06B44B95" w:rsidR="006F1A78" w:rsidRPr="00934DBD" w:rsidRDefault="005E5DA6" w:rsidP="006F1A78">
            <w:pPr>
              <w:tabs>
                <w:tab w:val="left" w:pos="1260"/>
                <w:tab w:val="right" w:pos="6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3C66BC"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และ</w:t>
            </w:r>
            <w:r w:rsidR="003C66BC"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สินทรัพย์ไม่มีตัวตนอื่น </w:t>
            </w:r>
            <w:r w:rsidR="006F1A78"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(ไม่รวมค่าความนิยม)</w:t>
            </w:r>
            <w:r w:rsidR="006F1A78"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43" w:type="dxa"/>
            <w:shd w:val="clear" w:color="auto" w:fill="auto"/>
          </w:tcPr>
          <w:p w14:paraId="0A5D9DAE" w14:textId="77777777" w:rsidR="006F1A78" w:rsidRPr="00934DBD" w:rsidRDefault="006F1A78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76DC20" w14:textId="77777777" w:rsidR="006F1A78" w:rsidRPr="00934DBD" w:rsidRDefault="006F1A78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EE78F25" w14:textId="77777777" w:rsidR="006F1A78" w:rsidRPr="00934DBD" w:rsidRDefault="006F1A78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1A78" w:rsidRPr="00934DBD" w14:paraId="58A257B3" w14:textId="77777777" w:rsidTr="00885BDF">
        <w:trPr>
          <w:trHeight w:hRule="exact" w:val="403"/>
        </w:trPr>
        <w:tc>
          <w:tcPr>
            <w:tcW w:w="6678" w:type="dxa"/>
            <w:gridSpan w:val="2"/>
          </w:tcPr>
          <w:p w14:paraId="601E765D" w14:textId="77777777" w:rsidR="006F1A78" w:rsidRPr="00934DBD" w:rsidRDefault="006F1A78" w:rsidP="006F1A7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43" w:type="dxa"/>
            <w:shd w:val="clear" w:color="auto" w:fill="auto"/>
          </w:tcPr>
          <w:p w14:paraId="0BAFAFB8" w14:textId="4A076767" w:rsidR="006F1A78" w:rsidRPr="00934DBD" w:rsidRDefault="00885BDF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100,921</w:t>
            </w:r>
          </w:p>
        </w:tc>
        <w:tc>
          <w:tcPr>
            <w:tcW w:w="236" w:type="dxa"/>
          </w:tcPr>
          <w:p w14:paraId="6DF4E8D4" w14:textId="77777777" w:rsidR="006F1A78" w:rsidRPr="00934DBD" w:rsidRDefault="006F1A78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794F5B0" w14:textId="37321FFA" w:rsidR="006F1A78" w:rsidRPr="00934DBD" w:rsidRDefault="002606E5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8A7BD3" w:rsidRPr="00934D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</w:tr>
      <w:tr w:rsidR="006F1A78" w:rsidRPr="00934DBD" w14:paraId="3329651F" w14:textId="77777777" w:rsidTr="00885BDF">
        <w:trPr>
          <w:trHeight w:hRule="exact" w:val="403"/>
        </w:trPr>
        <w:tc>
          <w:tcPr>
            <w:tcW w:w="6678" w:type="dxa"/>
            <w:gridSpan w:val="2"/>
          </w:tcPr>
          <w:p w14:paraId="670B440B" w14:textId="77777777" w:rsidR="006F1A78" w:rsidRPr="00934DBD" w:rsidRDefault="006F1A78" w:rsidP="006F1A7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</w:t>
            </w:r>
          </w:p>
        </w:tc>
        <w:tc>
          <w:tcPr>
            <w:tcW w:w="1143" w:type="dxa"/>
            <w:shd w:val="clear" w:color="auto" w:fill="auto"/>
          </w:tcPr>
          <w:p w14:paraId="363E47EB" w14:textId="7E775589" w:rsidR="006F1A78" w:rsidRPr="00934DBD" w:rsidRDefault="00EC284A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85BDF" w:rsidRPr="00934DBD">
              <w:rPr>
                <w:rFonts w:asciiTheme="majorBidi" w:hAnsiTheme="majorBidi" w:cstheme="majorBidi"/>
                <w:sz w:val="30"/>
                <w:szCs w:val="30"/>
              </w:rPr>
              <w:t>40,944</w:t>
            </w:r>
          </w:p>
        </w:tc>
        <w:tc>
          <w:tcPr>
            <w:tcW w:w="236" w:type="dxa"/>
          </w:tcPr>
          <w:p w14:paraId="0E59C7C2" w14:textId="77777777" w:rsidR="006F1A78" w:rsidRPr="00934DBD" w:rsidRDefault="006F1A78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5511899" w14:textId="36C4D11D" w:rsidR="006F1A78" w:rsidRPr="00934DBD" w:rsidRDefault="002606E5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="008A7BD3" w:rsidRPr="00934D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</w:tr>
      <w:tr w:rsidR="006F1A78" w:rsidRPr="00934DBD" w14:paraId="778C7FD3" w14:textId="77777777" w:rsidTr="00885BDF">
        <w:trPr>
          <w:trHeight w:hRule="exact" w:val="403"/>
        </w:trPr>
        <w:tc>
          <w:tcPr>
            <w:tcW w:w="6678" w:type="dxa"/>
            <w:gridSpan w:val="2"/>
          </w:tcPr>
          <w:p w14:paraId="5619314C" w14:textId="77777777" w:rsidR="006F1A78" w:rsidRPr="00934DBD" w:rsidRDefault="006F1A78" w:rsidP="006F1A78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ยุโรป</w:t>
            </w:r>
          </w:p>
        </w:tc>
        <w:tc>
          <w:tcPr>
            <w:tcW w:w="1143" w:type="dxa"/>
            <w:shd w:val="clear" w:color="auto" w:fill="auto"/>
          </w:tcPr>
          <w:p w14:paraId="1F85250D" w14:textId="776371AB" w:rsidR="006F1A78" w:rsidRPr="00934DBD" w:rsidRDefault="00EC284A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85BDF" w:rsidRPr="00934DBD">
              <w:rPr>
                <w:rFonts w:asciiTheme="majorBidi" w:hAnsiTheme="majorBidi" w:cstheme="majorBidi"/>
                <w:sz w:val="30"/>
                <w:szCs w:val="30"/>
              </w:rPr>
              <w:t>6,256</w:t>
            </w:r>
          </w:p>
        </w:tc>
        <w:tc>
          <w:tcPr>
            <w:tcW w:w="236" w:type="dxa"/>
          </w:tcPr>
          <w:p w14:paraId="51EB218A" w14:textId="77777777" w:rsidR="006F1A78" w:rsidRPr="00934DBD" w:rsidRDefault="006F1A78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4727F5A" w14:textId="24162A25" w:rsidR="006F1A78" w:rsidRPr="00934DBD" w:rsidRDefault="002606E5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8A7BD3" w:rsidRPr="00934D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939</w:t>
            </w:r>
          </w:p>
        </w:tc>
      </w:tr>
      <w:tr w:rsidR="006F1A78" w:rsidRPr="00934DBD" w14:paraId="5FF3691F" w14:textId="77777777" w:rsidTr="00885BDF">
        <w:trPr>
          <w:trHeight w:hRule="exact" w:val="403"/>
        </w:trPr>
        <w:tc>
          <w:tcPr>
            <w:tcW w:w="6678" w:type="dxa"/>
            <w:gridSpan w:val="2"/>
          </w:tcPr>
          <w:p w14:paraId="6410C393" w14:textId="77777777" w:rsidR="006F1A78" w:rsidRPr="00934DBD" w:rsidRDefault="006F1A78" w:rsidP="006F1A78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143" w:type="dxa"/>
            <w:shd w:val="clear" w:color="auto" w:fill="auto"/>
          </w:tcPr>
          <w:p w14:paraId="722BDD67" w14:textId="780FB368" w:rsidR="006F1A78" w:rsidRPr="00934DBD" w:rsidRDefault="00EC284A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85BDF" w:rsidRPr="00934DBD">
              <w:rPr>
                <w:rFonts w:asciiTheme="majorBidi" w:hAnsiTheme="majorBidi" w:cstheme="majorBidi"/>
                <w:sz w:val="30"/>
                <w:szCs w:val="30"/>
              </w:rPr>
              <w:t>8,874</w:t>
            </w:r>
          </w:p>
        </w:tc>
        <w:tc>
          <w:tcPr>
            <w:tcW w:w="236" w:type="dxa"/>
          </w:tcPr>
          <w:p w14:paraId="17D9B40D" w14:textId="77777777" w:rsidR="006F1A78" w:rsidRPr="00934DBD" w:rsidRDefault="006F1A78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5DD257A" w14:textId="1589CD07" w:rsidR="006F1A78" w:rsidRPr="00934DBD" w:rsidRDefault="002606E5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8A7BD3" w:rsidRPr="00934D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838</w:t>
            </w:r>
          </w:p>
        </w:tc>
      </w:tr>
      <w:tr w:rsidR="006F1A78" w:rsidRPr="00934DBD" w14:paraId="58B58F65" w14:textId="77777777" w:rsidTr="00885BDF">
        <w:trPr>
          <w:trHeight w:hRule="exact" w:val="403"/>
        </w:trPr>
        <w:tc>
          <w:tcPr>
            <w:tcW w:w="6678" w:type="dxa"/>
            <w:gridSpan w:val="2"/>
          </w:tcPr>
          <w:p w14:paraId="1814C61F" w14:textId="77777777" w:rsidR="006F1A78" w:rsidRPr="00934DBD" w:rsidRDefault="006F1A78" w:rsidP="006F1A78">
            <w:pPr>
              <w:tabs>
                <w:tab w:val="left" w:pos="12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15067" w14:textId="198A820F" w:rsidR="006F1A78" w:rsidRPr="00934DBD" w:rsidRDefault="00EC284A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85BDF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76,995</w:t>
            </w:r>
          </w:p>
        </w:tc>
        <w:tc>
          <w:tcPr>
            <w:tcW w:w="236" w:type="dxa"/>
            <w:shd w:val="clear" w:color="auto" w:fill="auto"/>
          </w:tcPr>
          <w:p w14:paraId="7D7661A5" w14:textId="77777777" w:rsidR="006F1A78" w:rsidRPr="00934DBD" w:rsidRDefault="006F1A78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18CFC3D" w14:textId="3B311C55" w:rsidR="006F1A78" w:rsidRPr="00934DBD" w:rsidRDefault="002606E5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</w:t>
            </w:r>
            <w:r w:rsidR="008A7BD3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</w:t>
            </w:r>
          </w:p>
        </w:tc>
      </w:tr>
    </w:tbl>
    <w:p w14:paraId="33DA1F12" w14:textId="0C57713C" w:rsidR="007434B6" w:rsidRPr="00934DBD" w:rsidRDefault="007434B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lang w:val="en-AU"/>
        </w:rPr>
      </w:pPr>
    </w:p>
    <w:p w14:paraId="17546EEF" w14:textId="77777777" w:rsidR="00225D48" w:rsidRPr="00934DBD" w:rsidRDefault="00225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</w:pPr>
      <w:r w:rsidRPr="00934DBD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br w:type="page"/>
      </w:r>
    </w:p>
    <w:p w14:paraId="7D0DAF00" w14:textId="52335BC5" w:rsidR="00CC45CC" w:rsidRPr="00934DBD" w:rsidRDefault="00CC45CC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  <w:r w:rsidRPr="00934DBD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lastRenderedPageBreak/>
        <w:t>การจำแนกรายได้</w:t>
      </w:r>
    </w:p>
    <w:p w14:paraId="10FF7C34" w14:textId="77777777" w:rsidR="001F19CE" w:rsidRPr="00934DBD" w:rsidRDefault="001F19CE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9E9AD3A" w14:textId="2F2DC107" w:rsidR="00C35786" w:rsidRPr="00934DBD" w:rsidRDefault="00C35786" w:rsidP="00C35786">
      <w:pPr>
        <w:spacing w:line="240" w:lineRule="auto"/>
        <w:ind w:left="540"/>
        <w:jc w:val="thaiDistribute"/>
        <w:rPr>
          <w:rFonts w:asciiTheme="majorBidi" w:hAnsiTheme="majorBidi" w:cstheme="majorBidi"/>
          <w:spacing w:val="-1"/>
          <w:sz w:val="30"/>
          <w:szCs w:val="30"/>
        </w:rPr>
      </w:pPr>
      <w:r w:rsidRPr="00934DBD">
        <w:rPr>
          <w:rFonts w:asciiTheme="majorBidi" w:hAnsiTheme="majorBidi" w:cstheme="majorBidi"/>
          <w:spacing w:val="-1"/>
          <w:sz w:val="30"/>
          <w:szCs w:val="30"/>
          <w:cs/>
        </w:rPr>
        <w:t>รายละเอียดข้อมูลรายได้ที่จำแนกตามประเภทของผลิตภัณฑ์หลักสำหรับงวดสามเดือนและ</w:t>
      </w:r>
      <w:r w:rsidR="005307A6" w:rsidRPr="00934DBD">
        <w:rPr>
          <w:rFonts w:asciiTheme="majorBidi" w:hAnsiTheme="majorBidi" w:cstheme="majorBidi"/>
          <w:spacing w:val="-1"/>
          <w:sz w:val="30"/>
          <w:szCs w:val="30"/>
          <w:cs/>
        </w:rPr>
        <w:t>เก้า</w:t>
      </w:r>
      <w:r w:rsidRPr="00934DBD">
        <w:rPr>
          <w:rFonts w:asciiTheme="majorBidi" w:hAnsiTheme="majorBidi" w:cstheme="majorBidi"/>
          <w:spacing w:val="-1"/>
          <w:sz w:val="30"/>
          <w:szCs w:val="30"/>
          <w:cs/>
        </w:rPr>
        <w:t xml:space="preserve">เดือนสิ้นสุดวันที่ </w:t>
      </w:r>
      <w:r w:rsidR="002606E5" w:rsidRPr="00934DBD">
        <w:rPr>
          <w:rFonts w:asciiTheme="majorBidi" w:hAnsiTheme="majorBidi" w:cstheme="majorBidi"/>
          <w:spacing w:val="-1"/>
          <w:sz w:val="30"/>
          <w:szCs w:val="30"/>
        </w:rPr>
        <w:t>30</w:t>
      </w:r>
      <w:r w:rsidRPr="00934DBD">
        <w:rPr>
          <w:rFonts w:asciiTheme="majorBidi" w:hAnsiTheme="majorBidi" w:cstheme="majorBidi"/>
          <w:spacing w:val="-1"/>
          <w:sz w:val="30"/>
          <w:szCs w:val="30"/>
          <w:cs/>
        </w:rPr>
        <w:t xml:space="preserve"> </w:t>
      </w:r>
      <w:r w:rsidR="005307A6" w:rsidRPr="00934DBD">
        <w:rPr>
          <w:rFonts w:asciiTheme="majorBidi" w:hAnsiTheme="majorBidi" w:cstheme="majorBidi"/>
          <w:spacing w:val="-1"/>
          <w:sz w:val="30"/>
          <w:szCs w:val="30"/>
          <w:cs/>
        </w:rPr>
        <w:t xml:space="preserve">กันยายน </w:t>
      </w:r>
      <w:r w:rsidRPr="00934DBD">
        <w:rPr>
          <w:rFonts w:asciiTheme="majorBidi" w:hAnsiTheme="majorBidi" w:cstheme="majorBidi"/>
          <w:spacing w:val="-1"/>
          <w:sz w:val="30"/>
          <w:szCs w:val="30"/>
          <w:cs/>
        </w:rPr>
        <w:t>มีดังนี้</w:t>
      </w:r>
    </w:p>
    <w:p w14:paraId="0952E304" w14:textId="4BDBD024" w:rsidR="005307A6" w:rsidRPr="00934DBD" w:rsidRDefault="005307A6" w:rsidP="00C35786">
      <w:pPr>
        <w:spacing w:line="240" w:lineRule="auto"/>
        <w:ind w:left="540"/>
        <w:jc w:val="thaiDistribute"/>
        <w:rPr>
          <w:rFonts w:asciiTheme="majorBidi" w:hAnsiTheme="majorBidi" w:cstheme="majorBidi"/>
          <w:spacing w:val="-1"/>
          <w:sz w:val="30"/>
          <w:szCs w:val="30"/>
        </w:rPr>
      </w:pPr>
    </w:p>
    <w:tbl>
      <w:tblPr>
        <w:tblpPr w:leftFromText="180" w:rightFromText="180" w:vertAnchor="text" w:horzAnchor="margin" w:tblpXSpec="center" w:tblpY="15"/>
        <w:tblW w:w="9738" w:type="dxa"/>
        <w:tblLayout w:type="fixed"/>
        <w:tblLook w:val="01E0" w:firstRow="1" w:lastRow="1" w:firstColumn="1" w:lastColumn="1" w:noHBand="0" w:noVBand="0"/>
      </w:tblPr>
      <w:tblGrid>
        <w:gridCol w:w="3348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44"/>
        <w:gridCol w:w="926"/>
      </w:tblGrid>
      <w:tr w:rsidR="005307A6" w:rsidRPr="00934DBD" w14:paraId="086414FA" w14:textId="77777777" w:rsidTr="00C0398D">
        <w:trPr>
          <w:trHeight w:val="87"/>
          <w:tblHeader/>
        </w:trPr>
        <w:tc>
          <w:tcPr>
            <w:tcW w:w="3348" w:type="dxa"/>
            <w:vAlign w:val="bottom"/>
          </w:tcPr>
          <w:p w14:paraId="71BC880A" w14:textId="77777777" w:rsidR="005307A6" w:rsidRPr="00934DBD" w:rsidRDefault="005307A6" w:rsidP="00C0398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90" w:type="dxa"/>
            <w:gridSpan w:val="11"/>
          </w:tcPr>
          <w:p w14:paraId="68BBD194" w14:textId="77777777" w:rsidR="005307A6" w:rsidRPr="00934DBD" w:rsidRDefault="005307A6" w:rsidP="00C0398D">
            <w:pPr>
              <w:tabs>
                <w:tab w:val="left" w:pos="54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307A6" w:rsidRPr="00934DBD" w14:paraId="07C2723B" w14:textId="77777777" w:rsidTr="00C0398D">
        <w:trPr>
          <w:trHeight w:val="87"/>
          <w:tblHeader/>
        </w:trPr>
        <w:tc>
          <w:tcPr>
            <w:tcW w:w="3348" w:type="dxa"/>
            <w:vAlign w:val="bottom"/>
          </w:tcPr>
          <w:p w14:paraId="0285781E" w14:textId="77777777" w:rsidR="005307A6" w:rsidRPr="00934DBD" w:rsidRDefault="005307A6" w:rsidP="00C0398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90" w:type="dxa"/>
            <w:gridSpan w:val="11"/>
            <w:tcBorders>
              <w:bottom w:val="single" w:sz="4" w:space="0" w:color="auto"/>
            </w:tcBorders>
            <w:vAlign w:val="bottom"/>
          </w:tcPr>
          <w:p w14:paraId="555DBA57" w14:textId="77777777" w:rsidR="005307A6" w:rsidRPr="00934DBD" w:rsidRDefault="005307A6" w:rsidP="00C0398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5307A6" w:rsidRPr="00934DBD" w14:paraId="3E501A8B" w14:textId="77777777" w:rsidTr="00C0398D">
        <w:trPr>
          <w:trHeight w:val="87"/>
          <w:tblHeader/>
        </w:trPr>
        <w:tc>
          <w:tcPr>
            <w:tcW w:w="3348" w:type="dxa"/>
            <w:vAlign w:val="bottom"/>
          </w:tcPr>
          <w:p w14:paraId="49A4E4A6" w14:textId="77777777" w:rsidR="005307A6" w:rsidRPr="00934DBD" w:rsidRDefault="005307A6" w:rsidP="00C0398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390" w:type="dxa"/>
            <w:gridSpan w:val="11"/>
            <w:tcBorders>
              <w:top w:val="single" w:sz="4" w:space="0" w:color="auto"/>
            </w:tcBorders>
            <w:vAlign w:val="bottom"/>
          </w:tcPr>
          <w:p w14:paraId="55E49C61" w14:textId="77777777" w:rsidR="005307A6" w:rsidRPr="00934DBD" w:rsidRDefault="005307A6" w:rsidP="00C0398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ส่วนงานที่รายงาน</w:t>
            </w:r>
          </w:p>
        </w:tc>
      </w:tr>
      <w:tr w:rsidR="005307A6" w:rsidRPr="00934DBD" w14:paraId="4589CF3A" w14:textId="77777777" w:rsidTr="00C0398D">
        <w:trPr>
          <w:trHeight w:val="345"/>
          <w:tblHeader/>
        </w:trPr>
        <w:tc>
          <w:tcPr>
            <w:tcW w:w="3348" w:type="dxa"/>
            <w:vAlign w:val="bottom"/>
          </w:tcPr>
          <w:p w14:paraId="22171027" w14:textId="77777777" w:rsidR="005307A6" w:rsidRPr="00934DBD" w:rsidRDefault="005307A6" w:rsidP="00C0398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69D370D9" w14:textId="77777777" w:rsidR="005307A6" w:rsidRPr="00934DBD" w:rsidRDefault="005307A6" w:rsidP="00C0398D">
            <w:pPr>
              <w:pStyle w:val="BodyText"/>
              <w:spacing w:after="0" w:line="240" w:lineRule="auto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สัตว์น้ำ</w:t>
            </w:r>
          </w:p>
        </w:tc>
        <w:tc>
          <w:tcPr>
            <w:tcW w:w="270" w:type="dxa"/>
          </w:tcPr>
          <w:p w14:paraId="6F9D1603" w14:textId="77777777" w:rsidR="005307A6" w:rsidRPr="00934DBD" w:rsidRDefault="005307A6" w:rsidP="00C0398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14:paraId="7862617B" w14:textId="77777777" w:rsidR="005307A6" w:rsidRPr="00934DBD" w:rsidRDefault="005307A6" w:rsidP="00C0398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สัตว์บก</w:t>
            </w:r>
          </w:p>
        </w:tc>
        <w:tc>
          <w:tcPr>
            <w:tcW w:w="270" w:type="dxa"/>
          </w:tcPr>
          <w:p w14:paraId="71429734" w14:textId="77777777" w:rsidR="005307A6" w:rsidRPr="00934DBD" w:rsidRDefault="005307A6" w:rsidP="00C0398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22AF98E8" w14:textId="77777777" w:rsidR="005307A6" w:rsidRPr="00934DBD" w:rsidRDefault="005307A6" w:rsidP="00C0398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5307A6" w:rsidRPr="00934DBD" w14:paraId="1F574582" w14:textId="77777777" w:rsidTr="00C0398D">
        <w:trPr>
          <w:trHeight w:val="87"/>
          <w:tblHeader/>
        </w:trPr>
        <w:tc>
          <w:tcPr>
            <w:tcW w:w="3348" w:type="dxa"/>
            <w:vAlign w:val="bottom"/>
            <w:hideMark/>
          </w:tcPr>
          <w:p w14:paraId="52DFC0D5" w14:textId="77777777" w:rsidR="005307A6" w:rsidRPr="00934DBD" w:rsidRDefault="005307A6" w:rsidP="00C0398D">
            <w:pPr>
              <w:spacing w:line="240" w:lineRule="auto"/>
              <w:ind w:left="540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58045" w14:textId="39485190" w:rsidR="005307A6" w:rsidRPr="00934DBD" w:rsidRDefault="005307A6" w:rsidP="00C0398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E92320"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146CF8E" w14:textId="77777777" w:rsidR="005307A6" w:rsidRPr="00934DBD" w:rsidRDefault="005307A6" w:rsidP="00C0398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5310F" w14:textId="5B9D8575" w:rsidR="005307A6" w:rsidRPr="00934DBD" w:rsidRDefault="005307A6" w:rsidP="00C0398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E92320"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70" w:type="dxa"/>
            <w:vAlign w:val="bottom"/>
          </w:tcPr>
          <w:p w14:paraId="5A87E84F" w14:textId="77777777" w:rsidR="005307A6" w:rsidRPr="00934DBD" w:rsidRDefault="005307A6" w:rsidP="00C0398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AE81311" w14:textId="6CD5E568" w:rsidR="005307A6" w:rsidRPr="00934DBD" w:rsidRDefault="005307A6" w:rsidP="00C0398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E92320"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  <w:vAlign w:val="bottom"/>
          </w:tcPr>
          <w:p w14:paraId="24302A06" w14:textId="77777777" w:rsidR="005307A6" w:rsidRPr="00934DBD" w:rsidRDefault="005307A6" w:rsidP="00C0398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6C90085" w14:textId="67B25189" w:rsidR="005307A6" w:rsidRPr="00934DBD" w:rsidRDefault="005307A6" w:rsidP="00C0398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E92320"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70" w:type="dxa"/>
            <w:vAlign w:val="bottom"/>
          </w:tcPr>
          <w:p w14:paraId="4825CE13" w14:textId="77777777" w:rsidR="005307A6" w:rsidRPr="00934DBD" w:rsidRDefault="005307A6" w:rsidP="00C0398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D5F8DFC" w14:textId="6E80F9EA" w:rsidR="005307A6" w:rsidRPr="00934DBD" w:rsidRDefault="005307A6" w:rsidP="00C0398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E92320"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44" w:type="dxa"/>
            <w:vAlign w:val="bottom"/>
          </w:tcPr>
          <w:p w14:paraId="05D6E9A5" w14:textId="77777777" w:rsidR="005307A6" w:rsidRPr="00934DBD" w:rsidRDefault="005307A6" w:rsidP="00C0398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20CE2467" w14:textId="5CD99D70" w:rsidR="005307A6" w:rsidRPr="00934DBD" w:rsidRDefault="005307A6" w:rsidP="00C0398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E92320"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</w:tr>
      <w:tr w:rsidR="005307A6" w:rsidRPr="00934DBD" w14:paraId="13A44D9E" w14:textId="77777777" w:rsidTr="00C0398D">
        <w:trPr>
          <w:trHeight w:hRule="exact" w:val="144"/>
          <w:tblHeader/>
        </w:trPr>
        <w:tc>
          <w:tcPr>
            <w:tcW w:w="3348" w:type="dxa"/>
            <w:vAlign w:val="bottom"/>
          </w:tcPr>
          <w:p w14:paraId="721247A4" w14:textId="77777777" w:rsidR="005307A6" w:rsidRPr="00934DBD" w:rsidRDefault="005307A6" w:rsidP="00C0398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6390" w:type="dxa"/>
            <w:gridSpan w:val="11"/>
          </w:tcPr>
          <w:p w14:paraId="4253605B" w14:textId="77777777" w:rsidR="005307A6" w:rsidRPr="00934DBD" w:rsidRDefault="005307A6" w:rsidP="00C0398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5307A6" w:rsidRPr="00934DBD" w14:paraId="59B8D2BA" w14:textId="77777777" w:rsidTr="00504F95">
        <w:trPr>
          <w:trHeight w:hRule="exact" w:val="378"/>
          <w:tblHeader/>
        </w:trPr>
        <w:tc>
          <w:tcPr>
            <w:tcW w:w="9738" w:type="dxa"/>
            <w:gridSpan w:val="12"/>
            <w:vAlign w:val="bottom"/>
          </w:tcPr>
          <w:p w14:paraId="21424F9C" w14:textId="77777777" w:rsidR="005307A6" w:rsidRPr="00934DBD" w:rsidRDefault="005307A6" w:rsidP="00D93950">
            <w:pPr>
              <w:spacing w:line="240" w:lineRule="auto"/>
              <w:ind w:left="540" w:right="-115" w:hanging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สำหรับงวดสามเดือนสิ้นสุดวันที่ 30 กันยายน</w:t>
            </w:r>
          </w:p>
          <w:p w14:paraId="07F4E9C5" w14:textId="77777777" w:rsidR="005307A6" w:rsidRPr="00934DBD" w:rsidRDefault="005307A6" w:rsidP="00C0398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5307A6" w:rsidRPr="00934DBD" w14:paraId="27401CA6" w14:textId="77777777" w:rsidTr="00C0398D">
        <w:trPr>
          <w:trHeight w:val="92"/>
        </w:trPr>
        <w:tc>
          <w:tcPr>
            <w:tcW w:w="3348" w:type="dxa"/>
            <w:hideMark/>
          </w:tcPr>
          <w:p w14:paraId="22791133" w14:textId="77777777" w:rsidR="005307A6" w:rsidRPr="00934DBD" w:rsidRDefault="005307A6" w:rsidP="00D93950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4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900" w:type="dxa"/>
          </w:tcPr>
          <w:p w14:paraId="19958D06" w14:textId="77777777" w:rsidR="005307A6" w:rsidRPr="00934DBD" w:rsidRDefault="005307A6" w:rsidP="00C0398D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194FDB33" w14:textId="77777777" w:rsidR="005307A6" w:rsidRPr="00934DBD" w:rsidRDefault="005307A6" w:rsidP="00C0398D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2798F9F6" w14:textId="77777777" w:rsidR="005307A6" w:rsidRPr="00934DBD" w:rsidRDefault="005307A6" w:rsidP="00C0398D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2BA2251" w14:textId="77777777" w:rsidR="005307A6" w:rsidRPr="00934DBD" w:rsidRDefault="005307A6" w:rsidP="00C0398D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29C35000" w14:textId="77777777" w:rsidR="005307A6" w:rsidRPr="00934DBD" w:rsidRDefault="005307A6" w:rsidP="00C0398D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4E0C9EB" w14:textId="77777777" w:rsidR="005307A6" w:rsidRPr="00934DBD" w:rsidRDefault="005307A6" w:rsidP="00C0398D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7EAF25DE" w14:textId="77777777" w:rsidR="005307A6" w:rsidRPr="00934DBD" w:rsidRDefault="005307A6" w:rsidP="00C0398D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04CAC43" w14:textId="77777777" w:rsidR="005307A6" w:rsidRPr="00934DBD" w:rsidRDefault="005307A6" w:rsidP="00C0398D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38794E7F" w14:textId="77777777" w:rsidR="005307A6" w:rsidRPr="00934DBD" w:rsidRDefault="005307A6" w:rsidP="00C0398D">
            <w:pPr>
              <w:pStyle w:val="acctfourfigures"/>
              <w:tabs>
                <w:tab w:val="decimal" w:pos="37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44" w:type="dxa"/>
          </w:tcPr>
          <w:p w14:paraId="20C534E8" w14:textId="77777777" w:rsidR="005307A6" w:rsidRPr="00934DBD" w:rsidRDefault="005307A6" w:rsidP="00C0398D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  <w:vAlign w:val="bottom"/>
          </w:tcPr>
          <w:p w14:paraId="488B68CB" w14:textId="77777777" w:rsidR="005307A6" w:rsidRPr="00934DBD" w:rsidRDefault="005307A6" w:rsidP="00C0398D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92320" w:rsidRPr="00934DBD" w14:paraId="5B5BF3CF" w14:textId="77777777" w:rsidTr="00C0398D">
        <w:tc>
          <w:tcPr>
            <w:tcW w:w="3348" w:type="dxa"/>
            <w:hideMark/>
          </w:tcPr>
          <w:p w14:paraId="6197CB2B" w14:textId="77777777" w:rsidR="00E92320" w:rsidRPr="00934DBD" w:rsidRDefault="00E92320" w:rsidP="00D93950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45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900" w:type="dxa"/>
          </w:tcPr>
          <w:p w14:paraId="175A19AC" w14:textId="3A000C4F" w:rsidR="00E92320" w:rsidRPr="00934DBD" w:rsidRDefault="000E1849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12,923</w:t>
            </w:r>
          </w:p>
        </w:tc>
        <w:tc>
          <w:tcPr>
            <w:tcW w:w="270" w:type="dxa"/>
          </w:tcPr>
          <w:p w14:paraId="7697A848" w14:textId="77777777" w:rsidR="00E92320" w:rsidRPr="00934DBD" w:rsidRDefault="00E92320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331FD954" w14:textId="16BC3F41" w:rsidR="00E92320" w:rsidRPr="00934DBD" w:rsidRDefault="00150FBE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13,459</w:t>
            </w:r>
          </w:p>
        </w:tc>
        <w:tc>
          <w:tcPr>
            <w:tcW w:w="270" w:type="dxa"/>
          </w:tcPr>
          <w:p w14:paraId="67E13910" w14:textId="77777777" w:rsidR="00E92320" w:rsidRPr="00934DBD" w:rsidRDefault="00E92320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6571AF1" w14:textId="02BEA0C9" w:rsidR="00E92320" w:rsidRPr="00934DBD" w:rsidRDefault="000E1849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48,361</w:t>
            </w:r>
          </w:p>
        </w:tc>
        <w:tc>
          <w:tcPr>
            <w:tcW w:w="270" w:type="dxa"/>
          </w:tcPr>
          <w:p w14:paraId="16B15A42" w14:textId="77777777" w:rsidR="00E92320" w:rsidRPr="00934DBD" w:rsidRDefault="00E92320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2CE04D20" w14:textId="264EC2AA" w:rsidR="00E92320" w:rsidRPr="00934DBD" w:rsidRDefault="00150FBE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37,157</w:t>
            </w:r>
          </w:p>
        </w:tc>
        <w:tc>
          <w:tcPr>
            <w:tcW w:w="270" w:type="dxa"/>
          </w:tcPr>
          <w:p w14:paraId="33FB927A" w14:textId="77777777" w:rsidR="00E92320" w:rsidRPr="00934DBD" w:rsidRDefault="00E92320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552F2198" w14:textId="6435181A" w:rsidR="00E92320" w:rsidRPr="00934DBD" w:rsidRDefault="00D507F5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61,284</w:t>
            </w:r>
          </w:p>
        </w:tc>
        <w:tc>
          <w:tcPr>
            <w:tcW w:w="244" w:type="dxa"/>
          </w:tcPr>
          <w:p w14:paraId="0C28A4CE" w14:textId="77777777" w:rsidR="00E92320" w:rsidRPr="00934DBD" w:rsidRDefault="00E92320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</w:tcPr>
          <w:p w14:paraId="0E472B7C" w14:textId="26AE0286" w:rsidR="00E92320" w:rsidRPr="00934DBD" w:rsidRDefault="00150FBE" w:rsidP="00F5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50,616</w:t>
            </w:r>
          </w:p>
        </w:tc>
      </w:tr>
      <w:tr w:rsidR="00E92320" w:rsidRPr="00934DBD" w14:paraId="6AA92813" w14:textId="77777777" w:rsidTr="00C0398D">
        <w:tc>
          <w:tcPr>
            <w:tcW w:w="3348" w:type="dxa"/>
            <w:hideMark/>
          </w:tcPr>
          <w:p w14:paraId="71A53C24" w14:textId="77777777" w:rsidR="00E92320" w:rsidRPr="00934DBD" w:rsidRDefault="00E92320" w:rsidP="00D93950">
            <w:pPr>
              <w:tabs>
                <w:tab w:val="clear" w:pos="227"/>
                <w:tab w:val="left" w:pos="540"/>
              </w:tabs>
              <w:spacing w:line="240" w:lineRule="auto"/>
              <w:ind w:right="-115" w:firstLine="526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900" w:type="dxa"/>
          </w:tcPr>
          <w:p w14:paraId="6B011927" w14:textId="6F7DAA6D" w:rsidR="00E92320" w:rsidRPr="00934DBD" w:rsidRDefault="000E1849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6,044</w:t>
            </w:r>
          </w:p>
        </w:tc>
        <w:tc>
          <w:tcPr>
            <w:tcW w:w="270" w:type="dxa"/>
          </w:tcPr>
          <w:p w14:paraId="242ED28C" w14:textId="77777777" w:rsidR="00E92320" w:rsidRPr="00934DBD" w:rsidRDefault="00E92320" w:rsidP="00E92320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350158F" w14:textId="68F7E972" w:rsidR="00E92320" w:rsidRPr="00934DBD" w:rsidRDefault="00150FBE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5,977</w:t>
            </w:r>
          </w:p>
        </w:tc>
        <w:tc>
          <w:tcPr>
            <w:tcW w:w="270" w:type="dxa"/>
          </w:tcPr>
          <w:p w14:paraId="2257DA7B" w14:textId="77777777" w:rsidR="00E92320" w:rsidRPr="00934DBD" w:rsidRDefault="00E92320" w:rsidP="00E92320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1F6557C2" w14:textId="0D2F6B6E" w:rsidR="00E92320" w:rsidRPr="00934DBD" w:rsidRDefault="000E1849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66</w:t>
            </w:r>
            <w:r w:rsidR="00D507F5"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,234</w:t>
            </w:r>
          </w:p>
        </w:tc>
        <w:tc>
          <w:tcPr>
            <w:tcW w:w="270" w:type="dxa"/>
          </w:tcPr>
          <w:p w14:paraId="0DE4745D" w14:textId="77777777" w:rsidR="00E92320" w:rsidRPr="00934DBD" w:rsidRDefault="00E92320" w:rsidP="00E92320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</w:tcPr>
          <w:p w14:paraId="1050C0D2" w14:textId="16DB5B3D" w:rsidR="00E92320" w:rsidRPr="00934DBD" w:rsidRDefault="00150FBE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52,261</w:t>
            </w:r>
          </w:p>
        </w:tc>
        <w:tc>
          <w:tcPr>
            <w:tcW w:w="270" w:type="dxa"/>
          </w:tcPr>
          <w:p w14:paraId="0501F223" w14:textId="77777777" w:rsidR="00E92320" w:rsidRPr="00934DBD" w:rsidRDefault="00E92320" w:rsidP="00E92320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6B2E4E2" w14:textId="6A01F0E1" w:rsidR="00E92320" w:rsidRPr="00934DBD" w:rsidRDefault="00D507F5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72,278</w:t>
            </w:r>
          </w:p>
        </w:tc>
        <w:tc>
          <w:tcPr>
            <w:tcW w:w="244" w:type="dxa"/>
          </w:tcPr>
          <w:p w14:paraId="08038679" w14:textId="77777777" w:rsidR="00E92320" w:rsidRPr="00934DBD" w:rsidRDefault="00E92320" w:rsidP="00E92320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</w:tcPr>
          <w:p w14:paraId="0A4A97AB" w14:textId="31FAF3EF" w:rsidR="00E92320" w:rsidRPr="00934DBD" w:rsidRDefault="00150FBE" w:rsidP="00F5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58,238</w:t>
            </w:r>
          </w:p>
        </w:tc>
      </w:tr>
      <w:tr w:rsidR="00E92320" w:rsidRPr="00934DBD" w14:paraId="29F97F8E" w14:textId="77777777" w:rsidTr="00C0398D">
        <w:trPr>
          <w:trHeight w:val="119"/>
        </w:trPr>
        <w:tc>
          <w:tcPr>
            <w:tcW w:w="3348" w:type="dxa"/>
            <w:hideMark/>
          </w:tcPr>
          <w:p w14:paraId="76736081" w14:textId="77777777" w:rsidR="00E92320" w:rsidRPr="00934DBD" w:rsidRDefault="00E92320" w:rsidP="00D93950">
            <w:pPr>
              <w:pStyle w:val="BodyText"/>
              <w:tabs>
                <w:tab w:val="clear" w:pos="227"/>
                <w:tab w:val="left" w:pos="540"/>
              </w:tabs>
              <w:spacing w:after="0" w:line="240" w:lineRule="auto"/>
              <w:ind w:right="-89" w:firstLine="52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อาหารแปรรูปและสำเร็จรูป</w:t>
            </w:r>
          </w:p>
        </w:tc>
        <w:tc>
          <w:tcPr>
            <w:tcW w:w="900" w:type="dxa"/>
          </w:tcPr>
          <w:p w14:paraId="434A1B84" w14:textId="161900AB" w:rsidR="00E92320" w:rsidRPr="00934DBD" w:rsidRDefault="000E1849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1,597</w:t>
            </w:r>
          </w:p>
        </w:tc>
        <w:tc>
          <w:tcPr>
            <w:tcW w:w="270" w:type="dxa"/>
          </w:tcPr>
          <w:p w14:paraId="0D0E6B1A" w14:textId="77777777" w:rsidR="00E92320" w:rsidRPr="00934DBD" w:rsidRDefault="00E92320" w:rsidP="00E92320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7D2F773E" w14:textId="2AE51C6D" w:rsidR="00E92320" w:rsidRPr="00934DBD" w:rsidRDefault="00150FBE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1,672</w:t>
            </w:r>
          </w:p>
        </w:tc>
        <w:tc>
          <w:tcPr>
            <w:tcW w:w="270" w:type="dxa"/>
          </w:tcPr>
          <w:p w14:paraId="20FE8B93" w14:textId="77777777" w:rsidR="00E92320" w:rsidRPr="00934DBD" w:rsidRDefault="00E92320" w:rsidP="00E92320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603D383A" w14:textId="714F0DAC" w:rsidR="00E92320" w:rsidRPr="00934DBD" w:rsidRDefault="00D507F5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22,646</w:t>
            </w:r>
          </w:p>
        </w:tc>
        <w:tc>
          <w:tcPr>
            <w:tcW w:w="270" w:type="dxa"/>
          </w:tcPr>
          <w:p w14:paraId="27A30142" w14:textId="77777777" w:rsidR="00E92320" w:rsidRPr="00934DBD" w:rsidRDefault="00E92320" w:rsidP="00E92320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37401F1" w14:textId="7CB80977" w:rsidR="00E92320" w:rsidRPr="00934DBD" w:rsidRDefault="00150FBE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22,071</w:t>
            </w:r>
          </w:p>
        </w:tc>
        <w:tc>
          <w:tcPr>
            <w:tcW w:w="270" w:type="dxa"/>
          </w:tcPr>
          <w:p w14:paraId="047B408A" w14:textId="77777777" w:rsidR="00E92320" w:rsidRPr="00934DBD" w:rsidRDefault="00E92320" w:rsidP="00E92320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07679446" w14:textId="4A33D289" w:rsidR="00E92320" w:rsidRPr="00934DBD" w:rsidRDefault="00D507F5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24,243</w:t>
            </w:r>
          </w:p>
        </w:tc>
        <w:tc>
          <w:tcPr>
            <w:tcW w:w="244" w:type="dxa"/>
          </w:tcPr>
          <w:p w14:paraId="2BB0065E" w14:textId="77777777" w:rsidR="00E92320" w:rsidRPr="00934DBD" w:rsidRDefault="00E92320" w:rsidP="00E92320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</w:tcPr>
          <w:p w14:paraId="1AF0FBD3" w14:textId="6EA85609" w:rsidR="00E92320" w:rsidRPr="00934DBD" w:rsidRDefault="00150FBE" w:rsidP="00F5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23,743</w:t>
            </w:r>
          </w:p>
        </w:tc>
      </w:tr>
      <w:tr w:rsidR="00E92320" w:rsidRPr="00934DBD" w14:paraId="07C0CA2D" w14:textId="77777777" w:rsidTr="00C0398D">
        <w:tc>
          <w:tcPr>
            <w:tcW w:w="3348" w:type="dxa"/>
            <w:hideMark/>
          </w:tcPr>
          <w:p w14:paraId="639F4360" w14:textId="77777777" w:rsidR="00E92320" w:rsidRPr="00934DBD" w:rsidRDefault="00E92320" w:rsidP="00D93950">
            <w:pPr>
              <w:tabs>
                <w:tab w:val="clear" w:pos="227"/>
                <w:tab w:val="left" w:pos="630"/>
              </w:tabs>
              <w:ind w:left="450" w:right="-115" w:firstLine="7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E89D14" w14:textId="32ECF6BC" w:rsidR="00E92320" w:rsidRPr="00934DBD" w:rsidRDefault="000E1849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20,564</w:t>
            </w:r>
          </w:p>
        </w:tc>
        <w:tc>
          <w:tcPr>
            <w:tcW w:w="270" w:type="dxa"/>
          </w:tcPr>
          <w:p w14:paraId="49DEF4FC" w14:textId="77777777" w:rsidR="00E92320" w:rsidRPr="00934DBD" w:rsidRDefault="00E92320" w:rsidP="00E9232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6956F8" w14:textId="79190EE6" w:rsidR="00E92320" w:rsidRPr="00934DBD" w:rsidRDefault="00150FBE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21,108</w:t>
            </w:r>
          </w:p>
        </w:tc>
        <w:tc>
          <w:tcPr>
            <w:tcW w:w="270" w:type="dxa"/>
          </w:tcPr>
          <w:p w14:paraId="293A1F64" w14:textId="77777777" w:rsidR="00E92320" w:rsidRPr="00934DBD" w:rsidRDefault="00E92320" w:rsidP="00E9232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D31B1E" w14:textId="5B8B6D2A" w:rsidR="00E92320" w:rsidRPr="00934DBD" w:rsidRDefault="00D507F5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137,241</w:t>
            </w:r>
          </w:p>
        </w:tc>
        <w:tc>
          <w:tcPr>
            <w:tcW w:w="270" w:type="dxa"/>
          </w:tcPr>
          <w:p w14:paraId="7EC414ED" w14:textId="77777777" w:rsidR="00E92320" w:rsidRPr="00934DBD" w:rsidRDefault="00E92320" w:rsidP="00E9232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3CFCB" w14:textId="6718678D" w:rsidR="00E92320" w:rsidRPr="00934DBD" w:rsidRDefault="00150FBE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111,489</w:t>
            </w:r>
          </w:p>
        </w:tc>
        <w:tc>
          <w:tcPr>
            <w:tcW w:w="270" w:type="dxa"/>
          </w:tcPr>
          <w:p w14:paraId="672776C9" w14:textId="77777777" w:rsidR="00E92320" w:rsidRPr="00934DBD" w:rsidRDefault="00E92320" w:rsidP="00E9232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04E744" w14:textId="29C2A5AB" w:rsidR="00E92320" w:rsidRPr="00934DBD" w:rsidRDefault="00D507F5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157,805</w:t>
            </w:r>
          </w:p>
        </w:tc>
        <w:tc>
          <w:tcPr>
            <w:tcW w:w="244" w:type="dxa"/>
          </w:tcPr>
          <w:p w14:paraId="07290B46" w14:textId="77777777" w:rsidR="00E92320" w:rsidRPr="00934DBD" w:rsidRDefault="00E92320" w:rsidP="00E9232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A241BD" w14:textId="0F05AFE2" w:rsidR="00E92320" w:rsidRPr="00934DBD" w:rsidRDefault="00150FBE" w:rsidP="00F5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132,597</w:t>
            </w:r>
          </w:p>
        </w:tc>
      </w:tr>
    </w:tbl>
    <w:p w14:paraId="0A18E403" w14:textId="77777777" w:rsidR="005307A6" w:rsidRPr="00934DBD" w:rsidRDefault="005307A6" w:rsidP="001126AB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pPr w:leftFromText="180" w:rightFromText="180" w:vertAnchor="text" w:horzAnchor="margin" w:tblpXSpec="center" w:tblpY="15"/>
        <w:tblW w:w="9738" w:type="dxa"/>
        <w:tblLayout w:type="fixed"/>
        <w:tblLook w:val="01E0" w:firstRow="1" w:lastRow="1" w:firstColumn="1" w:lastColumn="1" w:noHBand="0" w:noVBand="0"/>
      </w:tblPr>
      <w:tblGrid>
        <w:gridCol w:w="3348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44"/>
        <w:gridCol w:w="926"/>
      </w:tblGrid>
      <w:tr w:rsidR="00E92320" w:rsidRPr="00934DBD" w14:paraId="1966AEB7" w14:textId="77777777" w:rsidTr="00C0398D">
        <w:trPr>
          <w:trHeight w:hRule="exact" w:val="144"/>
          <w:tblHeader/>
        </w:trPr>
        <w:tc>
          <w:tcPr>
            <w:tcW w:w="3348" w:type="dxa"/>
            <w:vAlign w:val="bottom"/>
          </w:tcPr>
          <w:p w14:paraId="7455DCC3" w14:textId="77777777" w:rsidR="00E92320" w:rsidRPr="00934DBD" w:rsidRDefault="00E92320" w:rsidP="00E9232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6390" w:type="dxa"/>
            <w:gridSpan w:val="11"/>
          </w:tcPr>
          <w:p w14:paraId="1D030F17" w14:textId="77777777" w:rsidR="00E92320" w:rsidRPr="00934DBD" w:rsidRDefault="00E92320" w:rsidP="00E9232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E92320" w:rsidRPr="00934DBD" w14:paraId="332F1AF8" w14:textId="77777777" w:rsidTr="00C0398D">
        <w:trPr>
          <w:trHeight w:hRule="exact" w:val="475"/>
          <w:tblHeader/>
        </w:trPr>
        <w:tc>
          <w:tcPr>
            <w:tcW w:w="9738" w:type="dxa"/>
            <w:gridSpan w:val="12"/>
            <w:vAlign w:val="bottom"/>
          </w:tcPr>
          <w:p w14:paraId="13494F4A" w14:textId="77777777" w:rsidR="00E92320" w:rsidRPr="00934DBD" w:rsidRDefault="00E92320" w:rsidP="00D93950">
            <w:pPr>
              <w:spacing w:line="240" w:lineRule="auto"/>
              <w:ind w:left="540" w:right="-115" w:hanging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สำหรับงวดเก้าเดือนสิ้นสุด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 30 กันยายน</w:t>
            </w:r>
          </w:p>
          <w:p w14:paraId="7E73952F" w14:textId="77777777" w:rsidR="00E92320" w:rsidRPr="00934DBD" w:rsidRDefault="00E92320" w:rsidP="00E9232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E92320" w:rsidRPr="00934DBD" w14:paraId="750202FC" w14:textId="77777777" w:rsidTr="00C0398D">
        <w:trPr>
          <w:trHeight w:val="92"/>
        </w:trPr>
        <w:tc>
          <w:tcPr>
            <w:tcW w:w="3348" w:type="dxa"/>
            <w:hideMark/>
          </w:tcPr>
          <w:p w14:paraId="312A6F57" w14:textId="77777777" w:rsidR="00E92320" w:rsidRPr="00934DBD" w:rsidRDefault="00E92320" w:rsidP="00D93950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4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900" w:type="dxa"/>
          </w:tcPr>
          <w:p w14:paraId="43FE2EE0" w14:textId="77777777" w:rsidR="00E92320" w:rsidRPr="00934DBD" w:rsidRDefault="00E92320" w:rsidP="00E92320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09593227" w14:textId="77777777" w:rsidR="00E92320" w:rsidRPr="00934DBD" w:rsidRDefault="00E92320" w:rsidP="00E92320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3DE5AF6D" w14:textId="77777777" w:rsidR="00E92320" w:rsidRPr="00934DBD" w:rsidRDefault="00E92320" w:rsidP="00E92320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F87B759" w14:textId="77777777" w:rsidR="00E92320" w:rsidRPr="00934DBD" w:rsidRDefault="00E92320" w:rsidP="00E92320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0491A781" w14:textId="77777777" w:rsidR="00E92320" w:rsidRPr="00934DBD" w:rsidRDefault="00E92320" w:rsidP="00E92320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2D3AEFE" w14:textId="77777777" w:rsidR="00E92320" w:rsidRPr="00934DBD" w:rsidRDefault="00E92320" w:rsidP="00E92320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6DED29C7" w14:textId="77777777" w:rsidR="00E92320" w:rsidRPr="00934DBD" w:rsidRDefault="00E92320" w:rsidP="00E92320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E689986" w14:textId="77777777" w:rsidR="00E92320" w:rsidRPr="00934DBD" w:rsidRDefault="00E92320" w:rsidP="00E92320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DD6889D" w14:textId="77777777" w:rsidR="00E92320" w:rsidRPr="00934DBD" w:rsidRDefault="00E92320" w:rsidP="00E92320">
            <w:pPr>
              <w:pStyle w:val="acctfourfigures"/>
              <w:tabs>
                <w:tab w:val="decimal" w:pos="37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44" w:type="dxa"/>
          </w:tcPr>
          <w:p w14:paraId="3A43CE32" w14:textId="77777777" w:rsidR="00E92320" w:rsidRPr="00934DBD" w:rsidRDefault="00E92320" w:rsidP="00E92320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  <w:vAlign w:val="bottom"/>
          </w:tcPr>
          <w:p w14:paraId="564A21DD" w14:textId="77777777" w:rsidR="00E92320" w:rsidRPr="00934DBD" w:rsidRDefault="00E92320" w:rsidP="00E92320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150FBE" w:rsidRPr="00934DBD" w14:paraId="29EE77AE" w14:textId="77777777" w:rsidTr="00C0398D">
        <w:tc>
          <w:tcPr>
            <w:tcW w:w="3348" w:type="dxa"/>
            <w:hideMark/>
          </w:tcPr>
          <w:p w14:paraId="6939665F" w14:textId="77777777" w:rsidR="00150FBE" w:rsidRPr="00934DBD" w:rsidRDefault="00150FBE" w:rsidP="00D93950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45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900" w:type="dxa"/>
          </w:tcPr>
          <w:p w14:paraId="5A1928D8" w14:textId="4500261E" w:rsidR="00150FBE" w:rsidRPr="00934DBD" w:rsidRDefault="00A26527" w:rsidP="00150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34,036</w:t>
            </w:r>
          </w:p>
        </w:tc>
        <w:tc>
          <w:tcPr>
            <w:tcW w:w="270" w:type="dxa"/>
          </w:tcPr>
          <w:p w14:paraId="1240DA9C" w14:textId="77777777" w:rsidR="00150FBE" w:rsidRPr="00934DBD" w:rsidRDefault="00150FBE" w:rsidP="00150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5D0F5AFA" w14:textId="6AE27E15" w:rsidR="00150FBE" w:rsidRPr="00934DBD" w:rsidRDefault="00150FBE" w:rsidP="00150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36,414</w:t>
            </w:r>
          </w:p>
        </w:tc>
        <w:tc>
          <w:tcPr>
            <w:tcW w:w="270" w:type="dxa"/>
          </w:tcPr>
          <w:p w14:paraId="31220D86" w14:textId="77777777" w:rsidR="00150FBE" w:rsidRPr="00934DBD" w:rsidRDefault="00150FBE" w:rsidP="00150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026DAC51" w14:textId="059FC240" w:rsidR="00150FBE" w:rsidRPr="00934DBD" w:rsidRDefault="00A26527" w:rsidP="00150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132,982</w:t>
            </w:r>
          </w:p>
        </w:tc>
        <w:tc>
          <w:tcPr>
            <w:tcW w:w="270" w:type="dxa"/>
          </w:tcPr>
          <w:p w14:paraId="447862B6" w14:textId="77777777" w:rsidR="00150FBE" w:rsidRPr="00934DBD" w:rsidRDefault="00150FBE" w:rsidP="00150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596FBE4E" w14:textId="78F04CE1" w:rsidR="00150FBE" w:rsidRPr="00934DBD" w:rsidRDefault="00150FBE" w:rsidP="00150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115,034</w:t>
            </w:r>
          </w:p>
        </w:tc>
        <w:tc>
          <w:tcPr>
            <w:tcW w:w="270" w:type="dxa"/>
          </w:tcPr>
          <w:p w14:paraId="2EE48D2E" w14:textId="77777777" w:rsidR="00150FBE" w:rsidRPr="00934DBD" w:rsidRDefault="00150FBE" w:rsidP="00150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1108E532" w14:textId="4E31C2CE" w:rsidR="00150FBE" w:rsidRPr="00934DBD" w:rsidRDefault="00A26527" w:rsidP="00150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167,018</w:t>
            </w:r>
          </w:p>
        </w:tc>
        <w:tc>
          <w:tcPr>
            <w:tcW w:w="244" w:type="dxa"/>
          </w:tcPr>
          <w:p w14:paraId="1D4D6D95" w14:textId="77777777" w:rsidR="00150FBE" w:rsidRPr="00934DBD" w:rsidRDefault="00150FBE" w:rsidP="00150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</w:tcPr>
          <w:p w14:paraId="3E71AC5E" w14:textId="7C4EA888" w:rsidR="00150FBE" w:rsidRPr="00934DBD" w:rsidRDefault="00150FBE" w:rsidP="00150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151,448</w:t>
            </w:r>
          </w:p>
        </w:tc>
      </w:tr>
      <w:tr w:rsidR="00150FBE" w:rsidRPr="00934DBD" w14:paraId="2D4E142D" w14:textId="77777777" w:rsidTr="00C0398D">
        <w:tc>
          <w:tcPr>
            <w:tcW w:w="3348" w:type="dxa"/>
            <w:hideMark/>
          </w:tcPr>
          <w:p w14:paraId="3C720668" w14:textId="77777777" w:rsidR="00150FBE" w:rsidRPr="00934DBD" w:rsidRDefault="00150FBE" w:rsidP="00D93950">
            <w:pPr>
              <w:tabs>
                <w:tab w:val="clear" w:pos="227"/>
                <w:tab w:val="left" w:pos="540"/>
              </w:tabs>
              <w:spacing w:line="240" w:lineRule="auto"/>
              <w:ind w:right="-115" w:firstLine="526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900" w:type="dxa"/>
          </w:tcPr>
          <w:p w14:paraId="7D6CA675" w14:textId="426CEEE4" w:rsidR="00150FBE" w:rsidRPr="00934DBD" w:rsidRDefault="00A26527" w:rsidP="00150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18,180</w:t>
            </w:r>
          </w:p>
        </w:tc>
        <w:tc>
          <w:tcPr>
            <w:tcW w:w="270" w:type="dxa"/>
          </w:tcPr>
          <w:p w14:paraId="4C3ADF2C" w14:textId="77777777" w:rsidR="00150FBE" w:rsidRPr="00934DBD" w:rsidRDefault="00150FBE" w:rsidP="00150FBE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099080D1" w14:textId="6DA280EF" w:rsidR="00150FBE" w:rsidRPr="00934DBD" w:rsidRDefault="00150FBE" w:rsidP="00150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16,989</w:t>
            </w:r>
          </w:p>
        </w:tc>
        <w:tc>
          <w:tcPr>
            <w:tcW w:w="270" w:type="dxa"/>
          </w:tcPr>
          <w:p w14:paraId="07AA7FA3" w14:textId="77777777" w:rsidR="00150FBE" w:rsidRPr="00934DBD" w:rsidRDefault="00150FBE" w:rsidP="00150FBE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2EF3C0D" w14:textId="2752D2FB" w:rsidR="00150FBE" w:rsidRPr="00934DBD" w:rsidRDefault="00A26527" w:rsidP="00150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185,006</w:t>
            </w:r>
          </w:p>
        </w:tc>
        <w:tc>
          <w:tcPr>
            <w:tcW w:w="270" w:type="dxa"/>
          </w:tcPr>
          <w:p w14:paraId="1EDF7C2B" w14:textId="77777777" w:rsidR="00150FBE" w:rsidRPr="00934DBD" w:rsidRDefault="00150FBE" w:rsidP="00150FBE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</w:tcPr>
          <w:p w14:paraId="7EAB2EFF" w14:textId="43460092" w:rsidR="00150FBE" w:rsidRPr="00934DBD" w:rsidRDefault="00150FBE" w:rsidP="00150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153,339</w:t>
            </w:r>
          </w:p>
        </w:tc>
        <w:tc>
          <w:tcPr>
            <w:tcW w:w="270" w:type="dxa"/>
          </w:tcPr>
          <w:p w14:paraId="0836E161" w14:textId="77777777" w:rsidR="00150FBE" w:rsidRPr="00934DBD" w:rsidRDefault="00150FBE" w:rsidP="00150FBE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C70F9B7" w14:textId="4483085C" w:rsidR="00150FBE" w:rsidRPr="00934DBD" w:rsidRDefault="00A26527" w:rsidP="00150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203,186</w:t>
            </w:r>
          </w:p>
        </w:tc>
        <w:tc>
          <w:tcPr>
            <w:tcW w:w="244" w:type="dxa"/>
          </w:tcPr>
          <w:p w14:paraId="5528B327" w14:textId="77777777" w:rsidR="00150FBE" w:rsidRPr="00934DBD" w:rsidRDefault="00150FBE" w:rsidP="00150FBE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</w:tcPr>
          <w:p w14:paraId="156DB88F" w14:textId="20D39F17" w:rsidR="00150FBE" w:rsidRPr="00934DBD" w:rsidRDefault="00150FBE" w:rsidP="00150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170,328</w:t>
            </w:r>
          </w:p>
        </w:tc>
      </w:tr>
      <w:tr w:rsidR="00150FBE" w:rsidRPr="00934DBD" w14:paraId="1133DE8A" w14:textId="77777777" w:rsidTr="00C0398D">
        <w:trPr>
          <w:trHeight w:val="119"/>
        </w:trPr>
        <w:tc>
          <w:tcPr>
            <w:tcW w:w="3348" w:type="dxa"/>
            <w:hideMark/>
          </w:tcPr>
          <w:p w14:paraId="2768CE1A" w14:textId="77777777" w:rsidR="00150FBE" w:rsidRPr="00934DBD" w:rsidRDefault="00150FBE" w:rsidP="00D93950">
            <w:pPr>
              <w:pStyle w:val="BodyText"/>
              <w:tabs>
                <w:tab w:val="clear" w:pos="227"/>
                <w:tab w:val="left" w:pos="540"/>
              </w:tabs>
              <w:spacing w:after="0" w:line="240" w:lineRule="auto"/>
              <w:ind w:right="-89" w:firstLine="52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อาหารแปรรูปและสำเร็จรูป</w:t>
            </w:r>
          </w:p>
        </w:tc>
        <w:tc>
          <w:tcPr>
            <w:tcW w:w="900" w:type="dxa"/>
          </w:tcPr>
          <w:p w14:paraId="7AB7876B" w14:textId="68D83158" w:rsidR="00150FBE" w:rsidRPr="00934DBD" w:rsidRDefault="00A26527" w:rsidP="00150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4,993</w:t>
            </w:r>
          </w:p>
        </w:tc>
        <w:tc>
          <w:tcPr>
            <w:tcW w:w="270" w:type="dxa"/>
          </w:tcPr>
          <w:p w14:paraId="6DD31B1D" w14:textId="77777777" w:rsidR="00150FBE" w:rsidRPr="00934DBD" w:rsidRDefault="00150FBE" w:rsidP="00150FBE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56C4227E" w14:textId="7BBF2645" w:rsidR="00150FBE" w:rsidRPr="00934DBD" w:rsidRDefault="00150FBE" w:rsidP="00150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4,892</w:t>
            </w:r>
          </w:p>
        </w:tc>
        <w:tc>
          <w:tcPr>
            <w:tcW w:w="270" w:type="dxa"/>
          </w:tcPr>
          <w:p w14:paraId="3D6C1876" w14:textId="77777777" w:rsidR="00150FBE" w:rsidRPr="00934DBD" w:rsidRDefault="00150FBE" w:rsidP="00150FBE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76F334CA" w14:textId="16B9CCE4" w:rsidR="00150FBE" w:rsidRPr="00934DBD" w:rsidRDefault="00A26527" w:rsidP="00150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64,548</w:t>
            </w:r>
          </w:p>
        </w:tc>
        <w:tc>
          <w:tcPr>
            <w:tcW w:w="270" w:type="dxa"/>
          </w:tcPr>
          <w:p w14:paraId="6B3D25FC" w14:textId="77777777" w:rsidR="00150FBE" w:rsidRPr="00934DBD" w:rsidRDefault="00150FBE" w:rsidP="00150FBE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23E73773" w14:textId="084BC019" w:rsidR="00150FBE" w:rsidRPr="00934DBD" w:rsidRDefault="00150FBE" w:rsidP="00150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65,112</w:t>
            </w:r>
          </w:p>
        </w:tc>
        <w:tc>
          <w:tcPr>
            <w:tcW w:w="270" w:type="dxa"/>
          </w:tcPr>
          <w:p w14:paraId="7846F6D7" w14:textId="77777777" w:rsidR="00150FBE" w:rsidRPr="00934DBD" w:rsidRDefault="00150FBE" w:rsidP="00150FBE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55787B8F" w14:textId="2336DD58" w:rsidR="00150FBE" w:rsidRPr="00934DBD" w:rsidRDefault="00A26527" w:rsidP="00150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69,541</w:t>
            </w:r>
          </w:p>
        </w:tc>
        <w:tc>
          <w:tcPr>
            <w:tcW w:w="244" w:type="dxa"/>
          </w:tcPr>
          <w:p w14:paraId="0A28F4B2" w14:textId="77777777" w:rsidR="00150FBE" w:rsidRPr="00934DBD" w:rsidRDefault="00150FBE" w:rsidP="00150FBE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</w:tcPr>
          <w:p w14:paraId="603FF8AD" w14:textId="11136BB2" w:rsidR="00150FBE" w:rsidRPr="00934DBD" w:rsidRDefault="00150FBE" w:rsidP="00150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70,004</w:t>
            </w:r>
          </w:p>
        </w:tc>
      </w:tr>
      <w:tr w:rsidR="00150FBE" w:rsidRPr="00934DBD" w14:paraId="4F660B1E" w14:textId="77777777" w:rsidTr="00C0398D">
        <w:tc>
          <w:tcPr>
            <w:tcW w:w="3348" w:type="dxa"/>
            <w:hideMark/>
          </w:tcPr>
          <w:p w14:paraId="0DED17DF" w14:textId="77777777" w:rsidR="00150FBE" w:rsidRPr="00934DBD" w:rsidRDefault="00150FBE" w:rsidP="00D93950">
            <w:pPr>
              <w:tabs>
                <w:tab w:val="clear" w:pos="227"/>
                <w:tab w:val="left" w:pos="630"/>
              </w:tabs>
              <w:ind w:left="450" w:right="-115" w:firstLine="7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B98147" w14:textId="26A95871" w:rsidR="00150FBE" w:rsidRPr="00934DBD" w:rsidRDefault="00A26527" w:rsidP="00150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57,209</w:t>
            </w:r>
          </w:p>
        </w:tc>
        <w:tc>
          <w:tcPr>
            <w:tcW w:w="270" w:type="dxa"/>
          </w:tcPr>
          <w:p w14:paraId="76A174A1" w14:textId="77777777" w:rsidR="00150FBE" w:rsidRPr="00934DBD" w:rsidRDefault="00150FBE" w:rsidP="00150FBE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043DA6" w14:textId="622EED26" w:rsidR="00150FBE" w:rsidRPr="00934DBD" w:rsidRDefault="00150FBE" w:rsidP="00150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58,295</w:t>
            </w:r>
          </w:p>
        </w:tc>
        <w:tc>
          <w:tcPr>
            <w:tcW w:w="270" w:type="dxa"/>
          </w:tcPr>
          <w:p w14:paraId="5CBDD834" w14:textId="77777777" w:rsidR="00150FBE" w:rsidRPr="00934DBD" w:rsidRDefault="00150FBE" w:rsidP="00150FBE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1C26FE" w14:textId="60A46469" w:rsidR="00150FBE" w:rsidRPr="00934DBD" w:rsidRDefault="00A26527" w:rsidP="00150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382,536</w:t>
            </w:r>
          </w:p>
        </w:tc>
        <w:tc>
          <w:tcPr>
            <w:tcW w:w="270" w:type="dxa"/>
          </w:tcPr>
          <w:p w14:paraId="2510D1E4" w14:textId="77777777" w:rsidR="00150FBE" w:rsidRPr="00934DBD" w:rsidRDefault="00150FBE" w:rsidP="00150FBE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50D5CC" w14:textId="40EA98E3" w:rsidR="00150FBE" w:rsidRPr="00934DBD" w:rsidRDefault="00150FBE" w:rsidP="00150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333,485</w:t>
            </w:r>
          </w:p>
        </w:tc>
        <w:tc>
          <w:tcPr>
            <w:tcW w:w="270" w:type="dxa"/>
          </w:tcPr>
          <w:p w14:paraId="6526AEE6" w14:textId="77777777" w:rsidR="00150FBE" w:rsidRPr="00934DBD" w:rsidRDefault="00150FBE" w:rsidP="00150FBE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10ABD0" w14:textId="7D38ECD6" w:rsidR="00150FBE" w:rsidRPr="00934DBD" w:rsidRDefault="00A26527" w:rsidP="00150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439,745</w:t>
            </w:r>
          </w:p>
        </w:tc>
        <w:tc>
          <w:tcPr>
            <w:tcW w:w="244" w:type="dxa"/>
          </w:tcPr>
          <w:p w14:paraId="529C0083" w14:textId="77777777" w:rsidR="00150FBE" w:rsidRPr="00934DBD" w:rsidRDefault="00150FBE" w:rsidP="00150FBE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CC7309" w14:textId="04CCA55F" w:rsidR="00150FBE" w:rsidRPr="00934DBD" w:rsidRDefault="00150FBE" w:rsidP="00150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391,780</w:t>
            </w:r>
          </w:p>
        </w:tc>
      </w:tr>
    </w:tbl>
    <w:p w14:paraId="18C5587D" w14:textId="4799A4C3" w:rsidR="00F03497" w:rsidRPr="00934DBD" w:rsidRDefault="00F03497" w:rsidP="005307A6">
      <w:pPr>
        <w:rPr>
          <w:rFonts w:asciiTheme="majorBidi" w:hAnsiTheme="majorBidi" w:cstheme="majorBidi"/>
          <w:sz w:val="30"/>
          <w:szCs w:val="30"/>
        </w:rPr>
      </w:pPr>
    </w:p>
    <w:p w14:paraId="6C52A268" w14:textId="77777777" w:rsidR="00F03497" w:rsidRPr="00934DBD" w:rsidRDefault="00F03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</w:rPr>
        <w:br w:type="page"/>
      </w:r>
    </w:p>
    <w:p w14:paraId="1BEC4DCD" w14:textId="5CA7ADE9" w:rsidR="00F03497" w:rsidRPr="00934DBD" w:rsidRDefault="00F03497" w:rsidP="00F03497">
      <w:pPr>
        <w:spacing w:line="240" w:lineRule="auto"/>
        <w:ind w:left="540"/>
        <w:jc w:val="thaiDistribute"/>
        <w:rPr>
          <w:rFonts w:asciiTheme="majorBidi" w:hAnsiTheme="majorBidi" w:cstheme="majorBidi"/>
          <w:spacing w:val="-1"/>
          <w:sz w:val="30"/>
          <w:szCs w:val="30"/>
          <w:cs/>
        </w:rPr>
      </w:pPr>
      <w:r w:rsidRPr="00934DBD">
        <w:rPr>
          <w:rFonts w:asciiTheme="majorBidi" w:hAnsiTheme="majorBidi" w:cstheme="majorBidi"/>
          <w:spacing w:val="-1"/>
          <w:sz w:val="30"/>
          <w:szCs w:val="30"/>
          <w:cs/>
        </w:rPr>
        <w:lastRenderedPageBreak/>
        <w:t xml:space="preserve">รายละเอียดข้อมูลรายได้ที่จำแนกตามประเภทของผลิตภัณฑ์หลักสำหรับงวดสามเดือนและเก้าเดือนสิ้นสุดวันที่ </w:t>
      </w:r>
      <w:r w:rsidRPr="00934DBD">
        <w:rPr>
          <w:rFonts w:asciiTheme="majorBidi" w:hAnsiTheme="majorBidi" w:cstheme="majorBidi"/>
          <w:spacing w:val="-1"/>
          <w:sz w:val="30"/>
          <w:szCs w:val="30"/>
        </w:rPr>
        <w:t>30</w:t>
      </w:r>
      <w:r w:rsidRPr="00934DBD">
        <w:rPr>
          <w:rFonts w:asciiTheme="majorBidi" w:hAnsiTheme="majorBidi" w:cstheme="majorBidi"/>
          <w:spacing w:val="-1"/>
          <w:sz w:val="30"/>
          <w:szCs w:val="30"/>
          <w:cs/>
        </w:rPr>
        <w:t xml:space="preserve"> กันยายน มีดังนี้</w:t>
      </w:r>
      <w:r w:rsidRPr="00934DBD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pacing w:val="-1"/>
          <w:sz w:val="30"/>
          <w:szCs w:val="30"/>
          <w:cs/>
        </w:rPr>
        <w:t>(ต่อ)</w:t>
      </w:r>
    </w:p>
    <w:p w14:paraId="2FDCE067" w14:textId="77777777" w:rsidR="005307A6" w:rsidRPr="00934DBD" w:rsidRDefault="005307A6" w:rsidP="005307A6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54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236"/>
        <w:gridCol w:w="1204"/>
        <w:gridCol w:w="252"/>
        <w:gridCol w:w="1440"/>
      </w:tblGrid>
      <w:tr w:rsidR="005307A6" w:rsidRPr="00934DBD" w14:paraId="102664D7" w14:textId="77777777" w:rsidTr="00F03497">
        <w:trPr>
          <w:trHeight w:val="87"/>
        </w:trPr>
        <w:tc>
          <w:tcPr>
            <w:tcW w:w="6408" w:type="dxa"/>
            <w:tcBorders>
              <w:top w:val="nil"/>
              <w:bottom w:val="nil"/>
            </w:tcBorders>
            <w:vAlign w:val="bottom"/>
          </w:tcPr>
          <w:p w14:paraId="65E07E09" w14:textId="77777777" w:rsidR="005307A6" w:rsidRPr="00934DBD" w:rsidRDefault="005307A6" w:rsidP="00E9232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934DBD">
              <w:rPr>
                <w:rFonts w:asciiTheme="majorBidi" w:hAnsiTheme="majorBidi" w:cstheme="majorBidi"/>
              </w:rPr>
              <w:br w:type="page"/>
            </w:r>
            <w:r w:rsidRPr="00934DBD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0501C2C" w14:textId="77777777" w:rsidR="005307A6" w:rsidRPr="00934DBD" w:rsidRDefault="005307A6" w:rsidP="00E92320">
            <w:pPr>
              <w:tabs>
                <w:tab w:val="left" w:pos="540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6" w:type="dxa"/>
            <w:gridSpan w:val="3"/>
            <w:tcBorders>
              <w:top w:val="nil"/>
              <w:bottom w:val="nil"/>
            </w:tcBorders>
          </w:tcPr>
          <w:p w14:paraId="4C55BC52" w14:textId="77777777" w:rsidR="005307A6" w:rsidRPr="00934DBD" w:rsidRDefault="005307A6" w:rsidP="00E92320">
            <w:pPr>
              <w:tabs>
                <w:tab w:val="left" w:pos="540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307A6" w:rsidRPr="00934DBD" w14:paraId="60E9148B" w14:textId="77777777" w:rsidTr="00F03497">
        <w:trPr>
          <w:trHeight w:val="87"/>
        </w:trPr>
        <w:tc>
          <w:tcPr>
            <w:tcW w:w="6408" w:type="dxa"/>
            <w:tcBorders>
              <w:top w:val="nil"/>
            </w:tcBorders>
            <w:vAlign w:val="bottom"/>
          </w:tcPr>
          <w:p w14:paraId="2BF757C9" w14:textId="77777777" w:rsidR="005307A6" w:rsidRPr="00934DBD" w:rsidRDefault="005307A6" w:rsidP="00E9232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3132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4AEF7F07" w14:textId="77777777" w:rsidR="005307A6" w:rsidRPr="00934DBD" w:rsidRDefault="005307A6" w:rsidP="00E9232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5307A6" w:rsidRPr="00934DBD" w14:paraId="093FA8BB" w14:textId="77777777" w:rsidTr="00F03497">
        <w:trPr>
          <w:trHeight w:val="87"/>
        </w:trPr>
        <w:tc>
          <w:tcPr>
            <w:tcW w:w="6408" w:type="dxa"/>
            <w:vAlign w:val="bottom"/>
          </w:tcPr>
          <w:p w14:paraId="68C61300" w14:textId="77777777" w:rsidR="005307A6" w:rsidRPr="00934DBD" w:rsidRDefault="005307A6" w:rsidP="00E9232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132" w:type="dxa"/>
            <w:gridSpan w:val="4"/>
            <w:tcBorders>
              <w:top w:val="single" w:sz="4" w:space="0" w:color="auto"/>
              <w:bottom w:val="nil"/>
            </w:tcBorders>
            <w:vAlign w:val="bottom"/>
          </w:tcPr>
          <w:p w14:paraId="11D3E688" w14:textId="77777777" w:rsidR="005307A6" w:rsidRPr="00934DBD" w:rsidRDefault="005307A6" w:rsidP="00E92320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ส่วนงานที่รายงาน</w:t>
            </w:r>
          </w:p>
        </w:tc>
      </w:tr>
      <w:tr w:rsidR="005307A6" w:rsidRPr="00934DBD" w14:paraId="153269D5" w14:textId="77777777" w:rsidTr="00F03497">
        <w:trPr>
          <w:trHeight w:val="87"/>
        </w:trPr>
        <w:tc>
          <w:tcPr>
            <w:tcW w:w="6408" w:type="dxa"/>
            <w:vAlign w:val="bottom"/>
          </w:tcPr>
          <w:p w14:paraId="6A38BFAF" w14:textId="77777777" w:rsidR="005307A6" w:rsidRPr="00934DBD" w:rsidRDefault="005307A6" w:rsidP="00E9232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132" w:type="dxa"/>
            <w:gridSpan w:val="4"/>
            <w:tcBorders>
              <w:top w:val="nil"/>
              <w:bottom w:val="single" w:sz="4" w:space="0" w:color="auto"/>
            </w:tcBorders>
          </w:tcPr>
          <w:p w14:paraId="1E1E8DCB" w14:textId="77777777" w:rsidR="005307A6" w:rsidRPr="00934DBD" w:rsidRDefault="005307A6" w:rsidP="00E9232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สัตว์น้ำ</w:t>
            </w:r>
          </w:p>
        </w:tc>
      </w:tr>
      <w:tr w:rsidR="005307A6" w:rsidRPr="00934DBD" w14:paraId="5B5EE8F0" w14:textId="77777777" w:rsidTr="00F03497">
        <w:trPr>
          <w:trHeight w:val="87"/>
        </w:trPr>
        <w:tc>
          <w:tcPr>
            <w:tcW w:w="6408" w:type="dxa"/>
            <w:vAlign w:val="bottom"/>
          </w:tcPr>
          <w:p w14:paraId="4A12D5FD" w14:textId="77777777" w:rsidR="005307A6" w:rsidRPr="00934DBD" w:rsidRDefault="005307A6" w:rsidP="00E92320">
            <w:pPr>
              <w:tabs>
                <w:tab w:val="clear" w:pos="454"/>
                <w:tab w:val="left" w:pos="468"/>
              </w:tabs>
              <w:spacing w:line="240" w:lineRule="auto"/>
              <w:ind w:left="540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A81AEF" w14:textId="42C19E76" w:rsidR="005307A6" w:rsidRPr="00934DBD" w:rsidRDefault="005307A6" w:rsidP="00E92320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E92320"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7F1E1C5C" w14:textId="77777777" w:rsidR="005307A6" w:rsidRPr="00934DBD" w:rsidRDefault="005307A6" w:rsidP="00E9232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32F7F2" w14:textId="3CACD552" w:rsidR="005307A6" w:rsidRPr="00934DBD" w:rsidRDefault="005307A6" w:rsidP="00E92320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E92320"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</w:tr>
      <w:tr w:rsidR="005307A6" w:rsidRPr="00934DBD" w14:paraId="33D4EB2B" w14:textId="77777777" w:rsidTr="00F03497">
        <w:trPr>
          <w:trHeight w:hRule="exact" w:val="144"/>
        </w:trPr>
        <w:tc>
          <w:tcPr>
            <w:tcW w:w="6408" w:type="dxa"/>
            <w:vAlign w:val="bottom"/>
          </w:tcPr>
          <w:p w14:paraId="631B19D9" w14:textId="77777777" w:rsidR="005307A6" w:rsidRPr="00934DBD" w:rsidRDefault="005307A6" w:rsidP="00E9232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3132" w:type="dxa"/>
            <w:gridSpan w:val="4"/>
            <w:vAlign w:val="bottom"/>
          </w:tcPr>
          <w:p w14:paraId="21BB91CB" w14:textId="77777777" w:rsidR="005307A6" w:rsidRPr="00934DBD" w:rsidRDefault="005307A6" w:rsidP="00E92320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5307A6" w:rsidRPr="00934DBD" w14:paraId="69FA2474" w14:textId="77777777" w:rsidTr="00F03497">
        <w:trPr>
          <w:trHeight w:hRule="exact" w:val="444"/>
        </w:trPr>
        <w:tc>
          <w:tcPr>
            <w:tcW w:w="6408" w:type="dxa"/>
            <w:vAlign w:val="bottom"/>
          </w:tcPr>
          <w:p w14:paraId="0A4EA2F9" w14:textId="77777777" w:rsidR="005307A6" w:rsidRPr="00934DBD" w:rsidRDefault="005307A6" w:rsidP="00E92320">
            <w:pPr>
              <w:ind w:left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สำหรับงวดสามเดือนสิ้นสุดวันที่ 30 กันยายน</w:t>
            </w:r>
          </w:p>
        </w:tc>
        <w:tc>
          <w:tcPr>
            <w:tcW w:w="3132" w:type="dxa"/>
            <w:gridSpan w:val="4"/>
            <w:vAlign w:val="bottom"/>
          </w:tcPr>
          <w:p w14:paraId="05CECF7A" w14:textId="77777777" w:rsidR="005307A6" w:rsidRPr="00934DBD" w:rsidRDefault="005307A6" w:rsidP="00E92320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5307A6" w:rsidRPr="00934DBD" w14:paraId="47DF06C6" w14:textId="77777777" w:rsidTr="00F03497">
        <w:trPr>
          <w:trHeight w:val="92"/>
        </w:trPr>
        <w:tc>
          <w:tcPr>
            <w:tcW w:w="6408" w:type="dxa"/>
            <w:hideMark/>
          </w:tcPr>
          <w:p w14:paraId="3C556BA1" w14:textId="77777777" w:rsidR="005307A6" w:rsidRPr="00934DBD" w:rsidRDefault="005307A6" w:rsidP="00E92320">
            <w:pPr>
              <w:ind w:left="72" w:right="-115" w:firstLine="37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1440" w:type="dxa"/>
            <w:gridSpan w:val="2"/>
          </w:tcPr>
          <w:p w14:paraId="340ED223" w14:textId="77777777" w:rsidR="005307A6" w:rsidRPr="00934DBD" w:rsidRDefault="005307A6" w:rsidP="00E92320">
            <w:pPr>
              <w:pStyle w:val="acctfourfigures"/>
              <w:tabs>
                <w:tab w:val="decimal" w:pos="37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52" w:type="dxa"/>
          </w:tcPr>
          <w:p w14:paraId="37A0499B" w14:textId="77777777" w:rsidR="005307A6" w:rsidRPr="00934DBD" w:rsidRDefault="005307A6" w:rsidP="00E92320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1B347E53" w14:textId="77777777" w:rsidR="005307A6" w:rsidRPr="00934DBD" w:rsidRDefault="005307A6" w:rsidP="00E92320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92320" w:rsidRPr="00934DBD" w14:paraId="4A1E25AA" w14:textId="77777777" w:rsidTr="00F03497">
        <w:tc>
          <w:tcPr>
            <w:tcW w:w="6408" w:type="dxa"/>
            <w:hideMark/>
          </w:tcPr>
          <w:p w14:paraId="5213C4DA" w14:textId="77777777" w:rsidR="00E92320" w:rsidRPr="00934DBD" w:rsidRDefault="00E92320" w:rsidP="00E92320">
            <w:pPr>
              <w:ind w:left="72" w:right="-115" w:firstLine="37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1440" w:type="dxa"/>
            <w:gridSpan w:val="2"/>
            <w:tcBorders>
              <w:bottom w:val="nil"/>
            </w:tcBorders>
          </w:tcPr>
          <w:p w14:paraId="5B73C0C0" w14:textId="77314ABB" w:rsidR="00E92320" w:rsidRPr="00934DBD" w:rsidRDefault="000E29C5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3,412</w:t>
            </w:r>
          </w:p>
        </w:tc>
        <w:tc>
          <w:tcPr>
            <w:tcW w:w="252" w:type="dxa"/>
            <w:tcBorders>
              <w:bottom w:val="nil"/>
            </w:tcBorders>
          </w:tcPr>
          <w:p w14:paraId="02B672A0" w14:textId="77777777" w:rsidR="00E92320" w:rsidRPr="00934DBD" w:rsidRDefault="00E92320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2C5814AE" w14:textId="49768322" w:rsidR="00E92320" w:rsidRPr="00934DBD" w:rsidRDefault="00E92320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3,674</w:t>
            </w:r>
          </w:p>
        </w:tc>
      </w:tr>
      <w:tr w:rsidR="00E92320" w:rsidRPr="00934DBD" w14:paraId="430EB2B1" w14:textId="77777777" w:rsidTr="00F03497">
        <w:tc>
          <w:tcPr>
            <w:tcW w:w="6408" w:type="dxa"/>
            <w:hideMark/>
          </w:tcPr>
          <w:p w14:paraId="0197BC0F" w14:textId="77777777" w:rsidR="00E92320" w:rsidRPr="00934DBD" w:rsidRDefault="00E92320" w:rsidP="00E92320">
            <w:pPr>
              <w:ind w:left="72" w:right="-115" w:firstLine="37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</w:tcPr>
          <w:p w14:paraId="351641FF" w14:textId="26EB3C38" w:rsidR="00E92320" w:rsidRPr="00934DBD" w:rsidRDefault="000E29C5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2,592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1EEB678" w14:textId="77777777" w:rsidR="00E92320" w:rsidRPr="00934DBD" w:rsidRDefault="00E92320" w:rsidP="00E92320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DDAEEFA" w14:textId="045D0D92" w:rsidR="00E92320" w:rsidRPr="00934DBD" w:rsidRDefault="00E92320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2,260</w:t>
            </w:r>
          </w:p>
        </w:tc>
      </w:tr>
      <w:tr w:rsidR="00E92320" w:rsidRPr="00934DBD" w14:paraId="1BB12CCC" w14:textId="77777777" w:rsidTr="00F03497">
        <w:trPr>
          <w:trHeight w:val="119"/>
        </w:trPr>
        <w:tc>
          <w:tcPr>
            <w:tcW w:w="6408" w:type="dxa"/>
            <w:tcBorders>
              <w:bottom w:val="nil"/>
            </w:tcBorders>
            <w:hideMark/>
          </w:tcPr>
          <w:p w14:paraId="25EA0589" w14:textId="77777777" w:rsidR="00E92320" w:rsidRPr="00934DBD" w:rsidRDefault="00E92320" w:rsidP="00E92320">
            <w:pPr>
              <w:ind w:left="72" w:right="-115" w:firstLine="37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อาหารแปรรูปและสำเร็จรูป</w:t>
            </w:r>
          </w:p>
        </w:tc>
        <w:tc>
          <w:tcPr>
            <w:tcW w:w="1440" w:type="dxa"/>
            <w:gridSpan w:val="2"/>
            <w:tcBorders>
              <w:top w:val="nil"/>
              <w:bottom w:val="single" w:sz="4" w:space="0" w:color="auto"/>
            </w:tcBorders>
          </w:tcPr>
          <w:p w14:paraId="1DE310AB" w14:textId="203161BD" w:rsidR="00E92320" w:rsidRPr="00934DBD" w:rsidRDefault="000E29C5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644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0336EE" w14:textId="77777777" w:rsidR="00E92320" w:rsidRPr="00934DBD" w:rsidRDefault="00E92320" w:rsidP="00E92320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355F14E4" w14:textId="4D4A9287" w:rsidR="00E92320" w:rsidRPr="00934DBD" w:rsidRDefault="00E92320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  <w:r w:rsidR="00136033"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19</w:t>
            </w:r>
          </w:p>
        </w:tc>
      </w:tr>
      <w:tr w:rsidR="00E92320" w:rsidRPr="00934DBD" w14:paraId="3AC10002" w14:textId="77777777" w:rsidTr="00F03497">
        <w:tc>
          <w:tcPr>
            <w:tcW w:w="6408" w:type="dxa"/>
            <w:tcBorders>
              <w:top w:val="nil"/>
              <w:bottom w:val="nil"/>
            </w:tcBorders>
            <w:hideMark/>
          </w:tcPr>
          <w:p w14:paraId="771049E6" w14:textId="77777777" w:rsidR="00E92320" w:rsidRPr="00934DBD" w:rsidRDefault="00E92320" w:rsidP="00E92320">
            <w:pPr>
              <w:ind w:left="72" w:right="-115" w:firstLine="37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46EFFACF" w14:textId="7D13AA7B" w:rsidR="00E92320" w:rsidRPr="00934DBD" w:rsidRDefault="000E29C5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6,648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F75B395" w14:textId="77777777" w:rsidR="00E92320" w:rsidRPr="00934DBD" w:rsidRDefault="00E92320" w:rsidP="00E92320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7759E8" w14:textId="2162BD1D" w:rsidR="00E92320" w:rsidRPr="00934DBD" w:rsidRDefault="00E92320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6,55</w:t>
            </w:r>
            <w:r w:rsidR="00136033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</w:t>
            </w:r>
          </w:p>
        </w:tc>
      </w:tr>
    </w:tbl>
    <w:p w14:paraId="192A27B1" w14:textId="77777777" w:rsidR="005307A6" w:rsidRPr="00934DBD" w:rsidRDefault="005307A6" w:rsidP="005307A6">
      <w:pPr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54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440"/>
        <w:gridCol w:w="252"/>
        <w:gridCol w:w="1440"/>
      </w:tblGrid>
      <w:tr w:rsidR="00E92320" w:rsidRPr="00934DBD" w14:paraId="460BFDC3" w14:textId="77777777" w:rsidTr="00A24CA1">
        <w:trPr>
          <w:trHeight w:hRule="exact" w:val="144"/>
          <w:tblHeader/>
        </w:trPr>
        <w:tc>
          <w:tcPr>
            <w:tcW w:w="6408" w:type="dxa"/>
            <w:tcBorders>
              <w:top w:val="nil"/>
              <w:bottom w:val="nil"/>
            </w:tcBorders>
            <w:vAlign w:val="bottom"/>
          </w:tcPr>
          <w:p w14:paraId="39A7EC05" w14:textId="77777777" w:rsidR="00E92320" w:rsidRPr="00934DBD" w:rsidRDefault="00E92320" w:rsidP="00E9232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3132" w:type="dxa"/>
            <w:gridSpan w:val="3"/>
            <w:tcBorders>
              <w:top w:val="nil"/>
              <w:bottom w:val="nil"/>
            </w:tcBorders>
            <w:vAlign w:val="bottom"/>
          </w:tcPr>
          <w:p w14:paraId="7A1656C7" w14:textId="77777777" w:rsidR="00E92320" w:rsidRPr="00934DBD" w:rsidRDefault="00E92320" w:rsidP="00E92320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E92320" w:rsidRPr="00934DBD" w14:paraId="63B9DD47" w14:textId="77777777" w:rsidTr="00A24CA1">
        <w:trPr>
          <w:trHeight w:val="144"/>
          <w:tblHeader/>
        </w:trPr>
        <w:tc>
          <w:tcPr>
            <w:tcW w:w="6408" w:type="dxa"/>
            <w:tcBorders>
              <w:top w:val="nil"/>
            </w:tcBorders>
            <w:vAlign w:val="bottom"/>
          </w:tcPr>
          <w:p w14:paraId="55130A37" w14:textId="77777777" w:rsidR="00E92320" w:rsidRPr="00934DBD" w:rsidRDefault="00E92320" w:rsidP="00E92320">
            <w:pPr>
              <w:ind w:left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สำหรับงวดเก้าเดือนสิ้นสุดวันที่ 30 กันยายน</w:t>
            </w:r>
          </w:p>
        </w:tc>
        <w:tc>
          <w:tcPr>
            <w:tcW w:w="3132" w:type="dxa"/>
            <w:gridSpan w:val="3"/>
            <w:tcBorders>
              <w:top w:val="nil"/>
            </w:tcBorders>
            <w:vAlign w:val="bottom"/>
          </w:tcPr>
          <w:p w14:paraId="567BBACB" w14:textId="77777777" w:rsidR="00E92320" w:rsidRPr="00934DBD" w:rsidRDefault="00E92320" w:rsidP="00E92320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E92320" w:rsidRPr="00934DBD" w14:paraId="3550F9A7" w14:textId="77777777" w:rsidTr="00E92320">
        <w:trPr>
          <w:trHeight w:val="92"/>
        </w:trPr>
        <w:tc>
          <w:tcPr>
            <w:tcW w:w="6408" w:type="dxa"/>
            <w:hideMark/>
          </w:tcPr>
          <w:p w14:paraId="6C6ADD55" w14:textId="77777777" w:rsidR="00E92320" w:rsidRPr="00934DBD" w:rsidRDefault="00E92320" w:rsidP="00E92320">
            <w:pPr>
              <w:ind w:left="72" w:right="-115" w:firstLine="37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1440" w:type="dxa"/>
          </w:tcPr>
          <w:p w14:paraId="5AB9FF56" w14:textId="77777777" w:rsidR="00E92320" w:rsidRPr="00934DBD" w:rsidRDefault="00E92320" w:rsidP="00E92320">
            <w:pPr>
              <w:pStyle w:val="acctfourfigures"/>
              <w:tabs>
                <w:tab w:val="decimal" w:pos="37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52" w:type="dxa"/>
          </w:tcPr>
          <w:p w14:paraId="2C857104" w14:textId="77777777" w:rsidR="00E92320" w:rsidRPr="00934DBD" w:rsidRDefault="00E92320" w:rsidP="00E92320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164D7A13" w14:textId="77777777" w:rsidR="00E92320" w:rsidRPr="00934DBD" w:rsidRDefault="00E92320" w:rsidP="00E92320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92320" w:rsidRPr="00934DBD" w14:paraId="4324B3A5" w14:textId="77777777" w:rsidTr="00E92320">
        <w:tc>
          <w:tcPr>
            <w:tcW w:w="6408" w:type="dxa"/>
            <w:hideMark/>
          </w:tcPr>
          <w:p w14:paraId="7E8651D5" w14:textId="77777777" w:rsidR="00E92320" w:rsidRPr="00934DBD" w:rsidRDefault="00E92320" w:rsidP="00E92320">
            <w:pPr>
              <w:ind w:left="72" w:right="-115" w:firstLine="37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1440" w:type="dxa"/>
            <w:tcBorders>
              <w:bottom w:val="nil"/>
            </w:tcBorders>
          </w:tcPr>
          <w:p w14:paraId="01FE543D" w14:textId="3B569354" w:rsidR="00E92320" w:rsidRPr="00934DBD" w:rsidRDefault="000E29C5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9,506</w:t>
            </w:r>
          </w:p>
        </w:tc>
        <w:tc>
          <w:tcPr>
            <w:tcW w:w="252" w:type="dxa"/>
            <w:tcBorders>
              <w:bottom w:val="nil"/>
            </w:tcBorders>
          </w:tcPr>
          <w:p w14:paraId="14F26561" w14:textId="77777777" w:rsidR="00E92320" w:rsidRPr="00934DBD" w:rsidRDefault="00E92320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3227FD14" w14:textId="588FB65A" w:rsidR="00E92320" w:rsidRPr="00934DBD" w:rsidRDefault="00E92320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10,242</w:t>
            </w:r>
          </w:p>
        </w:tc>
      </w:tr>
      <w:tr w:rsidR="00E92320" w:rsidRPr="00934DBD" w14:paraId="39310B0F" w14:textId="77777777" w:rsidTr="00E92320">
        <w:tc>
          <w:tcPr>
            <w:tcW w:w="6408" w:type="dxa"/>
            <w:hideMark/>
          </w:tcPr>
          <w:p w14:paraId="720C9070" w14:textId="77777777" w:rsidR="00E92320" w:rsidRPr="00934DBD" w:rsidRDefault="00E92320" w:rsidP="00E92320">
            <w:pPr>
              <w:ind w:left="72" w:right="-115" w:firstLine="37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70E0E2C" w14:textId="1BD7A112" w:rsidR="00E92320" w:rsidRPr="00934DBD" w:rsidRDefault="000E29C5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8,001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142A6FF" w14:textId="77777777" w:rsidR="00E92320" w:rsidRPr="00934DBD" w:rsidRDefault="00E92320" w:rsidP="00E92320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50D4587" w14:textId="4B9E7B6E" w:rsidR="00E92320" w:rsidRPr="00934DBD" w:rsidRDefault="00E92320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6,613</w:t>
            </w:r>
          </w:p>
        </w:tc>
      </w:tr>
      <w:tr w:rsidR="00E92320" w:rsidRPr="00934DBD" w14:paraId="4A4E2E77" w14:textId="77777777" w:rsidTr="00E92320">
        <w:trPr>
          <w:trHeight w:val="119"/>
        </w:trPr>
        <w:tc>
          <w:tcPr>
            <w:tcW w:w="6408" w:type="dxa"/>
            <w:tcBorders>
              <w:bottom w:val="nil"/>
            </w:tcBorders>
            <w:hideMark/>
          </w:tcPr>
          <w:p w14:paraId="29820F13" w14:textId="77777777" w:rsidR="00E92320" w:rsidRPr="00934DBD" w:rsidRDefault="00E92320" w:rsidP="00E92320">
            <w:pPr>
              <w:ind w:left="72" w:right="-115" w:firstLine="37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อาหารแปรรูปและสำเร็จรูป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7D891075" w14:textId="4CA5BF57" w:rsidR="00E92320" w:rsidRPr="00934DBD" w:rsidRDefault="000E29C5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1,765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E49606D" w14:textId="77777777" w:rsidR="00E92320" w:rsidRPr="00934DBD" w:rsidRDefault="00E92320" w:rsidP="00E92320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3004FC42" w14:textId="31C7B4CA" w:rsidR="00E92320" w:rsidRPr="00934DBD" w:rsidRDefault="00E92320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1,61</w:t>
            </w:r>
            <w:r w:rsidR="00136033" w:rsidRPr="00934D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</w:tr>
      <w:tr w:rsidR="00E92320" w:rsidRPr="00934DBD" w14:paraId="294C62A5" w14:textId="77777777" w:rsidTr="00E92320">
        <w:tc>
          <w:tcPr>
            <w:tcW w:w="6408" w:type="dxa"/>
            <w:tcBorders>
              <w:top w:val="nil"/>
              <w:bottom w:val="nil"/>
            </w:tcBorders>
            <w:hideMark/>
          </w:tcPr>
          <w:p w14:paraId="345977CD" w14:textId="77777777" w:rsidR="00E92320" w:rsidRPr="00934DBD" w:rsidRDefault="00E92320" w:rsidP="00E92320">
            <w:pPr>
              <w:ind w:left="72" w:right="-115" w:firstLine="37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55D4E1" w14:textId="6E135C1D" w:rsidR="00E92320" w:rsidRPr="00934DBD" w:rsidRDefault="000E29C5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19,272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D49AAC" w14:textId="77777777" w:rsidR="00E92320" w:rsidRPr="00934DBD" w:rsidRDefault="00E92320" w:rsidP="00E92320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3E97A6" w14:textId="531222D7" w:rsidR="00E92320" w:rsidRPr="00934DBD" w:rsidRDefault="00E92320" w:rsidP="00E9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18,46</w:t>
            </w:r>
            <w:r w:rsidR="001D61FD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</w:t>
            </w:r>
          </w:p>
        </w:tc>
      </w:tr>
    </w:tbl>
    <w:p w14:paraId="4ACCDE0D" w14:textId="306F84EC" w:rsidR="005307A6" w:rsidRPr="00934DBD" w:rsidRDefault="005307A6" w:rsidP="00C35786">
      <w:pPr>
        <w:spacing w:line="240" w:lineRule="auto"/>
        <w:ind w:left="540"/>
        <w:jc w:val="thaiDistribute"/>
        <w:rPr>
          <w:rFonts w:asciiTheme="majorBidi" w:hAnsiTheme="majorBidi" w:cstheme="majorBidi"/>
          <w:spacing w:val="-1"/>
          <w:sz w:val="24"/>
          <w:szCs w:val="24"/>
        </w:rPr>
      </w:pPr>
    </w:p>
    <w:p w14:paraId="6362DC99" w14:textId="27C7B96F" w:rsidR="00B8635A" w:rsidRPr="00934DBD" w:rsidRDefault="00B8635A" w:rsidP="00E92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  <w:r w:rsidRPr="00934DBD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 xml:space="preserve">ยอดคงเหลือของสัญญา </w:t>
      </w:r>
    </w:p>
    <w:p w14:paraId="34219F7B" w14:textId="77777777" w:rsidR="00F03497" w:rsidRPr="00934DBD" w:rsidRDefault="00F03497" w:rsidP="00E92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  <w:lang w:val="en-AU"/>
        </w:rPr>
      </w:pPr>
    </w:p>
    <w:p w14:paraId="7290E6CC" w14:textId="7E774F1B" w:rsidR="00C40A47" w:rsidRPr="00934DBD" w:rsidRDefault="00454F39" w:rsidP="00E92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934DBD">
        <w:rPr>
          <w:rFonts w:asciiTheme="majorBidi" w:hAnsiTheme="majorBidi" w:cstheme="majorBidi"/>
          <w:sz w:val="30"/>
          <w:szCs w:val="30"/>
          <w:cs/>
          <w:lang w:val="en-AU"/>
        </w:rPr>
        <w:t xml:space="preserve">ณ วันที่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30</w:t>
      </w:r>
      <w:r w:rsidR="00E92320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E92320" w:rsidRPr="00934DB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934DBD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2606E5" w:rsidRPr="00934DBD">
        <w:rPr>
          <w:rFonts w:asciiTheme="majorBidi" w:hAnsiTheme="majorBidi" w:cstheme="majorBidi"/>
          <w:sz w:val="30"/>
          <w:szCs w:val="30"/>
        </w:rPr>
        <w:t>2563</w:t>
      </w:r>
      <w:r w:rsidRPr="00934DBD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  <w:lang w:val="en-AU"/>
        </w:rPr>
        <w:t>กลุ่มบริษัท</w:t>
      </w:r>
      <w:r w:rsidR="0089568A" w:rsidRPr="00934DBD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934DBD">
        <w:rPr>
          <w:rFonts w:asciiTheme="majorBidi" w:hAnsiTheme="majorBidi" w:cstheme="majorBidi"/>
          <w:sz w:val="30"/>
          <w:szCs w:val="30"/>
          <w:cs/>
          <w:lang w:val="en-AU"/>
        </w:rPr>
        <w:t xml:space="preserve">มีหนี้สินที่เกิดจากสัญญาจำนวน </w:t>
      </w:r>
      <w:r w:rsidR="00E630AB" w:rsidRPr="00934DBD">
        <w:rPr>
          <w:rFonts w:asciiTheme="majorBidi" w:hAnsiTheme="majorBidi" w:cstheme="majorBidi"/>
          <w:sz w:val="30"/>
          <w:szCs w:val="30"/>
        </w:rPr>
        <w:t xml:space="preserve">3,475 </w:t>
      </w:r>
      <w:r w:rsidRPr="00934DBD">
        <w:rPr>
          <w:rFonts w:asciiTheme="majorBidi" w:hAnsiTheme="majorBidi" w:cstheme="majorBidi"/>
          <w:sz w:val="30"/>
          <w:szCs w:val="30"/>
          <w:cs/>
          <w:lang w:val="en-AU"/>
        </w:rPr>
        <w:t>ล้านบาท</w:t>
      </w:r>
      <w:r w:rsidR="0089568A" w:rsidRPr="00934DBD">
        <w:rPr>
          <w:rFonts w:asciiTheme="majorBidi" w:hAnsiTheme="majorBidi" w:cstheme="majorBidi"/>
          <w:sz w:val="30"/>
          <w:szCs w:val="30"/>
          <w:cs/>
          <w:lang w:val="en-AU"/>
        </w:rPr>
        <w:t xml:space="preserve"> และ</w:t>
      </w:r>
      <w:r w:rsidR="008135AF" w:rsidRPr="00934DBD">
        <w:rPr>
          <w:rFonts w:asciiTheme="majorBidi" w:hAnsiTheme="majorBidi" w:cstheme="majorBidi"/>
          <w:sz w:val="30"/>
          <w:szCs w:val="30"/>
          <w:lang w:val="en-AU"/>
        </w:rPr>
        <w:t xml:space="preserve"> 40 </w:t>
      </w:r>
      <w:r w:rsidR="0089568A" w:rsidRPr="00934DBD">
        <w:rPr>
          <w:rFonts w:asciiTheme="majorBidi" w:hAnsiTheme="majorBidi" w:cstheme="majorBidi"/>
          <w:sz w:val="30"/>
          <w:szCs w:val="30"/>
          <w:cs/>
          <w:lang w:val="en-AU"/>
        </w:rPr>
        <w:t xml:space="preserve">ล้านบาท ตามลำดับ </w:t>
      </w:r>
      <w:r w:rsidRPr="00934DBD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(</w:t>
      </w:r>
      <w:r w:rsidR="002606E5" w:rsidRPr="00934DBD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934DBD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Pr="00934DBD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 xml:space="preserve">ธันวาคม </w:t>
      </w:r>
      <w:r w:rsidR="002606E5" w:rsidRPr="00934DBD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934DBD">
        <w:rPr>
          <w:rFonts w:asciiTheme="majorBidi" w:hAnsiTheme="majorBidi" w:cstheme="majorBidi"/>
          <w:i/>
          <w:iCs/>
          <w:sz w:val="30"/>
          <w:szCs w:val="30"/>
          <w:lang w:val="en-AU"/>
        </w:rPr>
        <w:t>:</w:t>
      </w:r>
      <w:r w:rsidR="007D1B48" w:rsidRPr="00934DB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606E5" w:rsidRPr="00934DBD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D64FC6" w:rsidRPr="00934DBD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2606E5" w:rsidRPr="00934DBD">
        <w:rPr>
          <w:rFonts w:asciiTheme="majorBidi" w:hAnsiTheme="majorBidi" w:cstheme="majorBidi"/>
          <w:i/>
          <w:iCs/>
          <w:sz w:val="30"/>
          <w:szCs w:val="30"/>
        </w:rPr>
        <w:t>825</w:t>
      </w:r>
      <w:r w:rsidR="004A1794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ล้านบาท</w:t>
      </w:r>
      <w:r w:rsidR="0089568A" w:rsidRPr="00934DBD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 xml:space="preserve"> และ </w:t>
      </w:r>
      <w:r w:rsidR="002606E5" w:rsidRPr="00934DBD">
        <w:rPr>
          <w:rFonts w:asciiTheme="majorBidi" w:hAnsiTheme="majorBidi" w:cstheme="majorBidi"/>
          <w:i/>
          <w:iCs/>
          <w:sz w:val="30"/>
          <w:szCs w:val="30"/>
        </w:rPr>
        <w:t>21</w:t>
      </w:r>
      <w:r w:rsidR="0089568A" w:rsidRPr="00934DBD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="0089568A" w:rsidRPr="00934DBD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ล้านบาท ตามลำดับ</w:t>
      </w:r>
      <w:r w:rsidRPr="00934DBD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)</w:t>
      </w:r>
      <w:r w:rsidRPr="00934DBD">
        <w:rPr>
          <w:rFonts w:asciiTheme="majorBidi" w:hAnsiTheme="majorBidi" w:cstheme="majorBidi"/>
          <w:sz w:val="30"/>
          <w:szCs w:val="30"/>
          <w:cs/>
          <w:lang w:val="en-AU"/>
        </w:rPr>
        <w:t xml:space="preserve"> ซึ่งเป็นภาระผูกพันในการโอนสินค้าให้กับลูกค้าที่กลุ่มบริษัท</w:t>
      </w:r>
      <w:r w:rsidR="003B3724" w:rsidRPr="00934DBD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934DBD">
        <w:rPr>
          <w:rFonts w:asciiTheme="majorBidi" w:hAnsiTheme="majorBidi" w:cstheme="majorBidi"/>
          <w:sz w:val="30"/>
          <w:szCs w:val="30"/>
          <w:cs/>
          <w:lang w:val="en-AU"/>
        </w:rPr>
        <w:t>ได้รับชำระเงินแล้ว</w:t>
      </w:r>
    </w:p>
    <w:p w14:paraId="7E6124C6" w14:textId="7CE28717" w:rsidR="00E92320" w:rsidRPr="00934DBD" w:rsidRDefault="00E92320" w:rsidP="00837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7"/>
        <w:rPr>
          <w:rFonts w:asciiTheme="majorBidi" w:hAnsiTheme="majorBidi" w:cstheme="majorBidi"/>
          <w:sz w:val="30"/>
          <w:szCs w:val="30"/>
          <w:lang w:val="en-AU"/>
        </w:rPr>
      </w:pPr>
      <w:r w:rsidRPr="00934DBD">
        <w:rPr>
          <w:rFonts w:asciiTheme="majorBidi" w:hAnsiTheme="majorBidi" w:cstheme="majorBidi"/>
          <w:sz w:val="30"/>
          <w:szCs w:val="30"/>
          <w:cs/>
          <w:lang w:val="en-AU"/>
        </w:rPr>
        <w:br w:type="page"/>
      </w:r>
      <w:r w:rsidR="00B8635A" w:rsidRPr="00934DBD">
        <w:rPr>
          <w:rFonts w:asciiTheme="majorBidi" w:hAnsiTheme="majorBidi" w:cstheme="majorBidi"/>
          <w:sz w:val="30"/>
          <w:szCs w:val="30"/>
          <w:cs/>
          <w:lang w:val="en-AU"/>
        </w:rPr>
        <w:lastRenderedPageBreak/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</w:t>
      </w:r>
      <w:r w:rsidR="00C40A47" w:rsidRPr="00934DBD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B8635A" w:rsidRPr="00934DBD">
        <w:rPr>
          <w:rFonts w:asciiTheme="majorBidi" w:hAnsiTheme="majorBidi" w:cstheme="majorBidi"/>
          <w:sz w:val="30"/>
          <w:szCs w:val="30"/>
          <w:cs/>
          <w:lang w:val="en-AU"/>
        </w:rPr>
        <w:t>โดยกลุ่มบริษัท</w:t>
      </w:r>
      <w:r w:rsidR="000578C4" w:rsidRPr="00934DBD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="00B8635A" w:rsidRPr="00934DBD">
        <w:rPr>
          <w:rFonts w:asciiTheme="majorBidi" w:hAnsiTheme="majorBidi" w:cstheme="majorBidi"/>
          <w:sz w:val="30"/>
          <w:szCs w:val="30"/>
          <w:cs/>
          <w:lang w:val="en-AU"/>
        </w:rPr>
        <w:t>จะรับรู้หนี้สินที่เกิดจากสัญญาดังกล่าวเป็นรายได้เมื่อส่งมอบการควบคุมสินค้าให้กับลูกค้า</w:t>
      </w:r>
      <w:r w:rsidR="004C0906" w:rsidRPr="00934DBD">
        <w:rPr>
          <w:rFonts w:asciiTheme="majorBidi" w:hAnsiTheme="majorBidi" w:cstheme="majorBidi"/>
          <w:sz w:val="30"/>
          <w:szCs w:val="30"/>
          <w:cs/>
          <w:lang w:val="en-AU"/>
        </w:rPr>
        <w:t xml:space="preserve"> ยอดคงเหลือของหนี้สินที่เกิดจากสัญญาแสดงรวมในบัญชี “</w:t>
      </w:r>
      <w:r w:rsidR="00A62A63" w:rsidRPr="00934DBD">
        <w:rPr>
          <w:rFonts w:asciiTheme="majorBidi" w:hAnsiTheme="majorBidi" w:cstheme="majorBidi"/>
          <w:sz w:val="30"/>
          <w:szCs w:val="30"/>
          <w:cs/>
          <w:lang w:val="en-AU"/>
        </w:rPr>
        <w:t>หนี้สินหมุนเวียนอื่น</w:t>
      </w:r>
      <w:r w:rsidR="004C0906" w:rsidRPr="00934DBD">
        <w:rPr>
          <w:rFonts w:asciiTheme="majorBidi" w:hAnsiTheme="majorBidi" w:cstheme="majorBidi"/>
          <w:sz w:val="30"/>
          <w:szCs w:val="30"/>
          <w:cs/>
          <w:lang w:val="en-AU"/>
        </w:rPr>
        <w:t>” ในงบแสดงฐานะการเงินรวม</w:t>
      </w:r>
      <w:r w:rsidR="000578C4" w:rsidRPr="00934DBD">
        <w:rPr>
          <w:rFonts w:asciiTheme="majorBidi" w:hAnsiTheme="majorBidi" w:cstheme="majorBidi"/>
          <w:sz w:val="30"/>
          <w:szCs w:val="30"/>
          <w:cs/>
          <w:lang w:val="en-AU"/>
        </w:rPr>
        <w:t>และ</w:t>
      </w:r>
      <w:r w:rsidR="0083545E" w:rsidRPr="00934DBD">
        <w:rPr>
          <w:rFonts w:asciiTheme="majorBidi" w:hAnsiTheme="majorBidi" w:cstheme="majorBidi"/>
          <w:sz w:val="30"/>
          <w:szCs w:val="30"/>
          <w:lang w:val="en-AU"/>
        </w:rPr>
        <w:br/>
      </w:r>
      <w:r w:rsidR="000578C4" w:rsidRPr="00934DBD">
        <w:rPr>
          <w:rFonts w:asciiTheme="majorBidi" w:hAnsiTheme="majorBidi" w:cstheme="majorBidi"/>
          <w:sz w:val="30"/>
          <w:szCs w:val="30"/>
          <w:cs/>
          <w:lang w:val="en-AU"/>
        </w:rPr>
        <w:t>งบแสดงฐานะการเงินเฉพาะกิจการ</w:t>
      </w:r>
      <w:r w:rsidR="004C0906" w:rsidRPr="00934DBD">
        <w:rPr>
          <w:rFonts w:asciiTheme="majorBidi" w:hAnsiTheme="majorBidi" w:cstheme="majorBidi"/>
          <w:sz w:val="30"/>
          <w:szCs w:val="30"/>
          <w:cs/>
          <w:lang w:val="en-AU"/>
        </w:rPr>
        <w:t xml:space="preserve"> ณ วันที่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30</w:t>
      </w:r>
      <w:r w:rsidR="0083545E" w:rsidRPr="00934DBD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  <w:lang w:val="en-AU"/>
        </w:rPr>
        <w:t xml:space="preserve">กันยายน </w:t>
      </w:r>
      <w:r w:rsidRPr="00934DBD">
        <w:rPr>
          <w:rFonts w:asciiTheme="majorBidi" w:hAnsiTheme="majorBidi" w:cstheme="majorBidi"/>
          <w:sz w:val="30"/>
          <w:szCs w:val="30"/>
        </w:rPr>
        <w:t>2563</w:t>
      </w:r>
    </w:p>
    <w:p w14:paraId="1F04924E" w14:textId="77777777" w:rsidR="00E92320" w:rsidRPr="00934DBD" w:rsidRDefault="00E92320" w:rsidP="00E92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47B1ED" w14:textId="13231E00" w:rsidR="001E191E" w:rsidRPr="00934DBD" w:rsidRDefault="002606E5" w:rsidP="00AE3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57" w:hanging="630"/>
        <w:rPr>
          <w:rFonts w:asciiTheme="majorBidi" w:hAnsiTheme="majorBidi" w:cstheme="majorBidi"/>
          <w:b/>
          <w:b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F5034" w:rsidRPr="00934DBD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D013DA" w:rsidRPr="00934DBD">
        <w:rPr>
          <w:rFonts w:asciiTheme="majorBidi" w:hAnsiTheme="majorBidi" w:cstheme="majorBidi"/>
          <w:sz w:val="30"/>
          <w:szCs w:val="30"/>
        </w:rPr>
        <w:t xml:space="preserve">      </w:t>
      </w:r>
      <w:r w:rsidR="001E191E" w:rsidRPr="00934DBD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</w:t>
      </w:r>
    </w:p>
    <w:p w14:paraId="25991775" w14:textId="77777777" w:rsidR="00E92320" w:rsidRPr="00934DBD" w:rsidRDefault="00E92320" w:rsidP="00E92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D83FCF3" w14:textId="1DBFEB15" w:rsidR="0013103E" w:rsidRPr="00934DBD" w:rsidRDefault="0013103E" w:rsidP="00AE3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>กำไรต่อหุ้นสำหรับแต่ละ</w:t>
      </w:r>
      <w:r w:rsidR="0083545E" w:rsidRPr="00934DBD">
        <w:rPr>
          <w:rFonts w:asciiTheme="majorBidi" w:hAnsiTheme="majorBidi" w:cstheme="majorBidi"/>
          <w:spacing w:val="-4"/>
          <w:sz w:val="30"/>
          <w:szCs w:val="30"/>
          <w:cs/>
        </w:rPr>
        <w:t>งวดสามเดือนและ</w:t>
      </w:r>
      <w:r w:rsidR="00E92320" w:rsidRPr="00934DBD">
        <w:rPr>
          <w:rFonts w:asciiTheme="majorBidi" w:hAnsiTheme="majorBidi" w:cstheme="majorBidi"/>
          <w:spacing w:val="-4"/>
          <w:sz w:val="30"/>
          <w:szCs w:val="30"/>
          <w:cs/>
        </w:rPr>
        <w:t>เก้า</w:t>
      </w:r>
      <w:r w:rsidR="0083545E" w:rsidRPr="00934DBD">
        <w:rPr>
          <w:rFonts w:asciiTheme="majorBidi" w:hAnsiTheme="majorBidi" w:cstheme="majorBidi"/>
          <w:spacing w:val="-4"/>
          <w:sz w:val="30"/>
          <w:szCs w:val="30"/>
          <w:cs/>
        </w:rPr>
        <w:t>เดือน</w:t>
      </w: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30</w:t>
      </w:r>
      <w:r w:rsidR="0083545E" w:rsidRPr="00934DBD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E92320" w:rsidRPr="00934DBD">
        <w:rPr>
          <w:rFonts w:asciiTheme="majorBidi" w:hAnsiTheme="majorBidi" w:cstheme="majorBidi"/>
          <w:sz w:val="30"/>
          <w:szCs w:val="30"/>
          <w:cs/>
          <w:lang w:val="en-AU"/>
        </w:rPr>
        <w:t xml:space="preserve">กันยายน </w:t>
      </w: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>คำนวณจาก</w:t>
      </w:r>
      <w:r w:rsidRPr="00934DBD">
        <w:rPr>
          <w:rFonts w:asciiTheme="majorBidi" w:hAnsiTheme="majorBidi" w:cstheme="majorBidi"/>
          <w:sz w:val="30"/>
          <w:szCs w:val="30"/>
          <w:cs/>
        </w:rPr>
        <w:t>กำไรสำหรับงวดที่เป็นส่วนของผู้ถือหุ้นสามัญของบริษัทหักดอกเบี้ยจ่ายสะสมสุทธิจากภาษีเงินได้สำหรับงวดของหุ้นกู้ด้อยสิทธิที่มีลักษณะคล้ายทุน และจำนวนหุ้นสามัญที่ถือโดยบุคคลภายนอกที่มีอยู่ในระหว่างงวดสามเดือน</w:t>
      </w:r>
      <w:r w:rsidR="00E425D3" w:rsidRPr="00934DBD">
        <w:rPr>
          <w:rFonts w:asciiTheme="majorBidi" w:hAnsiTheme="majorBidi" w:cstheme="majorBidi"/>
          <w:sz w:val="30"/>
          <w:szCs w:val="30"/>
          <w:cs/>
        </w:rPr>
        <w:t>และ</w:t>
      </w:r>
      <w:r w:rsidR="00E92320" w:rsidRPr="00934DBD">
        <w:rPr>
          <w:rFonts w:asciiTheme="majorBidi" w:hAnsiTheme="majorBidi" w:cstheme="majorBidi"/>
          <w:sz w:val="30"/>
          <w:szCs w:val="30"/>
          <w:cs/>
        </w:rPr>
        <w:t>เก้า</w:t>
      </w:r>
      <w:r w:rsidR="00E425D3" w:rsidRPr="00934DBD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934DBD">
        <w:rPr>
          <w:rFonts w:asciiTheme="majorBidi" w:hAnsiTheme="majorBidi" w:cstheme="majorBidi"/>
          <w:sz w:val="30"/>
          <w:szCs w:val="30"/>
          <w:cs/>
        </w:rPr>
        <w:t>สิ้นสุด</w:t>
      </w:r>
      <w:r w:rsidR="00E92320" w:rsidRPr="00934DBD">
        <w:rPr>
          <w:rFonts w:asciiTheme="majorBidi" w:hAnsiTheme="majorBidi" w:cstheme="majorBidi"/>
          <w:sz w:val="30"/>
          <w:szCs w:val="30"/>
          <w:cs/>
        </w:rPr>
        <w:t xml:space="preserve">             </w:t>
      </w:r>
      <w:r w:rsidRPr="00934DBD">
        <w:rPr>
          <w:rFonts w:asciiTheme="majorBidi" w:hAnsiTheme="majorBidi" w:cstheme="majorBidi"/>
          <w:sz w:val="30"/>
          <w:szCs w:val="30"/>
          <w:cs/>
        </w:rPr>
        <w:t>วันเดียวกันตามวิธีถัวเฉลี่ยถ่วงน้ำหนัก โดยแสดงการคำนวณได้ดังนี้</w:t>
      </w:r>
    </w:p>
    <w:p w14:paraId="7904A87B" w14:textId="07214D60" w:rsidR="00635024" w:rsidRPr="00934DBD" w:rsidRDefault="00635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6533C7FB" w14:textId="544AEDD1" w:rsidR="0083545E" w:rsidRPr="00934DBD" w:rsidRDefault="0083545E" w:rsidP="00AE3DE9">
      <w:pPr>
        <w:tabs>
          <w:tab w:val="clear" w:pos="454"/>
        </w:tabs>
        <w:ind w:firstLine="52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สำหรับแต่ละงวดสามเดือนสิ้นสุดวันที่ </w:t>
      </w:r>
      <w:r w:rsidR="002606E5"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30</w:t>
      </w: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E92320"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กันยายน </w:t>
      </w:r>
    </w:p>
    <w:p w14:paraId="2C6AC7A5" w14:textId="59925147" w:rsidR="00E92320" w:rsidRPr="00934DBD" w:rsidRDefault="00E92320" w:rsidP="0083545E">
      <w:pPr>
        <w:tabs>
          <w:tab w:val="clear" w:pos="454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402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4294"/>
        <w:gridCol w:w="1074"/>
        <w:gridCol w:w="269"/>
        <w:gridCol w:w="1081"/>
        <w:gridCol w:w="24"/>
        <w:gridCol w:w="278"/>
        <w:gridCol w:w="1072"/>
        <w:gridCol w:w="8"/>
        <w:gridCol w:w="267"/>
        <w:gridCol w:w="8"/>
        <w:gridCol w:w="1027"/>
      </w:tblGrid>
      <w:tr w:rsidR="00E92320" w:rsidRPr="00934DBD" w14:paraId="620D0524" w14:textId="77777777" w:rsidTr="00AE3DE9">
        <w:tc>
          <w:tcPr>
            <w:tcW w:w="2284" w:type="pct"/>
          </w:tcPr>
          <w:p w14:paraId="7758592D" w14:textId="77777777" w:rsidR="00E92320" w:rsidRPr="00934DBD" w:rsidRDefault="00E92320" w:rsidP="00C039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2" w:type="pct"/>
            <w:gridSpan w:val="4"/>
          </w:tcPr>
          <w:p w14:paraId="13621BA5" w14:textId="77777777" w:rsidR="00E92320" w:rsidRPr="00934DBD" w:rsidRDefault="00E92320" w:rsidP="00C039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5CB4C01" w14:textId="77777777" w:rsidR="00E92320" w:rsidRPr="00934DBD" w:rsidRDefault="00E92320" w:rsidP="00C039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pct"/>
            <w:gridSpan w:val="5"/>
            <w:hideMark/>
          </w:tcPr>
          <w:p w14:paraId="532F8BA4" w14:textId="77777777" w:rsidR="00E92320" w:rsidRPr="00934DBD" w:rsidRDefault="00E92320" w:rsidP="00C039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E92320" w:rsidRPr="00934DBD" w14:paraId="50836701" w14:textId="77777777" w:rsidTr="00AE3DE9">
        <w:tc>
          <w:tcPr>
            <w:tcW w:w="2284" w:type="pct"/>
          </w:tcPr>
          <w:p w14:paraId="288B2BDE" w14:textId="77777777" w:rsidR="00E92320" w:rsidRPr="00934DBD" w:rsidRDefault="00E92320" w:rsidP="00C039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2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1EABCD" w14:textId="77777777" w:rsidR="00E92320" w:rsidRPr="00934DBD" w:rsidRDefault="00E92320" w:rsidP="00C039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9B1D49A" w14:textId="77777777" w:rsidR="00E92320" w:rsidRPr="00934DBD" w:rsidRDefault="00E92320" w:rsidP="00C039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35FEF9" w14:textId="77777777" w:rsidR="00E92320" w:rsidRPr="00934DBD" w:rsidRDefault="00E92320" w:rsidP="00C039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2320" w:rsidRPr="00934DBD" w14:paraId="110CA8BA" w14:textId="77777777" w:rsidTr="00AE3DE9">
        <w:tc>
          <w:tcPr>
            <w:tcW w:w="2284" w:type="pct"/>
          </w:tcPr>
          <w:p w14:paraId="5C137551" w14:textId="77777777" w:rsidR="00E92320" w:rsidRPr="00934DBD" w:rsidRDefault="00E92320" w:rsidP="00C039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888A1A" w14:textId="245E4941" w:rsidR="00E92320" w:rsidRPr="00934DBD" w:rsidRDefault="00E92320" w:rsidP="00C0398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3240D8"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26F3F2" w14:textId="77777777" w:rsidR="00E92320" w:rsidRPr="00934DBD" w:rsidRDefault="00E92320" w:rsidP="00C0398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693EFD" w14:textId="696AD0B2" w:rsidR="00E92320" w:rsidRPr="00934DBD" w:rsidRDefault="00E92320" w:rsidP="00C0398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3240D8"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7BA252F6" w14:textId="77777777" w:rsidR="00E92320" w:rsidRPr="00934DBD" w:rsidRDefault="00E92320" w:rsidP="00C039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55AC84" w14:textId="2A36FD39" w:rsidR="00E92320" w:rsidRPr="00934DBD" w:rsidRDefault="00E92320" w:rsidP="00C0398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3240D8"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8153F" w14:textId="77777777" w:rsidR="00E92320" w:rsidRPr="00934DBD" w:rsidRDefault="00E92320" w:rsidP="00C0398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E41529" w14:textId="1BDDB1C3" w:rsidR="00E92320" w:rsidRPr="00934DBD" w:rsidRDefault="00E92320" w:rsidP="00C0398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3240D8"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92320" w:rsidRPr="00934DBD" w14:paraId="59B9BDF8" w14:textId="77777777" w:rsidTr="00AE3DE9">
        <w:tc>
          <w:tcPr>
            <w:tcW w:w="2284" w:type="pct"/>
            <w:hideMark/>
          </w:tcPr>
          <w:p w14:paraId="7221FBAE" w14:textId="6BC99111" w:rsidR="00E92320" w:rsidRPr="00934DBD" w:rsidRDefault="00E92320" w:rsidP="00AE3D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0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AB607E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B607E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571" w:type="pct"/>
          </w:tcPr>
          <w:p w14:paraId="1CC13B99" w14:textId="77777777" w:rsidR="00E92320" w:rsidRPr="00934DBD" w:rsidRDefault="00E92320" w:rsidP="00C0398D">
            <w:pPr>
              <w:tabs>
                <w:tab w:val="decimal" w:pos="780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C1819F3" w14:textId="77777777" w:rsidR="00E92320" w:rsidRPr="00934DBD" w:rsidRDefault="00E92320" w:rsidP="00C0398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03A8500E" w14:textId="77777777" w:rsidR="00E92320" w:rsidRPr="00934DBD" w:rsidRDefault="00E92320" w:rsidP="00C0398D">
            <w:pPr>
              <w:tabs>
                <w:tab w:val="decimal" w:pos="791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B13D537" w14:textId="77777777" w:rsidR="00E92320" w:rsidRPr="00934DBD" w:rsidRDefault="00E92320" w:rsidP="00C0398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72E79EA8" w14:textId="77777777" w:rsidR="00E92320" w:rsidRPr="00934DBD" w:rsidRDefault="00E92320" w:rsidP="00C0398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  <w:gridSpan w:val="3"/>
          </w:tcPr>
          <w:p w14:paraId="3ABE80A7" w14:textId="77777777" w:rsidR="00E92320" w:rsidRPr="00934DBD" w:rsidRDefault="00E92320" w:rsidP="00C0398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14:paraId="395A569E" w14:textId="77777777" w:rsidR="00E92320" w:rsidRPr="00934DBD" w:rsidRDefault="00E92320" w:rsidP="00C0398D">
            <w:pPr>
              <w:tabs>
                <w:tab w:val="decimal" w:pos="784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240D8" w:rsidRPr="00934DBD" w14:paraId="29A7E832" w14:textId="77777777" w:rsidTr="00AE3DE9">
        <w:tc>
          <w:tcPr>
            <w:tcW w:w="2284" w:type="pct"/>
            <w:hideMark/>
          </w:tcPr>
          <w:p w14:paraId="45B9B360" w14:textId="77777777" w:rsidR="003240D8" w:rsidRPr="00934DBD" w:rsidRDefault="003240D8" w:rsidP="00AE3D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0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571" w:type="pct"/>
          </w:tcPr>
          <w:p w14:paraId="00235361" w14:textId="202AE71C" w:rsidR="003240D8" w:rsidRPr="00934DBD" w:rsidRDefault="00871EA9" w:rsidP="0098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7,47</w:t>
            </w:r>
            <w:r w:rsidR="005D65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66425A1F" w14:textId="77777777" w:rsidR="003240D8" w:rsidRPr="00934DBD" w:rsidRDefault="003240D8" w:rsidP="00324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hideMark/>
          </w:tcPr>
          <w:p w14:paraId="1A8845B6" w14:textId="0EED9618" w:rsidR="003240D8" w:rsidRPr="00934DBD" w:rsidRDefault="003240D8" w:rsidP="005B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6,062</w:t>
            </w:r>
          </w:p>
        </w:tc>
        <w:tc>
          <w:tcPr>
            <w:tcW w:w="148" w:type="pct"/>
          </w:tcPr>
          <w:p w14:paraId="78E70EF0" w14:textId="77777777" w:rsidR="003240D8" w:rsidRPr="00934DBD" w:rsidRDefault="003240D8" w:rsidP="00324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5334F364" w14:textId="75637E82" w:rsidR="003240D8" w:rsidRPr="00934DBD" w:rsidRDefault="00871EA9" w:rsidP="005B3F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(1,13</w:t>
            </w:r>
            <w:r w:rsidR="005D65D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Pr="00934DB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150" w:type="pct"/>
            <w:gridSpan w:val="3"/>
          </w:tcPr>
          <w:p w14:paraId="316A13E1" w14:textId="77777777" w:rsidR="003240D8" w:rsidRPr="00934DBD" w:rsidRDefault="003240D8" w:rsidP="00324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hideMark/>
          </w:tcPr>
          <w:p w14:paraId="4D895C54" w14:textId="6E7DD398" w:rsidR="003240D8" w:rsidRPr="00934DBD" w:rsidRDefault="003240D8" w:rsidP="005B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1,316</w:t>
            </w:r>
          </w:p>
        </w:tc>
      </w:tr>
      <w:tr w:rsidR="003240D8" w:rsidRPr="00934DBD" w14:paraId="50BC2839" w14:textId="77777777" w:rsidTr="00AE3DE9">
        <w:tc>
          <w:tcPr>
            <w:tcW w:w="2284" w:type="pct"/>
            <w:hideMark/>
          </w:tcPr>
          <w:p w14:paraId="29838C4C" w14:textId="77777777" w:rsidR="003240D8" w:rsidRPr="00934DBD" w:rsidRDefault="003240D8" w:rsidP="00AE3D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ดอกเบี้ยจ่ายสะสมสุทธิจากภาษีเงินได้</w:t>
            </w:r>
          </w:p>
        </w:tc>
        <w:tc>
          <w:tcPr>
            <w:tcW w:w="571" w:type="pct"/>
          </w:tcPr>
          <w:p w14:paraId="36AA1A0C" w14:textId="77777777" w:rsidR="003240D8" w:rsidRPr="00934DBD" w:rsidRDefault="003240D8" w:rsidP="0032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6B6216A" w14:textId="77777777" w:rsidR="003240D8" w:rsidRPr="00934DBD" w:rsidRDefault="003240D8" w:rsidP="00324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042CBE4C" w14:textId="77777777" w:rsidR="003240D8" w:rsidRPr="00934DBD" w:rsidRDefault="003240D8" w:rsidP="0032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38D1478" w14:textId="77777777" w:rsidR="003240D8" w:rsidRPr="00934DBD" w:rsidRDefault="003240D8" w:rsidP="00324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657158A" w14:textId="77777777" w:rsidR="003240D8" w:rsidRPr="00934DBD" w:rsidRDefault="003240D8" w:rsidP="00324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  <w:gridSpan w:val="3"/>
          </w:tcPr>
          <w:p w14:paraId="25E20FB9" w14:textId="77777777" w:rsidR="003240D8" w:rsidRPr="00934DBD" w:rsidRDefault="003240D8" w:rsidP="00324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6C81F5B6" w14:textId="77777777" w:rsidR="003240D8" w:rsidRPr="00934DBD" w:rsidRDefault="003240D8" w:rsidP="0032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240D8" w:rsidRPr="00934DBD" w14:paraId="131B5E6C" w14:textId="77777777" w:rsidTr="00AE3DE9">
        <w:tc>
          <w:tcPr>
            <w:tcW w:w="2284" w:type="pct"/>
            <w:hideMark/>
          </w:tcPr>
          <w:p w14:paraId="5D5FFC21" w14:textId="77777777" w:rsidR="003240D8" w:rsidRPr="00934DBD" w:rsidRDefault="003240D8" w:rsidP="00AE3D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สำหรับงวดของหุ้นกู้ด้อยสิทธิ</w:t>
            </w:r>
          </w:p>
        </w:tc>
        <w:tc>
          <w:tcPr>
            <w:tcW w:w="571" w:type="pct"/>
          </w:tcPr>
          <w:p w14:paraId="46586DA2" w14:textId="77777777" w:rsidR="003240D8" w:rsidRPr="00934DBD" w:rsidRDefault="003240D8" w:rsidP="0032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972AC0E" w14:textId="77777777" w:rsidR="003240D8" w:rsidRPr="00934DBD" w:rsidRDefault="003240D8" w:rsidP="00324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4F3F6482" w14:textId="77777777" w:rsidR="003240D8" w:rsidRPr="00934DBD" w:rsidRDefault="003240D8" w:rsidP="0032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DFFBDBF" w14:textId="77777777" w:rsidR="003240D8" w:rsidRPr="00934DBD" w:rsidRDefault="003240D8" w:rsidP="00324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71F1F27" w14:textId="77777777" w:rsidR="003240D8" w:rsidRPr="00934DBD" w:rsidRDefault="003240D8" w:rsidP="00324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  <w:gridSpan w:val="3"/>
          </w:tcPr>
          <w:p w14:paraId="2FFB020C" w14:textId="77777777" w:rsidR="003240D8" w:rsidRPr="00934DBD" w:rsidRDefault="003240D8" w:rsidP="00324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4B8A48E5" w14:textId="77777777" w:rsidR="003240D8" w:rsidRPr="00934DBD" w:rsidRDefault="003240D8" w:rsidP="0032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240D8" w:rsidRPr="00934DBD" w14:paraId="259C07D9" w14:textId="77777777" w:rsidTr="00AE3DE9">
        <w:tc>
          <w:tcPr>
            <w:tcW w:w="2284" w:type="pct"/>
            <w:hideMark/>
          </w:tcPr>
          <w:p w14:paraId="1C0217EC" w14:textId="77777777" w:rsidR="003240D8" w:rsidRPr="00934DBD" w:rsidRDefault="003240D8" w:rsidP="00AE3D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ที่มีลักษณะคล้ายทุน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C858A" w14:textId="24D0B938" w:rsidR="003240D8" w:rsidRPr="00934DBD" w:rsidRDefault="00871EA9" w:rsidP="005B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(15</w:t>
            </w:r>
            <w:r w:rsidR="005D65D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537BB993" w14:textId="77777777" w:rsidR="003240D8" w:rsidRPr="00934DBD" w:rsidRDefault="003240D8" w:rsidP="00324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8B3051" w14:textId="676AFC7F" w:rsidR="003240D8" w:rsidRPr="00934DBD" w:rsidRDefault="003240D8" w:rsidP="0032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(152)</w:t>
            </w:r>
          </w:p>
        </w:tc>
        <w:tc>
          <w:tcPr>
            <w:tcW w:w="148" w:type="pct"/>
          </w:tcPr>
          <w:p w14:paraId="12C96D31" w14:textId="77777777" w:rsidR="003240D8" w:rsidRPr="00934DBD" w:rsidRDefault="003240D8" w:rsidP="00324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EBB81" w14:textId="68C8D0B5" w:rsidR="003240D8" w:rsidRPr="00934DBD" w:rsidRDefault="00871EA9" w:rsidP="00324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(15</w:t>
            </w:r>
            <w:r w:rsidR="005D65D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0" w:type="pct"/>
            <w:gridSpan w:val="3"/>
          </w:tcPr>
          <w:p w14:paraId="371C2160" w14:textId="77777777" w:rsidR="003240D8" w:rsidRPr="00934DBD" w:rsidRDefault="003240D8" w:rsidP="00324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392DBA" w14:textId="595795A2" w:rsidR="003240D8" w:rsidRPr="00934DBD" w:rsidRDefault="003240D8" w:rsidP="00BF3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7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(152)</w:t>
            </w:r>
          </w:p>
        </w:tc>
      </w:tr>
      <w:tr w:rsidR="003240D8" w:rsidRPr="00934DBD" w14:paraId="70750AE9" w14:textId="77777777" w:rsidTr="00833BE4">
        <w:tc>
          <w:tcPr>
            <w:tcW w:w="2284" w:type="pct"/>
            <w:hideMark/>
          </w:tcPr>
          <w:p w14:paraId="6DE5CA0D" w14:textId="11E7E369" w:rsidR="003240D8" w:rsidRPr="00934DBD" w:rsidRDefault="00D26819" w:rsidP="00AE3D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0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ที่</w:t>
            </w:r>
            <w:r w:rsidR="009C55E5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ใช้ในการคำนวณ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right w:val="nil"/>
            </w:tcBorders>
          </w:tcPr>
          <w:p w14:paraId="238533BC" w14:textId="0B28C949" w:rsidR="003240D8" w:rsidRPr="00934DBD" w:rsidRDefault="003240D8" w:rsidP="0032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81E7310" w14:textId="77777777" w:rsidR="003240D8" w:rsidRPr="00934DBD" w:rsidRDefault="003240D8" w:rsidP="00324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330F664" w14:textId="428BE04D" w:rsidR="003240D8" w:rsidRPr="00934DBD" w:rsidRDefault="003240D8" w:rsidP="0032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8694268" w14:textId="77777777" w:rsidR="003240D8" w:rsidRPr="00934DBD" w:rsidRDefault="003240D8" w:rsidP="00324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right w:val="nil"/>
            </w:tcBorders>
          </w:tcPr>
          <w:p w14:paraId="19254EB9" w14:textId="64AC56D4" w:rsidR="003240D8" w:rsidRPr="00934DBD" w:rsidRDefault="003240D8" w:rsidP="00324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  <w:gridSpan w:val="3"/>
          </w:tcPr>
          <w:p w14:paraId="4749D8DD" w14:textId="77777777" w:rsidR="003240D8" w:rsidRPr="00934DBD" w:rsidRDefault="003240D8" w:rsidP="00324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right w:val="nil"/>
            </w:tcBorders>
          </w:tcPr>
          <w:p w14:paraId="77115EF6" w14:textId="504AE7D3" w:rsidR="003240D8" w:rsidRPr="00934DBD" w:rsidRDefault="003240D8" w:rsidP="0032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33BE4" w:rsidRPr="00934DBD" w14:paraId="05E32F0F" w14:textId="77777777" w:rsidTr="00770CEA">
        <w:tc>
          <w:tcPr>
            <w:tcW w:w="2284" w:type="pct"/>
          </w:tcPr>
          <w:p w14:paraId="1FCE83F6" w14:textId="080BEE1E" w:rsidR="00833BE4" w:rsidRPr="00934DBD" w:rsidRDefault="00833BE4" w:rsidP="00833B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3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(ขั้นพื้นฐาน)</w:t>
            </w: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50A93C5F" w14:textId="44F3C5F6" w:rsidR="00833BE4" w:rsidRPr="00934DBD" w:rsidRDefault="00833BE4" w:rsidP="0098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7,32</w:t>
            </w:r>
            <w:r w:rsidR="007A5555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077DF7B6" w14:textId="77777777" w:rsidR="00833BE4" w:rsidRPr="00934DBD" w:rsidRDefault="00833BE4" w:rsidP="00833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left w:val="nil"/>
              <w:right w:val="nil"/>
            </w:tcBorders>
          </w:tcPr>
          <w:p w14:paraId="0694A383" w14:textId="75E1F2D5" w:rsidR="00833BE4" w:rsidRPr="00934DBD" w:rsidRDefault="00833BE4" w:rsidP="0098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5,910</w:t>
            </w:r>
          </w:p>
        </w:tc>
        <w:tc>
          <w:tcPr>
            <w:tcW w:w="148" w:type="pct"/>
          </w:tcPr>
          <w:p w14:paraId="0F519A61" w14:textId="77777777" w:rsidR="00833BE4" w:rsidRPr="00934DBD" w:rsidRDefault="00833BE4" w:rsidP="00833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489C4125" w14:textId="48C9A011" w:rsidR="00833BE4" w:rsidRPr="00934DBD" w:rsidRDefault="00833BE4" w:rsidP="00BF3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(1,28</w:t>
            </w:r>
            <w:r w:rsidR="00AE0CA0" w:rsidRPr="00934DB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Pr="00934DB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150" w:type="pct"/>
            <w:gridSpan w:val="3"/>
          </w:tcPr>
          <w:p w14:paraId="2D7C1457" w14:textId="77777777" w:rsidR="00833BE4" w:rsidRPr="00934DBD" w:rsidRDefault="00833BE4" w:rsidP="00833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left w:val="nil"/>
              <w:right w:val="nil"/>
            </w:tcBorders>
          </w:tcPr>
          <w:p w14:paraId="0C2516AA" w14:textId="0DB2F18E" w:rsidR="00833BE4" w:rsidRPr="00934DBD" w:rsidRDefault="00833BE4" w:rsidP="0098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1,164</w:t>
            </w:r>
          </w:p>
        </w:tc>
      </w:tr>
      <w:tr w:rsidR="00980824" w:rsidRPr="00934DBD" w14:paraId="5AB296DA" w14:textId="77777777" w:rsidTr="00770CEA">
        <w:tc>
          <w:tcPr>
            <w:tcW w:w="2284" w:type="pct"/>
          </w:tcPr>
          <w:p w14:paraId="4D8234F7" w14:textId="7271708A" w:rsidR="00980824" w:rsidRPr="00934DBD" w:rsidRDefault="00980824" w:rsidP="009808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ดอกเบี้ยของหุ้นกู้แปลงสภาพสุทธิจากภาษีเงินได้</w:t>
            </w:r>
          </w:p>
        </w:tc>
        <w:tc>
          <w:tcPr>
            <w:tcW w:w="571" w:type="pct"/>
            <w:tcBorders>
              <w:bottom w:val="single" w:sz="4" w:space="0" w:color="000000"/>
            </w:tcBorders>
          </w:tcPr>
          <w:p w14:paraId="1736D979" w14:textId="06859B1A" w:rsidR="00980824" w:rsidRPr="00934DBD" w:rsidRDefault="00980824" w:rsidP="0098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3" w:type="pct"/>
          </w:tcPr>
          <w:p w14:paraId="2E41C675" w14:textId="77777777" w:rsidR="00980824" w:rsidRPr="00934DBD" w:rsidRDefault="00980824" w:rsidP="0098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000000"/>
            </w:tcBorders>
          </w:tcPr>
          <w:p w14:paraId="2C6745A1" w14:textId="4D170E25" w:rsidR="00980824" w:rsidRPr="00934DBD" w:rsidRDefault="00C604D8" w:rsidP="00C6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1" w:type="pct"/>
            <w:gridSpan w:val="2"/>
          </w:tcPr>
          <w:p w14:paraId="10E70423" w14:textId="77777777" w:rsidR="00980824" w:rsidRPr="00934DBD" w:rsidRDefault="00980824" w:rsidP="0098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25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000000"/>
            </w:tcBorders>
          </w:tcPr>
          <w:p w14:paraId="0996739B" w14:textId="6EF3AB27" w:rsidR="00980824" w:rsidRPr="00934DBD" w:rsidRDefault="00980824" w:rsidP="0098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6BDDC052" w14:textId="77777777" w:rsidR="00980824" w:rsidRPr="00934DBD" w:rsidRDefault="00980824" w:rsidP="0098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tcBorders>
              <w:bottom w:val="single" w:sz="4" w:space="0" w:color="000000"/>
            </w:tcBorders>
          </w:tcPr>
          <w:p w14:paraId="352800C7" w14:textId="7AC72851" w:rsidR="00980824" w:rsidRPr="00934DBD" w:rsidRDefault="00980824" w:rsidP="0098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3BE4" w:rsidRPr="00934DBD" w14:paraId="7E397048" w14:textId="77777777" w:rsidTr="00A77B60">
        <w:tc>
          <w:tcPr>
            <w:tcW w:w="2284" w:type="pct"/>
          </w:tcPr>
          <w:p w14:paraId="5BAAE7DE" w14:textId="26B68D32" w:rsidR="00833BE4" w:rsidRPr="00934DBD" w:rsidRDefault="00833BE4" w:rsidP="00833B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0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ที่</w:t>
            </w:r>
            <w:r w:rsidR="007A5555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ใช้ในการคำนวณ</w:t>
            </w:r>
          </w:p>
        </w:tc>
        <w:tc>
          <w:tcPr>
            <w:tcW w:w="571" w:type="pct"/>
            <w:tcBorders>
              <w:top w:val="single" w:sz="4" w:space="0" w:color="000000"/>
            </w:tcBorders>
          </w:tcPr>
          <w:p w14:paraId="468E2237" w14:textId="77777777" w:rsidR="00833BE4" w:rsidRPr="00934DBD" w:rsidRDefault="00833BE4" w:rsidP="0098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5C36767" w14:textId="77777777" w:rsidR="00833BE4" w:rsidRPr="00934DBD" w:rsidRDefault="00833BE4" w:rsidP="00D47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000000"/>
            </w:tcBorders>
          </w:tcPr>
          <w:p w14:paraId="4462C8F0" w14:textId="77777777" w:rsidR="00833BE4" w:rsidRPr="00934DBD" w:rsidRDefault="00833BE4" w:rsidP="00D47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" w:type="pct"/>
            <w:gridSpan w:val="2"/>
          </w:tcPr>
          <w:p w14:paraId="1CC375F5" w14:textId="77777777" w:rsidR="00833BE4" w:rsidRPr="00934DBD" w:rsidRDefault="00833BE4" w:rsidP="00D47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000000"/>
            </w:tcBorders>
          </w:tcPr>
          <w:p w14:paraId="1190F885" w14:textId="77777777" w:rsidR="00833BE4" w:rsidRPr="00934DBD" w:rsidRDefault="00833BE4" w:rsidP="00D47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019AC8DB" w14:textId="77777777" w:rsidR="00833BE4" w:rsidRPr="00934DBD" w:rsidRDefault="00833BE4" w:rsidP="00D47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000000"/>
            </w:tcBorders>
          </w:tcPr>
          <w:p w14:paraId="2A18386D" w14:textId="77777777" w:rsidR="00833BE4" w:rsidRPr="00934DBD" w:rsidRDefault="00833BE4" w:rsidP="00D47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33BE4" w:rsidRPr="00934DBD" w14:paraId="3681A81B" w14:textId="77777777" w:rsidTr="00A77B60">
        <w:tc>
          <w:tcPr>
            <w:tcW w:w="2284" w:type="pct"/>
          </w:tcPr>
          <w:p w14:paraId="2445DEF8" w14:textId="5284A0D7" w:rsidR="00833BE4" w:rsidRPr="00934DBD" w:rsidRDefault="0039319D" w:rsidP="00833B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82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33BE4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</w:p>
        </w:tc>
        <w:tc>
          <w:tcPr>
            <w:tcW w:w="571" w:type="pct"/>
            <w:tcBorders>
              <w:bottom w:val="double" w:sz="4" w:space="0" w:color="000000"/>
            </w:tcBorders>
          </w:tcPr>
          <w:p w14:paraId="2787982D" w14:textId="51916BEB" w:rsidR="00833BE4" w:rsidRPr="00934DBD" w:rsidRDefault="00D471B8" w:rsidP="0098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7,38</w:t>
            </w:r>
            <w:r w:rsidR="007A5555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17E5C626" w14:textId="77777777" w:rsidR="00833BE4" w:rsidRPr="00934DBD" w:rsidRDefault="00833BE4" w:rsidP="00D47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000000"/>
            </w:tcBorders>
          </w:tcPr>
          <w:p w14:paraId="64EF6470" w14:textId="19BBD09D" w:rsidR="00833BE4" w:rsidRPr="00934DBD" w:rsidRDefault="00D471B8" w:rsidP="0098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5,910</w:t>
            </w:r>
          </w:p>
        </w:tc>
        <w:tc>
          <w:tcPr>
            <w:tcW w:w="161" w:type="pct"/>
            <w:gridSpan w:val="2"/>
          </w:tcPr>
          <w:p w14:paraId="4EED0536" w14:textId="77777777" w:rsidR="00833BE4" w:rsidRPr="00934DBD" w:rsidRDefault="00833BE4" w:rsidP="00D47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000000"/>
            </w:tcBorders>
          </w:tcPr>
          <w:p w14:paraId="75EDD15D" w14:textId="5A00BC01" w:rsidR="00833BE4" w:rsidRPr="00934DBD" w:rsidRDefault="00D471B8" w:rsidP="00D47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(1,2</w:t>
            </w:r>
            <w:r w:rsidR="007A5555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3)</w:t>
            </w:r>
          </w:p>
        </w:tc>
        <w:tc>
          <w:tcPr>
            <w:tcW w:w="146" w:type="pct"/>
            <w:gridSpan w:val="2"/>
          </w:tcPr>
          <w:p w14:paraId="3F85DA71" w14:textId="77777777" w:rsidR="00833BE4" w:rsidRPr="00934DBD" w:rsidRDefault="00833BE4" w:rsidP="00D47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tcBorders>
              <w:bottom w:val="double" w:sz="4" w:space="0" w:color="000000"/>
            </w:tcBorders>
          </w:tcPr>
          <w:p w14:paraId="0D19EC0F" w14:textId="741FC916" w:rsidR="00833BE4" w:rsidRPr="00934DBD" w:rsidRDefault="00D471B8" w:rsidP="0098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1,164</w:t>
            </w:r>
          </w:p>
        </w:tc>
      </w:tr>
      <w:tr w:rsidR="00770CEA" w:rsidRPr="00934DBD" w14:paraId="4F64F2BC" w14:textId="77777777" w:rsidTr="00A77B60">
        <w:tc>
          <w:tcPr>
            <w:tcW w:w="2284" w:type="pct"/>
          </w:tcPr>
          <w:p w14:paraId="5F2A14AA" w14:textId="48F27D42" w:rsidR="00770CEA" w:rsidRPr="00934DBD" w:rsidRDefault="00770CEA" w:rsidP="00770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6C67B21E" w14:textId="77777777" w:rsidR="00770CEA" w:rsidRPr="00934DBD" w:rsidRDefault="00770CEA" w:rsidP="00833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" w:type="pct"/>
          </w:tcPr>
          <w:p w14:paraId="61292C79" w14:textId="77777777" w:rsidR="00770CEA" w:rsidRPr="00934DBD" w:rsidRDefault="00770CEA" w:rsidP="00833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75" w:type="pct"/>
          </w:tcPr>
          <w:p w14:paraId="039BF64D" w14:textId="77777777" w:rsidR="00770CEA" w:rsidRPr="00934DBD" w:rsidRDefault="00770CEA" w:rsidP="00833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1" w:type="pct"/>
            <w:gridSpan w:val="2"/>
          </w:tcPr>
          <w:p w14:paraId="1144A15F" w14:textId="77777777" w:rsidR="00770CEA" w:rsidRPr="00934DBD" w:rsidRDefault="00770CEA" w:rsidP="00833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double" w:sz="4" w:space="0" w:color="000000"/>
            </w:tcBorders>
          </w:tcPr>
          <w:p w14:paraId="10EF723C" w14:textId="77777777" w:rsidR="00770CEA" w:rsidRPr="00934DBD" w:rsidRDefault="00770CEA" w:rsidP="00833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gridSpan w:val="2"/>
          </w:tcPr>
          <w:p w14:paraId="4CFE2E87" w14:textId="77777777" w:rsidR="00770CEA" w:rsidRPr="00934DBD" w:rsidRDefault="00770CEA" w:rsidP="00833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50" w:type="pct"/>
            <w:gridSpan w:val="2"/>
          </w:tcPr>
          <w:p w14:paraId="4E4BDCDD" w14:textId="77777777" w:rsidR="00770CEA" w:rsidRPr="00934DBD" w:rsidRDefault="00770CEA" w:rsidP="00833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</w:tbl>
    <w:p w14:paraId="779A47CA" w14:textId="0C7CC619" w:rsidR="00E92320" w:rsidRPr="00934DBD" w:rsidRDefault="00E92320" w:rsidP="00E92320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ECF8488" w14:textId="77777777" w:rsidR="00770CEA" w:rsidRPr="00934DBD" w:rsidRDefault="00770CEA" w:rsidP="00770CEA">
      <w:pPr>
        <w:tabs>
          <w:tab w:val="clear" w:pos="454"/>
        </w:tabs>
        <w:ind w:firstLine="52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5EE79D3" w14:textId="77777777" w:rsidR="00770CEA" w:rsidRPr="00934DBD" w:rsidRDefault="00770CEA" w:rsidP="00770CEA">
      <w:pPr>
        <w:tabs>
          <w:tab w:val="clear" w:pos="454"/>
        </w:tabs>
        <w:ind w:firstLine="52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8D853E8" w14:textId="7BB4B831" w:rsidR="00770CEA" w:rsidRPr="00934DBD" w:rsidRDefault="00770CEA" w:rsidP="00770CEA">
      <w:pPr>
        <w:tabs>
          <w:tab w:val="clear" w:pos="454"/>
        </w:tabs>
        <w:ind w:firstLine="52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สำหรับแต่ละงวดสามเดือนสิ้นสุดวันที่ </w:t>
      </w: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30</w:t>
      </w: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กันยายน </w:t>
      </w: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ต่อ</w:t>
      </w: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</w:p>
    <w:p w14:paraId="29C85240" w14:textId="05081854" w:rsidR="00770CEA" w:rsidRPr="00934DBD" w:rsidRDefault="00770CEA" w:rsidP="00E92320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402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4294"/>
        <w:gridCol w:w="1074"/>
        <w:gridCol w:w="269"/>
        <w:gridCol w:w="1081"/>
        <w:gridCol w:w="303"/>
        <w:gridCol w:w="1072"/>
        <w:gridCol w:w="275"/>
        <w:gridCol w:w="1034"/>
      </w:tblGrid>
      <w:tr w:rsidR="00770CEA" w:rsidRPr="00934DBD" w14:paraId="36B3E94B" w14:textId="77777777" w:rsidTr="00770CEA">
        <w:tc>
          <w:tcPr>
            <w:tcW w:w="2284" w:type="pct"/>
            <w:hideMark/>
          </w:tcPr>
          <w:p w14:paraId="0673FFAB" w14:textId="7CD73A1D" w:rsidR="00770CEA" w:rsidRPr="00934DBD" w:rsidRDefault="00770CEA" w:rsidP="00770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2B23FCF8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EAC7243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58A848B5" w14:textId="3CE43864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" w:type="pct"/>
          </w:tcPr>
          <w:p w14:paraId="4AFA35D3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pct"/>
            <w:gridSpan w:val="3"/>
          </w:tcPr>
          <w:p w14:paraId="02133A65" w14:textId="68CDD50D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770CEA" w:rsidRPr="00934DBD" w14:paraId="7F6F73C8" w14:textId="77777777" w:rsidTr="007B1B47">
        <w:tc>
          <w:tcPr>
            <w:tcW w:w="2284" w:type="pct"/>
          </w:tcPr>
          <w:p w14:paraId="4F720110" w14:textId="77777777" w:rsidR="00770CEA" w:rsidRPr="00934DBD" w:rsidRDefault="00770CEA" w:rsidP="00770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9" w:type="pct"/>
            <w:gridSpan w:val="3"/>
            <w:tcBorders>
              <w:bottom w:val="single" w:sz="4" w:space="0" w:color="auto"/>
            </w:tcBorders>
          </w:tcPr>
          <w:p w14:paraId="392A3FA9" w14:textId="203EFB6D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1" w:type="pct"/>
          </w:tcPr>
          <w:p w14:paraId="24D9158F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pct"/>
            <w:gridSpan w:val="3"/>
            <w:tcBorders>
              <w:bottom w:val="single" w:sz="4" w:space="0" w:color="000000"/>
            </w:tcBorders>
          </w:tcPr>
          <w:p w14:paraId="24C6F345" w14:textId="3E2AFBF6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0CEA" w:rsidRPr="00934DBD" w14:paraId="7B0287DF" w14:textId="77777777" w:rsidTr="007B1B47">
        <w:tc>
          <w:tcPr>
            <w:tcW w:w="2284" w:type="pct"/>
          </w:tcPr>
          <w:p w14:paraId="6445C1D8" w14:textId="77777777" w:rsidR="00770CEA" w:rsidRPr="00934DBD" w:rsidRDefault="00770CEA" w:rsidP="00770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000000"/>
            </w:tcBorders>
          </w:tcPr>
          <w:p w14:paraId="632A6A49" w14:textId="424CF770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6D3C6528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000000"/>
            </w:tcBorders>
          </w:tcPr>
          <w:p w14:paraId="4101AC4A" w14:textId="1DBD652C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61" w:type="pct"/>
          </w:tcPr>
          <w:p w14:paraId="783B56FD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000000"/>
              <w:bottom w:val="single" w:sz="4" w:space="0" w:color="000000"/>
            </w:tcBorders>
          </w:tcPr>
          <w:p w14:paraId="17852C63" w14:textId="05DF088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6" w:type="pct"/>
            <w:tcBorders>
              <w:top w:val="single" w:sz="4" w:space="0" w:color="000000"/>
            </w:tcBorders>
          </w:tcPr>
          <w:p w14:paraId="6B048AD5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000000"/>
              <w:bottom w:val="single" w:sz="4" w:space="0" w:color="000000"/>
            </w:tcBorders>
          </w:tcPr>
          <w:p w14:paraId="284F086A" w14:textId="5856D7B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70CEA" w:rsidRPr="00934DBD" w14:paraId="79291770" w14:textId="77777777" w:rsidTr="00770CEA">
        <w:tc>
          <w:tcPr>
            <w:tcW w:w="2284" w:type="pct"/>
          </w:tcPr>
          <w:p w14:paraId="1DD70321" w14:textId="77777777" w:rsidR="00770CEA" w:rsidRPr="00934DBD" w:rsidRDefault="00770CEA" w:rsidP="00770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single" w:sz="4" w:space="0" w:color="000000"/>
            </w:tcBorders>
          </w:tcPr>
          <w:p w14:paraId="5C9FD809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B2FC34F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000000"/>
            </w:tcBorders>
          </w:tcPr>
          <w:p w14:paraId="72649912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" w:type="pct"/>
          </w:tcPr>
          <w:p w14:paraId="18512C9F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000000"/>
            </w:tcBorders>
          </w:tcPr>
          <w:p w14:paraId="7D298495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CD04A81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000000"/>
            </w:tcBorders>
          </w:tcPr>
          <w:p w14:paraId="1DC712CD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0CEA" w:rsidRPr="00934DBD" w14:paraId="514CB07E" w14:textId="77777777" w:rsidTr="00F97EDF">
        <w:tc>
          <w:tcPr>
            <w:tcW w:w="2284" w:type="pct"/>
          </w:tcPr>
          <w:p w14:paraId="7B980643" w14:textId="67DD77EC" w:rsidR="00770CEA" w:rsidRPr="00934DBD" w:rsidRDefault="00770CEA" w:rsidP="007B1B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6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571" w:type="pct"/>
          </w:tcPr>
          <w:p w14:paraId="123543C9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0763663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72112890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" w:type="pct"/>
          </w:tcPr>
          <w:p w14:paraId="174E09C9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7DA2608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6F1DBB7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</w:tcPr>
          <w:p w14:paraId="37870161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0CEA" w:rsidRPr="00934DBD" w14:paraId="00969433" w14:textId="77777777" w:rsidTr="00F97EDF">
        <w:tc>
          <w:tcPr>
            <w:tcW w:w="2284" w:type="pct"/>
            <w:hideMark/>
          </w:tcPr>
          <w:p w14:paraId="2F09A95B" w14:textId="77777777" w:rsidR="00770CEA" w:rsidRPr="00934DBD" w:rsidRDefault="00770CEA" w:rsidP="007B1B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9" w:right="-138" w:hanging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</w:t>
            </w:r>
          </w:p>
        </w:tc>
        <w:tc>
          <w:tcPr>
            <w:tcW w:w="571" w:type="pct"/>
          </w:tcPr>
          <w:p w14:paraId="20B2E100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96E87C8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705BC1C5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" w:type="pct"/>
          </w:tcPr>
          <w:p w14:paraId="0B2592AA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B782D0B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C64DC0F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</w:tcPr>
          <w:p w14:paraId="145AF5DB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0CEA" w:rsidRPr="00934DBD" w14:paraId="6442A0C3" w14:textId="77777777" w:rsidTr="00F97EDF">
        <w:tc>
          <w:tcPr>
            <w:tcW w:w="2284" w:type="pct"/>
            <w:hideMark/>
          </w:tcPr>
          <w:p w14:paraId="2BC02080" w14:textId="77777777" w:rsidR="00770CEA" w:rsidRPr="00934DBD" w:rsidRDefault="00770CEA" w:rsidP="00770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571" w:type="pct"/>
          </w:tcPr>
          <w:p w14:paraId="04AB9C48" w14:textId="7A793DA5" w:rsidR="00770CEA" w:rsidRPr="00934DBD" w:rsidRDefault="00770CEA" w:rsidP="00C51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87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8,54</w:t>
            </w:r>
            <w:r w:rsidR="006B4785" w:rsidRPr="00934DB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4697239A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hideMark/>
          </w:tcPr>
          <w:p w14:paraId="2F3D97EF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8,611</w:t>
            </w:r>
          </w:p>
        </w:tc>
        <w:tc>
          <w:tcPr>
            <w:tcW w:w="161" w:type="pct"/>
          </w:tcPr>
          <w:p w14:paraId="68FA8AD5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EACF381" w14:textId="425A97F4" w:rsidR="00770CEA" w:rsidRPr="00934DBD" w:rsidRDefault="00770CEA" w:rsidP="00043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8,54</w:t>
            </w:r>
            <w:r w:rsidR="00C41EED" w:rsidRPr="00934DB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7C068BCE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hideMark/>
          </w:tcPr>
          <w:p w14:paraId="222E4610" w14:textId="77777777" w:rsidR="00770CEA" w:rsidRPr="00934DBD" w:rsidRDefault="00770CEA" w:rsidP="00043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8,611</w:t>
            </w:r>
          </w:p>
        </w:tc>
      </w:tr>
      <w:tr w:rsidR="00A90DA6" w:rsidRPr="00934DBD" w14:paraId="2EADFD10" w14:textId="77777777" w:rsidTr="00F97EDF">
        <w:tc>
          <w:tcPr>
            <w:tcW w:w="2284" w:type="pct"/>
          </w:tcPr>
          <w:p w14:paraId="52F99433" w14:textId="2A2F5313" w:rsidR="00A90DA6" w:rsidRPr="00934DBD" w:rsidRDefault="00A90DA6" w:rsidP="00A90D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จำนวนหุ้นทุนซื้อคืนถือโดยบริษัทย่อย</w:t>
            </w:r>
          </w:p>
        </w:tc>
        <w:tc>
          <w:tcPr>
            <w:tcW w:w="571" w:type="pct"/>
          </w:tcPr>
          <w:p w14:paraId="4BB75313" w14:textId="592FA060" w:rsidR="00A90DA6" w:rsidRPr="00934DBD" w:rsidRDefault="00A90DA6" w:rsidP="00A90D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(426)</w:t>
            </w:r>
          </w:p>
        </w:tc>
        <w:tc>
          <w:tcPr>
            <w:tcW w:w="143" w:type="pct"/>
          </w:tcPr>
          <w:p w14:paraId="52FAE4FB" w14:textId="77777777" w:rsidR="00A90DA6" w:rsidRPr="00934DBD" w:rsidRDefault="00A90DA6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7E2F4C4B" w14:textId="13285FDD" w:rsidR="00A90DA6" w:rsidRPr="00934DBD" w:rsidRDefault="00A90DA6" w:rsidP="00A90D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(426)</w:t>
            </w:r>
          </w:p>
        </w:tc>
        <w:tc>
          <w:tcPr>
            <w:tcW w:w="161" w:type="pct"/>
          </w:tcPr>
          <w:p w14:paraId="778ED4A6" w14:textId="77777777" w:rsidR="00A90DA6" w:rsidRPr="00934DBD" w:rsidRDefault="00A90DA6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D80EACD" w14:textId="0EF264B9" w:rsidR="00A90DA6" w:rsidRPr="00934DBD" w:rsidRDefault="00A90DA6" w:rsidP="00A90D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5BC961D" w14:textId="77777777" w:rsidR="00A90DA6" w:rsidRPr="00934DBD" w:rsidRDefault="00A90DA6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</w:tcPr>
          <w:p w14:paraId="7ED78FA1" w14:textId="040ED2F8" w:rsidR="00A90DA6" w:rsidRPr="00934DBD" w:rsidRDefault="00A90DA6" w:rsidP="00A90D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0CEA" w:rsidRPr="00934DBD" w14:paraId="2613A07E" w14:textId="77777777" w:rsidTr="00F97EDF">
        <w:tc>
          <w:tcPr>
            <w:tcW w:w="2284" w:type="pct"/>
            <w:hideMark/>
          </w:tcPr>
          <w:p w14:paraId="03AD0ACE" w14:textId="77777777" w:rsidR="00770CEA" w:rsidRPr="00934DBD" w:rsidRDefault="00770CEA" w:rsidP="00770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47172" w14:textId="07B358CB" w:rsidR="00770CEA" w:rsidRPr="00934DBD" w:rsidRDefault="00A90DA6" w:rsidP="00833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0CEA" w:rsidRPr="00934DBD">
              <w:rPr>
                <w:rFonts w:asciiTheme="majorBidi" w:hAnsiTheme="majorBidi" w:cstheme="majorBidi"/>
                <w:sz w:val="30"/>
                <w:szCs w:val="30"/>
              </w:rPr>
              <w:t>(39)</w:t>
            </w:r>
          </w:p>
        </w:tc>
        <w:tc>
          <w:tcPr>
            <w:tcW w:w="143" w:type="pct"/>
          </w:tcPr>
          <w:p w14:paraId="5EB0D297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979DB3" w14:textId="77777777" w:rsidR="00770CEA" w:rsidRPr="00934DBD" w:rsidRDefault="00770CEA" w:rsidP="00043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1" w:type="pct"/>
          </w:tcPr>
          <w:p w14:paraId="4089C022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89E933" w14:textId="19C589FF" w:rsidR="00770CEA" w:rsidRPr="00934DBD" w:rsidRDefault="00A90DA6" w:rsidP="005B3F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7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0CEA" w:rsidRPr="00934DBD">
              <w:rPr>
                <w:rFonts w:asciiTheme="majorBidi" w:hAnsiTheme="majorBidi" w:cstheme="majorBidi"/>
                <w:sz w:val="30"/>
                <w:szCs w:val="30"/>
              </w:rPr>
              <w:t>(39)</w:t>
            </w:r>
          </w:p>
        </w:tc>
        <w:tc>
          <w:tcPr>
            <w:tcW w:w="146" w:type="pct"/>
          </w:tcPr>
          <w:p w14:paraId="40C424DD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92FD7E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0CEA" w:rsidRPr="00934DBD" w14:paraId="012501D7" w14:textId="77777777" w:rsidTr="00F97EDF">
        <w:tc>
          <w:tcPr>
            <w:tcW w:w="2284" w:type="pct"/>
            <w:hideMark/>
          </w:tcPr>
          <w:p w14:paraId="5A00D3D2" w14:textId="77777777" w:rsidR="00770CEA" w:rsidRPr="00934DBD" w:rsidRDefault="00770CEA" w:rsidP="00770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0" w:right="-3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 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ขั้นพื้นฐาน) ณ วันสิ้นงวด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AF528" w14:textId="401B4E80" w:rsidR="00770CEA" w:rsidRPr="00934DBD" w:rsidRDefault="00770CEA" w:rsidP="00043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8,07</w:t>
            </w:r>
            <w:r w:rsidR="006B4785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412BDF84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2A98A7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8,185</w:t>
            </w:r>
          </w:p>
        </w:tc>
        <w:tc>
          <w:tcPr>
            <w:tcW w:w="161" w:type="pct"/>
          </w:tcPr>
          <w:p w14:paraId="3C2F265F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FCCF8" w14:textId="77FC93BD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8,50</w:t>
            </w:r>
            <w:r w:rsidR="00C41EED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5FC74AB7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8A3BCC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8,611</w:t>
            </w:r>
          </w:p>
        </w:tc>
      </w:tr>
      <w:tr w:rsidR="00770CEA" w:rsidRPr="00934DBD" w14:paraId="170C5CE2" w14:textId="77777777" w:rsidTr="00F97EDF">
        <w:tc>
          <w:tcPr>
            <w:tcW w:w="2284" w:type="pct"/>
          </w:tcPr>
          <w:p w14:paraId="03C44AFC" w14:textId="77777777" w:rsidR="00770CEA" w:rsidRPr="00934DBD" w:rsidRDefault="00770CEA" w:rsidP="00770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0" w:right="-3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ผลกระทบจากการแปลงหุ้นกู้แปลงสภาพ</w:t>
            </w:r>
          </w:p>
        </w:tc>
        <w:tc>
          <w:tcPr>
            <w:tcW w:w="571" w:type="pct"/>
            <w:tcBorders>
              <w:left w:val="nil"/>
              <w:bottom w:val="nil"/>
              <w:right w:val="nil"/>
            </w:tcBorders>
          </w:tcPr>
          <w:p w14:paraId="1C7D49AA" w14:textId="758BB679" w:rsidR="00770CEA" w:rsidRPr="00934DBD" w:rsidRDefault="00D65B05" w:rsidP="00043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143" w:type="pct"/>
          </w:tcPr>
          <w:p w14:paraId="0D7FD2DD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bottom w:val="nil"/>
              <w:right w:val="nil"/>
            </w:tcBorders>
          </w:tcPr>
          <w:p w14:paraId="7BC92323" w14:textId="4F560017" w:rsidR="00770CEA" w:rsidRPr="00934DBD" w:rsidRDefault="00D65B05" w:rsidP="00043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1" w:type="pct"/>
          </w:tcPr>
          <w:p w14:paraId="6E55FCC5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bottom w:val="nil"/>
              <w:right w:val="nil"/>
            </w:tcBorders>
          </w:tcPr>
          <w:p w14:paraId="73CF0E52" w14:textId="62986E5A" w:rsidR="00770CEA" w:rsidRPr="00934DBD" w:rsidRDefault="00197AF7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146" w:type="pct"/>
          </w:tcPr>
          <w:p w14:paraId="69654A43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left w:val="nil"/>
              <w:bottom w:val="nil"/>
              <w:right w:val="nil"/>
            </w:tcBorders>
          </w:tcPr>
          <w:p w14:paraId="6DDECA86" w14:textId="22B71862" w:rsidR="00770CEA" w:rsidRPr="00934DBD" w:rsidRDefault="00D65B05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0CEA" w:rsidRPr="00934DBD" w14:paraId="555EB856" w14:textId="77777777" w:rsidTr="00F97EDF">
        <w:tc>
          <w:tcPr>
            <w:tcW w:w="2284" w:type="pct"/>
          </w:tcPr>
          <w:p w14:paraId="50541AA6" w14:textId="77777777" w:rsidR="00770CEA" w:rsidRPr="00934DBD" w:rsidRDefault="00770CEA" w:rsidP="00770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0" w:right="-3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 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ปรับลด) ณ วันสิ้นงวด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F3642" w14:textId="3EC0A162" w:rsidR="00770CEA" w:rsidRPr="00934DBD" w:rsidRDefault="00D65B05" w:rsidP="00043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</w:t>
            </w:r>
            <w:r w:rsidR="006B4785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43" w:type="pct"/>
          </w:tcPr>
          <w:p w14:paraId="222167A8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925E29" w14:textId="657E4A25" w:rsidR="00770CEA" w:rsidRPr="00934DBD" w:rsidRDefault="00D65B05" w:rsidP="00043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8,185</w:t>
            </w:r>
          </w:p>
        </w:tc>
        <w:tc>
          <w:tcPr>
            <w:tcW w:w="161" w:type="pct"/>
          </w:tcPr>
          <w:p w14:paraId="68334BB2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EBCECC" w14:textId="72AF6D95" w:rsidR="00770CEA" w:rsidRPr="00934DBD" w:rsidRDefault="00197AF7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8,73</w:t>
            </w:r>
            <w:r w:rsidR="00C41EED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7B69277F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1D269B" w14:textId="402C74A3" w:rsidR="00770CEA" w:rsidRPr="00934DBD" w:rsidRDefault="00197AF7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8,611</w:t>
            </w:r>
          </w:p>
        </w:tc>
      </w:tr>
      <w:tr w:rsidR="00770CEA" w:rsidRPr="00934DBD" w14:paraId="54C39FF3" w14:textId="77777777" w:rsidTr="00F97EDF">
        <w:tc>
          <w:tcPr>
            <w:tcW w:w="2284" w:type="pct"/>
          </w:tcPr>
          <w:p w14:paraId="2DD2A5A4" w14:textId="77777777" w:rsidR="00770CEA" w:rsidRPr="00934DBD" w:rsidRDefault="00770CEA" w:rsidP="00770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0" w:right="-3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5295BB9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EB08533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F2C9D2" w14:textId="77777777" w:rsidR="00770CEA" w:rsidRPr="00934DBD" w:rsidRDefault="00770CEA" w:rsidP="00043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" w:type="pct"/>
          </w:tcPr>
          <w:p w14:paraId="21356465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5927C6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F57896F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402B22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70CEA" w:rsidRPr="00934DBD" w14:paraId="4C467BC5" w14:textId="77777777" w:rsidTr="00F97EDF">
        <w:tc>
          <w:tcPr>
            <w:tcW w:w="2284" w:type="pct"/>
          </w:tcPr>
          <w:p w14:paraId="6FDC1CFE" w14:textId="3CB226D5" w:rsidR="00770CEA" w:rsidRPr="00934DBD" w:rsidRDefault="00770CEA" w:rsidP="00770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0" w:right="-3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 w:rsidR="00093B6A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="00093B6A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A5135CE" w14:textId="516E3BCA" w:rsidR="00770CEA" w:rsidRPr="00934DBD" w:rsidRDefault="00770CEA" w:rsidP="00043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093B6A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143" w:type="pct"/>
          </w:tcPr>
          <w:p w14:paraId="488A11A7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3D40A22" w14:textId="77777777" w:rsidR="00770CEA" w:rsidRPr="00934DBD" w:rsidRDefault="00770CEA" w:rsidP="00043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0.72</w:t>
            </w:r>
          </w:p>
        </w:tc>
        <w:tc>
          <w:tcPr>
            <w:tcW w:w="161" w:type="pct"/>
          </w:tcPr>
          <w:p w14:paraId="2895ABB8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0E984F1" w14:textId="77777777" w:rsidR="00770CEA" w:rsidRPr="00934DBD" w:rsidRDefault="00770CEA" w:rsidP="00833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(0.15)</w:t>
            </w:r>
          </w:p>
        </w:tc>
        <w:tc>
          <w:tcPr>
            <w:tcW w:w="146" w:type="pct"/>
          </w:tcPr>
          <w:p w14:paraId="699DD5E2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23321D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0.14</w:t>
            </w:r>
          </w:p>
        </w:tc>
      </w:tr>
      <w:tr w:rsidR="00770CEA" w:rsidRPr="00934DBD" w14:paraId="4C985DA7" w14:textId="77777777" w:rsidTr="00F97EDF">
        <w:trPr>
          <w:trHeight w:hRule="exact" w:val="428"/>
        </w:trPr>
        <w:tc>
          <w:tcPr>
            <w:tcW w:w="2284" w:type="pct"/>
          </w:tcPr>
          <w:p w14:paraId="47070A5C" w14:textId="495E30BA" w:rsidR="00770CEA" w:rsidRPr="00934DBD" w:rsidRDefault="00770CEA" w:rsidP="00770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0" w:right="-3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093B6A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093B6A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93B6A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="00093B6A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(ปรับลด) 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425446F" w14:textId="37C54340" w:rsidR="00770CEA" w:rsidRPr="00934DBD" w:rsidRDefault="000B26A8" w:rsidP="00043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</w:t>
            </w:r>
            <w:r w:rsidR="00093B6A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54BF4E6F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A30D8C2" w14:textId="2232E639" w:rsidR="00770CEA" w:rsidRPr="00934DBD" w:rsidRDefault="000B26A8" w:rsidP="00043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0.72</w:t>
            </w:r>
          </w:p>
        </w:tc>
        <w:tc>
          <w:tcPr>
            <w:tcW w:w="161" w:type="pct"/>
          </w:tcPr>
          <w:p w14:paraId="4EF85B8C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DCF83B" w14:textId="2D003270" w:rsidR="00770CEA" w:rsidRPr="00934DBD" w:rsidRDefault="00A91E9D" w:rsidP="00833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B26A8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</w:t>
            </w:r>
            <w:r w:rsidR="00093B6A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402BB844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48D175" w14:textId="2058A250" w:rsidR="00770CEA" w:rsidRPr="00934DBD" w:rsidRDefault="000B26A8" w:rsidP="000B2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0.14</w:t>
            </w:r>
          </w:p>
        </w:tc>
      </w:tr>
      <w:tr w:rsidR="00770CEA" w:rsidRPr="00934DBD" w14:paraId="475EE173" w14:textId="77777777" w:rsidTr="00A77B60">
        <w:tc>
          <w:tcPr>
            <w:tcW w:w="2284" w:type="pct"/>
          </w:tcPr>
          <w:p w14:paraId="0C4DBBF1" w14:textId="77777777" w:rsidR="00770CEA" w:rsidRPr="00934DBD" w:rsidRDefault="00770CEA" w:rsidP="00770C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0" w:right="-3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</w:tcPr>
          <w:p w14:paraId="1D2FD216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  <w:tab w:val="left" w:pos="849"/>
              </w:tabs>
              <w:spacing w:after="0" w:line="240" w:lineRule="auto"/>
              <w:ind w:left="-141" w:right="-5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E9B5F0C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</w:tcPr>
          <w:p w14:paraId="399A2D05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" w:type="pct"/>
          </w:tcPr>
          <w:p w14:paraId="6ABDF49A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</w:tcPr>
          <w:p w14:paraId="145DA558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679CDBEF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</w:tcPr>
          <w:p w14:paraId="07AE5E28" w14:textId="77777777" w:rsidR="00770CEA" w:rsidRPr="00934DBD" w:rsidRDefault="00770CEA" w:rsidP="00770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14:paraId="2299EF09" w14:textId="77777777" w:rsidR="00770CEA" w:rsidRPr="00934DBD" w:rsidRDefault="00770CEA" w:rsidP="00E92320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4C11B12" w14:textId="77777777" w:rsidR="00E92320" w:rsidRPr="00934DBD" w:rsidRDefault="00E92320" w:rsidP="00AE3DE9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สำหรับแต่ละงวดเก้าเดือนสิ้นสุดวันที่ </w:t>
      </w: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</w:rPr>
        <w:t>30</w:t>
      </w:r>
      <w:r w:rsidRPr="00934D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กันยายน</w:t>
      </w:r>
    </w:p>
    <w:p w14:paraId="2F388A22" w14:textId="77777777" w:rsidR="00E92320" w:rsidRPr="00934DBD" w:rsidRDefault="00E92320" w:rsidP="00E92320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4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73"/>
        <w:gridCol w:w="1072"/>
        <w:gridCol w:w="262"/>
        <w:gridCol w:w="1081"/>
        <w:gridCol w:w="9"/>
        <w:gridCol w:w="277"/>
        <w:gridCol w:w="1072"/>
        <w:gridCol w:w="6"/>
        <w:gridCol w:w="266"/>
        <w:gridCol w:w="9"/>
        <w:gridCol w:w="1056"/>
      </w:tblGrid>
      <w:tr w:rsidR="00E92320" w:rsidRPr="00934DBD" w14:paraId="3475B6CB" w14:textId="77777777" w:rsidTr="003240D8">
        <w:tc>
          <w:tcPr>
            <w:tcW w:w="2306" w:type="pct"/>
          </w:tcPr>
          <w:p w14:paraId="2718194A" w14:textId="77777777" w:rsidR="00E92320" w:rsidRPr="00934DBD" w:rsidRDefault="00E92320" w:rsidP="00C0398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pct"/>
            <w:gridSpan w:val="4"/>
          </w:tcPr>
          <w:p w14:paraId="628EE4AD" w14:textId="77777777" w:rsidR="00E92320" w:rsidRPr="00934DBD" w:rsidRDefault="00E92320" w:rsidP="00C039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EE7B4EA" w14:textId="77777777" w:rsidR="00E92320" w:rsidRPr="00934DBD" w:rsidRDefault="00E92320" w:rsidP="00C039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pct"/>
            <w:gridSpan w:val="5"/>
            <w:hideMark/>
          </w:tcPr>
          <w:p w14:paraId="3A143659" w14:textId="77777777" w:rsidR="00E92320" w:rsidRPr="00934DBD" w:rsidRDefault="00E92320" w:rsidP="00C039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E92320" w:rsidRPr="00934DBD" w14:paraId="031A98EF" w14:textId="77777777" w:rsidTr="003240D8">
        <w:tc>
          <w:tcPr>
            <w:tcW w:w="2306" w:type="pct"/>
          </w:tcPr>
          <w:p w14:paraId="22F26802" w14:textId="77777777" w:rsidR="00E92320" w:rsidRPr="00934DBD" w:rsidRDefault="00E92320" w:rsidP="00C0398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8CDB89" w14:textId="77777777" w:rsidR="00E92320" w:rsidRPr="00934DBD" w:rsidRDefault="00E92320" w:rsidP="00C039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ECEE332" w14:textId="77777777" w:rsidR="00E92320" w:rsidRPr="00934DBD" w:rsidRDefault="00E92320" w:rsidP="00C039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EED97E" w14:textId="77777777" w:rsidR="00E92320" w:rsidRPr="00934DBD" w:rsidRDefault="00E92320" w:rsidP="00C039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92320" w:rsidRPr="00934DBD" w14:paraId="3FA34186" w14:textId="77777777" w:rsidTr="003240D8">
        <w:tc>
          <w:tcPr>
            <w:tcW w:w="2306" w:type="pct"/>
          </w:tcPr>
          <w:p w14:paraId="2E69BA5A" w14:textId="77777777" w:rsidR="00E92320" w:rsidRPr="00934DBD" w:rsidRDefault="00E92320" w:rsidP="00C0398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1EEB03" w14:textId="6F93B1E3" w:rsidR="00E92320" w:rsidRPr="00934DBD" w:rsidRDefault="00E92320" w:rsidP="00C0398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3240D8"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A942E" w14:textId="77777777" w:rsidR="00E92320" w:rsidRPr="00934DBD" w:rsidRDefault="00E92320" w:rsidP="00C0398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836421" w14:textId="26C11E1D" w:rsidR="00E92320" w:rsidRPr="00934DBD" w:rsidRDefault="00E92320" w:rsidP="00C0398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3240D8"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09A52168" w14:textId="77777777" w:rsidR="00E92320" w:rsidRPr="00934DBD" w:rsidRDefault="00E92320" w:rsidP="00C039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FF36F9" w14:textId="5C2EBEDA" w:rsidR="00E92320" w:rsidRPr="00934DBD" w:rsidRDefault="00E92320" w:rsidP="00C0398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3240D8"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ECBE08" w14:textId="77777777" w:rsidR="00E92320" w:rsidRPr="00934DBD" w:rsidRDefault="00E92320" w:rsidP="00C0398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430EFF" w14:textId="65C3D699" w:rsidR="00E92320" w:rsidRPr="00934DBD" w:rsidRDefault="00E92320" w:rsidP="00C0398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3240D8" w:rsidRPr="00934D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92320" w:rsidRPr="00934DBD" w14:paraId="537B662D" w14:textId="77777777" w:rsidTr="003240D8">
        <w:trPr>
          <w:trHeight w:hRule="exact" w:val="288"/>
        </w:trPr>
        <w:tc>
          <w:tcPr>
            <w:tcW w:w="2306" w:type="pct"/>
          </w:tcPr>
          <w:p w14:paraId="7515994D" w14:textId="77777777" w:rsidR="00E92320" w:rsidRPr="00934DBD" w:rsidRDefault="00E92320" w:rsidP="00C0398D">
            <w:pPr>
              <w:tabs>
                <w:tab w:val="left" w:pos="540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58A72731" w14:textId="77777777" w:rsidR="00E92320" w:rsidRPr="00934DBD" w:rsidRDefault="00E92320" w:rsidP="00C0398D">
            <w:pPr>
              <w:tabs>
                <w:tab w:val="decimal" w:pos="780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1F976555" w14:textId="77777777" w:rsidR="00E92320" w:rsidRPr="00934DBD" w:rsidRDefault="00E92320" w:rsidP="00C0398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</w:tcPr>
          <w:p w14:paraId="0E174240" w14:textId="77777777" w:rsidR="00E92320" w:rsidRPr="00934DBD" w:rsidRDefault="00E92320" w:rsidP="00C0398D">
            <w:pPr>
              <w:tabs>
                <w:tab w:val="decimal" w:pos="791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D5558F5" w14:textId="77777777" w:rsidR="00E92320" w:rsidRPr="00934DBD" w:rsidRDefault="00E92320" w:rsidP="00C0398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3E428253" w14:textId="77777777" w:rsidR="00E92320" w:rsidRPr="00934DBD" w:rsidRDefault="00E92320" w:rsidP="00C0398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188E8365" w14:textId="77777777" w:rsidR="00E92320" w:rsidRPr="00934DBD" w:rsidRDefault="00E92320" w:rsidP="00C0398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</w:tcPr>
          <w:p w14:paraId="2E5379FB" w14:textId="77777777" w:rsidR="00E92320" w:rsidRPr="00934DBD" w:rsidRDefault="00E92320" w:rsidP="00C0398D">
            <w:pPr>
              <w:tabs>
                <w:tab w:val="decimal" w:pos="784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2320" w:rsidRPr="00934DBD" w14:paraId="4B4F61FD" w14:textId="77777777" w:rsidTr="003240D8">
        <w:tc>
          <w:tcPr>
            <w:tcW w:w="2306" w:type="pct"/>
            <w:hideMark/>
          </w:tcPr>
          <w:p w14:paraId="400BBDF0" w14:textId="330A5679" w:rsidR="00E92320" w:rsidRPr="00934DBD" w:rsidRDefault="00E92320" w:rsidP="00AE3DE9">
            <w:pPr>
              <w:tabs>
                <w:tab w:val="left" w:pos="540"/>
              </w:tabs>
              <w:ind w:left="-16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กำไรสำหรับงวดที่เป็นส่วนของ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65" w:type="pct"/>
          </w:tcPr>
          <w:p w14:paraId="1D82881E" w14:textId="77777777" w:rsidR="00E92320" w:rsidRPr="00934DBD" w:rsidRDefault="00E92320" w:rsidP="00C0398D">
            <w:pPr>
              <w:tabs>
                <w:tab w:val="clear" w:pos="227"/>
                <w:tab w:val="clear" w:pos="454"/>
                <w:tab w:val="clear" w:pos="680"/>
                <w:tab w:val="decimal" w:pos="844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33AC97E7" w14:textId="77777777" w:rsidR="00E92320" w:rsidRPr="00934DBD" w:rsidRDefault="00E92320" w:rsidP="00C0398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</w:tcPr>
          <w:p w14:paraId="7F4C4AD0" w14:textId="77777777" w:rsidR="00E92320" w:rsidRPr="00934DBD" w:rsidRDefault="00E92320" w:rsidP="00C0398D">
            <w:pPr>
              <w:tabs>
                <w:tab w:val="clear" w:pos="227"/>
                <w:tab w:val="clear" w:pos="454"/>
                <w:tab w:val="clear" w:pos="680"/>
                <w:tab w:val="decimal" w:pos="844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CDEFBDC" w14:textId="77777777" w:rsidR="00E92320" w:rsidRPr="00934DBD" w:rsidRDefault="00E92320" w:rsidP="00C0398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0170E8CA" w14:textId="77777777" w:rsidR="00E92320" w:rsidRPr="00934DBD" w:rsidRDefault="00E92320" w:rsidP="00C0398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639F33E5" w14:textId="77777777" w:rsidR="00E92320" w:rsidRPr="00934DBD" w:rsidRDefault="00E92320" w:rsidP="00C0398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</w:tcPr>
          <w:p w14:paraId="6D96BFF7" w14:textId="77777777" w:rsidR="00E92320" w:rsidRPr="00934DBD" w:rsidRDefault="00E92320" w:rsidP="00C0398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240D8" w:rsidRPr="00934DBD" w14:paraId="567A5C88" w14:textId="77777777" w:rsidTr="003240D8">
        <w:tc>
          <w:tcPr>
            <w:tcW w:w="2306" w:type="pct"/>
            <w:hideMark/>
          </w:tcPr>
          <w:p w14:paraId="3F6EF91B" w14:textId="77777777" w:rsidR="003240D8" w:rsidRPr="00934DBD" w:rsidRDefault="003240D8" w:rsidP="00AE3DE9">
            <w:pPr>
              <w:tabs>
                <w:tab w:val="left" w:pos="540"/>
              </w:tabs>
              <w:ind w:left="-16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565" w:type="pct"/>
          </w:tcPr>
          <w:p w14:paraId="1F57649E" w14:textId="0B3E734C" w:rsidR="003240D8" w:rsidRPr="00934DBD" w:rsidRDefault="007E2244" w:rsidP="00060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19,614</w:t>
            </w:r>
          </w:p>
        </w:tc>
        <w:tc>
          <w:tcPr>
            <w:tcW w:w="138" w:type="pct"/>
          </w:tcPr>
          <w:p w14:paraId="76BBB2C6" w14:textId="77777777" w:rsidR="003240D8" w:rsidRPr="00934DBD" w:rsidRDefault="003240D8" w:rsidP="00324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</w:tcPr>
          <w:p w14:paraId="19C64AAC" w14:textId="5B9266CF" w:rsidR="003240D8" w:rsidRPr="00934DBD" w:rsidRDefault="003240D8" w:rsidP="00060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14,445</w:t>
            </w:r>
          </w:p>
        </w:tc>
        <w:tc>
          <w:tcPr>
            <w:tcW w:w="146" w:type="pct"/>
          </w:tcPr>
          <w:p w14:paraId="672B5BF5" w14:textId="77777777" w:rsidR="003240D8" w:rsidRPr="00934DBD" w:rsidRDefault="003240D8" w:rsidP="00324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0573BE0B" w14:textId="1E80612D" w:rsidR="003240D8" w:rsidRPr="00934DBD" w:rsidRDefault="007E2244" w:rsidP="00060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3,806</w:t>
            </w:r>
          </w:p>
        </w:tc>
        <w:tc>
          <w:tcPr>
            <w:tcW w:w="148" w:type="pct"/>
            <w:gridSpan w:val="3"/>
          </w:tcPr>
          <w:p w14:paraId="444E5F06" w14:textId="77777777" w:rsidR="003240D8" w:rsidRPr="00934DBD" w:rsidRDefault="003240D8" w:rsidP="00324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</w:tcPr>
          <w:p w14:paraId="0DA03769" w14:textId="724B4E16" w:rsidR="003240D8" w:rsidRPr="00934DBD" w:rsidRDefault="003240D8" w:rsidP="00060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4,812</w:t>
            </w:r>
          </w:p>
        </w:tc>
      </w:tr>
      <w:tr w:rsidR="003240D8" w:rsidRPr="00934DBD" w14:paraId="23240CD4" w14:textId="77777777" w:rsidTr="003240D8">
        <w:tc>
          <w:tcPr>
            <w:tcW w:w="2306" w:type="pct"/>
            <w:hideMark/>
          </w:tcPr>
          <w:p w14:paraId="2F3CBFC0" w14:textId="77777777" w:rsidR="003240D8" w:rsidRPr="00934DBD" w:rsidRDefault="003240D8" w:rsidP="00AE3D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6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ดอกเบี้ยจ่ายสะสมสุทธิจากภาษีเงินได้</w:t>
            </w:r>
          </w:p>
        </w:tc>
        <w:tc>
          <w:tcPr>
            <w:tcW w:w="565" w:type="pct"/>
          </w:tcPr>
          <w:p w14:paraId="4894E345" w14:textId="77777777" w:rsidR="003240D8" w:rsidRPr="00934DBD" w:rsidRDefault="003240D8" w:rsidP="0032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12DFA297" w14:textId="77777777" w:rsidR="003240D8" w:rsidRPr="00934DBD" w:rsidRDefault="003240D8" w:rsidP="00324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</w:tcPr>
          <w:p w14:paraId="286D2A23" w14:textId="77777777" w:rsidR="003240D8" w:rsidRPr="00934DBD" w:rsidRDefault="003240D8" w:rsidP="0032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EF64BCA" w14:textId="77777777" w:rsidR="003240D8" w:rsidRPr="00934DBD" w:rsidRDefault="003240D8" w:rsidP="00324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49C684BC" w14:textId="77777777" w:rsidR="003240D8" w:rsidRPr="00934DBD" w:rsidRDefault="003240D8" w:rsidP="00324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5FDEFFFB" w14:textId="77777777" w:rsidR="003240D8" w:rsidRPr="00934DBD" w:rsidRDefault="003240D8" w:rsidP="00324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090F184E" w14:textId="77777777" w:rsidR="003240D8" w:rsidRPr="00934DBD" w:rsidRDefault="003240D8" w:rsidP="00324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240D8" w:rsidRPr="00934DBD" w14:paraId="217BAA3C" w14:textId="77777777" w:rsidTr="003240D8">
        <w:tc>
          <w:tcPr>
            <w:tcW w:w="2306" w:type="pct"/>
            <w:hideMark/>
          </w:tcPr>
          <w:p w14:paraId="390CE61A" w14:textId="77777777" w:rsidR="003240D8" w:rsidRPr="00934DBD" w:rsidRDefault="003240D8" w:rsidP="00AE3D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6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สำหรับงวดของหุ้นกู้ด้อยสิทธิ</w:t>
            </w:r>
          </w:p>
        </w:tc>
        <w:tc>
          <w:tcPr>
            <w:tcW w:w="565" w:type="pct"/>
          </w:tcPr>
          <w:p w14:paraId="3EE4390E" w14:textId="77777777" w:rsidR="003240D8" w:rsidRPr="00934DBD" w:rsidRDefault="003240D8" w:rsidP="0032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546D9E1C" w14:textId="77777777" w:rsidR="003240D8" w:rsidRPr="00934DBD" w:rsidRDefault="003240D8" w:rsidP="00324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</w:tcPr>
          <w:p w14:paraId="0C5771B7" w14:textId="77777777" w:rsidR="003240D8" w:rsidRPr="00934DBD" w:rsidRDefault="003240D8" w:rsidP="0032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1B22F48" w14:textId="77777777" w:rsidR="003240D8" w:rsidRPr="00934DBD" w:rsidRDefault="003240D8" w:rsidP="00324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7BCCA0AA" w14:textId="77777777" w:rsidR="003240D8" w:rsidRPr="00934DBD" w:rsidRDefault="003240D8" w:rsidP="00324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743C8CD8" w14:textId="77777777" w:rsidR="003240D8" w:rsidRPr="00934DBD" w:rsidRDefault="003240D8" w:rsidP="00324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51F43AAC" w14:textId="77777777" w:rsidR="003240D8" w:rsidRPr="00934DBD" w:rsidRDefault="003240D8" w:rsidP="00324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240D8" w:rsidRPr="00934DBD" w14:paraId="29C2D5C0" w14:textId="77777777" w:rsidTr="00FA7DDA">
        <w:tc>
          <w:tcPr>
            <w:tcW w:w="2306" w:type="pct"/>
            <w:hideMark/>
          </w:tcPr>
          <w:p w14:paraId="203E79CB" w14:textId="77777777" w:rsidR="003240D8" w:rsidRPr="00934DBD" w:rsidRDefault="003240D8" w:rsidP="00AE3D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6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ที่มีลักษณะคล้ายทุน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32ADA" w14:textId="5CF08568" w:rsidR="003240D8" w:rsidRPr="00934DBD" w:rsidRDefault="007E2244" w:rsidP="00BD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14051C" w:rsidRPr="00934DB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759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8" w:type="pct"/>
          </w:tcPr>
          <w:p w14:paraId="1B1FB953" w14:textId="77777777" w:rsidR="003240D8" w:rsidRPr="00934DBD" w:rsidRDefault="003240D8" w:rsidP="00324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56D9C" w14:textId="118693C0" w:rsidR="003240D8" w:rsidRPr="00934DBD" w:rsidRDefault="003240D8" w:rsidP="0080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(449)</w:t>
            </w:r>
          </w:p>
        </w:tc>
        <w:tc>
          <w:tcPr>
            <w:tcW w:w="146" w:type="pct"/>
          </w:tcPr>
          <w:p w14:paraId="701AC5F2" w14:textId="77777777" w:rsidR="003240D8" w:rsidRPr="00934DBD" w:rsidRDefault="003240D8" w:rsidP="00324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28D1AB" w14:textId="7638402F" w:rsidR="003240D8" w:rsidRPr="00934DBD" w:rsidRDefault="007E2244" w:rsidP="008010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</w:t>
            </w:r>
            <w:r w:rsidR="0014051C"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="007759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8" w:type="pct"/>
            <w:gridSpan w:val="3"/>
          </w:tcPr>
          <w:p w14:paraId="0F007799" w14:textId="77777777" w:rsidR="003240D8" w:rsidRPr="00934DBD" w:rsidRDefault="003240D8" w:rsidP="00324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F8E055" w14:textId="6040C977" w:rsidR="003240D8" w:rsidRPr="00934DBD" w:rsidRDefault="003240D8" w:rsidP="00060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(449)</w:t>
            </w:r>
          </w:p>
        </w:tc>
      </w:tr>
      <w:tr w:rsidR="00D525C4" w:rsidRPr="00934DBD" w14:paraId="4EEE9B57" w14:textId="77777777" w:rsidTr="00F97EDF">
        <w:tc>
          <w:tcPr>
            <w:tcW w:w="2306" w:type="pct"/>
            <w:hideMark/>
          </w:tcPr>
          <w:p w14:paraId="328EFB6C" w14:textId="3449D169" w:rsidR="00D525C4" w:rsidRPr="00934DBD" w:rsidRDefault="00D525C4" w:rsidP="00D525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6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14051C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ใช้ในการคำนวณกำไรต่อหุ้น (ขั้นพื้นฐาน)</w:t>
            </w:r>
          </w:p>
        </w:tc>
        <w:tc>
          <w:tcPr>
            <w:tcW w:w="565" w:type="pct"/>
            <w:tcBorders>
              <w:top w:val="nil"/>
              <w:left w:val="nil"/>
              <w:right w:val="nil"/>
            </w:tcBorders>
            <w:vAlign w:val="center"/>
          </w:tcPr>
          <w:p w14:paraId="32501B74" w14:textId="69BA07B8" w:rsidR="00D525C4" w:rsidRPr="00934DBD" w:rsidRDefault="00D525C4" w:rsidP="00D52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19,16</w:t>
            </w:r>
            <w:r w:rsidR="00A464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8" w:type="pct"/>
            <w:vAlign w:val="center"/>
          </w:tcPr>
          <w:p w14:paraId="4639F3FA" w14:textId="77777777" w:rsidR="00D525C4" w:rsidRPr="00934DBD" w:rsidRDefault="00D525C4" w:rsidP="00D52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851988F" w14:textId="75A06DD7" w:rsidR="00D525C4" w:rsidRPr="00934DBD" w:rsidRDefault="00D525C4" w:rsidP="00D52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13,996</w:t>
            </w:r>
          </w:p>
        </w:tc>
        <w:tc>
          <w:tcPr>
            <w:tcW w:w="146" w:type="pct"/>
            <w:vAlign w:val="center"/>
          </w:tcPr>
          <w:p w14:paraId="2D567E84" w14:textId="77777777" w:rsidR="00D525C4" w:rsidRPr="00934DBD" w:rsidRDefault="00D525C4" w:rsidP="00D52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right w:val="nil"/>
            </w:tcBorders>
            <w:vAlign w:val="center"/>
          </w:tcPr>
          <w:p w14:paraId="6A405C40" w14:textId="0CA87FC9" w:rsidR="00D525C4" w:rsidRPr="00934DBD" w:rsidRDefault="00D525C4" w:rsidP="00053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3,35</w:t>
            </w:r>
            <w:r w:rsidR="00A464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148" w:type="pct"/>
            <w:gridSpan w:val="3"/>
            <w:vAlign w:val="center"/>
          </w:tcPr>
          <w:p w14:paraId="421FFC56" w14:textId="77777777" w:rsidR="00D525C4" w:rsidRPr="00934DBD" w:rsidRDefault="00D525C4" w:rsidP="00D52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nil"/>
              <w:left w:val="nil"/>
              <w:right w:val="nil"/>
            </w:tcBorders>
            <w:vAlign w:val="center"/>
          </w:tcPr>
          <w:p w14:paraId="60203719" w14:textId="4FBD5003" w:rsidR="00D525C4" w:rsidRPr="00934DBD" w:rsidRDefault="00D525C4" w:rsidP="00060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4,363</w:t>
            </w:r>
          </w:p>
        </w:tc>
      </w:tr>
      <w:tr w:rsidR="00D525C4" w:rsidRPr="00934DBD" w14:paraId="2D2B2FCE" w14:textId="77777777" w:rsidTr="00125050">
        <w:trPr>
          <w:trHeight w:hRule="exact" w:val="398"/>
        </w:trPr>
        <w:tc>
          <w:tcPr>
            <w:tcW w:w="2306" w:type="pct"/>
          </w:tcPr>
          <w:p w14:paraId="2E82A3D2" w14:textId="3A080528" w:rsidR="00D525C4" w:rsidRPr="00934DBD" w:rsidRDefault="00D525C4" w:rsidP="00D525C4">
            <w:pPr>
              <w:tabs>
                <w:tab w:val="left" w:pos="540"/>
              </w:tabs>
              <w:ind w:left="-16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ดอกเบี้ยของหุ้นกู้แปลงสภาพสุทธิจากภาษีเงินได้</w:t>
            </w:r>
          </w:p>
        </w:tc>
        <w:tc>
          <w:tcPr>
            <w:tcW w:w="565" w:type="pct"/>
            <w:tcBorders>
              <w:bottom w:val="single" w:sz="4" w:space="0" w:color="000000"/>
            </w:tcBorders>
          </w:tcPr>
          <w:p w14:paraId="64D38588" w14:textId="6C53CED5" w:rsidR="00D525C4" w:rsidRPr="00934DBD" w:rsidRDefault="00D525C4" w:rsidP="00BD7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845B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8" w:type="pct"/>
          </w:tcPr>
          <w:p w14:paraId="21B68EDF" w14:textId="77777777" w:rsidR="00D525C4" w:rsidRPr="00934DBD" w:rsidRDefault="00D525C4" w:rsidP="00D52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000000"/>
            </w:tcBorders>
          </w:tcPr>
          <w:p w14:paraId="7393BA08" w14:textId="0F3C36E0" w:rsidR="00D525C4" w:rsidRPr="00934DBD" w:rsidRDefault="00D525C4" w:rsidP="008010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0554A784" w14:textId="77777777" w:rsidR="00D525C4" w:rsidRPr="00934DBD" w:rsidRDefault="00D525C4" w:rsidP="00D52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000000"/>
            </w:tcBorders>
          </w:tcPr>
          <w:p w14:paraId="1BAB27EE" w14:textId="6D5C30C5" w:rsidR="00D525C4" w:rsidRPr="00934DBD" w:rsidRDefault="0014051C" w:rsidP="008010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87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1027990D" w14:textId="77777777" w:rsidR="00D525C4" w:rsidRPr="00934DBD" w:rsidRDefault="00D525C4" w:rsidP="00D52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bottom w:val="single" w:sz="4" w:space="0" w:color="000000"/>
            </w:tcBorders>
          </w:tcPr>
          <w:p w14:paraId="5A27350E" w14:textId="1411E88C" w:rsidR="00D525C4" w:rsidRPr="00934DBD" w:rsidRDefault="00D525C4" w:rsidP="00060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87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051C" w:rsidRPr="00934DBD" w14:paraId="29F6688B" w14:textId="77777777" w:rsidTr="0014051C">
        <w:trPr>
          <w:trHeight w:hRule="exact" w:val="398"/>
        </w:trPr>
        <w:tc>
          <w:tcPr>
            <w:tcW w:w="2306" w:type="pct"/>
          </w:tcPr>
          <w:p w14:paraId="58D9183D" w14:textId="45E6D962" w:rsidR="0014051C" w:rsidRPr="00934DBD" w:rsidRDefault="0014051C" w:rsidP="0014051C">
            <w:pPr>
              <w:tabs>
                <w:tab w:val="left" w:pos="540"/>
              </w:tabs>
              <w:ind w:left="-16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</w:p>
        </w:tc>
        <w:tc>
          <w:tcPr>
            <w:tcW w:w="565" w:type="pct"/>
            <w:tcBorders>
              <w:top w:val="single" w:sz="4" w:space="0" w:color="000000"/>
            </w:tcBorders>
          </w:tcPr>
          <w:p w14:paraId="1B83CF67" w14:textId="694EF28F" w:rsidR="0014051C" w:rsidRPr="00934DBD" w:rsidRDefault="0014051C" w:rsidP="00BD7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19,23</w:t>
            </w:r>
            <w:r w:rsidR="00D616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8" w:type="pct"/>
          </w:tcPr>
          <w:p w14:paraId="2AB863D5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000000"/>
            </w:tcBorders>
          </w:tcPr>
          <w:p w14:paraId="7EDAABCE" w14:textId="422943EE" w:rsidR="0014051C" w:rsidRPr="00934DBD" w:rsidRDefault="0014051C" w:rsidP="00A43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13,996</w:t>
            </w:r>
          </w:p>
        </w:tc>
        <w:tc>
          <w:tcPr>
            <w:tcW w:w="151" w:type="pct"/>
            <w:gridSpan w:val="2"/>
          </w:tcPr>
          <w:p w14:paraId="25FDFE57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000000"/>
            </w:tcBorders>
          </w:tcPr>
          <w:p w14:paraId="1C1316DD" w14:textId="170A934D" w:rsidR="0014051C" w:rsidRPr="00934DBD" w:rsidRDefault="0014051C" w:rsidP="00053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87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</w:t>
            </w:r>
            <w:r w:rsidR="00D616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3" w:type="pct"/>
            <w:gridSpan w:val="2"/>
          </w:tcPr>
          <w:p w14:paraId="2360EC29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000000"/>
              <w:bottom w:val="double" w:sz="4" w:space="0" w:color="auto"/>
            </w:tcBorders>
          </w:tcPr>
          <w:p w14:paraId="5850AC7F" w14:textId="13E25985" w:rsidR="0014051C" w:rsidRPr="00934DBD" w:rsidRDefault="0014051C" w:rsidP="00060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87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4,363</w:t>
            </w:r>
          </w:p>
        </w:tc>
      </w:tr>
      <w:tr w:rsidR="0014051C" w:rsidRPr="00934DBD" w14:paraId="006E32BD" w14:textId="77777777" w:rsidTr="0014051C">
        <w:trPr>
          <w:trHeight w:hRule="exact" w:val="398"/>
        </w:trPr>
        <w:tc>
          <w:tcPr>
            <w:tcW w:w="2306" w:type="pct"/>
          </w:tcPr>
          <w:p w14:paraId="703B1BCE" w14:textId="77777777" w:rsidR="0014051C" w:rsidRPr="00934DBD" w:rsidRDefault="0014051C" w:rsidP="0014051C">
            <w:pPr>
              <w:tabs>
                <w:tab w:val="left" w:pos="540"/>
              </w:tabs>
              <w:ind w:left="-16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5" w:type="pct"/>
            <w:tcBorders>
              <w:top w:val="double" w:sz="4" w:space="0" w:color="000000"/>
            </w:tcBorders>
          </w:tcPr>
          <w:p w14:paraId="26A6A161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6189BD4F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000000"/>
            </w:tcBorders>
          </w:tcPr>
          <w:p w14:paraId="7C306CF1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68D0534F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000000"/>
            </w:tcBorders>
          </w:tcPr>
          <w:p w14:paraId="1B18DDFC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2408CFAF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top w:val="double" w:sz="4" w:space="0" w:color="auto"/>
            </w:tcBorders>
          </w:tcPr>
          <w:p w14:paraId="01143CD4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051C" w:rsidRPr="00934DBD" w14:paraId="0798FB9E" w14:textId="77777777" w:rsidTr="003240D8">
        <w:tc>
          <w:tcPr>
            <w:tcW w:w="2306" w:type="pct"/>
            <w:hideMark/>
          </w:tcPr>
          <w:p w14:paraId="63E2663D" w14:textId="77777777" w:rsidR="0014051C" w:rsidRPr="00934DBD" w:rsidRDefault="0014051C" w:rsidP="0014051C">
            <w:pPr>
              <w:tabs>
                <w:tab w:val="left" w:pos="540"/>
              </w:tabs>
              <w:ind w:left="-16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565" w:type="pct"/>
          </w:tcPr>
          <w:p w14:paraId="7F792ADE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666E7863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70D63FA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17C14AE2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6D628A81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78685EDC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570C229E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051C" w:rsidRPr="00934DBD" w14:paraId="320B961F" w14:textId="77777777" w:rsidTr="003240D8">
        <w:tc>
          <w:tcPr>
            <w:tcW w:w="2306" w:type="pct"/>
            <w:hideMark/>
          </w:tcPr>
          <w:p w14:paraId="12F98550" w14:textId="77777777" w:rsidR="0014051C" w:rsidRPr="00934DBD" w:rsidRDefault="0014051C" w:rsidP="0014051C">
            <w:pPr>
              <w:tabs>
                <w:tab w:val="left" w:pos="540"/>
              </w:tabs>
              <w:ind w:left="-16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</w:t>
            </w:r>
          </w:p>
        </w:tc>
        <w:tc>
          <w:tcPr>
            <w:tcW w:w="565" w:type="pct"/>
          </w:tcPr>
          <w:p w14:paraId="097C0849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7656912A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20BDE62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4C5F459E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7DFEAD83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2E53891B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55BF96DE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051C" w:rsidRPr="00934DBD" w14:paraId="52946E22" w14:textId="77777777" w:rsidTr="00806CA9">
        <w:tc>
          <w:tcPr>
            <w:tcW w:w="2306" w:type="pct"/>
            <w:hideMark/>
          </w:tcPr>
          <w:p w14:paraId="018AE414" w14:textId="77777777" w:rsidR="0014051C" w:rsidRPr="00934DBD" w:rsidRDefault="0014051C" w:rsidP="0014051C">
            <w:pPr>
              <w:tabs>
                <w:tab w:val="left" w:pos="540"/>
              </w:tabs>
              <w:ind w:left="-16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565" w:type="pct"/>
          </w:tcPr>
          <w:p w14:paraId="485C8B50" w14:textId="48516D44" w:rsidR="0014051C" w:rsidRPr="00934DBD" w:rsidRDefault="0014051C" w:rsidP="00060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8,611</w:t>
            </w:r>
          </w:p>
        </w:tc>
        <w:tc>
          <w:tcPr>
            <w:tcW w:w="138" w:type="pct"/>
          </w:tcPr>
          <w:p w14:paraId="215950CF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A7DE4D8" w14:textId="1C968AF7" w:rsidR="0014051C" w:rsidRPr="00934DBD" w:rsidRDefault="0014051C" w:rsidP="00060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8,611</w:t>
            </w:r>
          </w:p>
        </w:tc>
        <w:tc>
          <w:tcPr>
            <w:tcW w:w="151" w:type="pct"/>
            <w:gridSpan w:val="2"/>
          </w:tcPr>
          <w:p w14:paraId="4AC135E5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713D5CBE" w14:textId="708E8071" w:rsidR="0014051C" w:rsidRPr="00934DBD" w:rsidRDefault="0014051C" w:rsidP="00060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87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8,611</w:t>
            </w:r>
          </w:p>
        </w:tc>
        <w:tc>
          <w:tcPr>
            <w:tcW w:w="143" w:type="pct"/>
            <w:gridSpan w:val="2"/>
          </w:tcPr>
          <w:p w14:paraId="5A1BDAF6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79ABE59B" w14:textId="4346E77E" w:rsidR="0014051C" w:rsidRPr="00934DBD" w:rsidRDefault="0014051C" w:rsidP="00060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87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8,611</w:t>
            </w:r>
          </w:p>
        </w:tc>
      </w:tr>
      <w:tr w:rsidR="0014051C" w:rsidRPr="00934DBD" w14:paraId="24173BC0" w14:textId="77777777" w:rsidTr="00806CA9">
        <w:tc>
          <w:tcPr>
            <w:tcW w:w="2306" w:type="pct"/>
            <w:hideMark/>
          </w:tcPr>
          <w:p w14:paraId="2351EDE3" w14:textId="77777777" w:rsidR="0014051C" w:rsidRPr="00934DBD" w:rsidRDefault="0014051C" w:rsidP="0014051C">
            <w:pPr>
              <w:tabs>
                <w:tab w:val="left" w:pos="540"/>
              </w:tabs>
              <w:ind w:left="-16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จำนวนหุ้นทุนซื้อคืนถือโดยบริษัทย่อย</w:t>
            </w:r>
          </w:p>
        </w:tc>
        <w:tc>
          <w:tcPr>
            <w:tcW w:w="565" w:type="pct"/>
            <w:tcBorders>
              <w:top w:val="nil"/>
              <w:left w:val="nil"/>
              <w:right w:val="nil"/>
            </w:tcBorders>
          </w:tcPr>
          <w:p w14:paraId="191FE7A6" w14:textId="2B25258B" w:rsidR="0014051C" w:rsidRPr="00934DBD" w:rsidRDefault="0014051C" w:rsidP="00060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(426)</w:t>
            </w:r>
          </w:p>
        </w:tc>
        <w:tc>
          <w:tcPr>
            <w:tcW w:w="138" w:type="pct"/>
          </w:tcPr>
          <w:p w14:paraId="78067809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right w:val="nil"/>
            </w:tcBorders>
          </w:tcPr>
          <w:p w14:paraId="2B37DBF8" w14:textId="6C53B60A" w:rsidR="0014051C" w:rsidRPr="00934DBD" w:rsidRDefault="0014051C" w:rsidP="008010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(426)</w:t>
            </w:r>
          </w:p>
        </w:tc>
        <w:tc>
          <w:tcPr>
            <w:tcW w:w="151" w:type="pct"/>
            <w:gridSpan w:val="2"/>
          </w:tcPr>
          <w:p w14:paraId="18FE85C0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right w:val="nil"/>
            </w:tcBorders>
          </w:tcPr>
          <w:p w14:paraId="775DC341" w14:textId="25E25A0D" w:rsidR="0014051C" w:rsidRPr="00934DBD" w:rsidRDefault="0014051C" w:rsidP="008010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87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631890C5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top w:val="nil"/>
              <w:left w:val="nil"/>
              <w:right w:val="nil"/>
            </w:tcBorders>
          </w:tcPr>
          <w:p w14:paraId="4076AEA8" w14:textId="2E19D86D" w:rsidR="0014051C" w:rsidRPr="00934DBD" w:rsidRDefault="0014051C" w:rsidP="00060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051C" w:rsidRPr="00934DBD" w14:paraId="1E26C574" w14:textId="77777777" w:rsidTr="00806CA9">
        <w:tc>
          <w:tcPr>
            <w:tcW w:w="2306" w:type="pct"/>
          </w:tcPr>
          <w:p w14:paraId="1350BC18" w14:textId="007B9E58" w:rsidR="0014051C" w:rsidRPr="00934DBD" w:rsidRDefault="0014051C" w:rsidP="0014051C">
            <w:pPr>
              <w:tabs>
                <w:tab w:val="left" w:pos="540"/>
              </w:tabs>
              <w:ind w:left="-16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565" w:type="pct"/>
            <w:tcBorders>
              <w:left w:val="nil"/>
              <w:bottom w:val="single" w:sz="4" w:space="0" w:color="auto"/>
              <w:right w:val="nil"/>
            </w:tcBorders>
          </w:tcPr>
          <w:p w14:paraId="1B4C98A6" w14:textId="5412D38B" w:rsidR="0014051C" w:rsidRPr="00934DBD" w:rsidRDefault="0014051C" w:rsidP="008010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(41)</w:t>
            </w:r>
          </w:p>
        </w:tc>
        <w:tc>
          <w:tcPr>
            <w:tcW w:w="138" w:type="pct"/>
          </w:tcPr>
          <w:p w14:paraId="6488C70F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bottom w:val="single" w:sz="4" w:space="0" w:color="auto"/>
              <w:right w:val="nil"/>
            </w:tcBorders>
          </w:tcPr>
          <w:p w14:paraId="6E497179" w14:textId="714A4BD1" w:rsidR="0014051C" w:rsidRPr="00934DBD" w:rsidRDefault="0014051C" w:rsidP="008010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129325CC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bottom w:val="single" w:sz="4" w:space="0" w:color="auto"/>
              <w:right w:val="nil"/>
            </w:tcBorders>
          </w:tcPr>
          <w:p w14:paraId="321DB9E2" w14:textId="75CBF414" w:rsidR="0014051C" w:rsidRPr="00934DBD" w:rsidRDefault="0014051C" w:rsidP="008010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87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(41)</w:t>
            </w:r>
          </w:p>
        </w:tc>
        <w:tc>
          <w:tcPr>
            <w:tcW w:w="143" w:type="pct"/>
            <w:gridSpan w:val="2"/>
          </w:tcPr>
          <w:p w14:paraId="3970E479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AF9D9D6" w14:textId="082C063E" w:rsidR="0014051C" w:rsidRPr="00934DBD" w:rsidRDefault="0014051C" w:rsidP="00060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051C" w:rsidRPr="00934DBD" w14:paraId="0AC7F89D" w14:textId="77777777" w:rsidTr="003240D8">
        <w:tc>
          <w:tcPr>
            <w:tcW w:w="2306" w:type="pct"/>
            <w:hideMark/>
          </w:tcPr>
          <w:p w14:paraId="2A5BEAA0" w14:textId="2A9870FD" w:rsidR="0014051C" w:rsidRPr="00934DBD" w:rsidRDefault="0014051C" w:rsidP="0014051C">
            <w:pPr>
              <w:tabs>
                <w:tab w:val="left" w:pos="540"/>
              </w:tabs>
              <w:ind w:left="-16" w:right="-3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 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ขั้นพื้นฐาน) ณ วันสิ้นงวด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4C69B" w14:textId="26C30576" w:rsidR="0014051C" w:rsidRPr="00934DBD" w:rsidRDefault="0014051C" w:rsidP="008010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2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8,144</w:t>
            </w:r>
          </w:p>
        </w:tc>
        <w:tc>
          <w:tcPr>
            <w:tcW w:w="138" w:type="pct"/>
          </w:tcPr>
          <w:p w14:paraId="2083F0EB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BE1B3A" w14:textId="3A7CF6D6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8,185</w:t>
            </w:r>
          </w:p>
        </w:tc>
        <w:tc>
          <w:tcPr>
            <w:tcW w:w="151" w:type="pct"/>
            <w:gridSpan w:val="2"/>
          </w:tcPr>
          <w:p w14:paraId="182727DC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0E7B5" w14:textId="32FF9293" w:rsidR="0014051C" w:rsidRPr="00934DBD" w:rsidRDefault="0014051C" w:rsidP="00053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8,570</w:t>
            </w:r>
          </w:p>
        </w:tc>
        <w:tc>
          <w:tcPr>
            <w:tcW w:w="143" w:type="pct"/>
            <w:gridSpan w:val="2"/>
          </w:tcPr>
          <w:p w14:paraId="3C35E65B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2F9D9" w14:textId="36C238E3" w:rsidR="0014051C" w:rsidRPr="00934DBD" w:rsidRDefault="0014051C" w:rsidP="00060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8,611</w:t>
            </w:r>
          </w:p>
        </w:tc>
      </w:tr>
      <w:tr w:rsidR="0014051C" w:rsidRPr="00934DBD" w14:paraId="51E2D560" w14:textId="77777777" w:rsidTr="0014051C">
        <w:trPr>
          <w:trHeight w:hRule="exact" w:val="419"/>
        </w:trPr>
        <w:tc>
          <w:tcPr>
            <w:tcW w:w="2306" w:type="pct"/>
          </w:tcPr>
          <w:p w14:paraId="34995F66" w14:textId="1C61CF38" w:rsidR="0014051C" w:rsidRPr="00934DBD" w:rsidRDefault="0014051C" w:rsidP="0014051C">
            <w:pPr>
              <w:tabs>
                <w:tab w:val="left" w:pos="540"/>
              </w:tabs>
              <w:ind w:left="-16" w:right="-3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ผลกระทบจากการแปลงหุ้นกู้แปลงสภาพ</w:t>
            </w:r>
          </w:p>
        </w:tc>
        <w:tc>
          <w:tcPr>
            <w:tcW w:w="565" w:type="pct"/>
            <w:tcBorders>
              <w:left w:val="nil"/>
              <w:bottom w:val="single" w:sz="4" w:space="0" w:color="auto"/>
              <w:right w:val="nil"/>
            </w:tcBorders>
          </w:tcPr>
          <w:p w14:paraId="7AEDA704" w14:textId="58E1BC31" w:rsidR="0014051C" w:rsidRPr="00934DBD" w:rsidRDefault="0014051C" w:rsidP="00BD7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38" w:type="pct"/>
          </w:tcPr>
          <w:p w14:paraId="0A2D31ED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bottom w:val="single" w:sz="4" w:space="0" w:color="auto"/>
              <w:right w:val="nil"/>
            </w:tcBorders>
          </w:tcPr>
          <w:p w14:paraId="02E1131D" w14:textId="66FD80EF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0FA6F3FD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bottom w:val="single" w:sz="4" w:space="0" w:color="auto"/>
              <w:right w:val="nil"/>
            </w:tcBorders>
          </w:tcPr>
          <w:p w14:paraId="12EAEA16" w14:textId="595935B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89 </w:t>
            </w:r>
          </w:p>
        </w:tc>
        <w:tc>
          <w:tcPr>
            <w:tcW w:w="143" w:type="pct"/>
            <w:gridSpan w:val="2"/>
          </w:tcPr>
          <w:p w14:paraId="592308CF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F74A7AB" w14:textId="77777777" w:rsidR="0014051C" w:rsidRPr="00934DBD" w:rsidRDefault="0014051C" w:rsidP="00060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14:paraId="3015DD98" w14:textId="0332D07B" w:rsidR="0014051C" w:rsidRPr="00934DBD" w:rsidRDefault="0014051C" w:rsidP="0080108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1"/>
                <w:tab w:val="decimal" w:pos="82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051C" w:rsidRPr="00934DBD" w14:paraId="52ECC4EB" w14:textId="77777777" w:rsidTr="0014051C">
        <w:trPr>
          <w:trHeight w:hRule="exact" w:val="419"/>
        </w:trPr>
        <w:tc>
          <w:tcPr>
            <w:tcW w:w="2306" w:type="pct"/>
          </w:tcPr>
          <w:p w14:paraId="108B3497" w14:textId="67394937" w:rsidR="0014051C" w:rsidRPr="00934DBD" w:rsidRDefault="0014051C" w:rsidP="0014051C">
            <w:pPr>
              <w:tabs>
                <w:tab w:val="left" w:pos="540"/>
              </w:tabs>
              <w:ind w:left="-16" w:right="-3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 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ปรับลด) ณ วันสิ้นงวด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D3EA0" w14:textId="17482FBB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8,233</w:t>
            </w:r>
          </w:p>
        </w:tc>
        <w:tc>
          <w:tcPr>
            <w:tcW w:w="138" w:type="pct"/>
          </w:tcPr>
          <w:p w14:paraId="45085BB0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B2476D" w14:textId="12FD3789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8,185</w:t>
            </w:r>
          </w:p>
        </w:tc>
        <w:tc>
          <w:tcPr>
            <w:tcW w:w="151" w:type="pct"/>
            <w:gridSpan w:val="2"/>
          </w:tcPr>
          <w:p w14:paraId="0E6B0E4C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02A17" w14:textId="361DB478" w:rsidR="0014051C" w:rsidRPr="00934DBD" w:rsidRDefault="0014051C" w:rsidP="00053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8,659</w:t>
            </w:r>
          </w:p>
        </w:tc>
        <w:tc>
          <w:tcPr>
            <w:tcW w:w="143" w:type="pct"/>
            <w:gridSpan w:val="2"/>
          </w:tcPr>
          <w:p w14:paraId="532B7BD6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3AA585" w14:textId="60B41824" w:rsidR="0014051C" w:rsidRPr="00934DBD" w:rsidRDefault="0014051C" w:rsidP="00060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8,611</w:t>
            </w:r>
          </w:p>
        </w:tc>
      </w:tr>
      <w:tr w:rsidR="0014051C" w:rsidRPr="00934DBD" w14:paraId="3BB6B701" w14:textId="77777777" w:rsidTr="00551DA8">
        <w:trPr>
          <w:trHeight w:hRule="exact" w:val="419"/>
        </w:trPr>
        <w:tc>
          <w:tcPr>
            <w:tcW w:w="2306" w:type="pct"/>
          </w:tcPr>
          <w:p w14:paraId="342512B3" w14:textId="77777777" w:rsidR="0014051C" w:rsidRPr="00934DBD" w:rsidRDefault="0014051C" w:rsidP="0014051C">
            <w:pPr>
              <w:tabs>
                <w:tab w:val="left" w:pos="540"/>
              </w:tabs>
              <w:ind w:left="-16" w:right="-3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D4B3B5E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decimal" w:pos="5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1A312C90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B87589E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425F8A1A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41E614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092476EB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6F2CD31" w14:textId="77777777" w:rsidR="0014051C" w:rsidRPr="00934DBD" w:rsidRDefault="0014051C" w:rsidP="0080108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1"/>
                <w:tab w:val="decimal" w:pos="82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051C" w:rsidRPr="00934DBD" w14:paraId="2CD012CA" w14:textId="77777777" w:rsidTr="00FA7DDA">
        <w:tc>
          <w:tcPr>
            <w:tcW w:w="2306" w:type="pct"/>
            <w:hideMark/>
          </w:tcPr>
          <w:p w14:paraId="0620B6D2" w14:textId="6822591C" w:rsidR="0014051C" w:rsidRPr="00934DBD" w:rsidRDefault="0014051C" w:rsidP="0014051C">
            <w:pPr>
              <w:tabs>
                <w:tab w:val="left" w:pos="540"/>
              </w:tabs>
              <w:ind w:left="-16" w:right="-3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="0028555D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="0028555D"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65" w:type="pct"/>
            <w:tcBorders>
              <w:top w:val="nil"/>
              <w:left w:val="nil"/>
              <w:bottom w:val="double" w:sz="4" w:space="0" w:color="000000"/>
              <w:right w:val="nil"/>
            </w:tcBorders>
          </w:tcPr>
          <w:p w14:paraId="30123BD4" w14:textId="5DF0BC74" w:rsidR="0014051C" w:rsidRPr="00934DBD" w:rsidRDefault="0014051C" w:rsidP="00BD7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2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2.35</w:t>
            </w:r>
          </w:p>
        </w:tc>
        <w:tc>
          <w:tcPr>
            <w:tcW w:w="138" w:type="pct"/>
          </w:tcPr>
          <w:p w14:paraId="468E0DEE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double" w:sz="4" w:space="0" w:color="000000"/>
              <w:right w:val="nil"/>
            </w:tcBorders>
          </w:tcPr>
          <w:p w14:paraId="52B93C1A" w14:textId="5BB5DA73" w:rsidR="0014051C" w:rsidRPr="00934DBD" w:rsidRDefault="0014051C" w:rsidP="00A43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1.71</w:t>
            </w:r>
          </w:p>
        </w:tc>
        <w:tc>
          <w:tcPr>
            <w:tcW w:w="151" w:type="pct"/>
            <w:gridSpan w:val="2"/>
          </w:tcPr>
          <w:p w14:paraId="274386B7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double" w:sz="4" w:space="0" w:color="000000"/>
              <w:right w:val="nil"/>
            </w:tcBorders>
          </w:tcPr>
          <w:p w14:paraId="6493E914" w14:textId="5085135B" w:rsidR="0014051C" w:rsidRPr="00934DBD" w:rsidRDefault="0014051C" w:rsidP="00053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0.39</w:t>
            </w:r>
          </w:p>
        </w:tc>
        <w:tc>
          <w:tcPr>
            <w:tcW w:w="143" w:type="pct"/>
            <w:gridSpan w:val="2"/>
          </w:tcPr>
          <w:p w14:paraId="196192DD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</w:tcPr>
          <w:p w14:paraId="4F4BDFA8" w14:textId="1B1CB22C" w:rsidR="0014051C" w:rsidRPr="00934DBD" w:rsidRDefault="0014051C" w:rsidP="00060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43" w:right="4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0.51</w:t>
            </w:r>
          </w:p>
        </w:tc>
      </w:tr>
      <w:tr w:rsidR="0014051C" w:rsidRPr="00934DBD" w14:paraId="740A418A" w14:textId="77777777" w:rsidTr="00871438">
        <w:tc>
          <w:tcPr>
            <w:tcW w:w="2306" w:type="pct"/>
          </w:tcPr>
          <w:p w14:paraId="0D47D089" w14:textId="28E37567" w:rsidR="0014051C" w:rsidRPr="00934DBD" w:rsidRDefault="0014051C" w:rsidP="0014051C">
            <w:pPr>
              <w:tabs>
                <w:tab w:val="left" w:pos="540"/>
              </w:tabs>
              <w:ind w:left="-16" w:right="-3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65" w:type="pct"/>
            <w:tcBorders>
              <w:top w:val="double" w:sz="4" w:space="0" w:color="000000"/>
              <w:left w:val="nil"/>
              <w:bottom w:val="double" w:sz="4" w:space="0" w:color="auto"/>
              <w:right w:val="nil"/>
            </w:tcBorders>
          </w:tcPr>
          <w:p w14:paraId="1717BFC9" w14:textId="694F58FE" w:rsidR="0014051C" w:rsidRPr="00934DBD" w:rsidRDefault="0014051C" w:rsidP="00BD7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2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2.34</w:t>
            </w:r>
          </w:p>
        </w:tc>
        <w:tc>
          <w:tcPr>
            <w:tcW w:w="138" w:type="pct"/>
          </w:tcPr>
          <w:p w14:paraId="05253559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000000"/>
              <w:left w:val="nil"/>
              <w:bottom w:val="double" w:sz="4" w:space="0" w:color="auto"/>
              <w:right w:val="nil"/>
            </w:tcBorders>
          </w:tcPr>
          <w:p w14:paraId="7F7C5B10" w14:textId="61C559D7" w:rsidR="0014051C" w:rsidRPr="00934DBD" w:rsidRDefault="0014051C" w:rsidP="00A43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1.71</w:t>
            </w:r>
          </w:p>
        </w:tc>
        <w:tc>
          <w:tcPr>
            <w:tcW w:w="151" w:type="pct"/>
            <w:gridSpan w:val="2"/>
          </w:tcPr>
          <w:p w14:paraId="60BE7CCE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000000"/>
              <w:left w:val="nil"/>
              <w:bottom w:val="double" w:sz="4" w:space="0" w:color="auto"/>
              <w:right w:val="nil"/>
            </w:tcBorders>
          </w:tcPr>
          <w:p w14:paraId="06C6DEC1" w14:textId="10B6BE25" w:rsidR="0014051C" w:rsidRPr="00934DBD" w:rsidRDefault="0014051C" w:rsidP="00053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0.39</w:t>
            </w:r>
          </w:p>
        </w:tc>
        <w:tc>
          <w:tcPr>
            <w:tcW w:w="143" w:type="pct"/>
            <w:gridSpan w:val="2"/>
          </w:tcPr>
          <w:p w14:paraId="165C4584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top w:val="double" w:sz="4" w:space="0" w:color="000000"/>
              <w:left w:val="nil"/>
              <w:bottom w:val="double" w:sz="4" w:space="0" w:color="auto"/>
              <w:right w:val="nil"/>
            </w:tcBorders>
          </w:tcPr>
          <w:p w14:paraId="6CE3A3A7" w14:textId="0827FD57" w:rsidR="0014051C" w:rsidRPr="00934DBD" w:rsidRDefault="0014051C" w:rsidP="00060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43" w:right="4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0.51</w:t>
            </w:r>
          </w:p>
        </w:tc>
      </w:tr>
      <w:tr w:rsidR="0014051C" w:rsidRPr="00934DBD" w14:paraId="55FF8123" w14:textId="77777777" w:rsidTr="00871438">
        <w:tc>
          <w:tcPr>
            <w:tcW w:w="2306" w:type="pct"/>
          </w:tcPr>
          <w:p w14:paraId="4B358FFE" w14:textId="77777777" w:rsidR="0014051C" w:rsidRPr="00934DBD" w:rsidRDefault="0014051C" w:rsidP="0014051C">
            <w:pPr>
              <w:tabs>
                <w:tab w:val="left" w:pos="540"/>
              </w:tabs>
              <w:ind w:left="-16" w:right="-3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E1DB9D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53B2F5CB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38C4BD5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0845F11D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E3FAAFD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6B8FBAB9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FB2D24" w14:textId="77777777" w:rsidR="0014051C" w:rsidRPr="00934DBD" w:rsidRDefault="0014051C" w:rsidP="001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14:paraId="5D44EF47" w14:textId="389C5282" w:rsidR="00E92320" w:rsidRPr="00934DBD" w:rsidRDefault="00E92320" w:rsidP="0083545E">
      <w:pPr>
        <w:tabs>
          <w:tab w:val="clear" w:pos="454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4875780" w14:textId="77777777" w:rsidR="003240D8" w:rsidRPr="00934DBD" w:rsidRDefault="00324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lang w:bidi="ar-SA"/>
        </w:rPr>
      </w:pPr>
      <w:bookmarkStart w:id="6" w:name="_Hlk47175716"/>
      <w:r w:rsidRPr="00934DBD">
        <w:rPr>
          <w:rFonts w:asciiTheme="majorBidi" w:hAnsiTheme="majorBidi" w:cstheme="majorBidi"/>
          <w:sz w:val="30"/>
          <w:szCs w:val="30"/>
        </w:rPr>
        <w:br w:type="page"/>
      </w:r>
    </w:p>
    <w:p w14:paraId="646DC3F3" w14:textId="273D4C89" w:rsidR="005E5495" w:rsidRPr="00934DBD" w:rsidRDefault="002606E5" w:rsidP="0083242D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934DBD">
        <w:rPr>
          <w:rFonts w:asciiTheme="majorBidi" w:hAnsiTheme="majorBidi" w:cstheme="majorBidi"/>
          <w:sz w:val="30"/>
          <w:szCs w:val="30"/>
          <w:lang w:val="en-US"/>
        </w:rPr>
        <w:lastRenderedPageBreak/>
        <w:t>1</w:t>
      </w:r>
      <w:r w:rsidR="00AF5034" w:rsidRPr="00934DBD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5E5495" w:rsidRPr="00934DBD">
        <w:rPr>
          <w:rFonts w:asciiTheme="majorBidi" w:hAnsiTheme="majorBidi" w:cstheme="majorBidi"/>
          <w:b w:val="0"/>
          <w:bCs/>
          <w:sz w:val="30"/>
          <w:szCs w:val="30"/>
        </w:rPr>
        <w:t xml:space="preserve">       </w:t>
      </w:r>
      <w:r w:rsidR="005E5495" w:rsidRPr="00934DB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เงินปันผลจ่าย</w:t>
      </w:r>
      <w:r w:rsidR="005E5495" w:rsidRPr="00934DBD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 xml:space="preserve"> </w:t>
      </w:r>
    </w:p>
    <w:p w14:paraId="62033D22" w14:textId="77777777" w:rsidR="005E5495" w:rsidRPr="00690675" w:rsidRDefault="005E5495" w:rsidP="0083242D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20"/>
          <w:lang w:bidi="th-TH"/>
        </w:rPr>
      </w:pPr>
    </w:p>
    <w:p w14:paraId="314D24DC" w14:textId="3AEE4FF6" w:rsidR="005E5495" w:rsidRPr="00934DBD" w:rsidRDefault="005E5495" w:rsidP="0083242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>รายละเอียดเงินปันผลจ่ายสำหรับแต่ละงวด</w:t>
      </w:r>
      <w:r w:rsidR="0083242D" w:rsidRPr="00934DBD">
        <w:rPr>
          <w:rFonts w:asciiTheme="majorBidi" w:hAnsiTheme="majorBidi" w:cstheme="majorBidi"/>
          <w:sz w:val="30"/>
          <w:szCs w:val="30"/>
          <w:cs/>
        </w:rPr>
        <w:t>เก้า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30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3242D" w:rsidRPr="00934DB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934DB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78BC7C9" w14:textId="42950CAA" w:rsidR="005E5495" w:rsidRPr="00690675" w:rsidRDefault="005E5495" w:rsidP="0083242D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52" w:type="dxa"/>
        <w:tblInd w:w="558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07"/>
        <w:gridCol w:w="270"/>
        <w:gridCol w:w="900"/>
        <w:gridCol w:w="270"/>
        <w:gridCol w:w="1468"/>
        <w:gridCol w:w="250"/>
        <w:gridCol w:w="1162"/>
        <w:gridCol w:w="270"/>
        <w:gridCol w:w="2855"/>
      </w:tblGrid>
      <w:tr w:rsidR="003240D8" w:rsidRPr="00934DBD" w14:paraId="3994D6F2" w14:textId="77777777" w:rsidTr="00E233C8">
        <w:trPr>
          <w:trHeight w:hRule="exact" w:val="374"/>
        </w:trPr>
        <w:tc>
          <w:tcPr>
            <w:tcW w:w="1807" w:type="dxa"/>
            <w:vAlign w:val="bottom"/>
          </w:tcPr>
          <w:p w14:paraId="65B10052" w14:textId="77777777" w:rsidR="003240D8" w:rsidRPr="00934DBD" w:rsidRDefault="003240D8" w:rsidP="00C0398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66360F" w14:textId="77777777" w:rsidR="003240D8" w:rsidRPr="00934DBD" w:rsidRDefault="003240D8" w:rsidP="00C0398D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634C959" w14:textId="77777777" w:rsidR="003240D8" w:rsidRPr="00934DBD" w:rsidRDefault="003240D8" w:rsidP="00C0398D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D2464" w14:textId="77777777" w:rsidR="003240D8" w:rsidRPr="00934DBD" w:rsidRDefault="003240D8" w:rsidP="00C0398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  <w:hideMark/>
          </w:tcPr>
          <w:p w14:paraId="5309C7A0" w14:textId="77777777" w:rsidR="003240D8" w:rsidRPr="00934DBD" w:rsidRDefault="003240D8" w:rsidP="00C0398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50" w:type="dxa"/>
          </w:tcPr>
          <w:p w14:paraId="393C20EA" w14:textId="77777777" w:rsidR="003240D8" w:rsidRPr="00934DBD" w:rsidRDefault="003240D8" w:rsidP="00C0398D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52C7780A" w14:textId="77777777" w:rsidR="003240D8" w:rsidRPr="00934DBD" w:rsidRDefault="003240D8" w:rsidP="00C0398D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54F8F7" w14:textId="77777777" w:rsidR="003240D8" w:rsidRPr="00934DBD" w:rsidRDefault="003240D8" w:rsidP="00C0398D">
            <w:pPr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5" w:type="dxa"/>
            <w:vAlign w:val="bottom"/>
          </w:tcPr>
          <w:p w14:paraId="5BDFF3B2" w14:textId="77777777" w:rsidR="003240D8" w:rsidRPr="00934DBD" w:rsidRDefault="003240D8" w:rsidP="00C0398D">
            <w:pPr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40D8" w:rsidRPr="00934DBD" w14:paraId="409AD685" w14:textId="77777777" w:rsidTr="00E233C8">
        <w:trPr>
          <w:trHeight w:hRule="exact" w:val="374"/>
        </w:trPr>
        <w:tc>
          <w:tcPr>
            <w:tcW w:w="1807" w:type="dxa"/>
            <w:vAlign w:val="bottom"/>
          </w:tcPr>
          <w:p w14:paraId="1E06CF3E" w14:textId="77777777" w:rsidR="003240D8" w:rsidRPr="00934DBD" w:rsidRDefault="003240D8" w:rsidP="00C0398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94263" w14:textId="77777777" w:rsidR="003240D8" w:rsidRPr="00934DBD" w:rsidRDefault="003240D8" w:rsidP="00C0398D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438480AB" w14:textId="77777777" w:rsidR="003240D8" w:rsidRPr="00934DBD" w:rsidRDefault="003240D8" w:rsidP="00C0398D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</w:p>
        </w:tc>
        <w:tc>
          <w:tcPr>
            <w:tcW w:w="270" w:type="dxa"/>
          </w:tcPr>
          <w:p w14:paraId="4D48FC82" w14:textId="77777777" w:rsidR="003240D8" w:rsidRPr="00934DBD" w:rsidRDefault="003240D8" w:rsidP="00C0398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  <w:hideMark/>
          </w:tcPr>
          <w:p w14:paraId="040BDFA5" w14:textId="77777777" w:rsidR="003240D8" w:rsidRPr="00934DBD" w:rsidRDefault="003240D8" w:rsidP="00C0398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ที่มีสิทธิได้รับ</w:t>
            </w:r>
          </w:p>
        </w:tc>
        <w:tc>
          <w:tcPr>
            <w:tcW w:w="250" w:type="dxa"/>
          </w:tcPr>
          <w:p w14:paraId="568F7D4E" w14:textId="77777777" w:rsidR="003240D8" w:rsidRPr="00934DBD" w:rsidRDefault="003240D8" w:rsidP="00C0398D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  <w:hideMark/>
          </w:tcPr>
          <w:p w14:paraId="59C6F44C" w14:textId="77777777" w:rsidR="003240D8" w:rsidRPr="00934DBD" w:rsidRDefault="003240D8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4096F514" w14:textId="77777777" w:rsidR="003240D8" w:rsidRPr="00934DBD" w:rsidRDefault="003240D8" w:rsidP="00C0398D">
            <w:pPr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5" w:type="dxa"/>
            <w:vAlign w:val="bottom"/>
          </w:tcPr>
          <w:p w14:paraId="7A44E890" w14:textId="77777777" w:rsidR="003240D8" w:rsidRPr="00934DBD" w:rsidRDefault="003240D8" w:rsidP="00C0398D">
            <w:pPr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40D8" w:rsidRPr="00934DBD" w14:paraId="09A904F7" w14:textId="77777777" w:rsidTr="00E233C8">
        <w:trPr>
          <w:trHeight w:hRule="exact" w:val="374"/>
        </w:trPr>
        <w:tc>
          <w:tcPr>
            <w:tcW w:w="1807" w:type="dxa"/>
            <w:vAlign w:val="bottom"/>
            <w:hideMark/>
          </w:tcPr>
          <w:p w14:paraId="0F24900D" w14:textId="77777777" w:rsidR="003240D8" w:rsidRPr="00934DBD" w:rsidRDefault="003240D8" w:rsidP="00C0398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08B6ED23" w14:textId="77777777" w:rsidR="003240D8" w:rsidRPr="00934DBD" w:rsidRDefault="003240D8" w:rsidP="00C0398D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6CB403D8" w14:textId="77777777" w:rsidR="003240D8" w:rsidRPr="00934DBD" w:rsidRDefault="003240D8" w:rsidP="00C0398D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หุ้นละ</w:t>
            </w:r>
          </w:p>
        </w:tc>
        <w:tc>
          <w:tcPr>
            <w:tcW w:w="270" w:type="dxa"/>
          </w:tcPr>
          <w:p w14:paraId="51047525" w14:textId="77777777" w:rsidR="003240D8" w:rsidRPr="00934DBD" w:rsidRDefault="003240D8" w:rsidP="00C0398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  <w:hideMark/>
          </w:tcPr>
          <w:p w14:paraId="330EFA10" w14:textId="77777777" w:rsidR="003240D8" w:rsidRPr="00934DBD" w:rsidRDefault="003240D8" w:rsidP="00C0398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50" w:type="dxa"/>
          </w:tcPr>
          <w:p w14:paraId="609C07AF" w14:textId="77777777" w:rsidR="003240D8" w:rsidRPr="00934DBD" w:rsidRDefault="003240D8" w:rsidP="00C0398D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  <w:hideMark/>
          </w:tcPr>
          <w:p w14:paraId="5CDFB68A" w14:textId="77777777" w:rsidR="003240D8" w:rsidRPr="00934DBD" w:rsidRDefault="003240D8" w:rsidP="00C0398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D6AB08A" w14:textId="77777777" w:rsidR="003240D8" w:rsidRPr="00934DBD" w:rsidRDefault="003240D8" w:rsidP="00C0398D">
            <w:pPr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5" w:type="dxa"/>
            <w:vAlign w:val="bottom"/>
          </w:tcPr>
          <w:p w14:paraId="510360E5" w14:textId="77777777" w:rsidR="003240D8" w:rsidRPr="00934DBD" w:rsidRDefault="003240D8" w:rsidP="00C0398D">
            <w:pPr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40D8" w:rsidRPr="00934DBD" w14:paraId="25F23F9F" w14:textId="77777777" w:rsidTr="00E233C8">
        <w:trPr>
          <w:trHeight w:hRule="exact" w:val="374"/>
        </w:trPr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302E0E" w14:textId="77777777" w:rsidR="003240D8" w:rsidRPr="00934DBD" w:rsidRDefault="003240D8" w:rsidP="00C0398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จ่ายเงินปันผล</w:t>
            </w:r>
          </w:p>
        </w:tc>
        <w:tc>
          <w:tcPr>
            <w:tcW w:w="270" w:type="dxa"/>
          </w:tcPr>
          <w:p w14:paraId="37639D03" w14:textId="77777777" w:rsidR="003240D8" w:rsidRPr="00934DBD" w:rsidRDefault="003240D8" w:rsidP="00C0398D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8B5256" w14:textId="77777777" w:rsidR="003240D8" w:rsidRPr="00934DBD" w:rsidRDefault="003240D8" w:rsidP="00C0398D">
            <w:pPr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2E26358" w14:textId="77777777" w:rsidR="003240D8" w:rsidRPr="00934DBD" w:rsidRDefault="003240D8" w:rsidP="00C0398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09DFFE" w14:textId="77777777" w:rsidR="003240D8" w:rsidRPr="00934DBD" w:rsidRDefault="003240D8" w:rsidP="00C0398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1FE2CF85" w14:textId="77777777" w:rsidR="003240D8" w:rsidRPr="00934DBD" w:rsidRDefault="003240D8" w:rsidP="00C0398D">
            <w:pPr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3FD64A" w14:textId="77777777" w:rsidR="003240D8" w:rsidRPr="00934DBD" w:rsidRDefault="003240D8" w:rsidP="00C0398D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B0CBED5" w14:textId="77777777" w:rsidR="003240D8" w:rsidRPr="00934DBD" w:rsidRDefault="003240D8" w:rsidP="00C0398D">
            <w:pPr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01C512" w14:textId="77777777" w:rsidR="003240D8" w:rsidRPr="00934DBD" w:rsidRDefault="003240D8" w:rsidP="00C0398D">
            <w:pPr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ที่มา</w:t>
            </w:r>
          </w:p>
        </w:tc>
      </w:tr>
      <w:tr w:rsidR="003240D8" w:rsidRPr="00934DBD" w14:paraId="02164E6F" w14:textId="77777777" w:rsidTr="00E233C8">
        <w:trPr>
          <w:trHeight w:hRule="exact" w:val="216"/>
        </w:trPr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7F88CF" w14:textId="77777777" w:rsidR="003240D8" w:rsidRPr="00934DBD" w:rsidRDefault="003240D8" w:rsidP="00C0398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B04312" w14:textId="77777777" w:rsidR="003240D8" w:rsidRPr="00934DBD" w:rsidRDefault="003240D8" w:rsidP="00C0398D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09C328" w14:textId="77777777" w:rsidR="003240D8" w:rsidRPr="00934DBD" w:rsidRDefault="003240D8" w:rsidP="00C0398D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90C985" w14:textId="77777777" w:rsidR="003240D8" w:rsidRPr="00934DBD" w:rsidRDefault="003240D8" w:rsidP="00C0398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8FD40D" w14:textId="77777777" w:rsidR="003240D8" w:rsidRPr="00934DBD" w:rsidRDefault="003240D8" w:rsidP="00C0398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5FC6BD4E" w14:textId="77777777" w:rsidR="003240D8" w:rsidRPr="00934DBD" w:rsidRDefault="003240D8" w:rsidP="00C0398D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593738" w14:textId="77777777" w:rsidR="003240D8" w:rsidRPr="00934DBD" w:rsidRDefault="003240D8" w:rsidP="00C0398D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A8500A" w14:textId="77777777" w:rsidR="003240D8" w:rsidRPr="00934DBD" w:rsidRDefault="003240D8" w:rsidP="00C0398D">
            <w:pPr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134A4D" w14:textId="77777777" w:rsidR="003240D8" w:rsidRPr="00934DBD" w:rsidRDefault="003240D8" w:rsidP="00C0398D">
            <w:pPr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40D8" w:rsidRPr="00934DBD" w14:paraId="1F67B840" w14:textId="77777777" w:rsidTr="00E233C8">
        <w:trPr>
          <w:trHeight w:hRule="exact" w:val="374"/>
        </w:trPr>
        <w:tc>
          <w:tcPr>
            <w:tcW w:w="1807" w:type="dxa"/>
          </w:tcPr>
          <w:p w14:paraId="2CCB9F5D" w14:textId="38CAA7E3" w:rsidR="003240D8" w:rsidRPr="00934DBD" w:rsidRDefault="003240D8" w:rsidP="00C0398D">
            <w:pPr>
              <w:ind w:righ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AAD7E9E" w14:textId="77777777" w:rsidR="003240D8" w:rsidRPr="00934DBD" w:rsidRDefault="003240D8" w:rsidP="00C0398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CDF36FD" w14:textId="77777777" w:rsidR="003240D8" w:rsidRPr="00934DBD" w:rsidRDefault="003240D8" w:rsidP="00C0398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4D353D" w14:textId="77777777" w:rsidR="003240D8" w:rsidRPr="00934DBD" w:rsidRDefault="003240D8" w:rsidP="00C0398D">
            <w:pPr>
              <w:tabs>
                <w:tab w:val="decimal" w:pos="1314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2F00613E" w14:textId="77777777" w:rsidR="003240D8" w:rsidRPr="00934DBD" w:rsidRDefault="003240D8" w:rsidP="00C0398D">
            <w:pPr>
              <w:tabs>
                <w:tab w:val="decimal" w:pos="1314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3C9F5992" w14:textId="77777777" w:rsidR="003240D8" w:rsidRPr="00934DBD" w:rsidRDefault="003240D8" w:rsidP="00C0398D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83C0BE8" w14:textId="77777777" w:rsidR="003240D8" w:rsidRPr="00934DBD" w:rsidRDefault="003240D8" w:rsidP="00C0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1A344" w14:textId="77777777" w:rsidR="003240D8" w:rsidRPr="00934DBD" w:rsidRDefault="003240D8" w:rsidP="00C0398D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5" w:type="dxa"/>
          </w:tcPr>
          <w:p w14:paraId="4E013554" w14:textId="77777777" w:rsidR="003240D8" w:rsidRPr="00934DBD" w:rsidRDefault="003240D8" w:rsidP="00C0398D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40D8" w:rsidRPr="00934DBD" w14:paraId="1D0066BA" w14:textId="77777777" w:rsidTr="00E233C8">
        <w:trPr>
          <w:trHeight w:hRule="exact" w:val="374"/>
        </w:trPr>
        <w:tc>
          <w:tcPr>
            <w:tcW w:w="1807" w:type="dxa"/>
            <w:vAlign w:val="bottom"/>
          </w:tcPr>
          <w:p w14:paraId="691435D5" w14:textId="68F7C350" w:rsidR="003240D8" w:rsidRPr="00934DBD" w:rsidRDefault="00EF7989" w:rsidP="00C0398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240D8"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="003240D8" w:rsidRPr="00934DB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7620A44" w14:textId="77777777" w:rsidR="003240D8" w:rsidRPr="00934DBD" w:rsidRDefault="003240D8" w:rsidP="00C0398D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309D09" w14:textId="20D34F52" w:rsidR="003240D8" w:rsidRPr="00934DBD" w:rsidRDefault="00EF7989" w:rsidP="00C0398D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0.4</w:t>
            </w:r>
            <w:r w:rsidR="00504F95" w:rsidRPr="00934DB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F051CF0" w14:textId="77777777" w:rsidR="003240D8" w:rsidRPr="00934DBD" w:rsidRDefault="003240D8" w:rsidP="00C0398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14:paraId="423405A5" w14:textId="24FEF395" w:rsidR="003240D8" w:rsidRPr="00934DBD" w:rsidRDefault="00EF7989" w:rsidP="00C0398D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8,611,242,385</w:t>
            </w:r>
          </w:p>
        </w:tc>
        <w:tc>
          <w:tcPr>
            <w:tcW w:w="250" w:type="dxa"/>
          </w:tcPr>
          <w:p w14:paraId="60C95857" w14:textId="77777777" w:rsidR="003240D8" w:rsidRPr="00934DBD" w:rsidRDefault="003240D8" w:rsidP="00C0398D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2" w:type="dxa"/>
            <w:vAlign w:val="bottom"/>
          </w:tcPr>
          <w:p w14:paraId="274EF3CC" w14:textId="20B52244" w:rsidR="003240D8" w:rsidRPr="00934DBD" w:rsidRDefault="00EF7989" w:rsidP="00C0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3,444</w:t>
            </w:r>
          </w:p>
        </w:tc>
        <w:tc>
          <w:tcPr>
            <w:tcW w:w="270" w:type="dxa"/>
          </w:tcPr>
          <w:p w14:paraId="1AEBAC0F" w14:textId="77777777" w:rsidR="003240D8" w:rsidRPr="00934DBD" w:rsidRDefault="003240D8" w:rsidP="00C0398D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5" w:type="dxa"/>
          </w:tcPr>
          <w:p w14:paraId="5E3471D8" w14:textId="6F2BF37A" w:rsidR="003240D8" w:rsidRPr="00934DBD" w:rsidRDefault="00EF7989" w:rsidP="00C0398D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กำไรส่วนที่หักผลขาดทุนทางภาษี</w:t>
            </w:r>
          </w:p>
        </w:tc>
      </w:tr>
      <w:tr w:rsidR="00FD0A47" w:rsidRPr="00934DBD" w14:paraId="6EE6C5FA" w14:textId="77777777" w:rsidTr="00E233C8">
        <w:trPr>
          <w:trHeight w:hRule="exact" w:val="374"/>
        </w:trPr>
        <w:tc>
          <w:tcPr>
            <w:tcW w:w="1807" w:type="dxa"/>
            <w:vAlign w:val="bottom"/>
          </w:tcPr>
          <w:p w14:paraId="3371BFB1" w14:textId="6CC5770A" w:rsidR="00FD0A47" w:rsidRPr="00934DBD" w:rsidRDefault="00FD0A47" w:rsidP="00FD0A4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DD3C623" w14:textId="77777777" w:rsidR="00FD0A47" w:rsidRPr="00934DBD" w:rsidRDefault="00FD0A47" w:rsidP="00FD0A47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0650894" w14:textId="6596C58B" w:rsidR="00FD0A47" w:rsidRPr="00934DBD" w:rsidRDefault="00FD0A47" w:rsidP="00FD0A47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0.40</w:t>
            </w:r>
          </w:p>
        </w:tc>
        <w:tc>
          <w:tcPr>
            <w:tcW w:w="270" w:type="dxa"/>
          </w:tcPr>
          <w:p w14:paraId="2F06E3C4" w14:textId="77777777" w:rsidR="00FD0A47" w:rsidRPr="00934DBD" w:rsidRDefault="00FD0A47" w:rsidP="00FD0A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1B81142A" w14:textId="29720EC8" w:rsidR="00FD0A47" w:rsidRPr="00934DBD" w:rsidRDefault="00FD0A47" w:rsidP="00FD0A47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8,497,952,585</w:t>
            </w:r>
          </w:p>
          <w:p w14:paraId="365CB36A" w14:textId="34116CA0" w:rsidR="00FD0A47" w:rsidRPr="00934DBD" w:rsidRDefault="00FD0A47" w:rsidP="00FD0A47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1D5BC1DA" w14:textId="77777777" w:rsidR="00FD0A47" w:rsidRPr="00934DBD" w:rsidRDefault="00FD0A47" w:rsidP="00FD0A47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2" w:type="dxa"/>
            <w:vAlign w:val="bottom"/>
          </w:tcPr>
          <w:p w14:paraId="64288197" w14:textId="0714E147" w:rsidR="00FD0A47" w:rsidRPr="00934DBD" w:rsidRDefault="00FD0A47" w:rsidP="00FD0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3,400</w:t>
            </w:r>
          </w:p>
        </w:tc>
        <w:tc>
          <w:tcPr>
            <w:tcW w:w="270" w:type="dxa"/>
          </w:tcPr>
          <w:p w14:paraId="01005CF2" w14:textId="77777777" w:rsidR="00FD0A47" w:rsidRPr="00934DBD" w:rsidRDefault="00FD0A47" w:rsidP="00FD0A47">
            <w:pPr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5" w:type="dxa"/>
            <w:shd w:val="clear" w:color="auto" w:fill="auto"/>
          </w:tcPr>
          <w:p w14:paraId="05FA5049" w14:textId="091FDDB3" w:rsidR="00FD0A47" w:rsidRPr="00934DBD" w:rsidRDefault="00FD0A47" w:rsidP="00FD0A47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เงินปันผลที่ได้รับจากบริษัทย่อย</w:t>
            </w:r>
          </w:p>
        </w:tc>
      </w:tr>
      <w:tr w:rsidR="00FD0A47" w:rsidRPr="00934DBD" w14:paraId="321F4C04" w14:textId="77777777" w:rsidTr="00E233C8">
        <w:trPr>
          <w:trHeight w:hRule="exact" w:val="374"/>
        </w:trPr>
        <w:tc>
          <w:tcPr>
            <w:tcW w:w="1807" w:type="dxa"/>
            <w:vAlign w:val="bottom"/>
          </w:tcPr>
          <w:p w14:paraId="6D89928F" w14:textId="77777777" w:rsidR="00FD0A47" w:rsidRPr="00934DBD" w:rsidRDefault="00FD0A47" w:rsidP="00FD0A4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C86592" w14:textId="77777777" w:rsidR="00FD0A47" w:rsidRPr="00934DBD" w:rsidRDefault="00FD0A47" w:rsidP="00FD0A47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FED61FE" w14:textId="77777777" w:rsidR="00FD0A47" w:rsidRPr="00934DBD" w:rsidRDefault="00FD0A47" w:rsidP="00FD0A47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D4F97C" w14:textId="77777777" w:rsidR="00FD0A47" w:rsidRPr="00934DBD" w:rsidRDefault="00FD0A47" w:rsidP="00FD0A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2573C3F8" w14:textId="77777777" w:rsidR="00FD0A47" w:rsidRPr="00934DBD" w:rsidRDefault="00FD0A47" w:rsidP="00FD0A47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531C43A" w14:textId="77777777" w:rsidR="00FD0A47" w:rsidRPr="00934DBD" w:rsidRDefault="00FD0A47" w:rsidP="00FD0A47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2" w:type="dxa"/>
            <w:vAlign w:val="bottom"/>
          </w:tcPr>
          <w:p w14:paraId="4141DBAF" w14:textId="77777777" w:rsidR="00FD0A47" w:rsidRPr="00934DBD" w:rsidRDefault="00FD0A47" w:rsidP="00FD0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9590A8" w14:textId="77777777" w:rsidR="00FD0A47" w:rsidRPr="00934DBD" w:rsidRDefault="00FD0A47" w:rsidP="00FD0A47">
            <w:pPr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5" w:type="dxa"/>
            <w:shd w:val="clear" w:color="auto" w:fill="auto"/>
          </w:tcPr>
          <w:p w14:paraId="02DB4CD5" w14:textId="2688D99F" w:rsidR="00FD0A47" w:rsidRPr="00934DBD" w:rsidRDefault="00FD0A47" w:rsidP="00E233C8">
            <w:pPr>
              <w:tabs>
                <w:tab w:val="left" w:pos="178"/>
              </w:tabs>
              <w:ind w:left="127" w:right="-198" w:firstLine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โดยบริษัทย่อยได้จ่ายเงินปันผล</w:t>
            </w:r>
          </w:p>
        </w:tc>
      </w:tr>
      <w:tr w:rsidR="00FD0A47" w:rsidRPr="00934DBD" w14:paraId="5FCABC43" w14:textId="77777777" w:rsidTr="00E233C8">
        <w:trPr>
          <w:trHeight w:hRule="exact" w:val="374"/>
        </w:trPr>
        <w:tc>
          <w:tcPr>
            <w:tcW w:w="1807" w:type="dxa"/>
            <w:vAlign w:val="bottom"/>
          </w:tcPr>
          <w:p w14:paraId="0BBA6017" w14:textId="77777777" w:rsidR="00FD0A47" w:rsidRPr="00934DBD" w:rsidRDefault="00FD0A47" w:rsidP="00FD0A4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050A08" w14:textId="77777777" w:rsidR="00FD0A47" w:rsidRPr="00934DBD" w:rsidRDefault="00FD0A47" w:rsidP="00FD0A47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45E86CF" w14:textId="77777777" w:rsidR="00FD0A47" w:rsidRPr="00934DBD" w:rsidRDefault="00FD0A47" w:rsidP="00FD0A47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668BFC" w14:textId="77777777" w:rsidR="00FD0A47" w:rsidRPr="00934DBD" w:rsidRDefault="00FD0A47" w:rsidP="00FD0A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6E154C1D" w14:textId="77777777" w:rsidR="00FD0A47" w:rsidRPr="00934DBD" w:rsidRDefault="00FD0A47" w:rsidP="00FD0A47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215E142" w14:textId="77777777" w:rsidR="00FD0A47" w:rsidRPr="00934DBD" w:rsidRDefault="00FD0A47" w:rsidP="00FD0A47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2" w:type="dxa"/>
            <w:vAlign w:val="bottom"/>
          </w:tcPr>
          <w:p w14:paraId="5C6F6A08" w14:textId="77777777" w:rsidR="00FD0A47" w:rsidRPr="00934DBD" w:rsidRDefault="00FD0A47" w:rsidP="00FD0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439291" w14:textId="77777777" w:rsidR="00FD0A47" w:rsidRPr="00934DBD" w:rsidRDefault="00FD0A47" w:rsidP="00FD0A47">
            <w:pPr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5" w:type="dxa"/>
            <w:shd w:val="clear" w:color="auto" w:fill="auto"/>
          </w:tcPr>
          <w:p w14:paraId="705AA076" w14:textId="6B116813" w:rsidR="00FD0A47" w:rsidRPr="00934DBD" w:rsidRDefault="00FD0A47" w:rsidP="00FD0A47">
            <w:pPr>
              <w:tabs>
                <w:tab w:val="left" w:pos="178"/>
              </w:tabs>
              <w:ind w:left="154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จากกำไรที่เสียภาษีเงินได้</w:t>
            </w:r>
          </w:p>
        </w:tc>
      </w:tr>
      <w:tr w:rsidR="00FD0A47" w:rsidRPr="00934DBD" w14:paraId="1BA225B7" w14:textId="77777777" w:rsidTr="00E233C8">
        <w:trPr>
          <w:trHeight w:hRule="exact" w:val="374"/>
        </w:trPr>
        <w:tc>
          <w:tcPr>
            <w:tcW w:w="1807" w:type="dxa"/>
            <w:vAlign w:val="bottom"/>
          </w:tcPr>
          <w:p w14:paraId="682A1D0F" w14:textId="77777777" w:rsidR="00FD0A47" w:rsidRPr="00934DBD" w:rsidRDefault="00FD0A47" w:rsidP="00FD0A4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A9BFA9" w14:textId="77777777" w:rsidR="00FD0A47" w:rsidRPr="00934DBD" w:rsidRDefault="00FD0A47" w:rsidP="00FD0A47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52A8FDC" w14:textId="77777777" w:rsidR="00FD0A47" w:rsidRPr="00934DBD" w:rsidRDefault="00FD0A47" w:rsidP="00FD0A47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DDC01E" w14:textId="77777777" w:rsidR="00FD0A47" w:rsidRPr="00934DBD" w:rsidRDefault="00FD0A47" w:rsidP="00FD0A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22200688" w14:textId="77777777" w:rsidR="00FD0A47" w:rsidRPr="00934DBD" w:rsidRDefault="00FD0A47" w:rsidP="00FD0A47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1A75BC2" w14:textId="77777777" w:rsidR="00FD0A47" w:rsidRPr="00934DBD" w:rsidRDefault="00FD0A47" w:rsidP="00FD0A47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2" w:type="dxa"/>
            <w:vAlign w:val="bottom"/>
          </w:tcPr>
          <w:p w14:paraId="4C77FED6" w14:textId="77777777" w:rsidR="00FD0A47" w:rsidRPr="00934DBD" w:rsidRDefault="00FD0A47" w:rsidP="00FD0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83E05" w14:textId="77777777" w:rsidR="00FD0A47" w:rsidRPr="00934DBD" w:rsidRDefault="00FD0A47" w:rsidP="00FD0A47">
            <w:pPr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5" w:type="dxa"/>
            <w:shd w:val="clear" w:color="auto" w:fill="auto"/>
          </w:tcPr>
          <w:p w14:paraId="49F01D55" w14:textId="15D28D67" w:rsidR="00FD0A47" w:rsidRPr="00934DBD" w:rsidRDefault="00FD0A47" w:rsidP="00FD0A47">
            <w:pPr>
              <w:tabs>
                <w:tab w:val="left" w:pos="178"/>
              </w:tabs>
              <w:ind w:right="-198" w:firstLine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นิติบุคคลอัตราร้อยละ 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FD0A47" w:rsidRPr="00934DBD" w14:paraId="237EE0B0" w14:textId="77777777" w:rsidTr="00E233C8">
        <w:trPr>
          <w:trHeight w:hRule="exact" w:val="374"/>
        </w:trPr>
        <w:tc>
          <w:tcPr>
            <w:tcW w:w="1807" w:type="dxa"/>
            <w:hideMark/>
          </w:tcPr>
          <w:p w14:paraId="6A4D11F8" w14:textId="77777777" w:rsidR="00FD0A47" w:rsidRPr="00934DBD" w:rsidRDefault="00FD0A47" w:rsidP="00FD0A47">
            <w:pPr>
              <w:ind w:righ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9B74910" w14:textId="77777777" w:rsidR="00FD0A47" w:rsidRPr="00934DBD" w:rsidRDefault="00FD0A47" w:rsidP="00FD0A4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77AA8DA" w14:textId="77777777" w:rsidR="00FD0A47" w:rsidRPr="00934DBD" w:rsidRDefault="00FD0A47" w:rsidP="00FD0A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C9C52" w14:textId="77777777" w:rsidR="00FD0A47" w:rsidRPr="00934DBD" w:rsidRDefault="00FD0A47" w:rsidP="00FD0A47">
            <w:pPr>
              <w:tabs>
                <w:tab w:val="decimal" w:pos="1314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73F5C9A2" w14:textId="77777777" w:rsidR="00FD0A47" w:rsidRPr="00934DBD" w:rsidRDefault="00FD0A47" w:rsidP="00FD0A47">
            <w:pPr>
              <w:tabs>
                <w:tab w:val="decimal" w:pos="1314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37452F82" w14:textId="77777777" w:rsidR="00FD0A47" w:rsidRPr="00934DBD" w:rsidRDefault="00FD0A47" w:rsidP="00FD0A47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43C582E" w14:textId="4430D364" w:rsidR="00FD0A47" w:rsidRPr="00934DBD" w:rsidRDefault="00FD0A47" w:rsidP="00FD0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6,844</w:t>
            </w:r>
          </w:p>
        </w:tc>
        <w:tc>
          <w:tcPr>
            <w:tcW w:w="270" w:type="dxa"/>
          </w:tcPr>
          <w:p w14:paraId="4A0FC144" w14:textId="77777777" w:rsidR="00FD0A47" w:rsidRPr="00934DBD" w:rsidRDefault="00FD0A47" w:rsidP="00FD0A47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5" w:type="dxa"/>
          </w:tcPr>
          <w:p w14:paraId="59761E8D" w14:textId="77777777" w:rsidR="00FD0A47" w:rsidRPr="00934DBD" w:rsidRDefault="00FD0A47" w:rsidP="00FD0A47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0A47" w:rsidRPr="00934DBD" w14:paraId="23E3CD86" w14:textId="77777777" w:rsidTr="00E233C8">
        <w:trPr>
          <w:trHeight w:hRule="exact" w:val="144"/>
        </w:trPr>
        <w:tc>
          <w:tcPr>
            <w:tcW w:w="1807" w:type="dxa"/>
          </w:tcPr>
          <w:p w14:paraId="557E9521" w14:textId="77777777" w:rsidR="00FD0A47" w:rsidRPr="00934DBD" w:rsidRDefault="00FD0A47" w:rsidP="00FD0A47">
            <w:pPr>
              <w:ind w:righ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2C00FB" w14:textId="77777777" w:rsidR="00FD0A47" w:rsidRPr="00934DBD" w:rsidRDefault="00FD0A47" w:rsidP="00FD0A4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72E8FE6" w14:textId="77777777" w:rsidR="00FD0A47" w:rsidRPr="00934DBD" w:rsidRDefault="00FD0A47" w:rsidP="00FD0A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5347FE" w14:textId="77777777" w:rsidR="00FD0A47" w:rsidRPr="00934DBD" w:rsidRDefault="00FD0A47" w:rsidP="00FD0A47">
            <w:pPr>
              <w:tabs>
                <w:tab w:val="decimal" w:pos="1314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05FDA229" w14:textId="77777777" w:rsidR="00FD0A47" w:rsidRPr="00934DBD" w:rsidRDefault="00FD0A47" w:rsidP="00FD0A47">
            <w:pPr>
              <w:tabs>
                <w:tab w:val="decimal" w:pos="1314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E42ABED" w14:textId="77777777" w:rsidR="00FD0A47" w:rsidRPr="00934DBD" w:rsidRDefault="00FD0A47" w:rsidP="00FD0A47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ECA834F" w14:textId="77777777" w:rsidR="00FD0A47" w:rsidRPr="00934DBD" w:rsidRDefault="00FD0A47" w:rsidP="00FD0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1C29DF" w14:textId="77777777" w:rsidR="00FD0A47" w:rsidRPr="00934DBD" w:rsidRDefault="00FD0A47" w:rsidP="00FD0A47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5" w:type="dxa"/>
          </w:tcPr>
          <w:p w14:paraId="757EFE04" w14:textId="77777777" w:rsidR="00FD0A47" w:rsidRPr="00934DBD" w:rsidRDefault="00FD0A47" w:rsidP="00FD0A47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0A47" w:rsidRPr="00934DBD" w14:paraId="5B7827BB" w14:textId="77777777" w:rsidTr="00E233C8">
        <w:trPr>
          <w:trHeight w:hRule="exact" w:val="374"/>
        </w:trPr>
        <w:tc>
          <w:tcPr>
            <w:tcW w:w="1807" w:type="dxa"/>
            <w:hideMark/>
          </w:tcPr>
          <w:p w14:paraId="75506112" w14:textId="25304441" w:rsidR="00FD0A47" w:rsidRPr="00934DBD" w:rsidRDefault="00FD0A47" w:rsidP="00FD0A47">
            <w:pPr>
              <w:ind w:righ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7A8F61D" w14:textId="77777777" w:rsidR="00FD0A47" w:rsidRPr="00934DBD" w:rsidRDefault="00FD0A47" w:rsidP="00FD0A4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7F672B5" w14:textId="77777777" w:rsidR="00FD0A47" w:rsidRPr="00934DBD" w:rsidRDefault="00FD0A47" w:rsidP="00FD0A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9B37C2" w14:textId="77777777" w:rsidR="00FD0A47" w:rsidRPr="00934DBD" w:rsidRDefault="00FD0A47" w:rsidP="00FD0A47">
            <w:pPr>
              <w:tabs>
                <w:tab w:val="decimal" w:pos="1314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31B6FB8C" w14:textId="77777777" w:rsidR="00FD0A47" w:rsidRPr="00934DBD" w:rsidRDefault="00FD0A47" w:rsidP="00FD0A47">
            <w:pPr>
              <w:tabs>
                <w:tab w:val="decimal" w:pos="1314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53DCFD2E" w14:textId="77777777" w:rsidR="00FD0A47" w:rsidRPr="00934DBD" w:rsidRDefault="00FD0A47" w:rsidP="00FD0A47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FE9A6F3" w14:textId="77777777" w:rsidR="00FD0A47" w:rsidRPr="00934DBD" w:rsidRDefault="00FD0A47" w:rsidP="00FD0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69EEE" w14:textId="77777777" w:rsidR="00FD0A47" w:rsidRPr="00934DBD" w:rsidRDefault="00FD0A47" w:rsidP="00FD0A47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5" w:type="dxa"/>
          </w:tcPr>
          <w:p w14:paraId="75FBE474" w14:textId="77777777" w:rsidR="00FD0A47" w:rsidRPr="00934DBD" w:rsidRDefault="00FD0A47" w:rsidP="00FD0A47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0A47" w:rsidRPr="00934DBD" w14:paraId="5342F123" w14:textId="77777777" w:rsidTr="00E233C8">
        <w:trPr>
          <w:trHeight w:hRule="exact" w:val="374"/>
        </w:trPr>
        <w:tc>
          <w:tcPr>
            <w:tcW w:w="1807" w:type="dxa"/>
            <w:vAlign w:val="bottom"/>
            <w:hideMark/>
          </w:tcPr>
          <w:p w14:paraId="2B9918DC" w14:textId="587E305F" w:rsidR="00FD0A47" w:rsidRPr="00934DBD" w:rsidRDefault="00FD0A47" w:rsidP="00FD0A4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B5B874A" w14:textId="77777777" w:rsidR="00FD0A47" w:rsidRPr="00934DBD" w:rsidRDefault="00FD0A47" w:rsidP="00FD0A47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7161F3C7" w14:textId="6E6B3459" w:rsidR="00FD0A47" w:rsidRPr="00934DBD" w:rsidRDefault="00FD0A47" w:rsidP="00FD0A47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0.30</w:t>
            </w:r>
          </w:p>
        </w:tc>
        <w:tc>
          <w:tcPr>
            <w:tcW w:w="270" w:type="dxa"/>
          </w:tcPr>
          <w:p w14:paraId="55D20796" w14:textId="77777777" w:rsidR="00FD0A47" w:rsidRPr="00934DBD" w:rsidRDefault="00FD0A47" w:rsidP="00FD0A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  <w:hideMark/>
          </w:tcPr>
          <w:p w14:paraId="7579EDB7" w14:textId="7C299800" w:rsidR="00FD0A47" w:rsidRPr="00934DBD" w:rsidRDefault="00FD0A47" w:rsidP="00FD0A47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8,611,242,385</w:t>
            </w:r>
          </w:p>
        </w:tc>
        <w:tc>
          <w:tcPr>
            <w:tcW w:w="250" w:type="dxa"/>
          </w:tcPr>
          <w:p w14:paraId="61A178B8" w14:textId="77777777" w:rsidR="00FD0A47" w:rsidRPr="00934DBD" w:rsidRDefault="00FD0A47" w:rsidP="00FD0A4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0AA112C6" w14:textId="77630C90" w:rsidR="00FD0A47" w:rsidRPr="00934DBD" w:rsidRDefault="00FD0A47" w:rsidP="00FD0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2,583</w:t>
            </w:r>
          </w:p>
        </w:tc>
        <w:tc>
          <w:tcPr>
            <w:tcW w:w="270" w:type="dxa"/>
          </w:tcPr>
          <w:p w14:paraId="6059E6EE" w14:textId="77777777" w:rsidR="00FD0A47" w:rsidRPr="00934DBD" w:rsidRDefault="00FD0A47" w:rsidP="00FD0A47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5" w:type="dxa"/>
            <w:hideMark/>
          </w:tcPr>
          <w:p w14:paraId="73FD30B8" w14:textId="66E48552" w:rsidR="00FD0A47" w:rsidRPr="00934DBD" w:rsidRDefault="00FD0A47" w:rsidP="00FD0A47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เงินปันผลที่ได้รับจากบริษัทย่อย</w:t>
            </w:r>
          </w:p>
        </w:tc>
      </w:tr>
      <w:tr w:rsidR="00FD0A47" w:rsidRPr="00934DBD" w14:paraId="577A402E" w14:textId="77777777" w:rsidTr="00E233C8">
        <w:trPr>
          <w:trHeight w:hRule="exact" w:val="374"/>
        </w:trPr>
        <w:tc>
          <w:tcPr>
            <w:tcW w:w="1807" w:type="dxa"/>
            <w:vAlign w:val="bottom"/>
          </w:tcPr>
          <w:p w14:paraId="4A29B3F1" w14:textId="77777777" w:rsidR="00FD0A47" w:rsidRPr="00934DBD" w:rsidRDefault="00FD0A47" w:rsidP="00FD0A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E8F16D" w14:textId="77777777" w:rsidR="00FD0A47" w:rsidRPr="00934DBD" w:rsidRDefault="00FD0A47" w:rsidP="00FD0A47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F82CA5F" w14:textId="77777777" w:rsidR="00FD0A47" w:rsidRPr="00934DBD" w:rsidRDefault="00FD0A47" w:rsidP="00FD0A47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9A8E4D" w14:textId="77777777" w:rsidR="00FD0A47" w:rsidRPr="00934DBD" w:rsidRDefault="00FD0A47" w:rsidP="00FD0A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14:paraId="2F52207A" w14:textId="77777777" w:rsidR="00FD0A47" w:rsidRPr="00934DBD" w:rsidRDefault="00FD0A47" w:rsidP="00FD0A47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7CB4AF80" w14:textId="77777777" w:rsidR="00FD0A47" w:rsidRPr="00934DBD" w:rsidRDefault="00FD0A47" w:rsidP="00FD0A47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2" w:type="dxa"/>
            <w:vAlign w:val="bottom"/>
          </w:tcPr>
          <w:p w14:paraId="3ABDB0C5" w14:textId="77777777" w:rsidR="00FD0A47" w:rsidRPr="00934DBD" w:rsidRDefault="00FD0A47" w:rsidP="00FD0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33455E" w14:textId="77777777" w:rsidR="00FD0A47" w:rsidRPr="00934DBD" w:rsidRDefault="00FD0A47" w:rsidP="00FD0A47">
            <w:pPr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5" w:type="dxa"/>
            <w:hideMark/>
          </w:tcPr>
          <w:p w14:paraId="3BF8EBC9" w14:textId="6A6C26C5" w:rsidR="00FD0A47" w:rsidRPr="00934DBD" w:rsidRDefault="00FD0A47" w:rsidP="00E233C8">
            <w:pPr>
              <w:tabs>
                <w:tab w:val="left" w:pos="178"/>
              </w:tabs>
              <w:ind w:right="-198" w:firstLine="1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โดยบริษัทย่อยได้จ่ายเงินปันผล</w:t>
            </w:r>
          </w:p>
        </w:tc>
      </w:tr>
      <w:tr w:rsidR="00FD0A47" w:rsidRPr="00934DBD" w14:paraId="6A754A21" w14:textId="77777777" w:rsidTr="00E233C8">
        <w:trPr>
          <w:trHeight w:hRule="exact" w:val="374"/>
        </w:trPr>
        <w:tc>
          <w:tcPr>
            <w:tcW w:w="1807" w:type="dxa"/>
            <w:vAlign w:val="bottom"/>
          </w:tcPr>
          <w:p w14:paraId="07FD0D77" w14:textId="77777777" w:rsidR="00FD0A47" w:rsidRPr="00934DBD" w:rsidRDefault="00FD0A47" w:rsidP="00FD0A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FA3F29" w14:textId="77777777" w:rsidR="00FD0A47" w:rsidRPr="00934DBD" w:rsidRDefault="00FD0A47" w:rsidP="00FD0A47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855D2D3" w14:textId="77777777" w:rsidR="00FD0A47" w:rsidRPr="00934DBD" w:rsidRDefault="00FD0A47" w:rsidP="00FD0A47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85B4B5" w14:textId="77777777" w:rsidR="00FD0A47" w:rsidRPr="00934DBD" w:rsidRDefault="00FD0A47" w:rsidP="00FD0A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14:paraId="6772453D" w14:textId="77777777" w:rsidR="00FD0A47" w:rsidRPr="00934DBD" w:rsidRDefault="00FD0A47" w:rsidP="00FD0A47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25D72BEC" w14:textId="77777777" w:rsidR="00FD0A47" w:rsidRPr="00934DBD" w:rsidRDefault="00FD0A47" w:rsidP="00FD0A47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2" w:type="dxa"/>
            <w:vAlign w:val="bottom"/>
          </w:tcPr>
          <w:p w14:paraId="4ABCD2C0" w14:textId="77777777" w:rsidR="00FD0A47" w:rsidRPr="00934DBD" w:rsidRDefault="00FD0A47" w:rsidP="00FD0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EDFDAB" w14:textId="77777777" w:rsidR="00FD0A47" w:rsidRPr="00934DBD" w:rsidRDefault="00FD0A47" w:rsidP="00FD0A47">
            <w:pPr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5" w:type="dxa"/>
            <w:hideMark/>
          </w:tcPr>
          <w:p w14:paraId="6D2974DE" w14:textId="05C092E1" w:rsidR="00FD0A47" w:rsidRPr="00934DBD" w:rsidRDefault="00FD0A47" w:rsidP="00FD0A47">
            <w:pPr>
              <w:tabs>
                <w:tab w:val="left" w:pos="178"/>
              </w:tabs>
              <w:ind w:right="-198" w:firstLine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จากกำไรที่เสียภาษีเงินได้</w:t>
            </w:r>
          </w:p>
        </w:tc>
      </w:tr>
      <w:tr w:rsidR="00FD0A47" w:rsidRPr="00934DBD" w14:paraId="2FDC7D45" w14:textId="77777777" w:rsidTr="00E233C8">
        <w:trPr>
          <w:trHeight w:hRule="exact" w:val="374"/>
        </w:trPr>
        <w:tc>
          <w:tcPr>
            <w:tcW w:w="1807" w:type="dxa"/>
            <w:vAlign w:val="bottom"/>
          </w:tcPr>
          <w:p w14:paraId="30A9B9F8" w14:textId="77777777" w:rsidR="00FD0A47" w:rsidRPr="00934DBD" w:rsidRDefault="00FD0A47" w:rsidP="00FD0A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501ABC" w14:textId="77777777" w:rsidR="00FD0A47" w:rsidRPr="00934DBD" w:rsidRDefault="00FD0A47" w:rsidP="00FD0A47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E1E8E9D" w14:textId="77777777" w:rsidR="00FD0A47" w:rsidRPr="00934DBD" w:rsidRDefault="00FD0A47" w:rsidP="00FD0A47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5201AA" w14:textId="77777777" w:rsidR="00FD0A47" w:rsidRPr="00934DBD" w:rsidRDefault="00FD0A47" w:rsidP="00FD0A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14:paraId="5616AE7F" w14:textId="77777777" w:rsidR="00FD0A47" w:rsidRPr="00934DBD" w:rsidRDefault="00FD0A47" w:rsidP="00FD0A47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3F3132E0" w14:textId="77777777" w:rsidR="00FD0A47" w:rsidRPr="00934DBD" w:rsidRDefault="00FD0A47" w:rsidP="00FD0A47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vAlign w:val="bottom"/>
          </w:tcPr>
          <w:p w14:paraId="5D799510" w14:textId="77777777" w:rsidR="00FD0A47" w:rsidRPr="00934DBD" w:rsidRDefault="00FD0A47" w:rsidP="00FD0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870EA" w14:textId="77777777" w:rsidR="00FD0A47" w:rsidRPr="00934DBD" w:rsidRDefault="00FD0A47" w:rsidP="00FD0A47">
            <w:pPr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5" w:type="dxa"/>
            <w:hideMark/>
          </w:tcPr>
          <w:p w14:paraId="07F07C48" w14:textId="7B2443EB" w:rsidR="00FD0A47" w:rsidRPr="00934DBD" w:rsidRDefault="00FD0A47" w:rsidP="00FD0A47">
            <w:pPr>
              <w:tabs>
                <w:tab w:val="left" w:pos="178"/>
              </w:tabs>
              <w:ind w:right="-198" w:firstLine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นิติบุคคลอัตราร้อยละ 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FD0A47" w:rsidRPr="00934DBD" w14:paraId="31DCA574" w14:textId="77777777" w:rsidTr="00E233C8">
        <w:trPr>
          <w:trHeight w:hRule="exact" w:val="374"/>
        </w:trPr>
        <w:tc>
          <w:tcPr>
            <w:tcW w:w="1807" w:type="dxa"/>
            <w:vAlign w:val="bottom"/>
          </w:tcPr>
          <w:p w14:paraId="38BE92DD" w14:textId="15B7CF77" w:rsidR="00FD0A47" w:rsidRPr="00934DBD" w:rsidRDefault="00FD0A47" w:rsidP="00FD0A47">
            <w:pPr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สิงหาคม 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214F71D" w14:textId="77777777" w:rsidR="00FD0A47" w:rsidRPr="00934DBD" w:rsidRDefault="00FD0A47" w:rsidP="00FD0A47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958CA4E" w14:textId="315CEBDD" w:rsidR="00FD0A47" w:rsidRPr="00934DBD" w:rsidRDefault="00FD0A47" w:rsidP="00FD0A47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0.30</w:t>
            </w:r>
          </w:p>
        </w:tc>
        <w:tc>
          <w:tcPr>
            <w:tcW w:w="270" w:type="dxa"/>
          </w:tcPr>
          <w:p w14:paraId="5E560A12" w14:textId="77777777" w:rsidR="00FD0A47" w:rsidRPr="00934DBD" w:rsidRDefault="00FD0A47" w:rsidP="00FD0A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14:paraId="25CD4F80" w14:textId="7D811E5F" w:rsidR="00FD0A47" w:rsidRPr="00934DBD" w:rsidRDefault="00FD0A47" w:rsidP="00FD0A47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8,611,242,385</w:t>
            </w:r>
          </w:p>
        </w:tc>
        <w:tc>
          <w:tcPr>
            <w:tcW w:w="250" w:type="dxa"/>
          </w:tcPr>
          <w:p w14:paraId="506F97BF" w14:textId="77777777" w:rsidR="00FD0A47" w:rsidRPr="00934DBD" w:rsidRDefault="00FD0A47" w:rsidP="00FD0A47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vAlign w:val="bottom"/>
          </w:tcPr>
          <w:p w14:paraId="641D67B5" w14:textId="3EB235D8" w:rsidR="00FD0A47" w:rsidRPr="00934DBD" w:rsidRDefault="00FD0A47" w:rsidP="00FD0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2,583</w:t>
            </w:r>
          </w:p>
        </w:tc>
        <w:tc>
          <w:tcPr>
            <w:tcW w:w="270" w:type="dxa"/>
          </w:tcPr>
          <w:p w14:paraId="5720651E" w14:textId="77777777" w:rsidR="00FD0A47" w:rsidRPr="00934DBD" w:rsidRDefault="00FD0A47" w:rsidP="00FD0A47">
            <w:pPr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855" w:type="dxa"/>
          </w:tcPr>
          <w:p w14:paraId="10D40BFD" w14:textId="08ABA8D0" w:rsidR="00FD0A47" w:rsidRPr="00934DBD" w:rsidRDefault="00FD0A47" w:rsidP="00FD0A47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เงินปันผลที่ได้รับจากบริษัทย่อย</w:t>
            </w:r>
          </w:p>
        </w:tc>
      </w:tr>
      <w:tr w:rsidR="00FD0A47" w:rsidRPr="00934DBD" w14:paraId="75BDD407" w14:textId="77777777" w:rsidTr="00E233C8">
        <w:trPr>
          <w:trHeight w:hRule="exact" w:val="374"/>
        </w:trPr>
        <w:tc>
          <w:tcPr>
            <w:tcW w:w="1807" w:type="dxa"/>
            <w:vAlign w:val="bottom"/>
          </w:tcPr>
          <w:p w14:paraId="78C423FC" w14:textId="77777777" w:rsidR="00FD0A47" w:rsidRPr="00934DBD" w:rsidRDefault="00FD0A47" w:rsidP="00FD0A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A57A61" w14:textId="77777777" w:rsidR="00FD0A47" w:rsidRPr="00934DBD" w:rsidRDefault="00FD0A47" w:rsidP="00FD0A47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2548A38" w14:textId="77777777" w:rsidR="00FD0A47" w:rsidRPr="00934DBD" w:rsidRDefault="00FD0A47" w:rsidP="00FD0A47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475BEA" w14:textId="77777777" w:rsidR="00FD0A47" w:rsidRPr="00934DBD" w:rsidRDefault="00FD0A47" w:rsidP="00FD0A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14:paraId="0C9DE41F" w14:textId="77777777" w:rsidR="00FD0A47" w:rsidRPr="00934DBD" w:rsidRDefault="00FD0A47" w:rsidP="00FD0A47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20453103" w14:textId="77777777" w:rsidR="00FD0A47" w:rsidRPr="00934DBD" w:rsidRDefault="00FD0A47" w:rsidP="00FD0A47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vAlign w:val="bottom"/>
          </w:tcPr>
          <w:p w14:paraId="1975F8F7" w14:textId="77777777" w:rsidR="00FD0A47" w:rsidRPr="00934DBD" w:rsidRDefault="00FD0A47" w:rsidP="00FD0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DCCA09" w14:textId="77777777" w:rsidR="00FD0A47" w:rsidRPr="00934DBD" w:rsidRDefault="00FD0A47" w:rsidP="00FD0A47">
            <w:pPr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5" w:type="dxa"/>
          </w:tcPr>
          <w:p w14:paraId="7A3F9ED9" w14:textId="5E602262" w:rsidR="00FD0A47" w:rsidRPr="00934DBD" w:rsidRDefault="00FD0A47" w:rsidP="00FD0A47">
            <w:pPr>
              <w:tabs>
                <w:tab w:val="left" w:pos="178"/>
              </w:tabs>
              <w:ind w:right="-198" w:firstLine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โดยบริษัทย่อยได้จ่ายเงินปันผล</w:t>
            </w:r>
          </w:p>
        </w:tc>
      </w:tr>
      <w:tr w:rsidR="00FD0A47" w:rsidRPr="00934DBD" w14:paraId="7FC36570" w14:textId="77777777" w:rsidTr="00E233C8">
        <w:trPr>
          <w:trHeight w:hRule="exact" w:val="374"/>
        </w:trPr>
        <w:tc>
          <w:tcPr>
            <w:tcW w:w="1807" w:type="dxa"/>
            <w:vAlign w:val="bottom"/>
          </w:tcPr>
          <w:p w14:paraId="0E7C11A6" w14:textId="77777777" w:rsidR="00FD0A47" w:rsidRPr="00934DBD" w:rsidRDefault="00FD0A47" w:rsidP="00FD0A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BDBF95" w14:textId="77777777" w:rsidR="00FD0A47" w:rsidRPr="00934DBD" w:rsidRDefault="00FD0A47" w:rsidP="00FD0A47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26B8C66" w14:textId="77777777" w:rsidR="00FD0A47" w:rsidRPr="00934DBD" w:rsidRDefault="00FD0A47" w:rsidP="00FD0A47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F5F3A7" w14:textId="77777777" w:rsidR="00FD0A47" w:rsidRPr="00934DBD" w:rsidRDefault="00FD0A47" w:rsidP="00FD0A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14:paraId="10913C44" w14:textId="77777777" w:rsidR="00FD0A47" w:rsidRPr="00934DBD" w:rsidRDefault="00FD0A47" w:rsidP="00FD0A47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2EC1B414" w14:textId="77777777" w:rsidR="00FD0A47" w:rsidRPr="00934DBD" w:rsidRDefault="00FD0A47" w:rsidP="00FD0A47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vAlign w:val="bottom"/>
          </w:tcPr>
          <w:p w14:paraId="58261FA8" w14:textId="77777777" w:rsidR="00FD0A47" w:rsidRPr="00934DBD" w:rsidRDefault="00FD0A47" w:rsidP="00FD0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99594E" w14:textId="77777777" w:rsidR="00FD0A47" w:rsidRPr="00934DBD" w:rsidRDefault="00FD0A47" w:rsidP="00FD0A47">
            <w:pPr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5" w:type="dxa"/>
          </w:tcPr>
          <w:p w14:paraId="1B03E70C" w14:textId="7B3FD543" w:rsidR="00FD0A47" w:rsidRPr="00934DBD" w:rsidRDefault="00FD0A47" w:rsidP="00FD0A47">
            <w:pPr>
              <w:tabs>
                <w:tab w:val="left" w:pos="178"/>
              </w:tabs>
              <w:ind w:right="-198" w:firstLine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จากกำไรที่เสียภาษีเงินได้</w:t>
            </w:r>
          </w:p>
        </w:tc>
      </w:tr>
      <w:tr w:rsidR="00FD0A47" w:rsidRPr="00934DBD" w14:paraId="558C01C3" w14:textId="77777777" w:rsidTr="00E233C8">
        <w:trPr>
          <w:trHeight w:hRule="exact" w:val="374"/>
        </w:trPr>
        <w:tc>
          <w:tcPr>
            <w:tcW w:w="1807" w:type="dxa"/>
            <w:vAlign w:val="bottom"/>
          </w:tcPr>
          <w:p w14:paraId="06176EBB" w14:textId="77777777" w:rsidR="00FD0A47" w:rsidRPr="00934DBD" w:rsidRDefault="00FD0A47" w:rsidP="00FD0A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FFA4EB" w14:textId="77777777" w:rsidR="00FD0A47" w:rsidRPr="00934DBD" w:rsidRDefault="00FD0A47" w:rsidP="00FD0A47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966B2EC" w14:textId="77777777" w:rsidR="00FD0A47" w:rsidRPr="00934DBD" w:rsidRDefault="00FD0A47" w:rsidP="00FD0A47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EAE29F" w14:textId="77777777" w:rsidR="00FD0A47" w:rsidRPr="00934DBD" w:rsidRDefault="00FD0A47" w:rsidP="00FD0A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14:paraId="4504D443" w14:textId="77777777" w:rsidR="00FD0A47" w:rsidRPr="00934DBD" w:rsidRDefault="00FD0A47" w:rsidP="00FD0A47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654FFAC2" w14:textId="77777777" w:rsidR="00FD0A47" w:rsidRPr="00934DBD" w:rsidRDefault="00FD0A47" w:rsidP="00FD0A47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53DE4F" w14:textId="77777777" w:rsidR="00FD0A47" w:rsidRPr="00934DBD" w:rsidRDefault="00FD0A47" w:rsidP="00FD0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8463E0" w14:textId="77777777" w:rsidR="00FD0A47" w:rsidRPr="00934DBD" w:rsidRDefault="00FD0A47" w:rsidP="00FD0A47">
            <w:pPr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5" w:type="dxa"/>
          </w:tcPr>
          <w:p w14:paraId="75F866C8" w14:textId="2E0DE8A9" w:rsidR="00FD0A47" w:rsidRPr="00934DBD" w:rsidRDefault="00FD0A47" w:rsidP="00FD0A47">
            <w:pPr>
              <w:tabs>
                <w:tab w:val="left" w:pos="178"/>
              </w:tabs>
              <w:ind w:right="-198" w:firstLine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นิติบุคคลอัตราร้อยละ 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FD0A47" w:rsidRPr="00934DBD" w14:paraId="18B187F0" w14:textId="77777777" w:rsidTr="00E233C8">
        <w:trPr>
          <w:trHeight w:hRule="exact" w:val="374"/>
        </w:trPr>
        <w:tc>
          <w:tcPr>
            <w:tcW w:w="1807" w:type="dxa"/>
            <w:hideMark/>
          </w:tcPr>
          <w:p w14:paraId="772C8076" w14:textId="273177D8" w:rsidR="00FD0A47" w:rsidRPr="00934DBD" w:rsidRDefault="00FD0A47" w:rsidP="00FD0A47">
            <w:pPr>
              <w:ind w:righ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1491AEB" w14:textId="77777777" w:rsidR="00FD0A47" w:rsidRPr="00934DBD" w:rsidRDefault="00FD0A47" w:rsidP="00FD0A4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C9A5A26" w14:textId="77777777" w:rsidR="00FD0A47" w:rsidRPr="00934DBD" w:rsidRDefault="00FD0A47" w:rsidP="00FD0A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814728" w14:textId="77777777" w:rsidR="00FD0A47" w:rsidRPr="00934DBD" w:rsidRDefault="00FD0A47" w:rsidP="00FD0A47">
            <w:pPr>
              <w:tabs>
                <w:tab w:val="decimal" w:pos="1314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1293CFBB" w14:textId="77777777" w:rsidR="00FD0A47" w:rsidRPr="00934DBD" w:rsidRDefault="00FD0A47" w:rsidP="00FD0A47">
            <w:pPr>
              <w:tabs>
                <w:tab w:val="decimal" w:pos="1314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B94F8B2" w14:textId="77777777" w:rsidR="00FD0A47" w:rsidRPr="00934DBD" w:rsidRDefault="00FD0A47" w:rsidP="00FD0A47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15B49C" w14:textId="3F6B8A37" w:rsidR="00FD0A47" w:rsidRPr="00934DBD" w:rsidRDefault="00FD0A47" w:rsidP="00FD0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5,166</w:t>
            </w:r>
          </w:p>
        </w:tc>
        <w:tc>
          <w:tcPr>
            <w:tcW w:w="270" w:type="dxa"/>
          </w:tcPr>
          <w:p w14:paraId="34BE8663" w14:textId="77777777" w:rsidR="00FD0A47" w:rsidRPr="00934DBD" w:rsidRDefault="00FD0A47" w:rsidP="00FD0A47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5" w:type="dxa"/>
          </w:tcPr>
          <w:p w14:paraId="0C3642E8" w14:textId="77777777" w:rsidR="00FD0A47" w:rsidRPr="00934DBD" w:rsidRDefault="00FD0A47" w:rsidP="00FD0A47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FB3165E" w14:textId="4F72C5F3" w:rsidR="005E5495" w:rsidRPr="00934DBD" w:rsidRDefault="005E54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bookmarkEnd w:id="6"/>
    <w:p w14:paraId="7894F3F3" w14:textId="2E997ED6" w:rsidR="00921C45" w:rsidRPr="00934DBD" w:rsidRDefault="002606E5" w:rsidP="00921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F5034" w:rsidRPr="00934DBD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D013DA" w:rsidRPr="00934DB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921C45" w:rsidRPr="00934DBD"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921C45" w:rsidRPr="00934DBD">
        <w:rPr>
          <w:rFonts w:asciiTheme="majorBidi" w:hAnsiTheme="majorBidi" w:cstheme="majorBidi"/>
          <w:b/>
          <w:bCs/>
          <w:sz w:val="30"/>
          <w:szCs w:val="30"/>
        </w:rPr>
        <w:tab/>
      </w:r>
      <w:r w:rsidR="00A95E9B" w:rsidRPr="00934DBD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55FB155" w14:textId="77777777" w:rsidR="00921C45" w:rsidRPr="00690675" w:rsidRDefault="00921C45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24"/>
          <w:szCs w:val="24"/>
        </w:rPr>
      </w:pPr>
    </w:p>
    <w:p w14:paraId="4322CDB0" w14:textId="77777777" w:rsidR="00DA1740" w:rsidRPr="00934DBD" w:rsidRDefault="00DA1740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i/>
          <w:iCs/>
          <w:sz w:val="30"/>
          <w:szCs w:val="30"/>
        </w:rPr>
      </w:pPr>
      <w:r w:rsidRPr="00934DBD">
        <w:rPr>
          <w:rFonts w:asciiTheme="majorBidi" w:hAnsiTheme="majorBidi" w:cstheme="majorBidi"/>
          <w:b w:val="0"/>
          <w:bCs/>
          <w:i/>
          <w:iCs/>
          <w:sz w:val="30"/>
          <w:szCs w:val="30"/>
        </w:rPr>
        <w:tab/>
      </w:r>
      <w:r w:rsidRPr="00934DBD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939C18A" w14:textId="77777777" w:rsidR="00921C45" w:rsidRPr="00690675" w:rsidRDefault="00921C45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24"/>
          <w:szCs w:val="24"/>
        </w:rPr>
      </w:pPr>
    </w:p>
    <w:p w14:paraId="27C2947D" w14:textId="77777777" w:rsidR="00DA1740" w:rsidRPr="00934DBD" w:rsidRDefault="00DA1740" w:rsidP="00D60169">
      <w:pPr>
        <w:pStyle w:val="acctmergecolhdg"/>
        <w:tabs>
          <w:tab w:val="left" w:pos="747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34DBD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934DBD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934DB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2806F7C0" w14:textId="77777777" w:rsidR="003125C7" w:rsidRPr="00934DBD" w:rsidRDefault="003125C7" w:rsidP="0089568A">
      <w:pPr>
        <w:pStyle w:val="acctmergecolhdg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  <w:sectPr w:rsidR="003125C7" w:rsidRPr="00934DBD" w:rsidSect="0083242D">
          <w:headerReference w:type="default" r:id="rId17"/>
          <w:footerReference w:type="default" r:id="rId18"/>
          <w:type w:val="nextColumn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3964"/>
        <w:gridCol w:w="236"/>
        <w:gridCol w:w="270"/>
        <w:gridCol w:w="1384"/>
        <w:gridCol w:w="266"/>
        <w:gridCol w:w="1654"/>
        <w:gridCol w:w="270"/>
        <w:gridCol w:w="1496"/>
        <w:gridCol w:w="270"/>
        <w:gridCol w:w="1350"/>
        <w:gridCol w:w="270"/>
        <w:gridCol w:w="1530"/>
        <w:gridCol w:w="270"/>
        <w:gridCol w:w="1620"/>
      </w:tblGrid>
      <w:tr w:rsidR="00C627B4" w:rsidRPr="00934DBD" w14:paraId="168D7A0D" w14:textId="77777777" w:rsidTr="00C0398D">
        <w:trPr>
          <w:trHeight w:val="257"/>
        </w:trPr>
        <w:tc>
          <w:tcPr>
            <w:tcW w:w="3964" w:type="dxa"/>
            <w:vAlign w:val="bottom"/>
          </w:tcPr>
          <w:p w14:paraId="643B5527" w14:textId="77777777" w:rsidR="00C627B4" w:rsidRPr="00934DBD" w:rsidRDefault="00C627B4" w:rsidP="00182D1B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3E98B3" w14:textId="77777777" w:rsidR="00C627B4" w:rsidRPr="00934DBD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374FB92" w14:textId="77777777" w:rsidR="00C627B4" w:rsidRPr="00934DBD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380" w:type="dxa"/>
            <w:gridSpan w:val="11"/>
            <w:vAlign w:val="bottom"/>
            <w:hideMark/>
          </w:tcPr>
          <w:p w14:paraId="59E3E322" w14:textId="77777777" w:rsidR="00C627B4" w:rsidRPr="00934DBD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627B4" w:rsidRPr="00934DBD" w14:paraId="29B52152" w14:textId="77777777" w:rsidTr="00C0398D">
        <w:trPr>
          <w:trHeight w:val="257"/>
        </w:trPr>
        <w:tc>
          <w:tcPr>
            <w:tcW w:w="3964" w:type="dxa"/>
            <w:vAlign w:val="bottom"/>
          </w:tcPr>
          <w:p w14:paraId="4C901160" w14:textId="77777777" w:rsidR="00C627B4" w:rsidRPr="00934DBD" w:rsidRDefault="00C627B4" w:rsidP="00182D1B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DF762BF" w14:textId="77777777" w:rsidR="00C627B4" w:rsidRPr="00934DBD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6940F2E" w14:textId="77777777" w:rsidR="00C627B4" w:rsidRPr="00934DBD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380" w:type="dxa"/>
            <w:gridSpan w:val="11"/>
            <w:vAlign w:val="bottom"/>
            <w:hideMark/>
          </w:tcPr>
          <w:p w14:paraId="191730BA" w14:textId="0489550A" w:rsidR="00C627B4" w:rsidRPr="00934DBD" w:rsidRDefault="00C627B4" w:rsidP="00C627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627B4" w:rsidRPr="00934DBD" w14:paraId="27B1239C" w14:textId="77777777" w:rsidTr="00C0398D">
        <w:trPr>
          <w:trHeight w:val="257"/>
        </w:trPr>
        <w:tc>
          <w:tcPr>
            <w:tcW w:w="3964" w:type="dxa"/>
            <w:vAlign w:val="bottom"/>
            <w:hideMark/>
          </w:tcPr>
          <w:p w14:paraId="24CC00C9" w14:textId="45ACBEEE" w:rsidR="00C627B4" w:rsidRPr="00934DBD" w:rsidRDefault="00C627B4" w:rsidP="00182D1B">
            <w:pPr>
              <w:ind w:left="-103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ยอดคงเหลือ ณ วันที่ </w:t>
            </w:r>
            <w:r w:rsidR="002606E5"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BF37BB"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0398D"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606E5"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46E920" w14:textId="77777777" w:rsidR="00C627B4" w:rsidRPr="00934DBD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14:paraId="586A3CC0" w14:textId="77777777" w:rsidR="00C627B4" w:rsidRPr="00934DBD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ใช้การบัญชีป้องกัน</w:t>
            </w:r>
          </w:p>
          <w:p w14:paraId="7EA98091" w14:textId="77777777" w:rsidR="00C627B4" w:rsidRPr="00934DBD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47B62D51" w14:textId="77777777" w:rsidR="00C627B4" w:rsidRPr="00934DBD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2F552F8" w14:textId="77777777" w:rsidR="00C627B4" w:rsidRPr="00934DBD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87CC612" w14:textId="77777777" w:rsidR="00C627B4" w:rsidRPr="00934DBD" w:rsidRDefault="00C627B4" w:rsidP="00182D1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</w:tcPr>
          <w:p w14:paraId="35C74914" w14:textId="77777777" w:rsidR="00C627B4" w:rsidRPr="00934DBD" w:rsidRDefault="00C627B4" w:rsidP="00182D1B">
            <w:pPr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4B4202" w14:textId="77777777" w:rsidR="00C627B4" w:rsidRPr="00934DBD" w:rsidRDefault="00C627B4" w:rsidP="00182D1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ราคาทุนตัด</w:t>
            </w:r>
          </w:p>
          <w:p w14:paraId="173013FB" w14:textId="77777777" w:rsidR="00C627B4" w:rsidRPr="00934DBD" w:rsidRDefault="00C627B4" w:rsidP="00182D1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จำหน่ายสุทธิ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A7B4213" w14:textId="77777777" w:rsidR="00C627B4" w:rsidRPr="00934DBD" w:rsidRDefault="00C627B4" w:rsidP="00182D1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5A2AE17" w14:textId="77777777" w:rsidR="00C627B4" w:rsidRPr="00934DBD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FD845E" w14:textId="77777777" w:rsidR="00C627B4" w:rsidRPr="00934DBD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4CBE617" w14:textId="77777777" w:rsidR="00C627B4" w:rsidRPr="00934DBD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46AEF7" w14:textId="77777777" w:rsidR="00C627B4" w:rsidRPr="00934DBD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BB2EC75" w14:textId="77777777" w:rsidR="00C627B4" w:rsidRPr="00934DBD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ข้อมูลระดับชั้นที่</w:t>
            </w:r>
          </w:p>
          <w:p w14:paraId="5A261D38" w14:textId="77777777" w:rsidR="00C627B4" w:rsidRPr="00934DBD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ใช้ในการวัด</w:t>
            </w:r>
          </w:p>
          <w:p w14:paraId="033BC996" w14:textId="77777777" w:rsidR="00C627B4" w:rsidRPr="00934DBD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627B4" w:rsidRPr="00934DBD" w14:paraId="5F67DCC0" w14:textId="77777777" w:rsidTr="00C0398D">
        <w:trPr>
          <w:trHeight w:val="188"/>
        </w:trPr>
        <w:tc>
          <w:tcPr>
            <w:tcW w:w="3964" w:type="dxa"/>
            <w:hideMark/>
          </w:tcPr>
          <w:p w14:paraId="51AFE047" w14:textId="77777777" w:rsidR="00C627B4" w:rsidRPr="00934DBD" w:rsidRDefault="00C627B4" w:rsidP="00182D1B">
            <w:pPr>
              <w:ind w:left="-103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1890" w:type="dxa"/>
            <w:gridSpan w:val="3"/>
          </w:tcPr>
          <w:p w14:paraId="633BF502" w14:textId="77777777" w:rsidR="00C627B4" w:rsidRPr="00934DBD" w:rsidRDefault="00C627B4" w:rsidP="00182D1B">
            <w:pPr>
              <w:pStyle w:val="acctfourfigures"/>
              <w:spacing w:line="240" w:lineRule="atLeast"/>
              <w:ind w:left="-43" w:right="7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6" w:type="dxa"/>
          </w:tcPr>
          <w:p w14:paraId="0E33392D" w14:textId="77777777" w:rsidR="00C627B4" w:rsidRPr="00934DBD" w:rsidRDefault="00C627B4" w:rsidP="00182D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54" w:type="dxa"/>
          </w:tcPr>
          <w:p w14:paraId="5E2538F4" w14:textId="77777777" w:rsidR="00C627B4" w:rsidRPr="00934DBD" w:rsidRDefault="00C627B4" w:rsidP="00182D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506DF07" w14:textId="77777777" w:rsidR="00C627B4" w:rsidRPr="00934DBD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96" w:type="dxa"/>
          </w:tcPr>
          <w:p w14:paraId="03A6E916" w14:textId="77777777" w:rsidR="00C627B4" w:rsidRPr="00934DBD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7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548A6CB" w14:textId="77777777" w:rsidR="00C627B4" w:rsidRPr="00934DBD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</w:tcPr>
          <w:p w14:paraId="3F337D42" w14:textId="77777777" w:rsidR="00C627B4" w:rsidRPr="00934DBD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55919B4" w14:textId="77777777" w:rsidR="00C627B4" w:rsidRPr="00934DBD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30" w:type="dxa"/>
          </w:tcPr>
          <w:p w14:paraId="363BE83B" w14:textId="77777777" w:rsidR="00C627B4" w:rsidRPr="00934DBD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348F11B" w14:textId="77777777" w:rsidR="00C627B4" w:rsidRPr="00934DBD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20" w:type="dxa"/>
          </w:tcPr>
          <w:p w14:paraId="10567234" w14:textId="77777777" w:rsidR="00C627B4" w:rsidRPr="00934DBD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C627B4" w:rsidRPr="00934DBD" w14:paraId="03B02209" w14:textId="77777777" w:rsidTr="00C0398D">
        <w:trPr>
          <w:trHeight w:val="257"/>
        </w:trPr>
        <w:tc>
          <w:tcPr>
            <w:tcW w:w="3964" w:type="dxa"/>
          </w:tcPr>
          <w:p w14:paraId="2E8CA3DE" w14:textId="77777777" w:rsidR="00C627B4" w:rsidRPr="00934DBD" w:rsidRDefault="00C627B4" w:rsidP="00182D1B">
            <w:pPr>
              <w:ind w:left="-103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890" w:type="dxa"/>
            <w:gridSpan w:val="3"/>
          </w:tcPr>
          <w:p w14:paraId="647747A0" w14:textId="77777777" w:rsidR="00C627B4" w:rsidRPr="00934DBD" w:rsidRDefault="00C627B4" w:rsidP="00182D1B">
            <w:pPr>
              <w:pStyle w:val="acctfourfigures"/>
              <w:spacing w:line="240" w:lineRule="atLeast"/>
              <w:ind w:left="-43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F03A602" w14:textId="77777777" w:rsidR="00C627B4" w:rsidRPr="00934DBD" w:rsidRDefault="00C627B4" w:rsidP="00182D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</w:tcPr>
          <w:p w14:paraId="5A046F3F" w14:textId="77777777" w:rsidR="00C627B4" w:rsidRPr="00934DBD" w:rsidRDefault="00C627B4" w:rsidP="00182D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2C9987" w14:textId="77777777" w:rsidR="00C627B4" w:rsidRPr="00934DBD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050AC17D" w14:textId="77777777" w:rsidR="00C627B4" w:rsidRPr="00934DBD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AD8C30" w14:textId="77777777" w:rsidR="00C627B4" w:rsidRPr="00934DBD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E7D4A0" w14:textId="77777777" w:rsidR="00C627B4" w:rsidRPr="00934DBD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D4A0AB" w14:textId="77777777" w:rsidR="00C627B4" w:rsidRPr="00934DBD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248FD9" w14:textId="77777777" w:rsidR="00C627B4" w:rsidRPr="00934DBD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132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F357F" w14:textId="77777777" w:rsidR="00C627B4" w:rsidRPr="00934DBD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1A435C9" w14:textId="77777777" w:rsidR="00C627B4" w:rsidRPr="00934DBD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27B4" w:rsidRPr="00934DBD" w14:paraId="590ED0A5" w14:textId="77777777" w:rsidTr="00C0398D">
        <w:trPr>
          <w:trHeight w:val="257"/>
        </w:trPr>
        <w:tc>
          <w:tcPr>
            <w:tcW w:w="3964" w:type="dxa"/>
            <w:hideMark/>
          </w:tcPr>
          <w:p w14:paraId="171667B9" w14:textId="72F0E4C4" w:rsidR="00C627B4" w:rsidRPr="00934DBD" w:rsidRDefault="00C627B4" w:rsidP="00182D1B">
            <w:pPr>
              <w:ind w:left="-103"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90" w:type="dxa"/>
            <w:gridSpan w:val="3"/>
          </w:tcPr>
          <w:p w14:paraId="5195DD60" w14:textId="77777777" w:rsidR="00C627B4" w:rsidRPr="00934DBD" w:rsidRDefault="00C627B4" w:rsidP="00182D1B">
            <w:pPr>
              <w:pStyle w:val="acctfourfigures"/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7D5A9C6A" w14:textId="77777777" w:rsidR="00C627B4" w:rsidRPr="00934DBD" w:rsidRDefault="00C627B4" w:rsidP="00182D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</w:tcPr>
          <w:p w14:paraId="182F87F8" w14:textId="77777777" w:rsidR="00C627B4" w:rsidRPr="00934DBD" w:rsidRDefault="00C627B4" w:rsidP="00182D1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226" w:hanging="4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27FF980" w14:textId="77777777" w:rsidR="00C627B4" w:rsidRPr="00934DBD" w:rsidRDefault="00C627B4" w:rsidP="00182D1B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32939D7C" w14:textId="77777777" w:rsidR="00C627B4" w:rsidRPr="00934DBD" w:rsidRDefault="00C627B4" w:rsidP="00182D1B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0D6CCB" w14:textId="77777777" w:rsidR="00C627B4" w:rsidRPr="00934DBD" w:rsidRDefault="00C627B4" w:rsidP="00182D1B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13A446" w14:textId="77777777" w:rsidR="00C627B4" w:rsidRPr="00934DBD" w:rsidRDefault="00C627B4" w:rsidP="00182D1B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920D48" w14:textId="77777777" w:rsidR="00C627B4" w:rsidRPr="00934DBD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148D19" w14:textId="77777777" w:rsidR="00C627B4" w:rsidRPr="00934DBD" w:rsidRDefault="00C627B4" w:rsidP="00182D1B">
            <w:pPr>
              <w:pStyle w:val="acctfourfigures"/>
              <w:tabs>
                <w:tab w:val="clear" w:pos="765"/>
                <w:tab w:val="decimal" w:pos="595"/>
                <w:tab w:val="decimal" w:pos="787"/>
              </w:tabs>
              <w:spacing w:line="240" w:lineRule="atLeast"/>
              <w:ind w:left="67" w:right="164" w:hanging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75E15C" w14:textId="77777777" w:rsidR="00C627B4" w:rsidRPr="00934DBD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45341C5" w14:textId="77777777" w:rsidR="00C627B4" w:rsidRPr="00934DBD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7964" w:rsidRPr="00934DBD" w14:paraId="7F3717C9" w14:textId="77777777" w:rsidTr="007B570B">
        <w:trPr>
          <w:trHeight w:val="257"/>
        </w:trPr>
        <w:tc>
          <w:tcPr>
            <w:tcW w:w="3964" w:type="dxa"/>
          </w:tcPr>
          <w:p w14:paraId="799121BA" w14:textId="0B1BAF76" w:rsidR="00277964" w:rsidRPr="00934DBD" w:rsidRDefault="00277964" w:rsidP="00277964">
            <w:pPr>
              <w:ind w:left="-103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 -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890" w:type="dxa"/>
            <w:gridSpan w:val="3"/>
          </w:tcPr>
          <w:p w14:paraId="4FC7E10B" w14:textId="53C1DDE9" w:rsidR="00277964" w:rsidRPr="00934DBD" w:rsidRDefault="00810307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4211423B" w14:textId="77777777" w:rsidR="00277964" w:rsidRPr="00934DBD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</w:tcPr>
          <w:p w14:paraId="2B26A61B" w14:textId="3217184C" w:rsidR="00277964" w:rsidRPr="00934DBD" w:rsidRDefault="00810307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2,636</w:t>
            </w:r>
          </w:p>
        </w:tc>
        <w:tc>
          <w:tcPr>
            <w:tcW w:w="270" w:type="dxa"/>
          </w:tcPr>
          <w:p w14:paraId="04BF1707" w14:textId="77777777" w:rsidR="00277964" w:rsidRPr="00934DBD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31E32A61" w14:textId="4EAA160D" w:rsidR="00277964" w:rsidRPr="00934DBD" w:rsidRDefault="00810307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DDA5F9" w14:textId="77777777" w:rsidR="00277964" w:rsidRPr="00934DBD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354063" w14:textId="5770E197" w:rsidR="00277964" w:rsidRPr="00934DBD" w:rsidRDefault="00810307" w:rsidP="00277964">
            <w:pPr>
              <w:pStyle w:val="acctfourfigures"/>
              <w:tabs>
                <w:tab w:val="clear" w:pos="765"/>
                <w:tab w:val="decimal" w:pos="210"/>
                <w:tab w:val="decimal" w:pos="570"/>
                <w:tab w:val="decimal" w:pos="798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2,636</w:t>
            </w:r>
          </w:p>
        </w:tc>
        <w:tc>
          <w:tcPr>
            <w:tcW w:w="270" w:type="dxa"/>
          </w:tcPr>
          <w:p w14:paraId="61F3E46A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48E972A" w14:textId="32837E22" w:rsidR="00277964" w:rsidRPr="00934DBD" w:rsidRDefault="007B570B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2,636</w:t>
            </w:r>
          </w:p>
        </w:tc>
        <w:tc>
          <w:tcPr>
            <w:tcW w:w="270" w:type="dxa"/>
          </w:tcPr>
          <w:p w14:paraId="4D4A0C3C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C43BCE" w14:textId="43F4C184" w:rsidR="00277964" w:rsidRPr="00934DBD" w:rsidRDefault="00810307" w:rsidP="00277964">
            <w:pPr>
              <w:pStyle w:val="acctfourfigures"/>
              <w:tabs>
                <w:tab w:val="clear" w:pos="765"/>
                <w:tab w:val="left" w:pos="256"/>
                <w:tab w:val="decimal" w:pos="792"/>
              </w:tabs>
              <w:spacing w:line="240" w:lineRule="atLeast"/>
              <w:ind w:right="70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277964" w:rsidRPr="00934DBD" w14:paraId="6E9306AF" w14:textId="77777777" w:rsidTr="007B570B">
        <w:trPr>
          <w:trHeight w:val="257"/>
        </w:trPr>
        <w:tc>
          <w:tcPr>
            <w:tcW w:w="3964" w:type="dxa"/>
          </w:tcPr>
          <w:p w14:paraId="11E4A59E" w14:textId="03F07A81" w:rsidR="00277964" w:rsidRPr="00934DBD" w:rsidRDefault="00277964" w:rsidP="00277964">
            <w:pPr>
              <w:ind w:left="-103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 -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890" w:type="dxa"/>
            <w:gridSpan w:val="3"/>
          </w:tcPr>
          <w:p w14:paraId="0BB252C7" w14:textId="5F6C0977" w:rsidR="00277964" w:rsidRPr="00934DBD" w:rsidRDefault="00810307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531E4E7E" w14:textId="77777777" w:rsidR="00277964" w:rsidRPr="00934DBD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</w:tcPr>
          <w:p w14:paraId="4CB62C70" w14:textId="5C176FBC" w:rsidR="00277964" w:rsidRPr="00934DBD" w:rsidRDefault="00810307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9,237</w:t>
            </w:r>
          </w:p>
        </w:tc>
        <w:tc>
          <w:tcPr>
            <w:tcW w:w="270" w:type="dxa"/>
          </w:tcPr>
          <w:p w14:paraId="03D3976A" w14:textId="77777777" w:rsidR="00277964" w:rsidRPr="00934DBD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67645F00" w14:textId="6E1CC17E" w:rsidR="00277964" w:rsidRPr="00934DBD" w:rsidRDefault="00810307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9D6443" w14:textId="77777777" w:rsidR="00277964" w:rsidRPr="00934DBD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1C08FA" w14:textId="20521396" w:rsidR="00277964" w:rsidRPr="00934DBD" w:rsidRDefault="00810307" w:rsidP="00277964">
            <w:pPr>
              <w:pStyle w:val="acctfourfigures"/>
              <w:tabs>
                <w:tab w:val="clear" w:pos="765"/>
                <w:tab w:val="decimal" w:pos="210"/>
                <w:tab w:val="decimal" w:pos="570"/>
                <w:tab w:val="decimal" w:pos="798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9,237</w:t>
            </w:r>
          </w:p>
        </w:tc>
        <w:tc>
          <w:tcPr>
            <w:tcW w:w="270" w:type="dxa"/>
          </w:tcPr>
          <w:p w14:paraId="2B911FDC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98007DF" w14:textId="65706DAE" w:rsidR="00B47515" w:rsidRPr="00934DBD" w:rsidRDefault="007B570B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9,237</w:t>
            </w:r>
          </w:p>
        </w:tc>
        <w:tc>
          <w:tcPr>
            <w:tcW w:w="270" w:type="dxa"/>
          </w:tcPr>
          <w:p w14:paraId="3FBAF042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19FE7FA" w14:textId="661772D7" w:rsidR="00277964" w:rsidRPr="00934DBD" w:rsidRDefault="00700842" w:rsidP="00277964">
            <w:pPr>
              <w:pStyle w:val="acctfourfigures"/>
              <w:tabs>
                <w:tab w:val="clear" w:pos="765"/>
                <w:tab w:val="left" w:pos="256"/>
                <w:tab w:val="decimal" w:pos="792"/>
              </w:tabs>
              <w:spacing w:line="240" w:lineRule="atLeast"/>
              <w:ind w:right="70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277964" w:rsidRPr="00934DBD" w14:paraId="2B523CD3" w14:textId="77777777" w:rsidTr="007B570B">
        <w:trPr>
          <w:trHeight w:val="257"/>
        </w:trPr>
        <w:tc>
          <w:tcPr>
            <w:tcW w:w="3964" w:type="dxa"/>
            <w:hideMark/>
          </w:tcPr>
          <w:p w14:paraId="7F9884EF" w14:textId="77777777" w:rsidR="00277964" w:rsidRPr="00934DBD" w:rsidRDefault="00277964" w:rsidP="00277964">
            <w:pPr>
              <w:ind w:left="-103"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0BC0A" w14:textId="6C8F7B34" w:rsidR="00277964" w:rsidRPr="00934DBD" w:rsidRDefault="00810307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66" w:type="dxa"/>
          </w:tcPr>
          <w:p w14:paraId="7DAA7ECE" w14:textId="77777777" w:rsidR="00277964" w:rsidRPr="00934DBD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FA75D" w14:textId="0A267670" w:rsidR="00277964" w:rsidRPr="00934DBD" w:rsidRDefault="00810307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545E73" w14:textId="77777777" w:rsidR="00277964" w:rsidRPr="00934DBD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04B81615" w14:textId="6037F7A2" w:rsidR="00277964" w:rsidRPr="00934DBD" w:rsidRDefault="00810307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33CEDD" w14:textId="77777777" w:rsidR="00277964" w:rsidRPr="00934DBD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3C6B5" w14:textId="587AB919" w:rsidR="00277964" w:rsidRPr="00934DBD" w:rsidRDefault="00810307" w:rsidP="00277964">
            <w:pPr>
              <w:pStyle w:val="acctfourfigures"/>
              <w:tabs>
                <w:tab w:val="clear" w:pos="765"/>
                <w:tab w:val="decimal" w:pos="210"/>
                <w:tab w:val="decimal" w:pos="570"/>
                <w:tab w:val="decimal" w:pos="798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733AE019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4B410D3" w14:textId="38674F2A" w:rsidR="00277964" w:rsidRPr="00934DBD" w:rsidRDefault="007B570B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7AF63E4C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3C0ED08" w14:textId="349E0BF2" w:rsidR="00277964" w:rsidRPr="00934DBD" w:rsidRDefault="00810307" w:rsidP="00277964">
            <w:pPr>
              <w:pStyle w:val="acctfourfigures"/>
              <w:tabs>
                <w:tab w:val="clear" w:pos="765"/>
                <w:tab w:val="left" w:pos="256"/>
                <w:tab w:val="decimal" w:pos="802"/>
              </w:tabs>
              <w:spacing w:line="240" w:lineRule="atLeast"/>
              <w:ind w:right="70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277964" w:rsidRPr="00934DBD" w14:paraId="6B75DA29" w14:textId="77777777" w:rsidTr="007B570B">
        <w:trPr>
          <w:trHeight w:val="257"/>
        </w:trPr>
        <w:tc>
          <w:tcPr>
            <w:tcW w:w="3964" w:type="dxa"/>
            <w:hideMark/>
          </w:tcPr>
          <w:p w14:paraId="0CF43A3B" w14:textId="77777777" w:rsidR="00277964" w:rsidRPr="00934DBD" w:rsidRDefault="00277964" w:rsidP="00277964">
            <w:pPr>
              <w:ind w:left="-10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6A992B" w14:textId="74F21696" w:rsidR="00277964" w:rsidRPr="00934DBD" w:rsidRDefault="00810307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66" w:type="dxa"/>
          </w:tcPr>
          <w:p w14:paraId="6482AEC8" w14:textId="77777777" w:rsidR="00277964" w:rsidRPr="00934DBD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781649" w14:textId="69F3F27A" w:rsidR="00277964" w:rsidRPr="00934DBD" w:rsidRDefault="00810307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11,873</w:t>
            </w:r>
          </w:p>
        </w:tc>
        <w:tc>
          <w:tcPr>
            <w:tcW w:w="270" w:type="dxa"/>
          </w:tcPr>
          <w:p w14:paraId="0DFBAA04" w14:textId="77777777" w:rsidR="00277964" w:rsidRPr="00934DBD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</w:tcPr>
          <w:p w14:paraId="0AB61779" w14:textId="5E23DB3D" w:rsidR="00277964" w:rsidRPr="00934DBD" w:rsidRDefault="00810307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AF4365" w14:textId="77777777" w:rsidR="00277964" w:rsidRPr="00934DBD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B92348" w14:textId="6E8A1FD9" w:rsidR="00277964" w:rsidRPr="00934DBD" w:rsidRDefault="00810307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11,889</w:t>
            </w:r>
          </w:p>
        </w:tc>
        <w:tc>
          <w:tcPr>
            <w:tcW w:w="270" w:type="dxa"/>
          </w:tcPr>
          <w:p w14:paraId="358B2D5D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582912" w14:textId="174962D5" w:rsidR="00277964" w:rsidRPr="00934DBD" w:rsidRDefault="007B570B" w:rsidP="00277964">
            <w:pPr>
              <w:pStyle w:val="acctfourfigures"/>
              <w:tabs>
                <w:tab w:val="clear" w:pos="765"/>
                <w:tab w:val="left" w:pos="793"/>
              </w:tabs>
              <w:spacing w:line="240" w:lineRule="atLeast"/>
              <w:ind w:right="164" w:hanging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11,889</w:t>
            </w:r>
          </w:p>
        </w:tc>
        <w:tc>
          <w:tcPr>
            <w:tcW w:w="270" w:type="dxa"/>
          </w:tcPr>
          <w:p w14:paraId="4C2C5AAD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9F6F18" w14:textId="77777777" w:rsidR="00277964" w:rsidRPr="00934DBD" w:rsidRDefault="00277964" w:rsidP="00277964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627B4" w:rsidRPr="00934DBD" w14:paraId="33024294" w14:textId="77777777" w:rsidTr="007B570B">
        <w:trPr>
          <w:trHeight w:val="257"/>
        </w:trPr>
        <w:tc>
          <w:tcPr>
            <w:tcW w:w="3964" w:type="dxa"/>
          </w:tcPr>
          <w:p w14:paraId="233F4D0F" w14:textId="77777777" w:rsidR="00C627B4" w:rsidRPr="00934DBD" w:rsidRDefault="00C627B4" w:rsidP="00182D1B">
            <w:pPr>
              <w:ind w:left="-103" w:right="-9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9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7BFD28" w14:textId="77777777" w:rsidR="00C627B4" w:rsidRPr="00934DBD" w:rsidRDefault="00C627B4" w:rsidP="00182D1B">
            <w:pPr>
              <w:pStyle w:val="acctfourfigures"/>
              <w:spacing w:line="240" w:lineRule="atLeast"/>
              <w:ind w:left="-43" w:right="16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6" w:type="dxa"/>
          </w:tcPr>
          <w:p w14:paraId="05ABD707" w14:textId="77777777" w:rsidR="00C627B4" w:rsidRPr="00934DBD" w:rsidRDefault="00C627B4" w:rsidP="00182D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64E5CF" w14:textId="77777777" w:rsidR="00C627B4" w:rsidRPr="00934DBD" w:rsidRDefault="00C627B4" w:rsidP="00182D1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5D10DDE" w14:textId="77777777" w:rsidR="00C627B4" w:rsidRPr="00934DBD" w:rsidRDefault="00C627B4" w:rsidP="00182D1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96" w:type="dxa"/>
            <w:tcBorders>
              <w:top w:val="double" w:sz="4" w:space="0" w:color="auto"/>
            </w:tcBorders>
          </w:tcPr>
          <w:p w14:paraId="300DC50E" w14:textId="77777777" w:rsidR="00C627B4" w:rsidRPr="00934DBD" w:rsidRDefault="00C627B4" w:rsidP="00182D1B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B4D87E6" w14:textId="77777777" w:rsidR="00C627B4" w:rsidRPr="00934DBD" w:rsidRDefault="00C627B4" w:rsidP="00182D1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6345EB" w14:textId="77777777" w:rsidR="00C627B4" w:rsidRPr="00934DBD" w:rsidRDefault="00C627B4" w:rsidP="00182D1B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37E0729" w14:textId="77777777" w:rsidR="00C627B4" w:rsidRPr="00934DBD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74E591F9" w14:textId="77777777" w:rsidR="00C627B4" w:rsidRPr="00934DBD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164" w:hanging="6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61DF4BF" w14:textId="77777777" w:rsidR="00C627B4" w:rsidRPr="00934DBD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20" w:type="dxa"/>
          </w:tcPr>
          <w:p w14:paraId="6642FD74" w14:textId="77777777" w:rsidR="00C627B4" w:rsidRPr="00934DBD" w:rsidRDefault="00C627B4" w:rsidP="00182D1B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C627B4" w:rsidRPr="00934DBD" w14:paraId="4681F36F" w14:textId="77777777" w:rsidTr="00C0398D">
        <w:trPr>
          <w:trHeight w:val="257"/>
        </w:trPr>
        <w:tc>
          <w:tcPr>
            <w:tcW w:w="3964" w:type="dxa"/>
            <w:hideMark/>
          </w:tcPr>
          <w:p w14:paraId="78C0EFC5" w14:textId="77777777" w:rsidR="00C627B4" w:rsidRPr="00934DBD" w:rsidRDefault="00C627B4" w:rsidP="00182D1B">
            <w:pPr>
              <w:ind w:left="-103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890" w:type="dxa"/>
            <w:gridSpan w:val="3"/>
          </w:tcPr>
          <w:p w14:paraId="1CBB47C3" w14:textId="77777777" w:rsidR="00C627B4" w:rsidRPr="00934DBD" w:rsidRDefault="00C627B4" w:rsidP="00182D1B">
            <w:pPr>
              <w:pStyle w:val="acctfourfigures"/>
              <w:spacing w:line="240" w:lineRule="atLeast"/>
              <w:ind w:left="-43" w:right="1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57BCCC98" w14:textId="77777777" w:rsidR="00C627B4" w:rsidRPr="00934DBD" w:rsidRDefault="00C627B4" w:rsidP="00182D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</w:tcPr>
          <w:p w14:paraId="0101CB60" w14:textId="77777777" w:rsidR="00C627B4" w:rsidRPr="00934DBD" w:rsidRDefault="00C627B4" w:rsidP="00182D1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CE3C16C" w14:textId="77777777" w:rsidR="00C627B4" w:rsidRPr="00934DBD" w:rsidRDefault="00C627B4" w:rsidP="00182D1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088011C6" w14:textId="77777777" w:rsidR="00C627B4" w:rsidRPr="00934DBD" w:rsidRDefault="00C627B4" w:rsidP="00182D1B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368716" w14:textId="77777777" w:rsidR="00C627B4" w:rsidRPr="00934DBD" w:rsidRDefault="00C627B4" w:rsidP="00182D1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E92CA3" w14:textId="77777777" w:rsidR="00C627B4" w:rsidRPr="00934DBD" w:rsidRDefault="00C627B4" w:rsidP="00182D1B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62344B" w14:textId="77777777" w:rsidR="00C627B4" w:rsidRPr="00934DBD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7CFB3D" w14:textId="77777777" w:rsidR="00C627B4" w:rsidRPr="00934DBD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164" w:hanging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BF0C67" w14:textId="77777777" w:rsidR="00C627B4" w:rsidRPr="00934DBD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4BC2EF" w14:textId="77777777" w:rsidR="00C627B4" w:rsidRPr="00934DBD" w:rsidRDefault="00C627B4" w:rsidP="00182D1B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627B4" w:rsidRPr="00934DBD" w14:paraId="0817B7B1" w14:textId="77777777" w:rsidTr="00C0398D">
        <w:trPr>
          <w:trHeight w:val="257"/>
        </w:trPr>
        <w:tc>
          <w:tcPr>
            <w:tcW w:w="3964" w:type="dxa"/>
          </w:tcPr>
          <w:p w14:paraId="0264D467" w14:textId="77777777" w:rsidR="00C627B4" w:rsidRPr="00934DBD" w:rsidRDefault="00C627B4" w:rsidP="00182D1B">
            <w:pPr>
              <w:ind w:left="-103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หนี้สินระยะยาว</w:t>
            </w:r>
          </w:p>
        </w:tc>
        <w:tc>
          <w:tcPr>
            <w:tcW w:w="1890" w:type="dxa"/>
            <w:gridSpan w:val="3"/>
          </w:tcPr>
          <w:p w14:paraId="7135162F" w14:textId="77777777" w:rsidR="00C627B4" w:rsidRPr="00934DBD" w:rsidRDefault="00C627B4" w:rsidP="00182D1B">
            <w:pPr>
              <w:pStyle w:val="acctfourfigures"/>
              <w:spacing w:line="240" w:lineRule="atLeast"/>
              <w:ind w:left="-43" w:right="1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1CA0EDB5" w14:textId="77777777" w:rsidR="00C627B4" w:rsidRPr="00934DBD" w:rsidRDefault="00C627B4" w:rsidP="00182D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</w:tcPr>
          <w:p w14:paraId="64CC010F" w14:textId="77777777" w:rsidR="00C627B4" w:rsidRPr="00934DBD" w:rsidRDefault="00C627B4" w:rsidP="00182D1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518128" w14:textId="77777777" w:rsidR="00C627B4" w:rsidRPr="00934DBD" w:rsidRDefault="00C627B4" w:rsidP="00182D1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2ED493CE" w14:textId="77777777" w:rsidR="00C627B4" w:rsidRPr="00934DBD" w:rsidRDefault="00C627B4" w:rsidP="00182D1B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370920" w14:textId="77777777" w:rsidR="00C627B4" w:rsidRPr="00934DBD" w:rsidRDefault="00C627B4" w:rsidP="00182D1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65D3F2" w14:textId="77777777" w:rsidR="00C627B4" w:rsidRPr="00934DBD" w:rsidRDefault="00C627B4" w:rsidP="00182D1B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B80DFC4" w14:textId="77777777" w:rsidR="00C627B4" w:rsidRPr="00934DBD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A153320" w14:textId="77777777" w:rsidR="00C627B4" w:rsidRPr="00934DBD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164" w:hanging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57330E" w14:textId="77777777" w:rsidR="00C627B4" w:rsidRPr="00934DBD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4E9785" w14:textId="77777777" w:rsidR="00C627B4" w:rsidRPr="00934DBD" w:rsidRDefault="00C627B4" w:rsidP="00182D1B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77964" w:rsidRPr="00934DBD" w14:paraId="1F2F5C0C" w14:textId="77777777" w:rsidTr="00E56408">
        <w:trPr>
          <w:trHeight w:val="257"/>
        </w:trPr>
        <w:tc>
          <w:tcPr>
            <w:tcW w:w="3964" w:type="dxa"/>
          </w:tcPr>
          <w:p w14:paraId="10EEA3C5" w14:textId="77777777" w:rsidR="00277964" w:rsidRPr="00934DBD" w:rsidRDefault="00277964" w:rsidP="00277964">
            <w:pPr>
              <w:ind w:left="-103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-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1890" w:type="dxa"/>
            <w:gridSpan w:val="3"/>
          </w:tcPr>
          <w:p w14:paraId="2E0D8553" w14:textId="23DCBB95" w:rsidR="00277964" w:rsidRPr="00934DBD" w:rsidRDefault="00810307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57C082F0" w14:textId="77777777" w:rsidR="00277964" w:rsidRPr="00934DBD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</w:tcPr>
          <w:p w14:paraId="0F6C1D76" w14:textId="048482C9" w:rsidR="00277964" w:rsidRPr="00934DBD" w:rsidRDefault="00810307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B2FD67" w14:textId="77777777" w:rsidR="00277964" w:rsidRPr="00934DBD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0AB0217A" w14:textId="59AB1AB3" w:rsidR="00277964" w:rsidRPr="00934DBD" w:rsidRDefault="00810307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183,940</w:t>
            </w:r>
          </w:p>
        </w:tc>
        <w:tc>
          <w:tcPr>
            <w:tcW w:w="270" w:type="dxa"/>
          </w:tcPr>
          <w:p w14:paraId="2200FC9F" w14:textId="77777777" w:rsidR="00277964" w:rsidRPr="00934DBD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E81530" w14:textId="166366CB" w:rsidR="00277964" w:rsidRPr="00934DBD" w:rsidRDefault="00810307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183,940</w:t>
            </w:r>
          </w:p>
        </w:tc>
        <w:tc>
          <w:tcPr>
            <w:tcW w:w="270" w:type="dxa"/>
          </w:tcPr>
          <w:p w14:paraId="54819978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AE971EE" w14:textId="46CCB2A9" w:rsidR="00277964" w:rsidRPr="00934DBD" w:rsidRDefault="00E56408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189,348</w:t>
            </w:r>
          </w:p>
        </w:tc>
        <w:tc>
          <w:tcPr>
            <w:tcW w:w="270" w:type="dxa"/>
          </w:tcPr>
          <w:p w14:paraId="38C46910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1FF6E17" w14:textId="2E3D047A" w:rsidR="00277964" w:rsidRPr="00934DBD" w:rsidRDefault="00810307" w:rsidP="00277964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277964" w:rsidRPr="00934DBD" w14:paraId="2165768E" w14:textId="77777777" w:rsidTr="00527D3E">
        <w:trPr>
          <w:trHeight w:val="257"/>
        </w:trPr>
        <w:tc>
          <w:tcPr>
            <w:tcW w:w="3964" w:type="dxa"/>
          </w:tcPr>
          <w:p w14:paraId="460E8FF0" w14:textId="533FBF58" w:rsidR="00277964" w:rsidRPr="00934DBD" w:rsidRDefault="00277964" w:rsidP="00277964">
            <w:pPr>
              <w:ind w:left="-103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-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หุ้นกู้อนุพันธ์</w:t>
            </w:r>
          </w:p>
        </w:tc>
        <w:tc>
          <w:tcPr>
            <w:tcW w:w="1890" w:type="dxa"/>
            <w:gridSpan w:val="3"/>
          </w:tcPr>
          <w:p w14:paraId="37B4CAEC" w14:textId="66150BE2" w:rsidR="00277964" w:rsidRPr="00934DBD" w:rsidRDefault="00810307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2DD98651" w14:textId="77777777" w:rsidR="00277964" w:rsidRPr="00934DBD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</w:tcPr>
          <w:p w14:paraId="0D02AF50" w14:textId="6A9A09B8" w:rsidR="00277964" w:rsidRPr="00934DBD" w:rsidRDefault="00810307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0C5A64" w14:textId="77777777" w:rsidR="00277964" w:rsidRPr="00934DBD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63F48F5C" w14:textId="23FD9B76" w:rsidR="00277964" w:rsidRPr="00934DBD" w:rsidRDefault="00810307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3,019</w:t>
            </w:r>
          </w:p>
        </w:tc>
        <w:tc>
          <w:tcPr>
            <w:tcW w:w="270" w:type="dxa"/>
          </w:tcPr>
          <w:p w14:paraId="382C9EE1" w14:textId="77777777" w:rsidR="00277964" w:rsidRPr="00934DBD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D7EB24" w14:textId="394FAC1F" w:rsidR="00277964" w:rsidRPr="00934DBD" w:rsidRDefault="00810307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3,019</w:t>
            </w:r>
          </w:p>
        </w:tc>
        <w:tc>
          <w:tcPr>
            <w:tcW w:w="270" w:type="dxa"/>
          </w:tcPr>
          <w:p w14:paraId="50648FE8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CF18A3A" w14:textId="7D8922E9" w:rsidR="00277964" w:rsidRPr="00934DBD" w:rsidRDefault="00527D3E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2,9</w:t>
            </w:r>
            <w:r w:rsidR="00324EC8" w:rsidRPr="00934D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</w:t>
            </w:r>
          </w:p>
        </w:tc>
        <w:tc>
          <w:tcPr>
            <w:tcW w:w="270" w:type="dxa"/>
          </w:tcPr>
          <w:p w14:paraId="1950AFD6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7765346" w14:textId="75E193AF" w:rsidR="00277964" w:rsidRPr="00934DBD" w:rsidRDefault="00810307" w:rsidP="00277964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985334" w:rsidRPr="00934DBD" w14:paraId="537A5566" w14:textId="77777777" w:rsidTr="00527D3E">
        <w:trPr>
          <w:trHeight w:val="257"/>
        </w:trPr>
        <w:tc>
          <w:tcPr>
            <w:tcW w:w="3964" w:type="dxa"/>
          </w:tcPr>
          <w:p w14:paraId="240845A1" w14:textId="41C3E60A" w:rsidR="00985334" w:rsidRPr="00934DBD" w:rsidRDefault="00985334" w:rsidP="00277964">
            <w:pPr>
              <w:ind w:left="-103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-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หุ้นกู้แปลงสภาพ</w:t>
            </w:r>
          </w:p>
        </w:tc>
        <w:tc>
          <w:tcPr>
            <w:tcW w:w="1890" w:type="dxa"/>
            <w:gridSpan w:val="3"/>
          </w:tcPr>
          <w:p w14:paraId="6C640661" w14:textId="5075C540" w:rsidR="00985334" w:rsidRPr="00934DBD" w:rsidRDefault="00810307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5455AFB9" w14:textId="77777777" w:rsidR="00985334" w:rsidRPr="00934DBD" w:rsidRDefault="0098533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</w:tcPr>
          <w:p w14:paraId="7643290A" w14:textId="3273DA98" w:rsidR="00985334" w:rsidRPr="00934DBD" w:rsidRDefault="00810307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8A66DD" w14:textId="77777777" w:rsidR="00985334" w:rsidRPr="00934DBD" w:rsidRDefault="0098533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1D98D413" w14:textId="3734A46E" w:rsidR="00985334" w:rsidRPr="00934DBD" w:rsidRDefault="00810307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8,605</w:t>
            </w:r>
          </w:p>
        </w:tc>
        <w:tc>
          <w:tcPr>
            <w:tcW w:w="270" w:type="dxa"/>
          </w:tcPr>
          <w:p w14:paraId="0B0CA1B1" w14:textId="77777777" w:rsidR="00985334" w:rsidRPr="00934DBD" w:rsidRDefault="0098533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A3AD08" w14:textId="08162E19" w:rsidR="00985334" w:rsidRPr="00934DBD" w:rsidRDefault="00810307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8,605</w:t>
            </w:r>
          </w:p>
        </w:tc>
        <w:tc>
          <w:tcPr>
            <w:tcW w:w="270" w:type="dxa"/>
          </w:tcPr>
          <w:p w14:paraId="683212C6" w14:textId="77777777" w:rsidR="00985334" w:rsidRPr="00934DBD" w:rsidRDefault="0098533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4073455" w14:textId="652393E3" w:rsidR="00985334" w:rsidRPr="00934DBD" w:rsidRDefault="00527D3E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</w:t>
            </w:r>
            <w:r w:rsidR="00324EC8"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673</w:t>
            </w:r>
          </w:p>
        </w:tc>
        <w:tc>
          <w:tcPr>
            <w:tcW w:w="270" w:type="dxa"/>
          </w:tcPr>
          <w:p w14:paraId="036F8B22" w14:textId="77777777" w:rsidR="00985334" w:rsidRPr="00934DBD" w:rsidRDefault="0098533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9393A31" w14:textId="69EB98D5" w:rsidR="00985334" w:rsidRPr="00934DBD" w:rsidRDefault="00810307" w:rsidP="00277964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277964" w:rsidRPr="00934DBD" w14:paraId="4E2C9B4A" w14:textId="77777777" w:rsidTr="007B570B">
        <w:trPr>
          <w:trHeight w:val="257"/>
        </w:trPr>
        <w:tc>
          <w:tcPr>
            <w:tcW w:w="3964" w:type="dxa"/>
            <w:hideMark/>
          </w:tcPr>
          <w:p w14:paraId="76EAFD37" w14:textId="77777777" w:rsidR="00277964" w:rsidRPr="00934DBD" w:rsidRDefault="00277964" w:rsidP="00277964">
            <w:pPr>
              <w:ind w:left="-103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1890" w:type="dxa"/>
            <w:gridSpan w:val="3"/>
          </w:tcPr>
          <w:p w14:paraId="30012469" w14:textId="59C9393F" w:rsidR="00277964" w:rsidRPr="00934DBD" w:rsidRDefault="00810307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2,002</w:t>
            </w:r>
          </w:p>
        </w:tc>
        <w:tc>
          <w:tcPr>
            <w:tcW w:w="266" w:type="dxa"/>
          </w:tcPr>
          <w:p w14:paraId="36DEACAF" w14:textId="77777777" w:rsidR="00277964" w:rsidRPr="00934DBD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</w:tcPr>
          <w:p w14:paraId="17937591" w14:textId="2195D1A3" w:rsidR="00277964" w:rsidRPr="00934DBD" w:rsidRDefault="00810307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11F3CD" w14:textId="77777777" w:rsidR="00277964" w:rsidRPr="00934DBD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3EC2B4D2" w14:textId="7994EEE4" w:rsidR="00277964" w:rsidRPr="00934DBD" w:rsidRDefault="00810307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9FC2B7" w14:textId="77777777" w:rsidR="00277964" w:rsidRPr="00934DBD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FDCBEE" w14:textId="22518EBF" w:rsidR="00277964" w:rsidRPr="00934DBD" w:rsidRDefault="00810307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2,002</w:t>
            </w:r>
          </w:p>
        </w:tc>
        <w:tc>
          <w:tcPr>
            <w:tcW w:w="270" w:type="dxa"/>
          </w:tcPr>
          <w:p w14:paraId="6085676A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8DD344E" w14:textId="5BB04239" w:rsidR="00277964" w:rsidRPr="00934DBD" w:rsidRDefault="007B570B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2,002</w:t>
            </w:r>
          </w:p>
        </w:tc>
        <w:tc>
          <w:tcPr>
            <w:tcW w:w="270" w:type="dxa"/>
            <w:shd w:val="clear" w:color="auto" w:fill="auto"/>
          </w:tcPr>
          <w:p w14:paraId="592C9CA1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F81B5EA" w14:textId="0E5311C0" w:rsidR="00277964" w:rsidRPr="00934DBD" w:rsidRDefault="00810307" w:rsidP="00277964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277964" w:rsidRPr="00934DBD" w14:paraId="3F4CF5CA" w14:textId="77777777" w:rsidTr="00E56408">
        <w:trPr>
          <w:trHeight w:val="257"/>
        </w:trPr>
        <w:tc>
          <w:tcPr>
            <w:tcW w:w="3964" w:type="dxa"/>
            <w:hideMark/>
          </w:tcPr>
          <w:p w14:paraId="204E3216" w14:textId="77777777" w:rsidR="00277964" w:rsidRPr="00934DBD" w:rsidRDefault="00277964" w:rsidP="00277964">
            <w:pPr>
              <w:ind w:left="-10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E4456A" w14:textId="3EF97EDC" w:rsidR="00277964" w:rsidRPr="00934DBD" w:rsidRDefault="00810307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2,002</w:t>
            </w:r>
          </w:p>
        </w:tc>
        <w:tc>
          <w:tcPr>
            <w:tcW w:w="266" w:type="dxa"/>
          </w:tcPr>
          <w:p w14:paraId="3A47E207" w14:textId="77777777" w:rsidR="00277964" w:rsidRPr="00934DBD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B6FD62" w14:textId="0B981A95" w:rsidR="00277964" w:rsidRPr="00934DBD" w:rsidRDefault="00810307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1238672" w14:textId="77777777" w:rsidR="00277964" w:rsidRPr="00934DBD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</w:tcPr>
          <w:p w14:paraId="7AE9A857" w14:textId="0A5CB337" w:rsidR="00277964" w:rsidRPr="00934DBD" w:rsidRDefault="00810307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195,564</w:t>
            </w:r>
          </w:p>
        </w:tc>
        <w:tc>
          <w:tcPr>
            <w:tcW w:w="270" w:type="dxa"/>
          </w:tcPr>
          <w:p w14:paraId="70EC0538" w14:textId="77777777" w:rsidR="00277964" w:rsidRPr="00934DBD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9119AD" w14:textId="6D6DE6D1" w:rsidR="00277964" w:rsidRPr="00934DBD" w:rsidRDefault="00810307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197,566</w:t>
            </w:r>
          </w:p>
        </w:tc>
        <w:tc>
          <w:tcPr>
            <w:tcW w:w="270" w:type="dxa"/>
          </w:tcPr>
          <w:p w14:paraId="3E92BDB7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4F458" w14:textId="0D6A49B6" w:rsidR="00277964" w:rsidRPr="00934DBD" w:rsidRDefault="00E56408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202,980</w:t>
            </w:r>
          </w:p>
        </w:tc>
        <w:tc>
          <w:tcPr>
            <w:tcW w:w="270" w:type="dxa"/>
          </w:tcPr>
          <w:p w14:paraId="6D9E85CB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7FB4EE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277964" w:rsidRPr="00934DBD" w14:paraId="1C4E92A1" w14:textId="77777777" w:rsidTr="00C0398D">
        <w:trPr>
          <w:trHeight w:val="257"/>
        </w:trPr>
        <w:tc>
          <w:tcPr>
            <w:tcW w:w="3964" w:type="dxa"/>
            <w:vAlign w:val="bottom"/>
          </w:tcPr>
          <w:p w14:paraId="07B1B33B" w14:textId="77777777" w:rsidR="00277964" w:rsidRPr="00934DBD" w:rsidRDefault="00277964" w:rsidP="00277964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3593EF" w14:textId="77777777" w:rsidR="00277964" w:rsidRPr="00934DBD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D7905D2" w14:textId="77777777" w:rsidR="00277964" w:rsidRPr="00934DBD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380" w:type="dxa"/>
            <w:gridSpan w:val="11"/>
            <w:vAlign w:val="bottom"/>
            <w:hideMark/>
          </w:tcPr>
          <w:p w14:paraId="56E14CDD" w14:textId="78409121" w:rsidR="00277964" w:rsidRPr="00934DBD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277964" w:rsidRPr="00934DBD" w14:paraId="6CA55C80" w14:textId="77777777" w:rsidTr="00C0398D">
        <w:trPr>
          <w:trHeight w:val="257"/>
        </w:trPr>
        <w:tc>
          <w:tcPr>
            <w:tcW w:w="3964" w:type="dxa"/>
            <w:vAlign w:val="bottom"/>
          </w:tcPr>
          <w:p w14:paraId="0D5BE3E3" w14:textId="77777777" w:rsidR="00277964" w:rsidRPr="00934DBD" w:rsidRDefault="00277964" w:rsidP="00277964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19423430" w14:textId="77777777" w:rsidR="00277964" w:rsidRPr="00934DBD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1BD8DC2C" w14:textId="77777777" w:rsidR="00277964" w:rsidRPr="00934DBD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380" w:type="dxa"/>
            <w:gridSpan w:val="11"/>
            <w:tcBorders>
              <w:bottom w:val="single" w:sz="4" w:space="0" w:color="auto"/>
            </w:tcBorders>
            <w:vAlign w:val="bottom"/>
          </w:tcPr>
          <w:p w14:paraId="69834971" w14:textId="72B024B4" w:rsidR="00277964" w:rsidRPr="00934DBD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77964" w:rsidRPr="00934DBD" w14:paraId="5C47722D" w14:textId="77777777" w:rsidTr="00C0398D">
        <w:trPr>
          <w:trHeight w:val="257"/>
        </w:trPr>
        <w:tc>
          <w:tcPr>
            <w:tcW w:w="3964" w:type="dxa"/>
            <w:vAlign w:val="bottom"/>
            <w:hideMark/>
          </w:tcPr>
          <w:p w14:paraId="1EDA7C49" w14:textId="453CF29B" w:rsidR="00277964" w:rsidRPr="00934DBD" w:rsidRDefault="00277964" w:rsidP="00277964">
            <w:pPr>
              <w:ind w:left="-103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ยอดคงเหลือ ณ วันที่ </w:t>
            </w:r>
            <w:r w:rsidR="002606E5"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BF37BB"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0398D"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606E5"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0769D17" w14:textId="77777777" w:rsidR="00277964" w:rsidRPr="00934DBD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14:paraId="12FF128C" w14:textId="77777777" w:rsidR="00277964" w:rsidRPr="00934DBD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ใช้การบัญชีป้องกัน</w:t>
            </w:r>
          </w:p>
          <w:p w14:paraId="5EEA18AF" w14:textId="25E3108F" w:rsidR="00277964" w:rsidRPr="00934DBD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55C1C80B" w14:textId="77777777" w:rsidR="00277964" w:rsidRPr="00934DBD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6242764" w14:textId="77777777" w:rsidR="00277964" w:rsidRPr="00934DBD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07CF31" w14:textId="77777777" w:rsidR="00277964" w:rsidRPr="00934DBD" w:rsidRDefault="00277964" w:rsidP="0027796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</w:tcPr>
          <w:p w14:paraId="7D99518F" w14:textId="77777777" w:rsidR="00277964" w:rsidRPr="00934DBD" w:rsidRDefault="00277964" w:rsidP="00277964">
            <w:pPr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F3CCB0" w14:textId="77777777" w:rsidR="00277964" w:rsidRPr="00934DBD" w:rsidRDefault="00277964" w:rsidP="0027796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ราคาทุนตัด</w:t>
            </w:r>
          </w:p>
          <w:p w14:paraId="7DDAE231" w14:textId="3D1D813D" w:rsidR="00277964" w:rsidRPr="00934DBD" w:rsidRDefault="00277964" w:rsidP="0027796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จำหน่ายสุทธิ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1246CC2" w14:textId="77777777" w:rsidR="00277964" w:rsidRPr="00934DBD" w:rsidRDefault="00277964" w:rsidP="0027796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D6D2B29" w14:textId="77777777" w:rsidR="00277964" w:rsidRPr="00934DBD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1DB82E" w14:textId="77777777" w:rsidR="00277964" w:rsidRPr="00934DBD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2FB950" w14:textId="77777777" w:rsidR="00277964" w:rsidRPr="00934DBD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E534E4" w14:textId="77777777" w:rsidR="00277964" w:rsidRPr="00934DBD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036F999" w14:textId="77777777" w:rsidR="00277964" w:rsidRPr="00934DBD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ข้อมูลระดับชั้นที่</w:t>
            </w:r>
          </w:p>
          <w:p w14:paraId="7E40316E" w14:textId="77777777" w:rsidR="00277964" w:rsidRPr="00934DBD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ใช้ในการวัด</w:t>
            </w:r>
          </w:p>
          <w:p w14:paraId="382AC800" w14:textId="481239CC" w:rsidR="00277964" w:rsidRPr="00934DBD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77964" w:rsidRPr="00934DBD" w14:paraId="46ABB397" w14:textId="77777777" w:rsidTr="00C0398D">
        <w:trPr>
          <w:trHeight w:val="257"/>
        </w:trPr>
        <w:tc>
          <w:tcPr>
            <w:tcW w:w="3964" w:type="dxa"/>
            <w:hideMark/>
          </w:tcPr>
          <w:p w14:paraId="3BF421CF" w14:textId="77777777" w:rsidR="00277964" w:rsidRPr="00934DBD" w:rsidRDefault="00277964" w:rsidP="00277964">
            <w:pPr>
              <w:ind w:left="-103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90" w:type="dxa"/>
            <w:gridSpan w:val="3"/>
          </w:tcPr>
          <w:p w14:paraId="2102FC1B" w14:textId="77777777" w:rsidR="00277964" w:rsidRPr="00934DBD" w:rsidRDefault="00277964" w:rsidP="00277964">
            <w:pPr>
              <w:pStyle w:val="acctfourfigures"/>
              <w:spacing w:line="240" w:lineRule="atLeast"/>
              <w:ind w:left="-43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A8E6D9B" w14:textId="77777777" w:rsidR="00277964" w:rsidRPr="00934DBD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</w:tcPr>
          <w:p w14:paraId="150F85F7" w14:textId="77777777" w:rsidR="00277964" w:rsidRPr="00934DBD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93001E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157838E5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2B734C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F2F6BC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F0791E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063402D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A1D4BE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D6B410E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7964" w:rsidRPr="00934DBD" w14:paraId="4CF86A4F" w14:textId="77777777" w:rsidTr="00C0398D">
        <w:trPr>
          <w:trHeight w:val="257"/>
        </w:trPr>
        <w:tc>
          <w:tcPr>
            <w:tcW w:w="3964" w:type="dxa"/>
          </w:tcPr>
          <w:p w14:paraId="44158B49" w14:textId="77777777" w:rsidR="00277964" w:rsidRPr="00934DBD" w:rsidRDefault="00277964" w:rsidP="00277964">
            <w:pPr>
              <w:ind w:left="-103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890" w:type="dxa"/>
            <w:gridSpan w:val="3"/>
          </w:tcPr>
          <w:p w14:paraId="5BC9EE08" w14:textId="77777777" w:rsidR="00277964" w:rsidRPr="00934DBD" w:rsidRDefault="00277964" w:rsidP="00277964">
            <w:pPr>
              <w:pStyle w:val="acctfourfigures"/>
              <w:spacing w:line="240" w:lineRule="atLeast"/>
              <w:ind w:left="-43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CBD7E3F" w14:textId="77777777" w:rsidR="00277964" w:rsidRPr="00934DBD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</w:tcPr>
          <w:p w14:paraId="3CA132D2" w14:textId="77777777" w:rsidR="00277964" w:rsidRPr="00934DBD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27668D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7595F4E7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E13F47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4535ED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32823E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EBB4065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132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A21B31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5F9D8A1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7964" w:rsidRPr="00934DBD" w14:paraId="7915C9F6" w14:textId="77777777" w:rsidTr="00C0398D">
        <w:trPr>
          <w:trHeight w:val="257"/>
        </w:trPr>
        <w:tc>
          <w:tcPr>
            <w:tcW w:w="3964" w:type="dxa"/>
            <w:hideMark/>
          </w:tcPr>
          <w:p w14:paraId="71134006" w14:textId="72884BCA" w:rsidR="00277964" w:rsidRPr="00934DBD" w:rsidRDefault="00277964" w:rsidP="00277964">
            <w:pPr>
              <w:ind w:left="-103"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90" w:type="dxa"/>
            <w:gridSpan w:val="3"/>
          </w:tcPr>
          <w:p w14:paraId="7C752C88" w14:textId="77777777" w:rsidR="00277964" w:rsidRPr="00934DBD" w:rsidRDefault="00277964" w:rsidP="00277964">
            <w:pPr>
              <w:pStyle w:val="acctfourfigures"/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363A5990" w14:textId="77777777" w:rsidR="00277964" w:rsidRPr="00934DBD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</w:tcPr>
          <w:p w14:paraId="778AC266" w14:textId="77777777" w:rsidR="00277964" w:rsidRPr="00934DBD" w:rsidRDefault="00277964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226" w:hanging="4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150C223" w14:textId="77777777" w:rsidR="00277964" w:rsidRPr="00934DBD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32346E97" w14:textId="77777777" w:rsidR="00277964" w:rsidRPr="00934DBD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836156" w14:textId="77777777" w:rsidR="00277964" w:rsidRPr="00934DBD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39E8D8" w14:textId="77777777" w:rsidR="00277964" w:rsidRPr="00934DBD" w:rsidRDefault="00277964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A6A70C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F634583" w14:textId="77777777" w:rsidR="00277964" w:rsidRPr="00934DBD" w:rsidRDefault="00277964" w:rsidP="00277964">
            <w:pPr>
              <w:pStyle w:val="acctfourfigures"/>
              <w:tabs>
                <w:tab w:val="clear" w:pos="765"/>
                <w:tab w:val="decimal" w:pos="595"/>
                <w:tab w:val="decimal" w:pos="787"/>
              </w:tabs>
              <w:spacing w:line="240" w:lineRule="atLeast"/>
              <w:ind w:left="67" w:right="164" w:hanging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6E775F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E66DF9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7964" w:rsidRPr="00934DBD" w14:paraId="1161F582" w14:textId="77777777" w:rsidTr="00C0398D">
        <w:trPr>
          <w:trHeight w:val="257"/>
        </w:trPr>
        <w:tc>
          <w:tcPr>
            <w:tcW w:w="3964" w:type="dxa"/>
          </w:tcPr>
          <w:p w14:paraId="769BC73D" w14:textId="40048273" w:rsidR="00277964" w:rsidRPr="00934DBD" w:rsidRDefault="00277964" w:rsidP="00277964">
            <w:pPr>
              <w:ind w:left="-103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 -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890" w:type="dxa"/>
            <w:gridSpan w:val="3"/>
          </w:tcPr>
          <w:p w14:paraId="49603B44" w14:textId="101E852E" w:rsidR="00277964" w:rsidRPr="00934DBD" w:rsidRDefault="0067447C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0BCE8DC7" w14:textId="77777777" w:rsidR="00277964" w:rsidRPr="00934DBD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</w:tcPr>
          <w:p w14:paraId="0E21B841" w14:textId="16F67A2D" w:rsidR="00277964" w:rsidRPr="00934DBD" w:rsidRDefault="0067447C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70" w:type="dxa"/>
          </w:tcPr>
          <w:p w14:paraId="3EA6487D" w14:textId="77777777" w:rsidR="00277964" w:rsidRPr="00934DBD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0C37CA11" w14:textId="318C8501" w:rsidR="00277964" w:rsidRPr="00934DBD" w:rsidRDefault="0067447C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4F9BCE" w14:textId="77777777" w:rsidR="00277964" w:rsidRPr="00934DBD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191F6E" w14:textId="5FC1782A" w:rsidR="00277964" w:rsidRPr="00934DBD" w:rsidRDefault="0067447C" w:rsidP="00277964">
            <w:pPr>
              <w:pStyle w:val="acctfourfigures"/>
              <w:tabs>
                <w:tab w:val="clear" w:pos="765"/>
                <w:tab w:val="decimal" w:pos="210"/>
                <w:tab w:val="decimal" w:pos="570"/>
                <w:tab w:val="decimal" w:pos="798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70" w:type="dxa"/>
          </w:tcPr>
          <w:p w14:paraId="4ED78086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6A6C0C" w14:textId="0FC30925" w:rsidR="00277964" w:rsidRPr="00934DBD" w:rsidRDefault="0067447C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  <w:tc>
          <w:tcPr>
            <w:tcW w:w="270" w:type="dxa"/>
          </w:tcPr>
          <w:p w14:paraId="59BFDA41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24DDE9" w14:textId="0E6CFD20" w:rsidR="00277964" w:rsidRPr="00934DBD" w:rsidRDefault="006A275E" w:rsidP="00277964">
            <w:pPr>
              <w:pStyle w:val="acctfourfigures"/>
              <w:tabs>
                <w:tab w:val="clear" w:pos="765"/>
                <w:tab w:val="left" w:pos="256"/>
                <w:tab w:val="decimal" w:pos="792"/>
              </w:tabs>
              <w:spacing w:line="240" w:lineRule="atLeast"/>
              <w:ind w:right="70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277964" w:rsidRPr="00934DBD" w14:paraId="3FBD0CA2" w14:textId="77777777" w:rsidTr="00C0398D">
        <w:trPr>
          <w:trHeight w:val="257"/>
        </w:trPr>
        <w:tc>
          <w:tcPr>
            <w:tcW w:w="3964" w:type="dxa"/>
            <w:hideMark/>
          </w:tcPr>
          <w:p w14:paraId="43958C7A" w14:textId="77777777" w:rsidR="00277964" w:rsidRPr="00934DBD" w:rsidRDefault="00277964" w:rsidP="00277964">
            <w:pPr>
              <w:ind w:left="-10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B79DB0" w14:textId="4753AC4E" w:rsidR="00277964" w:rsidRPr="00934DBD" w:rsidRDefault="0067447C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7C29179D" w14:textId="77777777" w:rsidR="00277964" w:rsidRPr="00934DBD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7BE875" w14:textId="061A9B6F" w:rsidR="00277964" w:rsidRPr="00934DBD" w:rsidRDefault="0067447C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70" w:type="dxa"/>
          </w:tcPr>
          <w:p w14:paraId="5F91BC2D" w14:textId="77777777" w:rsidR="00277964" w:rsidRPr="00934DBD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</w:tcPr>
          <w:p w14:paraId="74ECE4DC" w14:textId="3C1C9788" w:rsidR="00277964" w:rsidRPr="00934DBD" w:rsidRDefault="0067447C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14B5F2" w14:textId="77777777" w:rsidR="00277964" w:rsidRPr="00934DBD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94DFA8" w14:textId="11E5781C" w:rsidR="00277964" w:rsidRPr="00934DBD" w:rsidRDefault="0067447C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</w:t>
            </w:r>
          </w:p>
        </w:tc>
        <w:tc>
          <w:tcPr>
            <w:tcW w:w="270" w:type="dxa"/>
          </w:tcPr>
          <w:p w14:paraId="2254E23C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77E619" w14:textId="46AC54F1" w:rsidR="00277964" w:rsidRPr="00934DBD" w:rsidRDefault="0067447C" w:rsidP="00277964">
            <w:pPr>
              <w:pStyle w:val="acctfourfigures"/>
              <w:tabs>
                <w:tab w:val="clear" w:pos="765"/>
                <w:tab w:val="left" w:pos="793"/>
              </w:tabs>
              <w:spacing w:line="240" w:lineRule="atLeast"/>
              <w:ind w:right="164" w:hanging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</w:t>
            </w:r>
          </w:p>
        </w:tc>
        <w:tc>
          <w:tcPr>
            <w:tcW w:w="270" w:type="dxa"/>
          </w:tcPr>
          <w:p w14:paraId="6BC31FCD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7A7E9B1" w14:textId="77777777" w:rsidR="00277964" w:rsidRPr="00934DBD" w:rsidRDefault="00277964" w:rsidP="00277964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77964" w:rsidRPr="00934DBD" w14:paraId="6BFE815D" w14:textId="77777777" w:rsidTr="00C0398D">
        <w:trPr>
          <w:trHeight w:val="257"/>
        </w:trPr>
        <w:tc>
          <w:tcPr>
            <w:tcW w:w="3964" w:type="dxa"/>
          </w:tcPr>
          <w:p w14:paraId="529A7AD1" w14:textId="77777777" w:rsidR="00277964" w:rsidRPr="00934DBD" w:rsidRDefault="00277964" w:rsidP="00277964">
            <w:pPr>
              <w:ind w:left="-103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9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0B1DFC" w14:textId="77777777" w:rsidR="00277964" w:rsidRPr="00934DBD" w:rsidRDefault="00277964" w:rsidP="00277964">
            <w:pPr>
              <w:pStyle w:val="acctfourfigures"/>
              <w:spacing w:line="240" w:lineRule="atLeast"/>
              <w:ind w:left="-43" w:right="1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198A4A0E" w14:textId="77777777" w:rsidR="00277964" w:rsidRPr="00934DBD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47B813" w14:textId="77777777" w:rsidR="00277964" w:rsidRPr="00934DBD" w:rsidRDefault="00277964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F6DAB8E" w14:textId="77777777" w:rsidR="00277964" w:rsidRPr="00934DBD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double" w:sz="4" w:space="0" w:color="auto"/>
            </w:tcBorders>
          </w:tcPr>
          <w:p w14:paraId="2D5B740D" w14:textId="77777777" w:rsidR="00277964" w:rsidRPr="00934DBD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7FEE2A" w14:textId="77777777" w:rsidR="00277964" w:rsidRPr="00934DBD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E09A1F" w14:textId="77777777" w:rsidR="00277964" w:rsidRPr="00934DBD" w:rsidRDefault="00277964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858170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1C367ED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164" w:hanging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76B874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58F0D4F" w14:textId="77777777" w:rsidR="00277964" w:rsidRPr="00934DBD" w:rsidRDefault="00277964" w:rsidP="00277964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77964" w:rsidRPr="00934DBD" w14:paraId="711403C3" w14:textId="77777777" w:rsidTr="00C0398D">
        <w:trPr>
          <w:trHeight w:val="257"/>
        </w:trPr>
        <w:tc>
          <w:tcPr>
            <w:tcW w:w="3964" w:type="dxa"/>
            <w:hideMark/>
          </w:tcPr>
          <w:p w14:paraId="1DB5BBAE" w14:textId="77777777" w:rsidR="00277964" w:rsidRPr="00934DBD" w:rsidRDefault="00277964" w:rsidP="00277964">
            <w:pPr>
              <w:ind w:left="-103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890" w:type="dxa"/>
            <w:gridSpan w:val="3"/>
          </w:tcPr>
          <w:p w14:paraId="498A85B4" w14:textId="77777777" w:rsidR="00277964" w:rsidRPr="00934DBD" w:rsidRDefault="00277964" w:rsidP="00277964">
            <w:pPr>
              <w:pStyle w:val="acctfourfigures"/>
              <w:spacing w:line="240" w:lineRule="atLeast"/>
              <w:ind w:left="-43" w:right="1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62381E02" w14:textId="77777777" w:rsidR="00277964" w:rsidRPr="00934DBD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</w:tcPr>
          <w:p w14:paraId="1DE427D8" w14:textId="77777777" w:rsidR="00277964" w:rsidRPr="00934DBD" w:rsidRDefault="00277964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4D93946" w14:textId="77777777" w:rsidR="00277964" w:rsidRPr="00934DBD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2C7707ED" w14:textId="77777777" w:rsidR="00277964" w:rsidRPr="00934DBD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7CC3D" w14:textId="77777777" w:rsidR="00277964" w:rsidRPr="00934DBD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E32265" w14:textId="77777777" w:rsidR="00277964" w:rsidRPr="00934DBD" w:rsidRDefault="00277964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AB3543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6272A7F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164" w:hanging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963E33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9DD124E" w14:textId="77777777" w:rsidR="00277964" w:rsidRPr="00934DBD" w:rsidRDefault="00277964" w:rsidP="00277964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77964" w:rsidRPr="00934DBD" w14:paraId="1B7F51F8" w14:textId="77777777" w:rsidTr="00C0398D">
        <w:trPr>
          <w:trHeight w:val="257"/>
        </w:trPr>
        <w:tc>
          <w:tcPr>
            <w:tcW w:w="3964" w:type="dxa"/>
          </w:tcPr>
          <w:p w14:paraId="27E15058" w14:textId="77777777" w:rsidR="00277964" w:rsidRPr="00934DBD" w:rsidRDefault="00277964" w:rsidP="00277964">
            <w:pPr>
              <w:ind w:left="-103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หนี้สินระยะยาว</w:t>
            </w:r>
          </w:p>
        </w:tc>
        <w:tc>
          <w:tcPr>
            <w:tcW w:w="1890" w:type="dxa"/>
            <w:gridSpan w:val="3"/>
          </w:tcPr>
          <w:p w14:paraId="1CA50E85" w14:textId="018C1709" w:rsidR="00277964" w:rsidRPr="00934DBD" w:rsidRDefault="00277964" w:rsidP="00277964">
            <w:pPr>
              <w:pStyle w:val="acctfourfigures"/>
              <w:spacing w:line="240" w:lineRule="atLeast"/>
              <w:ind w:left="-43" w:right="1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032AC25C" w14:textId="77777777" w:rsidR="00277964" w:rsidRPr="00934DBD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</w:tcPr>
          <w:p w14:paraId="1A6F0630" w14:textId="638507E0" w:rsidR="00277964" w:rsidRPr="00934DBD" w:rsidRDefault="00277964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04D0CD9" w14:textId="77777777" w:rsidR="00277964" w:rsidRPr="00934DBD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16F2AE29" w14:textId="77777777" w:rsidR="00277964" w:rsidRPr="00934DBD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101FC0" w14:textId="77777777" w:rsidR="00277964" w:rsidRPr="00934DBD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9F062E" w14:textId="77777777" w:rsidR="00277964" w:rsidRPr="00934DBD" w:rsidRDefault="00277964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FBCEF40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E332A3C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164" w:hanging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E844A6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9E49BA" w14:textId="77777777" w:rsidR="00277964" w:rsidRPr="00934DBD" w:rsidRDefault="00277964" w:rsidP="00277964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77964" w:rsidRPr="00934DBD" w14:paraId="441E6C6A" w14:textId="77777777" w:rsidTr="00C0398D">
        <w:trPr>
          <w:trHeight w:val="257"/>
        </w:trPr>
        <w:tc>
          <w:tcPr>
            <w:tcW w:w="3964" w:type="dxa"/>
          </w:tcPr>
          <w:p w14:paraId="7E78520F" w14:textId="77777777" w:rsidR="00277964" w:rsidRPr="00934DBD" w:rsidRDefault="00277964" w:rsidP="00277964">
            <w:pPr>
              <w:ind w:left="-103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-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1890" w:type="dxa"/>
            <w:gridSpan w:val="3"/>
          </w:tcPr>
          <w:p w14:paraId="60F3D478" w14:textId="78FB7E14" w:rsidR="00277964" w:rsidRPr="00934DBD" w:rsidRDefault="0067447C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052AE295" w14:textId="77777777" w:rsidR="00277964" w:rsidRPr="00934DBD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</w:tcPr>
          <w:p w14:paraId="59431038" w14:textId="6320B8A7" w:rsidR="00277964" w:rsidRPr="00934DBD" w:rsidRDefault="0067447C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D226FB" w14:textId="77777777" w:rsidR="00277964" w:rsidRPr="00934DBD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252E67F1" w14:textId="3F456D44" w:rsidR="00277964" w:rsidRPr="00934DBD" w:rsidRDefault="006A275E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107,940</w:t>
            </w:r>
          </w:p>
        </w:tc>
        <w:tc>
          <w:tcPr>
            <w:tcW w:w="270" w:type="dxa"/>
          </w:tcPr>
          <w:p w14:paraId="00564CAA" w14:textId="77777777" w:rsidR="00277964" w:rsidRPr="00934DBD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C7CD82" w14:textId="48067C71" w:rsidR="00277964" w:rsidRPr="00934DBD" w:rsidRDefault="006A275E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107,940</w:t>
            </w:r>
          </w:p>
        </w:tc>
        <w:tc>
          <w:tcPr>
            <w:tcW w:w="270" w:type="dxa"/>
          </w:tcPr>
          <w:p w14:paraId="5123AD19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0B47B20" w14:textId="594278A6" w:rsidR="00277964" w:rsidRPr="00934DBD" w:rsidRDefault="006A275E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111,974</w:t>
            </w:r>
          </w:p>
        </w:tc>
        <w:tc>
          <w:tcPr>
            <w:tcW w:w="270" w:type="dxa"/>
          </w:tcPr>
          <w:p w14:paraId="06E4707E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4BC3A8A" w14:textId="06375E37" w:rsidR="00277964" w:rsidRPr="00934DBD" w:rsidRDefault="006A275E" w:rsidP="00277964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277964" w:rsidRPr="00934DBD" w14:paraId="048B376A" w14:textId="77777777" w:rsidTr="00C0398D">
        <w:trPr>
          <w:trHeight w:val="257"/>
        </w:trPr>
        <w:tc>
          <w:tcPr>
            <w:tcW w:w="3964" w:type="dxa"/>
            <w:hideMark/>
          </w:tcPr>
          <w:p w14:paraId="13D16B5A" w14:textId="77777777" w:rsidR="00277964" w:rsidRPr="00934DBD" w:rsidRDefault="00277964" w:rsidP="00277964">
            <w:pPr>
              <w:ind w:left="-103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1890" w:type="dxa"/>
            <w:gridSpan w:val="3"/>
          </w:tcPr>
          <w:p w14:paraId="5B5D0B4F" w14:textId="13C3B538" w:rsidR="00277964" w:rsidRPr="00934DBD" w:rsidRDefault="006A275E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175</w:t>
            </w:r>
          </w:p>
        </w:tc>
        <w:tc>
          <w:tcPr>
            <w:tcW w:w="266" w:type="dxa"/>
          </w:tcPr>
          <w:p w14:paraId="1B87BB61" w14:textId="77777777" w:rsidR="00277964" w:rsidRPr="00934DBD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</w:tcPr>
          <w:p w14:paraId="412C3E5F" w14:textId="0E05446D" w:rsidR="00277964" w:rsidRPr="00934DBD" w:rsidRDefault="0067447C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619CF3" w14:textId="77777777" w:rsidR="00277964" w:rsidRPr="00934DBD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10CEF956" w14:textId="765C7501" w:rsidR="00277964" w:rsidRPr="00934DBD" w:rsidRDefault="0067447C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4010A9" w14:textId="77777777" w:rsidR="00277964" w:rsidRPr="00934DBD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CC1AFC" w14:textId="714B0EDB" w:rsidR="00277964" w:rsidRPr="00934DBD" w:rsidRDefault="006A275E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14:paraId="3C33E520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DE9E394" w14:textId="066A3084" w:rsidR="00277964" w:rsidRPr="00934DBD" w:rsidRDefault="006A275E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E56408" w:rsidRPr="00934DB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0CC6E46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DAF2E2D" w14:textId="15261031" w:rsidR="00277964" w:rsidRPr="00934DBD" w:rsidRDefault="006A275E" w:rsidP="00277964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277964" w:rsidRPr="00934DBD" w14:paraId="695F9598" w14:textId="77777777" w:rsidTr="00C0398D">
        <w:trPr>
          <w:trHeight w:val="257"/>
        </w:trPr>
        <w:tc>
          <w:tcPr>
            <w:tcW w:w="3964" w:type="dxa"/>
            <w:hideMark/>
          </w:tcPr>
          <w:p w14:paraId="6BD98BE3" w14:textId="77777777" w:rsidR="00277964" w:rsidRPr="00934DBD" w:rsidRDefault="00277964" w:rsidP="00277964">
            <w:pPr>
              <w:ind w:left="-10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266279" w14:textId="788693B0" w:rsidR="00277964" w:rsidRPr="00934DBD" w:rsidRDefault="006A275E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175</w:t>
            </w:r>
          </w:p>
        </w:tc>
        <w:tc>
          <w:tcPr>
            <w:tcW w:w="266" w:type="dxa"/>
          </w:tcPr>
          <w:p w14:paraId="0D9CAF46" w14:textId="77777777" w:rsidR="00277964" w:rsidRPr="00934DBD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FCD8CF" w14:textId="7B1EB14E" w:rsidR="00277964" w:rsidRPr="00934DBD" w:rsidRDefault="0067447C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1668DF" w14:textId="77777777" w:rsidR="00277964" w:rsidRPr="00934DBD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</w:tcPr>
          <w:p w14:paraId="57C20D86" w14:textId="3375DE49" w:rsidR="00277964" w:rsidRPr="00934DBD" w:rsidRDefault="006A275E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107,940</w:t>
            </w:r>
          </w:p>
        </w:tc>
        <w:tc>
          <w:tcPr>
            <w:tcW w:w="270" w:type="dxa"/>
          </w:tcPr>
          <w:p w14:paraId="4A8DB7B4" w14:textId="77777777" w:rsidR="00277964" w:rsidRPr="00934DBD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CD4F0E" w14:textId="03DA43DB" w:rsidR="00277964" w:rsidRPr="00934DBD" w:rsidRDefault="006A275E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108,115</w:t>
            </w:r>
          </w:p>
        </w:tc>
        <w:tc>
          <w:tcPr>
            <w:tcW w:w="270" w:type="dxa"/>
          </w:tcPr>
          <w:p w14:paraId="145E9DB0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CD41500" w14:textId="5EEFC1E3" w:rsidR="00277964" w:rsidRPr="00934DBD" w:rsidRDefault="006A275E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112,14</w:t>
            </w:r>
            <w:r w:rsidR="00F408C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</w:tcPr>
          <w:p w14:paraId="3F364CFC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1342AED" w14:textId="77777777" w:rsidR="00277964" w:rsidRPr="00934DBD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</w:tbl>
    <w:p w14:paraId="06803584" w14:textId="7358326F" w:rsidR="00CE306C" w:rsidRPr="00934DBD" w:rsidRDefault="00CE3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993D299" w14:textId="5702FE3D" w:rsidR="00023DB8" w:rsidRPr="00934DBD" w:rsidRDefault="00023D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8E04F04" w14:textId="77777777" w:rsidR="00023DB8" w:rsidRPr="00934DBD" w:rsidRDefault="00023D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DDC0230" w14:textId="1CBC2192" w:rsidR="00D54C25" w:rsidRPr="00934DBD" w:rsidRDefault="00D54C25" w:rsidP="0005578E">
      <w:pPr>
        <w:pStyle w:val="acctmergecolhdg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  <w:sectPr w:rsidR="00D54C25" w:rsidRPr="00934DBD" w:rsidSect="0083242D">
          <w:headerReference w:type="default" r:id="rId19"/>
          <w:type w:val="nextColumn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9638893" w14:textId="1C33C31D" w:rsidR="003C2E22" w:rsidRPr="00934DBD" w:rsidRDefault="003C2E22" w:rsidP="00984E6E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34DB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 xml:space="preserve">เครื่องมือทางการเงินที่วัดมูลค่าด้วยมูลค่ายุติธรรมระดับ </w:t>
      </w:r>
      <w:r w:rsidR="002606E5" w:rsidRPr="00934DBD">
        <w:rPr>
          <w:rFonts w:asciiTheme="majorBidi" w:hAnsiTheme="majorBidi" w:cstheme="majorBidi"/>
          <w:sz w:val="30"/>
          <w:szCs w:val="30"/>
          <w:lang w:val="en-US" w:bidi="th-TH"/>
        </w:rPr>
        <w:t>3</w:t>
      </w:r>
    </w:p>
    <w:p w14:paraId="2D0655D8" w14:textId="77777777" w:rsidR="00187B5A" w:rsidRPr="00934DBD" w:rsidRDefault="00187B5A" w:rsidP="003C2E22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tbl>
      <w:tblPr>
        <w:tblW w:w="9094" w:type="dxa"/>
        <w:tblInd w:w="450" w:type="dxa"/>
        <w:tblLook w:val="04A0" w:firstRow="1" w:lastRow="0" w:firstColumn="1" w:lastColumn="0" w:noHBand="0" w:noVBand="1"/>
      </w:tblPr>
      <w:tblGrid>
        <w:gridCol w:w="1710"/>
        <w:gridCol w:w="236"/>
        <w:gridCol w:w="2374"/>
        <w:gridCol w:w="270"/>
        <w:gridCol w:w="1892"/>
        <w:gridCol w:w="236"/>
        <w:gridCol w:w="2376"/>
      </w:tblGrid>
      <w:tr w:rsidR="00187B5A" w:rsidRPr="00934DBD" w14:paraId="00CFEF3C" w14:textId="77777777" w:rsidTr="008B4A70">
        <w:trPr>
          <w:tblHeader/>
        </w:trPr>
        <w:tc>
          <w:tcPr>
            <w:tcW w:w="1710" w:type="dxa"/>
            <w:shd w:val="clear" w:color="auto" w:fill="auto"/>
            <w:vAlign w:val="bottom"/>
            <w:hideMark/>
          </w:tcPr>
          <w:p w14:paraId="4D3814C3" w14:textId="4CA0FC6D" w:rsidR="00187B5A" w:rsidRPr="00934DBD" w:rsidRDefault="00187B5A" w:rsidP="0086149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814CDC" w14:textId="77777777" w:rsidR="00187B5A" w:rsidRPr="00934DBD" w:rsidRDefault="00187B5A" w:rsidP="000374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74" w:type="dxa"/>
            <w:shd w:val="clear" w:color="auto" w:fill="auto"/>
            <w:vAlign w:val="bottom"/>
            <w:hideMark/>
          </w:tcPr>
          <w:p w14:paraId="2A6E93D3" w14:textId="77777777" w:rsidR="00187B5A" w:rsidRPr="00934DBD" w:rsidRDefault="00187B5A" w:rsidP="000374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29E1E3" w14:textId="77777777" w:rsidR="00187B5A" w:rsidRPr="00934DBD" w:rsidRDefault="00187B5A" w:rsidP="000374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14:paraId="34CBB24F" w14:textId="77777777" w:rsidR="00187B5A" w:rsidRPr="00934DBD" w:rsidRDefault="00187B5A" w:rsidP="000374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14:paraId="05844975" w14:textId="77777777" w:rsidR="00187B5A" w:rsidRPr="00934DBD" w:rsidRDefault="00187B5A" w:rsidP="000374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02CF4B" w14:textId="77777777" w:rsidR="00187B5A" w:rsidRPr="00934DBD" w:rsidRDefault="00187B5A" w:rsidP="000374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76" w:type="dxa"/>
            <w:shd w:val="clear" w:color="auto" w:fill="auto"/>
            <w:vAlign w:val="bottom"/>
            <w:hideMark/>
          </w:tcPr>
          <w:p w14:paraId="69D73627" w14:textId="77777777" w:rsidR="00187B5A" w:rsidRPr="00934DBD" w:rsidRDefault="00187B5A" w:rsidP="000374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</w:t>
            </w:r>
          </w:p>
          <w:p w14:paraId="00456212" w14:textId="77777777" w:rsidR="00187B5A" w:rsidRPr="00934DBD" w:rsidRDefault="00187B5A" w:rsidP="000374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5D0390" w:rsidRPr="00934DBD" w14:paraId="2E078204" w14:textId="77777777" w:rsidTr="008B4A70">
        <w:tc>
          <w:tcPr>
            <w:tcW w:w="1710" w:type="dxa"/>
            <w:shd w:val="clear" w:color="auto" w:fill="auto"/>
            <w:hideMark/>
          </w:tcPr>
          <w:p w14:paraId="44198818" w14:textId="47996D2B" w:rsidR="005D0390" w:rsidRPr="00934DBD" w:rsidRDefault="005D0390" w:rsidP="00991756">
            <w:pPr>
              <w:pStyle w:val="block"/>
              <w:tabs>
                <w:tab w:val="left" w:pos="-1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5" w:right="-108" w:hanging="165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ตราสารทุน</w:t>
            </w:r>
            <w:r w:rsidR="00991756"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ที่ไม่อยู่ในความต้องการของตลาด</w:t>
            </w:r>
          </w:p>
        </w:tc>
        <w:tc>
          <w:tcPr>
            <w:tcW w:w="236" w:type="dxa"/>
            <w:shd w:val="clear" w:color="auto" w:fill="auto"/>
          </w:tcPr>
          <w:p w14:paraId="2286EAE2" w14:textId="77777777" w:rsidR="005D0390" w:rsidRPr="00934DBD" w:rsidRDefault="005D0390" w:rsidP="005D03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4" w:type="dxa"/>
            <w:shd w:val="clear" w:color="auto" w:fill="auto"/>
            <w:hideMark/>
          </w:tcPr>
          <w:p w14:paraId="2CED96F3" w14:textId="62F773DF" w:rsidR="005D0390" w:rsidRPr="00934DBD" w:rsidRDefault="005D0390" w:rsidP="005D03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เทคนิคการเปรียบเทียบราคาตลาด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นี้จะประเมินมูลค่าโดยใช้ตัวคูณร่วมของตลาดที่ได้มาจากราคาเสนอซื้อขายของบริษัทเปรียบเทียบกับผู้ลงทุน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ประมาณการจะถูกปรับปรุงด้วยผลกระทบของตราสารทุนที่ไม่ได้อยู่ในความต้องการของตลาด</w:t>
            </w:r>
          </w:p>
        </w:tc>
        <w:tc>
          <w:tcPr>
            <w:tcW w:w="270" w:type="dxa"/>
            <w:shd w:val="clear" w:color="auto" w:fill="auto"/>
          </w:tcPr>
          <w:p w14:paraId="31C4C09E" w14:textId="77777777" w:rsidR="005D0390" w:rsidRPr="00934DBD" w:rsidRDefault="005D0390" w:rsidP="005D03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92" w:type="dxa"/>
            <w:shd w:val="clear" w:color="auto" w:fill="auto"/>
            <w:hideMark/>
          </w:tcPr>
          <w:p w14:paraId="76655974" w14:textId="77777777" w:rsidR="005D0390" w:rsidRPr="00934DBD" w:rsidRDefault="005D0390" w:rsidP="005D03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ตัวคูณร่วมของตลาดที่ปรับปรุงแล้ว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557878A6" w14:textId="7294DBC7" w:rsidR="005D0390" w:rsidRPr="00934DBD" w:rsidRDefault="005D0390" w:rsidP="005D03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ถึง 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สำหรับ 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F45CB4" w:rsidRPr="00934DB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และ</w:t>
            </w: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  <w:r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9B95A17" w14:textId="77777777" w:rsidR="005D0390" w:rsidRPr="00934DBD" w:rsidRDefault="005D0390" w:rsidP="005D03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6" w:type="dxa"/>
            <w:shd w:val="clear" w:color="auto" w:fill="auto"/>
            <w:hideMark/>
          </w:tcPr>
          <w:p w14:paraId="1486EDD8" w14:textId="77777777" w:rsidR="005D0390" w:rsidRPr="00934DBD" w:rsidRDefault="005D0390" w:rsidP="005D03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มูลค่ายุติธรรมที่ประมาณการไว้จะเพิ่มขึ้น (ลดลง) หากตัวคูณร่วมของตลาดที่ปรับปรุงแล้วสูงขึ้น (ต่ำลง)</w:t>
            </w:r>
          </w:p>
          <w:p w14:paraId="2AC3A116" w14:textId="56A303ED" w:rsidR="005D0390" w:rsidRPr="00934DBD" w:rsidRDefault="005D0390" w:rsidP="005D03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772D38F9" w14:textId="77777777" w:rsidR="003C2E22" w:rsidRPr="00934DBD" w:rsidRDefault="003C2E22" w:rsidP="001E7422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b w:val="0"/>
          <w:bCs/>
          <w:sz w:val="24"/>
          <w:szCs w:val="24"/>
          <w:lang w:val="en-US" w:bidi="th-TH"/>
        </w:rPr>
      </w:pPr>
    </w:p>
    <w:p w14:paraId="16DC0BEF" w14:textId="2DA1D4B4" w:rsidR="001E7422" w:rsidRPr="00934DBD" w:rsidRDefault="001E7422" w:rsidP="00861492">
      <w:pPr>
        <w:pStyle w:val="acctmergecolhdg"/>
        <w:spacing w:line="240" w:lineRule="auto"/>
        <w:ind w:left="549" w:hanging="9"/>
        <w:jc w:val="thaiDistribute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934DB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เครื่องมือทางการเงินที่วัดมูลค่าด้วยมูลค่ายุติธรรมระดับ </w:t>
      </w:r>
      <w:r w:rsidR="002606E5" w:rsidRPr="00934DBD">
        <w:rPr>
          <w:rFonts w:asciiTheme="majorBidi" w:hAnsiTheme="majorBidi" w:cstheme="majorBidi"/>
          <w:sz w:val="30"/>
          <w:szCs w:val="30"/>
          <w:lang w:val="en-US" w:bidi="th-TH"/>
        </w:rPr>
        <w:t>2</w:t>
      </w:r>
    </w:p>
    <w:p w14:paraId="12C28E3E" w14:textId="77777777" w:rsidR="001E7422" w:rsidRPr="00934DBD" w:rsidRDefault="001E7422" w:rsidP="001E7422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070"/>
        <w:gridCol w:w="270"/>
        <w:gridCol w:w="6750"/>
      </w:tblGrid>
      <w:tr w:rsidR="00B640EA" w:rsidRPr="00934DBD" w14:paraId="43D04F6F" w14:textId="77777777" w:rsidTr="00406213">
        <w:trPr>
          <w:trHeight w:val="272"/>
          <w:tblHeader/>
        </w:trPr>
        <w:tc>
          <w:tcPr>
            <w:tcW w:w="2070" w:type="dxa"/>
            <w:shd w:val="clear" w:color="auto" w:fill="auto"/>
            <w:hideMark/>
          </w:tcPr>
          <w:p w14:paraId="4CD79FC3" w14:textId="77777777" w:rsidR="001E7422" w:rsidRPr="00934DBD" w:rsidRDefault="001E7422" w:rsidP="0086149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0718E15F" w14:textId="77777777" w:rsidR="001E7422" w:rsidRPr="00934DBD" w:rsidRDefault="001E7422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50" w:type="dxa"/>
            <w:shd w:val="clear" w:color="auto" w:fill="auto"/>
            <w:hideMark/>
          </w:tcPr>
          <w:p w14:paraId="608AB1B5" w14:textId="77777777" w:rsidR="001E7422" w:rsidRPr="00934DBD" w:rsidRDefault="001E7422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640EA" w:rsidRPr="00934DBD" w14:paraId="7D415629" w14:textId="77777777" w:rsidTr="00406213">
        <w:trPr>
          <w:trHeight w:val="288"/>
        </w:trPr>
        <w:tc>
          <w:tcPr>
            <w:tcW w:w="2070" w:type="dxa"/>
            <w:shd w:val="clear" w:color="auto" w:fill="auto"/>
            <w:hideMark/>
          </w:tcPr>
          <w:p w14:paraId="0B77C6B0" w14:textId="77777777" w:rsidR="001E7422" w:rsidRPr="00934DBD" w:rsidRDefault="001E7422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0D0DFF52" w14:textId="77777777" w:rsidR="001E7422" w:rsidRPr="00934DBD" w:rsidRDefault="001E7422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616" w:type="dxa"/>
            <w:shd w:val="clear" w:color="auto" w:fill="auto"/>
            <w:hideMark/>
          </w:tcPr>
          <w:p w14:paraId="6D0894CC" w14:textId="42C06BDF" w:rsidR="00406C42" w:rsidRPr="00934DBD" w:rsidRDefault="001E7422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B640EA" w:rsidRPr="00934DBD" w14:paraId="02B7015F" w14:textId="77777777" w:rsidTr="00406213">
        <w:trPr>
          <w:trHeight w:val="3816"/>
        </w:trPr>
        <w:tc>
          <w:tcPr>
            <w:tcW w:w="2070" w:type="dxa"/>
            <w:shd w:val="clear" w:color="auto" w:fill="auto"/>
            <w:hideMark/>
          </w:tcPr>
          <w:p w14:paraId="39DA2BB9" w14:textId="77777777" w:rsidR="001E7422" w:rsidRPr="00934DBD" w:rsidRDefault="001E7422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  <w:p w14:paraId="0E72AD06" w14:textId="77777777" w:rsidR="00B72156" w:rsidRPr="00934DBD" w:rsidRDefault="00B72156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934D11" w14:textId="74AA0526" w:rsidR="00B72156" w:rsidRPr="00934DBD" w:rsidRDefault="00B72156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4006DDB" w14:textId="77777777" w:rsidR="001E7422" w:rsidRPr="00934DBD" w:rsidRDefault="001E7422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5616" w:type="dxa"/>
            <w:shd w:val="clear" w:color="auto" w:fill="auto"/>
            <w:hideMark/>
          </w:tcPr>
          <w:p w14:paraId="1F831485" w14:textId="0F9CC380" w:rsidR="00097D5B" w:rsidRPr="00934DBD" w:rsidRDefault="001E7422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Swap model</w:t>
            </w:r>
            <w:r w:rsidRPr="00934DBD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มูลค่ายุติธรรมคำนวณจากมูลค่าปัจจุบันของประมาณการกระแสเงินสดในอนาคต การประมาณการกระแสเงินสดในอนาคตที่มีอัตราดอกเบี้ยลอยตัวพิจารณาจากราคาซื้อขายสัญญาแลกเปลี่ยน ราคาในอนาคต และอัตราดอกเบี้ยเงินกู้ยืมระหว่างธนาคาร การประมาณการกระแสเงินสดคิดลดโดยใช้เส้นอัตราผลตอบแทนที่สร้างขึ้นจากแหล่งที่มาเดียวกัน ซึ่งสะท้อนอัตราดอกเบี้ยเงินกู้ยืมระหว่างธนาคารที่เกี่ยวข้องที่ผู้ร่วมตลาดใช้สำหรั</w:t>
            </w:r>
            <w:r w:rsidR="00097D5B"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วัตถุประสงค์ในการกำหนดราคาสัญญาแลกเปลี่ยนอัตราดอกเบี้ย มูลค่ายุติธรรมประมาณโดยขึ้นอยู่กับการปรับปรุงความเสี่ยงทางด้านสินเชื่อที่สะท้อนระดับความเสี่ยงของกลุ่มบริษัทและคู่สัญญา การคำนวณนี้ขึ้นอยู่กับส่วนชดเชยความเสี่ยงทางด้านสินเชื่อที่ได้มาจากสัญญารับประกันความเสี่ยงจากการผิดนัดชำระหนี้</w:t>
            </w:r>
          </w:p>
        </w:tc>
      </w:tr>
      <w:tr w:rsidR="00B640EA" w:rsidRPr="00934DBD" w14:paraId="3DDDCFE3" w14:textId="77777777" w:rsidTr="002D49EE">
        <w:trPr>
          <w:trHeight w:val="1190"/>
        </w:trPr>
        <w:tc>
          <w:tcPr>
            <w:tcW w:w="2070" w:type="dxa"/>
            <w:shd w:val="clear" w:color="auto" w:fill="auto"/>
            <w:hideMark/>
          </w:tcPr>
          <w:p w14:paraId="4B73A7C9" w14:textId="77777777" w:rsidR="001E7422" w:rsidRPr="00934DBD" w:rsidRDefault="001E7422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lastRenderedPageBreak/>
              <w:t>อนุพันธ์</w:t>
            </w:r>
          </w:p>
          <w:p w14:paraId="15BB4930" w14:textId="77777777" w:rsidR="00C04BF5" w:rsidRPr="00934DBD" w:rsidRDefault="00C04BF5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1BC3ED4" w14:textId="7BFC3C8A" w:rsidR="00C04BF5" w:rsidRPr="00934DBD" w:rsidRDefault="00C04BF5" w:rsidP="000C4A6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DC31006" w14:textId="77777777" w:rsidR="001E7422" w:rsidRPr="00934DBD" w:rsidRDefault="001E7422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50" w:type="dxa"/>
            <w:shd w:val="clear" w:color="auto" w:fill="auto"/>
          </w:tcPr>
          <w:p w14:paraId="1FA2A698" w14:textId="0C4FDF8F" w:rsidR="001E7422" w:rsidRPr="00934DBD" w:rsidRDefault="001E7422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934D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Observable Market Data)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ปรับด้วยค่าความเสี่ยงด้านเครดิตของคู่ค้าแต่ละราย ไม่รวมความเสี่ยงด้านเครดิตของกลุ่มบริษัท และค่าความเสี่ยงด้านอื่นๆ เพื่อสะท้อนมูลค่าที่แท้จริงของอนุพันธ์</w:t>
            </w:r>
          </w:p>
        </w:tc>
      </w:tr>
      <w:tr w:rsidR="00037423" w:rsidRPr="00934DBD" w14:paraId="1AE09795" w14:textId="77777777" w:rsidTr="008B4A70">
        <w:trPr>
          <w:trHeight w:val="866"/>
        </w:trPr>
        <w:tc>
          <w:tcPr>
            <w:tcW w:w="2070" w:type="dxa"/>
            <w:shd w:val="clear" w:color="auto" w:fill="auto"/>
          </w:tcPr>
          <w:p w14:paraId="39508691" w14:textId="7F281E81" w:rsidR="00037423" w:rsidRPr="00934DBD" w:rsidRDefault="00333D4A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  <w:shd w:val="clear" w:color="auto" w:fill="auto"/>
          </w:tcPr>
          <w:p w14:paraId="61474A02" w14:textId="77777777" w:rsidR="00037423" w:rsidRPr="00934DBD" w:rsidRDefault="00037423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50" w:type="dxa"/>
            <w:shd w:val="clear" w:color="auto" w:fill="auto"/>
          </w:tcPr>
          <w:p w14:paraId="06EF06B2" w14:textId="520849CF" w:rsidR="00333D4A" w:rsidRPr="00934DBD" w:rsidRDefault="00333D4A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อ้างอิงจากราคาซื้อขายที่ประกาศอยู่ในตลาดหุ้นกู้</w:t>
            </w:r>
            <w:r w:rsidR="00AE6AC0"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ที่มีการซื้อขายในประเทศ</w:t>
            </w:r>
            <w:r w:rsidR="00204BE8"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ไทยและ</w:t>
            </w:r>
            <w:r w:rsidR="00AE6AC0"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ต่างประเทศ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โดยใช้ราคาปิด ณ วันสิ้นรอบระยะเวลารายงาน</w:t>
            </w:r>
          </w:p>
        </w:tc>
      </w:tr>
      <w:tr w:rsidR="00037423" w:rsidRPr="00934DBD" w14:paraId="21F00EAC" w14:textId="77777777" w:rsidTr="008B4A70">
        <w:tc>
          <w:tcPr>
            <w:tcW w:w="2070" w:type="dxa"/>
            <w:shd w:val="clear" w:color="auto" w:fill="auto"/>
          </w:tcPr>
          <w:p w14:paraId="6482D694" w14:textId="58112F22" w:rsidR="00037423" w:rsidRPr="00934DBD" w:rsidRDefault="00333D4A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  <w:r w:rsidR="00A33BF9"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อนุพันธ์</w:t>
            </w:r>
            <w:r w:rsidR="0067475F"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/</w:t>
            </w:r>
            <w:r w:rsidR="0067475F" w:rsidRPr="00934DB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หุ้นกู้แปลงสภาพ</w:t>
            </w:r>
          </w:p>
        </w:tc>
        <w:tc>
          <w:tcPr>
            <w:tcW w:w="270" w:type="dxa"/>
            <w:shd w:val="clear" w:color="auto" w:fill="auto"/>
          </w:tcPr>
          <w:p w14:paraId="0A6EEA8C" w14:textId="77777777" w:rsidR="00037423" w:rsidRPr="00934DBD" w:rsidRDefault="00037423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50" w:type="dxa"/>
            <w:shd w:val="clear" w:color="auto" w:fill="auto"/>
          </w:tcPr>
          <w:p w14:paraId="5C28BD39" w14:textId="2670C026" w:rsidR="00037423" w:rsidRPr="00934DBD" w:rsidRDefault="00A33BF9" w:rsidP="00A33BF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อ้างอิงจากราคาซื้อขายที่ประกาศอยู่ในตลาดหุ้นกู้อนุพันธ์</w:t>
            </w:r>
            <w:r w:rsidR="0067475F" w:rsidRPr="0093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/</w:t>
            </w:r>
            <w:r w:rsidR="0067475F" w:rsidRPr="00934DB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หุ้นกู้แปลงสภาพ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ที่มีการซื้อขายในต่างประเทศ โดยใช้ราคาปิด ณ วันสิ้นรอบระยะเวลารายงาน</w:t>
            </w:r>
          </w:p>
        </w:tc>
      </w:tr>
    </w:tbl>
    <w:p w14:paraId="6B5A24DA" w14:textId="39C80B6E" w:rsidR="00A653E8" w:rsidRPr="00934DBD" w:rsidRDefault="00A65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0"/>
          <w:szCs w:val="20"/>
          <w:cs/>
          <w:lang w:val="en-GB"/>
        </w:rPr>
      </w:pPr>
    </w:p>
    <w:p w14:paraId="794BFC43" w14:textId="1FF941D7" w:rsidR="008B05E9" w:rsidRPr="00934DBD" w:rsidRDefault="00664A7D" w:rsidP="003C2E22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b w:val="0"/>
          <w:bCs/>
          <w:i/>
          <w:iCs/>
          <w:sz w:val="30"/>
          <w:szCs w:val="30"/>
          <w:lang w:val="en-US" w:bidi="th-TH"/>
        </w:rPr>
      </w:pPr>
      <w:r w:rsidRPr="00934DBD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val="en-US" w:bidi="th-TH"/>
        </w:rPr>
        <w:t>ผลขาดทุนจากการด้อยค่า</w:t>
      </w:r>
    </w:p>
    <w:p w14:paraId="7319963D" w14:textId="77777777" w:rsidR="00664A7D" w:rsidRPr="00934DBD" w:rsidRDefault="00664A7D" w:rsidP="00716598">
      <w:pPr>
        <w:pStyle w:val="acctmergecolhdg"/>
        <w:spacing w:line="240" w:lineRule="auto"/>
        <w:ind w:left="540" w:hanging="540"/>
        <w:jc w:val="thaiDistribute"/>
        <w:rPr>
          <w:rFonts w:asciiTheme="majorBidi" w:hAnsiTheme="majorBidi" w:cstheme="majorBidi"/>
          <w:b w:val="0"/>
          <w:bCs/>
          <w:sz w:val="20"/>
          <w:lang w:val="en-US" w:bidi="th-TH"/>
        </w:rPr>
      </w:pPr>
      <w:r w:rsidRPr="00934DBD">
        <w:rPr>
          <w:rFonts w:asciiTheme="majorBidi" w:hAnsiTheme="majorBidi" w:cstheme="majorBidi"/>
          <w:sz w:val="20"/>
          <w:lang w:val="en-US" w:bidi="th-TH"/>
        </w:rPr>
        <w:tab/>
      </w:r>
    </w:p>
    <w:p w14:paraId="37A5A4C3" w14:textId="5936BDD7" w:rsidR="008B05E9" w:rsidRPr="00934DBD" w:rsidRDefault="00664A7D" w:rsidP="00664A7D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2606E5" w:rsidRPr="00934DBD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12</w:t>
      </w:r>
      <w:r w:rsidRPr="00934DB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>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68AE9764" w14:textId="77777777" w:rsidR="000B3090" w:rsidRPr="00934DBD" w:rsidRDefault="000B3090" w:rsidP="00664A7D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29EAFFC0" w14:textId="387F9C32" w:rsidR="008B672C" w:rsidRPr="00934DBD" w:rsidRDefault="000B3090" w:rsidP="00AB0C0E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>ค่าเผื่อผลขาดทุนจากการด้อยค่าของลูกหนี้การค้าและ</w:t>
      </w:r>
      <w:r w:rsidR="008D321A"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>ลูกหนี้อื่น</w:t>
      </w:r>
      <w:r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>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</w:t>
      </w:r>
      <w:r w:rsidR="008D321A"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>ดังกล่าว</w:t>
      </w:r>
      <w:r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>ประมาณ</w:t>
      </w:r>
      <w:r w:rsidR="001A3A84"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การโดย</w:t>
      </w:r>
      <w:r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>อ้างอิงข้อมูลผลขาดทุนด้านเครดิตจากประสบการณ์ในอดีต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1E4C38BD" w14:textId="4EAC252C" w:rsidR="008B4A70" w:rsidRPr="00934DBD" w:rsidRDefault="008B4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0"/>
          <w:szCs w:val="20"/>
        </w:rPr>
      </w:pPr>
    </w:p>
    <w:tbl>
      <w:tblPr>
        <w:tblW w:w="9342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4302"/>
        <w:gridCol w:w="270"/>
        <w:gridCol w:w="1350"/>
        <w:gridCol w:w="1530"/>
        <w:gridCol w:w="270"/>
        <w:gridCol w:w="1620"/>
      </w:tblGrid>
      <w:tr w:rsidR="00DF3DC6" w:rsidRPr="00934DBD" w14:paraId="01DD64D3" w14:textId="77777777" w:rsidTr="00F45CB4">
        <w:tc>
          <w:tcPr>
            <w:tcW w:w="4302" w:type="dxa"/>
          </w:tcPr>
          <w:p w14:paraId="082EF28F" w14:textId="02596FC4" w:rsidR="00DF3DC6" w:rsidRPr="00934DBD" w:rsidRDefault="005D0390" w:rsidP="00F45CB4">
            <w:pPr>
              <w:tabs>
                <w:tab w:val="left" w:pos="342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270" w:type="dxa"/>
          </w:tcPr>
          <w:p w14:paraId="0C1C0882" w14:textId="77777777" w:rsidR="00DF3DC6" w:rsidRPr="00934DBD" w:rsidRDefault="00DF3DC6" w:rsidP="00F45CB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7F0B51" w14:textId="77777777" w:rsidR="00DF3DC6" w:rsidRPr="00934DBD" w:rsidRDefault="00DF3DC6" w:rsidP="00F45CB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66E1DCB8" w14:textId="5BDCA6B0" w:rsidR="00DF3DC6" w:rsidRPr="00934DBD" w:rsidRDefault="00DF3DC6" w:rsidP="00F45CB4">
            <w:pPr>
              <w:tabs>
                <w:tab w:val="clear" w:pos="3515"/>
                <w:tab w:val="left" w:pos="540"/>
                <w:tab w:val="left" w:pos="3043"/>
              </w:tabs>
              <w:spacing w:line="320" w:lineRule="exact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B24939" w:rsidRPr="00934DBD" w14:paraId="5ECAF74D" w14:textId="77777777" w:rsidTr="00F45CB4">
        <w:tc>
          <w:tcPr>
            <w:tcW w:w="4302" w:type="dxa"/>
          </w:tcPr>
          <w:p w14:paraId="1D5CC50F" w14:textId="77777777" w:rsidR="00B24939" w:rsidRPr="00934DBD" w:rsidRDefault="00B24939" w:rsidP="00F45CB4">
            <w:pPr>
              <w:tabs>
                <w:tab w:val="left" w:pos="342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009B9B" w14:textId="77777777" w:rsidR="00B24939" w:rsidRPr="00934DBD" w:rsidRDefault="00B24939" w:rsidP="00F45CB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5E43E7" w14:textId="77777777" w:rsidR="00B24939" w:rsidRPr="00934DBD" w:rsidRDefault="00B24939" w:rsidP="00F45CB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085FD069" w14:textId="3AA4E094" w:rsidR="00B24939" w:rsidRPr="00934DBD" w:rsidRDefault="00B24939" w:rsidP="00A2591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6891" w:rsidRPr="00934DBD" w14:paraId="7E5DAA22" w14:textId="77777777" w:rsidTr="00F45CB4">
        <w:tc>
          <w:tcPr>
            <w:tcW w:w="4302" w:type="dxa"/>
          </w:tcPr>
          <w:p w14:paraId="2B7E36CA" w14:textId="77777777" w:rsidR="002C6891" w:rsidRPr="00934DBD" w:rsidRDefault="002C6891" w:rsidP="00F45CB4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08B9DA" w14:textId="77777777" w:rsidR="002C6891" w:rsidRPr="00934DBD" w:rsidRDefault="002C6891" w:rsidP="00F45CB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CEAB32" w14:textId="77777777" w:rsidR="002C6891" w:rsidRPr="00934DBD" w:rsidRDefault="002C6891" w:rsidP="00F45CB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C8A968B" w14:textId="77777777" w:rsidR="002C6891" w:rsidRPr="00934DBD" w:rsidRDefault="002C6891" w:rsidP="00F45CB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</w:tcPr>
          <w:p w14:paraId="00301BEF" w14:textId="77777777" w:rsidR="002C6891" w:rsidRPr="00934DBD" w:rsidRDefault="002C6891" w:rsidP="00F45CB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0AC55A0" w14:textId="77777777" w:rsidR="002C6891" w:rsidRPr="00934DBD" w:rsidRDefault="002C6891" w:rsidP="00F45CB4">
            <w:pPr>
              <w:spacing w:line="320" w:lineRule="exact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</w:t>
            </w:r>
          </w:p>
        </w:tc>
      </w:tr>
      <w:tr w:rsidR="002C6891" w:rsidRPr="00934DBD" w14:paraId="70680C2F" w14:textId="77777777" w:rsidTr="00F45CB4">
        <w:tc>
          <w:tcPr>
            <w:tcW w:w="4302" w:type="dxa"/>
          </w:tcPr>
          <w:p w14:paraId="6A54C7F8" w14:textId="77777777" w:rsidR="002C6891" w:rsidRPr="00934DBD" w:rsidRDefault="002C6891" w:rsidP="00F45CB4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886B68" w14:textId="77777777" w:rsidR="002C6891" w:rsidRPr="00934DBD" w:rsidRDefault="002C6891" w:rsidP="00F45CB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98D4759" w14:textId="77777777" w:rsidR="002C6891" w:rsidRPr="00934DBD" w:rsidRDefault="002C6891" w:rsidP="00F45CB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F727FB" w14:textId="0A428143" w:rsidR="002C6891" w:rsidRPr="00934DBD" w:rsidRDefault="00FB4116" w:rsidP="00F45CB4">
            <w:pPr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</w:t>
            </w:r>
          </w:p>
        </w:tc>
        <w:tc>
          <w:tcPr>
            <w:tcW w:w="270" w:type="dxa"/>
            <w:vMerge/>
          </w:tcPr>
          <w:p w14:paraId="0E89787C" w14:textId="77777777" w:rsidR="002C6891" w:rsidRPr="00934DBD" w:rsidRDefault="002C6891" w:rsidP="00F45CB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BC06ED1" w14:textId="0F1C956D" w:rsidR="002C6891" w:rsidRPr="00934DBD" w:rsidRDefault="002C6891" w:rsidP="00F45CB4">
            <w:pPr>
              <w:spacing w:line="320" w:lineRule="exact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</w:tr>
      <w:tr w:rsidR="00A653E8" w:rsidRPr="00934DBD" w14:paraId="1F15081F" w14:textId="77777777" w:rsidTr="00F45CB4">
        <w:tc>
          <w:tcPr>
            <w:tcW w:w="4302" w:type="dxa"/>
          </w:tcPr>
          <w:p w14:paraId="62A8531E" w14:textId="3015C590" w:rsidR="00A653E8" w:rsidRPr="00934DBD" w:rsidRDefault="00A653E8" w:rsidP="00F45CB4">
            <w:pPr>
              <w:spacing w:line="32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606E5"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AB0C0E"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45CB4"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606E5"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E89A367" w14:textId="77777777" w:rsidR="00A653E8" w:rsidRPr="00934DBD" w:rsidRDefault="00A653E8" w:rsidP="00F45CB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4E89C6" w14:textId="77777777" w:rsidR="00A653E8" w:rsidRPr="00934DBD" w:rsidRDefault="00A653E8" w:rsidP="00F45CB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084560" w14:textId="767DE160" w:rsidR="00A653E8" w:rsidRPr="00934DBD" w:rsidRDefault="00A653E8" w:rsidP="00F45CB4">
            <w:pPr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  <w:vMerge/>
          </w:tcPr>
          <w:p w14:paraId="20A90ADA" w14:textId="77777777" w:rsidR="00A653E8" w:rsidRPr="00934DBD" w:rsidRDefault="00A653E8" w:rsidP="00F45CB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01209F7" w14:textId="77777777" w:rsidR="00A653E8" w:rsidRPr="00934DBD" w:rsidRDefault="00A653E8" w:rsidP="00F45CB4">
            <w:pPr>
              <w:spacing w:line="320" w:lineRule="exact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A653E8" w:rsidRPr="00934DBD" w14:paraId="5380D04A" w14:textId="77777777" w:rsidTr="008C1AF8">
        <w:trPr>
          <w:trHeight w:hRule="exact" w:val="173"/>
        </w:trPr>
        <w:tc>
          <w:tcPr>
            <w:tcW w:w="4302" w:type="dxa"/>
          </w:tcPr>
          <w:p w14:paraId="67B8A0E5" w14:textId="2E2BA972" w:rsidR="00A653E8" w:rsidRPr="00934DBD" w:rsidRDefault="00A653E8" w:rsidP="00A653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01658E" w14:textId="77777777" w:rsidR="00A653E8" w:rsidRPr="00934DBD" w:rsidRDefault="00A653E8" w:rsidP="00A653E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A1D5CD" w14:textId="77777777" w:rsidR="00A653E8" w:rsidRPr="00934DBD" w:rsidRDefault="00A653E8" w:rsidP="00A653E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493CB73" w14:textId="61F342F2" w:rsidR="00A653E8" w:rsidRPr="00934DBD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</w:tcPr>
          <w:p w14:paraId="14F0DA8A" w14:textId="77777777" w:rsidR="00A653E8" w:rsidRPr="00934DBD" w:rsidRDefault="00A653E8" w:rsidP="00A653E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6FC98DA" w14:textId="770DA802" w:rsidR="00A653E8" w:rsidRPr="00934DBD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653E8" w:rsidRPr="00934DBD" w14:paraId="69A24785" w14:textId="77777777" w:rsidTr="00F45CB4">
        <w:tc>
          <w:tcPr>
            <w:tcW w:w="4302" w:type="dxa"/>
          </w:tcPr>
          <w:p w14:paraId="770064BD" w14:textId="48CE59AE" w:rsidR="00A653E8" w:rsidRPr="00934DBD" w:rsidRDefault="008045A4" w:rsidP="00F45CB4">
            <w:pPr>
              <w:spacing w:line="32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ยัง</w:t>
            </w:r>
            <w:r w:rsidR="00A653E8"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ไม่เกินกำหนด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ระยะเวลาการรับชำระหนี้</w:t>
            </w:r>
          </w:p>
        </w:tc>
        <w:tc>
          <w:tcPr>
            <w:tcW w:w="270" w:type="dxa"/>
          </w:tcPr>
          <w:p w14:paraId="6525A19E" w14:textId="77777777" w:rsidR="00A653E8" w:rsidRPr="00934DBD" w:rsidRDefault="00A653E8" w:rsidP="00F45CB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B60715" w14:textId="77777777" w:rsidR="00A653E8" w:rsidRPr="00934DBD" w:rsidRDefault="00A653E8" w:rsidP="00F45CB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3AA4EB" w14:textId="73B1034B" w:rsidR="00A653E8" w:rsidRPr="00934DBD" w:rsidRDefault="00C231D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30,917</w:t>
            </w:r>
          </w:p>
        </w:tc>
        <w:tc>
          <w:tcPr>
            <w:tcW w:w="270" w:type="dxa"/>
            <w:vMerge/>
          </w:tcPr>
          <w:p w14:paraId="25D5A19E" w14:textId="77777777" w:rsidR="00A653E8" w:rsidRPr="00934DBD" w:rsidRDefault="00A653E8" w:rsidP="00F45CB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FA5E080" w14:textId="0412D2C6" w:rsidR="00A653E8" w:rsidRPr="00934DBD" w:rsidRDefault="00C231D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</w:tr>
      <w:tr w:rsidR="00A653E8" w:rsidRPr="00934DBD" w14:paraId="3FBEF7F6" w14:textId="77777777" w:rsidTr="00F45CB4">
        <w:tc>
          <w:tcPr>
            <w:tcW w:w="4302" w:type="dxa"/>
          </w:tcPr>
          <w:p w14:paraId="5E6823CE" w14:textId="049CBCED" w:rsidR="00A653E8" w:rsidRPr="00934DBD" w:rsidRDefault="008045A4" w:rsidP="00F45CB4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653E8"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653E8"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A653E8"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653E8"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270" w:type="dxa"/>
          </w:tcPr>
          <w:p w14:paraId="5C328015" w14:textId="77777777" w:rsidR="00A653E8" w:rsidRPr="00934DBD" w:rsidRDefault="00A653E8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689533" w14:textId="77777777" w:rsidR="00A653E8" w:rsidRPr="00934DBD" w:rsidRDefault="00A653E8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308AC2" w14:textId="35407753" w:rsidR="00A653E8" w:rsidRPr="00934DBD" w:rsidRDefault="00C231D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4,789</w:t>
            </w:r>
          </w:p>
        </w:tc>
        <w:tc>
          <w:tcPr>
            <w:tcW w:w="270" w:type="dxa"/>
            <w:vMerge/>
          </w:tcPr>
          <w:p w14:paraId="0624808D" w14:textId="77777777" w:rsidR="00A653E8" w:rsidRPr="00934DBD" w:rsidRDefault="00A653E8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1644BDB" w14:textId="07C25F99" w:rsidR="00A653E8" w:rsidRPr="00934DBD" w:rsidRDefault="00C231D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A653E8" w:rsidRPr="00934DBD" w14:paraId="79262C37" w14:textId="77777777" w:rsidTr="00F45CB4">
        <w:tc>
          <w:tcPr>
            <w:tcW w:w="4302" w:type="dxa"/>
          </w:tcPr>
          <w:p w14:paraId="0EE6CF31" w14:textId="76E79B9C" w:rsidR="00A653E8" w:rsidRPr="00934DBD" w:rsidRDefault="008045A4" w:rsidP="00F45CB4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653E8"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A653E8"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="00A653E8"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47A75342" w14:textId="77777777" w:rsidR="00A653E8" w:rsidRPr="00934DBD" w:rsidRDefault="00A653E8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31D740" w14:textId="77777777" w:rsidR="00A653E8" w:rsidRPr="00934DBD" w:rsidRDefault="00A653E8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1BAF02" w14:textId="20A544EC" w:rsidR="00A653E8" w:rsidRPr="00934DBD" w:rsidRDefault="00C231D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1,006</w:t>
            </w:r>
          </w:p>
        </w:tc>
        <w:tc>
          <w:tcPr>
            <w:tcW w:w="270" w:type="dxa"/>
            <w:vMerge/>
          </w:tcPr>
          <w:p w14:paraId="7E4E586D" w14:textId="77777777" w:rsidR="00A653E8" w:rsidRPr="00934DBD" w:rsidRDefault="00A653E8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EA348A2" w14:textId="38FF6C9F" w:rsidR="00A653E8" w:rsidRPr="00934DBD" w:rsidRDefault="00C231D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A653E8" w:rsidRPr="00934DBD" w14:paraId="041CE7DE" w14:textId="77777777" w:rsidTr="00F45CB4">
        <w:tc>
          <w:tcPr>
            <w:tcW w:w="4302" w:type="dxa"/>
          </w:tcPr>
          <w:p w14:paraId="487B311E" w14:textId="7C06D8FE" w:rsidR="00A653E8" w:rsidRPr="00934DBD" w:rsidRDefault="008045A4" w:rsidP="00F45CB4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653E8"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="00A653E8"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39181E8C" w14:textId="77777777" w:rsidR="00A653E8" w:rsidRPr="00934DBD" w:rsidRDefault="00A653E8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58A1BF" w14:textId="77777777" w:rsidR="00A653E8" w:rsidRPr="00934DBD" w:rsidRDefault="00A653E8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C4201C3" w14:textId="2317C101" w:rsidR="00A653E8" w:rsidRPr="00934DBD" w:rsidRDefault="00C231D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2,263</w:t>
            </w:r>
          </w:p>
        </w:tc>
        <w:tc>
          <w:tcPr>
            <w:tcW w:w="270" w:type="dxa"/>
            <w:vMerge/>
          </w:tcPr>
          <w:p w14:paraId="5FD3E3B8" w14:textId="77777777" w:rsidR="00A653E8" w:rsidRPr="00934DBD" w:rsidRDefault="00A653E8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ED3F2F7" w14:textId="2DDCFC8B" w:rsidR="00A653E8" w:rsidRPr="00934DBD" w:rsidRDefault="00C231D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</w:tr>
      <w:tr w:rsidR="00A653E8" w:rsidRPr="00934DBD" w14:paraId="687DB7DD" w14:textId="77777777" w:rsidTr="00F45CB4">
        <w:tc>
          <w:tcPr>
            <w:tcW w:w="4302" w:type="dxa"/>
          </w:tcPr>
          <w:p w14:paraId="63F7E5F8" w14:textId="77777777" w:rsidR="00A653E8" w:rsidRPr="00934DBD" w:rsidRDefault="00A653E8" w:rsidP="00F45CB4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83E4F62" w14:textId="77777777" w:rsidR="00A653E8" w:rsidRPr="00934DBD" w:rsidRDefault="00A653E8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7838D8" w14:textId="77777777" w:rsidR="00A653E8" w:rsidRPr="00934DBD" w:rsidRDefault="00A653E8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42992EF" w14:textId="2BC75898" w:rsidR="00A653E8" w:rsidRPr="00934DBD" w:rsidRDefault="00C231D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38,975</w:t>
            </w:r>
          </w:p>
        </w:tc>
        <w:tc>
          <w:tcPr>
            <w:tcW w:w="270" w:type="dxa"/>
            <w:vMerge/>
          </w:tcPr>
          <w:p w14:paraId="1C46BC3E" w14:textId="77777777" w:rsidR="00A653E8" w:rsidRPr="00934DBD" w:rsidRDefault="00A653E8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0B05A1B" w14:textId="67E89618" w:rsidR="00A653E8" w:rsidRPr="00934DBD" w:rsidRDefault="00C231D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988</w:t>
            </w:r>
          </w:p>
        </w:tc>
      </w:tr>
      <w:tr w:rsidR="00A653E8" w:rsidRPr="00934DBD" w14:paraId="374F6528" w14:textId="77777777" w:rsidTr="00F45CB4">
        <w:tc>
          <w:tcPr>
            <w:tcW w:w="4302" w:type="dxa"/>
          </w:tcPr>
          <w:p w14:paraId="3A03955E" w14:textId="668F805D" w:rsidR="00A653E8" w:rsidRPr="00934DBD" w:rsidRDefault="00A653E8" w:rsidP="00F45CB4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="00A97886"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270" w:type="dxa"/>
          </w:tcPr>
          <w:p w14:paraId="36860932" w14:textId="77777777" w:rsidR="00A653E8" w:rsidRPr="00934DBD" w:rsidRDefault="00A653E8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1B9908" w14:textId="77777777" w:rsidR="00A653E8" w:rsidRPr="00934DBD" w:rsidRDefault="00A653E8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0CAA7E3" w14:textId="69B448F4" w:rsidR="00A653E8" w:rsidRPr="00934DBD" w:rsidRDefault="00C231D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(988)</w:t>
            </w:r>
          </w:p>
        </w:tc>
        <w:tc>
          <w:tcPr>
            <w:tcW w:w="270" w:type="dxa"/>
            <w:vMerge/>
          </w:tcPr>
          <w:p w14:paraId="2B5E4CF6" w14:textId="77777777" w:rsidR="00A653E8" w:rsidRPr="00934DBD" w:rsidRDefault="00A653E8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BBB30E3" w14:textId="77777777" w:rsidR="00A653E8" w:rsidRPr="00934DBD" w:rsidRDefault="00A653E8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53E8" w:rsidRPr="00934DBD" w14:paraId="64743C14" w14:textId="77777777" w:rsidTr="00F45CB4">
        <w:tc>
          <w:tcPr>
            <w:tcW w:w="4302" w:type="dxa"/>
          </w:tcPr>
          <w:p w14:paraId="7BE8908F" w14:textId="77777777" w:rsidR="00A653E8" w:rsidRPr="00934DBD" w:rsidRDefault="00A653E8" w:rsidP="00F45CB4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23FEC6C5" w14:textId="77777777" w:rsidR="00A653E8" w:rsidRPr="00934DBD" w:rsidRDefault="00A653E8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1C411F" w14:textId="77777777" w:rsidR="00A653E8" w:rsidRPr="00934DBD" w:rsidRDefault="00A653E8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6FAF5A9" w14:textId="6CB0EA1A" w:rsidR="00A653E8" w:rsidRPr="00934DBD" w:rsidRDefault="00C231D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37,987</w:t>
            </w:r>
          </w:p>
        </w:tc>
        <w:tc>
          <w:tcPr>
            <w:tcW w:w="270" w:type="dxa"/>
            <w:vMerge/>
          </w:tcPr>
          <w:p w14:paraId="7EB24741" w14:textId="77777777" w:rsidR="00A653E8" w:rsidRPr="00934DBD" w:rsidRDefault="00A653E8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8648CA4" w14:textId="77777777" w:rsidR="00A653E8" w:rsidRPr="00934DBD" w:rsidRDefault="00A653E8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6A5AE2E" w14:textId="10A21068" w:rsidR="00C60F24" w:rsidRPr="00934DBD" w:rsidRDefault="00C60F24">
      <w:pPr>
        <w:rPr>
          <w:rFonts w:asciiTheme="majorBidi" w:hAnsiTheme="majorBidi" w:cstheme="majorBidi"/>
        </w:rPr>
      </w:pPr>
    </w:p>
    <w:p w14:paraId="345C2ACB" w14:textId="77777777" w:rsidR="00C60F24" w:rsidRPr="00934DBD" w:rsidRDefault="00C60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934DBD">
        <w:rPr>
          <w:rFonts w:asciiTheme="majorBidi" w:hAnsiTheme="majorBidi" w:cstheme="majorBidi"/>
        </w:rPr>
        <w:br w:type="page"/>
      </w:r>
    </w:p>
    <w:tbl>
      <w:tblPr>
        <w:tblW w:w="9342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4302"/>
        <w:gridCol w:w="270"/>
        <w:gridCol w:w="1350"/>
        <w:gridCol w:w="1530"/>
        <w:gridCol w:w="270"/>
        <w:gridCol w:w="1620"/>
      </w:tblGrid>
      <w:tr w:rsidR="00DF3DC6" w:rsidRPr="00934DBD" w14:paraId="24DA6951" w14:textId="77777777" w:rsidTr="00AB0C0E">
        <w:trPr>
          <w:trHeight w:hRule="exact" w:val="360"/>
        </w:trPr>
        <w:tc>
          <w:tcPr>
            <w:tcW w:w="4302" w:type="dxa"/>
          </w:tcPr>
          <w:p w14:paraId="4B2A76BA" w14:textId="77777777" w:rsidR="00DF3DC6" w:rsidRPr="00934DBD" w:rsidRDefault="00DF3DC6" w:rsidP="00DF3DC6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991B7" w14:textId="77777777" w:rsidR="00DF3DC6" w:rsidRPr="00934DBD" w:rsidRDefault="00DF3DC6" w:rsidP="00DF3DC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F7F2A5" w14:textId="77777777" w:rsidR="00DF3DC6" w:rsidRPr="00934DBD" w:rsidRDefault="00DF3DC6" w:rsidP="00DF3DC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452483A0" w14:textId="604EFA6F" w:rsidR="00DF3DC6" w:rsidRPr="00934DBD" w:rsidRDefault="00DF3DC6" w:rsidP="00DF3DC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DF3DC6" w:rsidRPr="00934DBD" w14:paraId="36CE2774" w14:textId="77777777" w:rsidTr="00AB0C0E">
        <w:trPr>
          <w:trHeight w:hRule="exact" w:val="360"/>
        </w:trPr>
        <w:tc>
          <w:tcPr>
            <w:tcW w:w="4302" w:type="dxa"/>
          </w:tcPr>
          <w:p w14:paraId="1140B745" w14:textId="77777777" w:rsidR="00DF3DC6" w:rsidRPr="00934DBD" w:rsidRDefault="00DF3DC6" w:rsidP="00DF3DC6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8B5BC" w14:textId="52AF190B" w:rsidR="00DF3DC6" w:rsidRPr="00934DBD" w:rsidRDefault="00DF3DC6" w:rsidP="00DF3DC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0BFB69" w14:textId="26413130" w:rsidR="00DF3DC6" w:rsidRPr="00934DBD" w:rsidRDefault="00DF3DC6" w:rsidP="00DF3DC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3C738550" w14:textId="46D596EE" w:rsidR="00DF3DC6" w:rsidRPr="00934DBD" w:rsidRDefault="00DF3DC6" w:rsidP="00DF3DC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3DC6" w:rsidRPr="00934DBD" w14:paraId="1484ED5C" w14:textId="77777777" w:rsidTr="00AB0C0E">
        <w:trPr>
          <w:trHeight w:hRule="exact" w:val="360"/>
        </w:trPr>
        <w:tc>
          <w:tcPr>
            <w:tcW w:w="4302" w:type="dxa"/>
          </w:tcPr>
          <w:p w14:paraId="1DCC5B5E" w14:textId="77777777" w:rsidR="00DF3DC6" w:rsidRPr="00934DBD" w:rsidRDefault="00DF3DC6" w:rsidP="00DF3DC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D9F0E7" w14:textId="77777777" w:rsidR="00DF3DC6" w:rsidRPr="00934DBD" w:rsidRDefault="00DF3DC6" w:rsidP="00DF3DC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FB99E6" w14:textId="77777777" w:rsidR="00DF3DC6" w:rsidRPr="00934DBD" w:rsidRDefault="00DF3DC6" w:rsidP="00DF3DC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14BC713" w14:textId="77777777" w:rsidR="00DF3DC6" w:rsidRPr="00934DBD" w:rsidRDefault="00DF3DC6" w:rsidP="00DF3DC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</w:tcPr>
          <w:p w14:paraId="274BAED1" w14:textId="77777777" w:rsidR="00DF3DC6" w:rsidRPr="00934DBD" w:rsidRDefault="00DF3DC6" w:rsidP="00DF3DC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D7E6211" w14:textId="77777777" w:rsidR="00DF3DC6" w:rsidRPr="00934DBD" w:rsidRDefault="00DF3DC6" w:rsidP="00825223">
            <w:pPr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</w:t>
            </w:r>
          </w:p>
        </w:tc>
      </w:tr>
      <w:tr w:rsidR="00FB4116" w:rsidRPr="00934DBD" w14:paraId="34404E00" w14:textId="77777777" w:rsidTr="00AB0C0E">
        <w:trPr>
          <w:trHeight w:hRule="exact" w:val="360"/>
        </w:trPr>
        <w:tc>
          <w:tcPr>
            <w:tcW w:w="4302" w:type="dxa"/>
          </w:tcPr>
          <w:p w14:paraId="4A92AB54" w14:textId="77777777" w:rsidR="00FB4116" w:rsidRPr="00934DBD" w:rsidRDefault="00FB4116" w:rsidP="00FB411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C3853C" w14:textId="77777777" w:rsidR="00FB4116" w:rsidRPr="00934DBD" w:rsidRDefault="00FB4116" w:rsidP="00FB411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2DB5931" w14:textId="77777777" w:rsidR="00FB4116" w:rsidRPr="00934DBD" w:rsidRDefault="00FB4116" w:rsidP="00FB411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3C3B4E0" w14:textId="76A3F031" w:rsidR="00FB4116" w:rsidRPr="00934DBD" w:rsidRDefault="00FB4116" w:rsidP="00825223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</w:t>
            </w:r>
          </w:p>
        </w:tc>
        <w:tc>
          <w:tcPr>
            <w:tcW w:w="270" w:type="dxa"/>
            <w:vMerge/>
          </w:tcPr>
          <w:p w14:paraId="79DA1728" w14:textId="77777777" w:rsidR="00FB4116" w:rsidRPr="00934DBD" w:rsidRDefault="00FB4116" w:rsidP="00FB411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EB7461A" w14:textId="77777777" w:rsidR="00FB4116" w:rsidRPr="00934DBD" w:rsidRDefault="00FB4116" w:rsidP="00825223">
            <w:pPr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  <w:p w14:paraId="180934EE" w14:textId="77777777" w:rsidR="00FB4116" w:rsidRPr="00934DBD" w:rsidRDefault="00FB4116" w:rsidP="00825223">
            <w:pPr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B0C0E" w:rsidRPr="00934DBD" w14:paraId="1F309F68" w14:textId="77777777" w:rsidTr="00AB0C0E">
        <w:trPr>
          <w:trHeight w:hRule="exact" w:val="360"/>
        </w:trPr>
        <w:tc>
          <w:tcPr>
            <w:tcW w:w="4302" w:type="dxa"/>
          </w:tcPr>
          <w:p w14:paraId="21FD310A" w14:textId="2A74AF89" w:rsidR="00AB0C0E" w:rsidRPr="00934DBD" w:rsidRDefault="00AB0C0E" w:rsidP="00AB0C0E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606E5"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45CB4"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2606E5" w:rsidRPr="00934D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94F1AB6" w14:textId="6D5D515F" w:rsidR="00AB0C0E" w:rsidRPr="00934DBD" w:rsidRDefault="00AB0C0E" w:rsidP="00AB0C0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C075EF" w14:textId="77777777" w:rsidR="00AB0C0E" w:rsidRPr="00934DBD" w:rsidRDefault="00AB0C0E" w:rsidP="00AB0C0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479260C" w14:textId="35C17F99" w:rsidR="00AB0C0E" w:rsidRPr="00934DBD" w:rsidRDefault="00AB0C0E" w:rsidP="00AB0C0E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  <w:vMerge/>
          </w:tcPr>
          <w:p w14:paraId="146A66B7" w14:textId="77777777" w:rsidR="00AB0C0E" w:rsidRPr="00934DBD" w:rsidRDefault="00AB0C0E" w:rsidP="00AB0C0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0F341D0" w14:textId="77777777" w:rsidR="00AB0C0E" w:rsidRPr="00934DBD" w:rsidRDefault="00AB0C0E" w:rsidP="00AB0C0E">
            <w:pPr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AB0C0E" w:rsidRPr="00934DBD" w14:paraId="16C78CF5" w14:textId="77777777" w:rsidTr="00AB0C0E">
        <w:trPr>
          <w:trHeight w:hRule="exact" w:val="174"/>
        </w:trPr>
        <w:tc>
          <w:tcPr>
            <w:tcW w:w="4302" w:type="dxa"/>
          </w:tcPr>
          <w:p w14:paraId="7FD7884B" w14:textId="76E70867" w:rsidR="00AB0C0E" w:rsidRPr="00934DBD" w:rsidRDefault="00AB0C0E" w:rsidP="00AB0C0E">
            <w:pPr>
              <w:ind w:left="1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949199" w14:textId="77777777" w:rsidR="00AB0C0E" w:rsidRPr="00934DBD" w:rsidRDefault="00AB0C0E" w:rsidP="00AB0C0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A240E0" w14:textId="77777777" w:rsidR="00AB0C0E" w:rsidRPr="00934DBD" w:rsidRDefault="00AB0C0E" w:rsidP="00AB0C0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B9F7DE1" w14:textId="622D1762" w:rsidR="00AB0C0E" w:rsidRPr="00934DBD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</w:tcPr>
          <w:p w14:paraId="60AD1CE5" w14:textId="77777777" w:rsidR="00AB0C0E" w:rsidRPr="00934DBD" w:rsidRDefault="00AB0C0E" w:rsidP="00AB0C0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C3A61D1" w14:textId="76A63ADD" w:rsidR="00AB0C0E" w:rsidRPr="00934DBD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B0C0E" w:rsidRPr="00934DBD" w14:paraId="501B106D" w14:textId="77777777" w:rsidTr="002C19E4">
        <w:trPr>
          <w:trHeight w:hRule="exact" w:val="360"/>
        </w:trPr>
        <w:tc>
          <w:tcPr>
            <w:tcW w:w="4302" w:type="dxa"/>
          </w:tcPr>
          <w:p w14:paraId="764DC5AB" w14:textId="65789DB4" w:rsidR="00AB0C0E" w:rsidRPr="00934DBD" w:rsidRDefault="00AB0C0E" w:rsidP="00AB0C0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ยังไม่เกินกำหนดระยะเวลาการรับชำระหนี้</w:t>
            </w:r>
          </w:p>
        </w:tc>
        <w:tc>
          <w:tcPr>
            <w:tcW w:w="270" w:type="dxa"/>
          </w:tcPr>
          <w:p w14:paraId="20A515C1" w14:textId="77777777" w:rsidR="00AB0C0E" w:rsidRPr="00934DBD" w:rsidRDefault="00AB0C0E" w:rsidP="00AB0C0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403E7D" w14:textId="77777777" w:rsidR="00AB0C0E" w:rsidRPr="00934DBD" w:rsidRDefault="00AB0C0E" w:rsidP="00AB0C0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AA3626" w14:textId="7BB499FC" w:rsidR="00AB0C0E" w:rsidRPr="00934DBD" w:rsidRDefault="00A25915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1,458</w:t>
            </w:r>
          </w:p>
        </w:tc>
        <w:tc>
          <w:tcPr>
            <w:tcW w:w="270" w:type="dxa"/>
            <w:vMerge/>
          </w:tcPr>
          <w:p w14:paraId="43EC29A5" w14:textId="77777777" w:rsidR="00AB0C0E" w:rsidRPr="00934DBD" w:rsidRDefault="00AB0C0E" w:rsidP="00AB0C0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606709D" w14:textId="37301E4F" w:rsidR="00AB0C0E" w:rsidRPr="00934DBD" w:rsidRDefault="002C19E4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B0C0E" w:rsidRPr="00934DBD" w14:paraId="7E5B2DA8" w14:textId="77777777" w:rsidTr="002C19E4">
        <w:trPr>
          <w:trHeight w:hRule="exact" w:val="403"/>
        </w:trPr>
        <w:tc>
          <w:tcPr>
            <w:tcW w:w="4302" w:type="dxa"/>
          </w:tcPr>
          <w:p w14:paraId="3B5340E4" w14:textId="5D27D39F" w:rsidR="00AB0C0E" w:rsidRPr="00934DBD" w:rsidRDefault="00AB0C0E" w:rsidP="00AB0C0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270" w:type="dxa"/>
          </w:tcPr>
          <w:p w14:paraId="03ED38C2" w14:textId="77777777" w:rsidR="00AB0C0E" w:rsidRPr="00934DBD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A71A5B" w14:textId="77777777" w:rsidR="00AB0C0E" w:rsidRPr="00934DBD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BAAF186" w14:textId="362F60E3" w:rsidR="00AB0C0E" w:rsidRPr="00934DBD" w:rsidRDefault="00A25915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696</w:t>
            </w:r>
          </w:p>
        </w:tc>
        <w:tc>
          <w:tcPr>
            <w:tcW w:w="270" w:type="dxa"/>
            <w:vMerge/>
          </w:tcPr>
          <w:p w14:paraId="5E288D30" w14:textId="77777777" w:rsidR="00AB0C0E" w:rsidRPr="00934DBD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4BD5463" w14:textId="4C079544" w:rsidR="00AB0C0E" w:rsidRPr="00934DBD" w:rsidRDefault="002C19E4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B0C0E" w:rsidRPr="00934DBD" w14:paraId="7D5B7146" w14:textId="77777777" w:rsidTr="002C19E4">
        <w:trPr>
          <w:trHeight w:hRule="exact" w:val="403"/>
        </w:trPr>
        <w:tc>
          <w:tcPr>
            <w:tcW w:w="4302" w:type="dxa"/>
          </w:tcPr>
          <w:p w14:paraId="0AF3821E" w14:textId="70246419" w:rsidR="00AB0C0E" w:rsidRPr="00934DBD" w:rsidRDefault="00AB0C0E" w:rsidP="00AB0C0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3AD36495" w14:textId="77777777" w:rsidR="00AB0C0E" w:rsidRPr="00934DBD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C67DFF" w14:textId="77777777" w:rsidR="00AB0C0E" w:rsidRPr="00934DBD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BDC7FA0" w14:textId="4C6A3364" w:rsidR="00AB0C0E" w:rsidRPr="00934DBD" w:rsidRDefault="00A25915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270" w:type="dxa"/>
            <w:vMerge/>
          </w:tcPr>
          <w:p w14:paraId="36629B9C" w14:textId="77777777" w:rsidR="00AB0C0E" w:rsidRPr="00934DBD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FF88D8E" w14:textId="59F62000" w:rsidR="00AB0C0E" w:rsidRPr="00934DBD" w:rsidRDefault="002C19E4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B0C0E" w:rsidRPr="00934DBD" w14:paraId="1EC77DD3" w14:textId="77777777" w:rsidTr="002C19E4">
        <w:trPr>
          <w:trHeight w:hRule="exact" w:val="403"/>
        </w:trPr>
        <w:tc>
          <w:tcPr>
            <w:tcW w:w="4302" w:type="dxa"/>
          </w:tcPr>
          <w:p w14:paraId="381591D3" w14:textId="72D3CA81" w:rsidR="00AB0C0E" w:rsidRPr="00934DBD" w:rsidRDefault="00AB0C0E" w:rsidP="00AB0C0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2606E5" w:rsidRPr="00934DBD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2E882E2F" w14:textId="77777777" w:rsidR="00AB0C0E" w:rsidRPr="00934DBD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609572" w14:textId="77777777" w:rsidR="00AB0C0E" w:rsidRPr="00934DBD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951FE1F" w14:textId="53881FFF" w:rsidR="00AB0C0E" w:rsidRPr="00934DBD" w:rsidRDefault="00A25915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640</w:t>
            </w:r>
          </w:p>
        </w:tc>
        <w:tc>
          <w:tcPr>
            <w:tcW w:w="270" w:type="dxa"/>
            <w:vMerge/>
          </w:tcPr>
          <w:p w14:paraId="34E983CD" w14:textId="77777777" w:rsidR="00AB0C0E" w:rsidRPr="00934DBD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D722377" w14:textId="139BA8DA" w:rsidR="00AB0C0E" w:rsidRPr="00934DBD" w:rsidRDefault="002C19E4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AB0C0E" w:rsidRPr="00934DBD" w14:paraId="738AEE0A" w14:textId="77777777" w:rsidTr="00AB0C0E">
        <w:trPr>
          <w:trHeight w:hRule="exact" w:val="403"/>
        </w:trPr>
        <w:tc>
          <w:tcPr>
            <w:tcW w:w="4302" w:type="dxa"/>
          </w:tcPr>
          <w:p w14:paraId="6632C936" w14:textId="77777777" w:rsidR="00AB0C0E" w:rsidRPr="00934DBD" w:rsidRDefault="00AB0C0E" w:rsidP="00AB0C0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55E1A59" w14:textId="77777777" w:rsidR="00AB0C0E" w:rsidRPr="00934DBD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259A3B" w14:textId="77777777" w:rsidR="00AB0C0E" w:rsidRPr="00934DBD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B9A915E" w14:textId="317873DC" w:rsidR="00AB0C0E" w:rsidRPr="00934DBD" w:rsidRDefault="00A25915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3,202</w:t>
            </w:r>
          </w:p>
        </w:tc>
        <w:tc>
          <w:tcPr>
            <w:tcW w:w="270" w:type="dxa"/>
            <w:vMerge/>
          </w:tcPr>
          <w:p w14:paraId="46343B82" w14:textId="77777777" w:rsidR="00AB0C0E" w:rsidRPr="00934DBD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CDBB3BB" w14:textId="54868E94" w:rsidR="00AB0C0E" w:rsidRPr="00934DBD" w:rsidRDefault="00A25915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</w:tr>
      <w:tr w:rsidR="00AB0C0E" w:rsidRPr="00934DBD" w14:paraId="191D5734" w14:textId="77777777" w:rsidTr="00AB0C0E">
        <w:trPr>
          <w:trHeight w:hRule="exact" w:val="403"/>
        </w:trPr>
        <w:tc>
          <w:tcPr>
            <w:tcW w:w="4302" w:type="dxa"/>
          </w:tcPr>
          <w:p w14:paraId="33DADF0F" w14:textId="566E7C9D" w:rsidR="00AB0C0E" w:rsidRPr="00934DBD" w:rsidRDefault="00AB0C0E" w:rsidP="00AB0C0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70" w:type="dxa"/>
          </w:tcPr>
          <w:p w14:paraId="6EAC0BCD" w14:textId="77777777" w:rsidR="00AB0C0E" w:rsidRPr="00934DBD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4DB101" w14:textId="77777777" w:rsidR="00AB0C0E" w:rsidRPr="00934DBD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48C652F" w14:textId="2AC1B393" w:rsidR="00AB0C0E" w:rsidRPr="00934DBD" w:rsidRDefault="00A25915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(60)</w:t>
            </w:r>
          </w:p>
        </w:tc>
        <w:tc>
          <w:tcPr>
            <w:tcW w:w="270" w:type="dxa"/>
            <w:vMerge/>
          </w:tcPr>
          <w:p w14:paraId="0A7B9E81" w14:textId="77777777" w:rsidR="00AB0C0E" w:rsidRPr="00934DBD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37C783B" w14:textId="77777777" w:rsidR="00AB0C0E" w:rsidRPr="00934DBD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0C0E" w:rsidRPr="00934DBD" w14:paraId="373AB8E9" w14:textId="77777777" w:rsidTr="00AB0C0E">
        <w:trPr>
          <w:trHeight w:hRule="exact" w:val="403"/>
        </w:trPr>
        <w:tc>
          <w:tcPr>
            <w:tcW w:w="4302" w:type="dxa"/>
          </w:tcPr>
          <w:p w14:paraId="15A7200A" w14:textId="77777777" w:rsidR="00AB0C0E" w:rsidRPr="00934DBD" w:rsidRDefault="00AB0C0E" w:rsidP="00AB0C0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4784D14F" w14:textId="77777777" w:rsidR="00AB0C0E" w:rsidRPr="00934DBD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5EADF2" w14:textId="77777777" w:rsidR="00AB0C0E" w:rsidRPr="00934DBD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4440C7B" w14:textId="1A8ACADE" w:rsidR="00AB0C0E" w:rsidRPr="00934DBD" w:rsidRDefault="00A25915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3,142</w:t>
            </w:r>
          </w:p>
        </w:tc>
        <w:tc>
          <w:tcPr>
            <w:tcW w:w="270" w:type="dxa"/>
            <w:vMerge/>
          </w:tcPr>
          <w:p w14:paraId="6DCDB02C" w14:textId="77777777" w:rsidR="00AB0C0E" w:rsidRPr="00934DBD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6EC6DBE" w14:textId="77777777" w:rsidR="00AB0C0E" w:rsidRPr="00934DBD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414D5D9" w14:textId="3F123162" w:rsidR="006A2560" w:rsidRPr="00934DBD" w:rsidRDefault="00CF463B" w:rsidP="00A653E8">
      <w:pPr>
        <w:pStyle w:val="acctmergecolhdg"/>
        <w:spacing w:line="240" w:lineRule="auto"/>
        <w:ind w:left="540" w:hanging="540"/>
        <w:jc w:val="thaiDistribute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934DBD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</w:p>
    <w:p w14:paraId="4C0ED9E9" w14:textId="0F3F7A0C" w:rsidR="00BC322F" w:rsidRPr="00934DBD" w:rsidRDefault="002606E5" w:rsidP="00716598">
      <w:pPr>
        <w:pStyle w:val="acctmergecolhdg"/>
        <w:spacing w:line="240" w:lineRule="auto"/>
        <w:ind w:left="540" w:hanging="540"/>
        <w:jc w:val="thaiDistribute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  <w:r w:rsidRPr="00934DBD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AF5034" w:rsidRPr="00934DBD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="00635024" w:rsidRPr="00934DBD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="00813B31" w:rsidRPr="00934DB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ภาระผูกพันกับบุ</w:t>
      </w:r>
      <w:r w:rsidR="00A83A43" w:rsidRPr="00934DB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คคลหรือกิจการที่ไม่เกี่ยวข้องกัน</w:t>
      </w:r>
    </w:p>
    <w:p w14:paraId="70CA9D4E" w14:textId="77777777" w:rsidR="0059267B" w:rsidRPr="00934DBD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01A097" w14:textId="1ECE2243" w:rsidR="001259DD" w:rsidRPr="00934DBD" w:rsidRDefault="00BC322F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34DBD">
        <w:rPr>
          <w:rFonts w:asciiTheme="majorBidi" w:hAnsiTheme="majorBidi" w:cstheme="majorBidi"/>
          <w:sz w:val="30"/>
          <w:szCs w:val="30"/>
        </w:rPr>
        <w:tab/>
      </w: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กลุ่มบริษัทมีภาระผูกพันกับบุคคลหรือกิจการที่ไม่เกี่ยวข้องกัน</w:t>
      </w:r>
      <w:r w:rsidR="003937F8" w:rsidRPr="00934DB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937F8"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2606E5" w:rsidRPr="00934DBD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AB0C0E" w:rsidRPr="00934DB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45CB4"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</w:t>
      </w:r>
      <w:r w:rsidR="002606E5" w:rsidRPr="00934DBD">
        <w:rPr>
          <w:rFonts w:asciiTheme="majorBidi" w:hAnsiTheme="majorBidi" w:cstheme="majorBidi"/>
          <w:spacing w:val="-2"/>
          <w:sz w:val="30"/>
          <w:szCs w:val="30"/>
        </w:rPr>
        <w:t>2563</w:t>
      </w:r>
      <w:r w:rsidR="00DA236A" w:rsidRPr="00934DB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931A7" w:rsidRPr="00934DBD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DA236A"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606E5" w:rsidRPr="00934DBD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DA236A" w:rsidRPr="00934DB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A236A"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2606E5" w:rsidRPr="00934DBD">
        <w:rPr>
          <w:rFonts w:asciiTheme="majorBidi" w:hAnsiTheme="majorBidi" w:cstheme="majorBidi"/>
          <w:spacing w:val="-2"/>
          <w:sz w:val="30"/>
          <w:szCs w:val="30"/>
        </w:rPr>
        <w:t>2562</w:t>
      </w:r>
      <w:r w:rsidR="00DA236A" w:rsidRPr="00934DBD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p w14:paraId="617A8005" w14:textId="77777777" w:rsidR="0059267B" w:rsidRPr="00934DBD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8E1E61" w14:textId="72399027" w:rsidR="003645D7" w:rsidRPr="00934DBD" w:rsidRDefault="002606E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F5034" w:rsidRPr="00934DBD"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5C3DAA" w:rsidRPr="00934DBD">
        <w:rPr>
          <w:rFonts w:asciiTheme="majorBidi" w:hAnsiTheme="majorBidi" w:cstheme="majorBidi"/>
          <w:b/>
          <w:bCs/>
          <w:sz w:val="30"/>
          <w:szCs w:val="30"/>
        </w:rPr>
        <w:t>.</w:t>
      </w:r>
      <w:r w:rsidRPr="00934DBD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BC322F" w:rsidRPr="00934DBD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3645D7" w:rsidRPr="00934DBD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5C3DAA" w:rsidRPr="00934DBD">
        <w:rPr>
          <w:rFonts w:asciiTheme="majorBidi" w:hAnsiTheme="majorBidi" w:cstheme="majorBidi"/>
          <w:b/>
          <w:bCs/>
          <w:sz w:val="30"/>
          <w:szCs w:val="30"/>
          <w:cs/>
        </w:rPr>
        <w:t>ตามสัญญาที่เป็น</w:t>
      </w:r>
      <w:r w:rsidR="003645D7" w:rsidRPr="00934DBD">
        <w:rPr>
          <w:rFonts w:asciiTheme="majorBidi" w:hAnsiTheme="majorBidi" w:cstheme="majorBidi"/>
          <w:b/>
          <w:bCs/>
          <w:sz w:val="30"/>
          <w:szCs w:val="30"/>
          <w:cs/>
        </w:rPr>
        <w:t>รายจ่ายฝ่ายทุน</w:t>
      </w:r>
      <w:r w:rsidR="0064464F" w:rsidRPr="00934DB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6E302B8E" w14:textId="77777777" w:rsidR="0059267B" w:rsidRPr="00934DBD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0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62"/>
        <w:gridCol w:w="270"/>
        <w:gridCol w:w="1147"/>
      </w:tblGrid>
      <w:tr w:rsidR="00A1323B" w:rsidRPr="00934DBD" w14:paraId="27EF5362" w14:textId="77777777" w:rsidTr="00B924DC">
        <w:trPr>
          <w:trHeight w:hRule="exact" w:val="360"/>
        </w:trPr>
        <w:tc>
          <w:tcPr>
            <w:tcW w:w="4230" w:type="dxa"/>
          </w:tcPr>
          <w:p w14:paraId="4903C8E4" w14:textId="77777777" w:rsidR="00A1323B" w:rsidRPr="00934DBD" w:rsidRDefault="00A1323B" w:rsidP="007027F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13EB8A8" w14:textId="77777777" w:rsidR="00A1323B" w:rsidRPr="00934DBD" w:rsidRDefault="00A1323B" w:rsidP="007027F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3ED91A" w14:textId="77777777" w:rsidR="00A1323B" w:rsidRPr="00934DBD" w:rsidRDefault="00A1323B" w:rsidP="007027F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9" w:type="dxa"/>
            <w:gridSpan w:val="3"/>
            <w:vAlign w:val="center"/>
          </w:tcPr>
          <w:p w14:paraId="5C1B8CA4" w14:textId="77777777" w:rsidR="00A1323B" w:rsidRPr="00934DBD" w:rsidRDefault="00A1323B" w:rsidP="0070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A1323B" w:rsidRPr="00934DBD" w14:paraId="3EA85AA0" w14:textId="77777777" w:rsidTr="00B924DC">
        <w:trPr>
          <w:trHeight w:hRule="exact" w:val="360"/>
        </w:trPr>
        <w:tc>
          <w:tcPr>
            <w:tcW w:w="4230" w:type="dxa"/>
          </w:tcPr>
          <w:p w14:paraId="235EAE58" w14:textId="77777777" w:rsidR="00A1323B" w:rsidRPr="00934DBD" w:rsidRDefault="00A1323B" w:rsidP="007027F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02533459" w14:textId="77777777" w:rsidR="00A1323B" w:rsidRPr="00934DBD" w:rsidRDefault="00A1323B" w:rsidP="007027F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D0BEDA8" w14:textId="77777777" w:rsidR="00A1323B" w:rsidRPr="00934DBD" w:rsidRDefault="00A1323B" w:rsidP="007027F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9" w:type="dxa"/>
            <w:gridSpan w:val="3"/>
            <w:tcBorders>
              <w:bottom w:val="single" w:sz="4" w:space="0" w:color="auto"/>
            </w:tcBorders>
          </w:tcPr>
          <w:p w14:paraId="5DA93021" w14:textId="77777777" w:rsidR="00A1323B" w:rsidRPr="00934DBD" w:rsidRDefault="00A1323B" w:rsidP="007027F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5CB4" w:rsidRPr="00934DBD" w14:paraId="60C6B295" w14:textId="77777777" w:rsidTr="00AB0C0E">
        <w:trPr>
          <w:trHeight w:hRule="exact" w:val="360"/>
        </w:trPr>
        <w:tc>
          <w:tcPr>
            <w:tcW w:w="4230" w:type="dxa"/>
          </w:tcPr>
          <w:p w14:paraId="5BA97088" w14:textId="77777777" w:rsidR="00F45CB4" w:rsidRPr="00934DBD" w:rsidRDefault="00F45CB4" w:rsidP="00F45CB4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4F0B65" w14:textId="366FF794" w:rsidR="00F45CB4" w:rsidRPr="00934DBD" w:rsidRDefault="00F45CB4" w:rsidP="00F45CB4">
            <w:pPr>
              <w:tabs>
                <w:tab w:val="clear" w:pos="907"/>
                <w:tab w:val="left" w:pos="77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74CA15" w14:textId="77777777" w:rsidR="00F45CB4" w:rsidRPr="00934DBD" w:rsidRDefault="00F45CB4" w:rsidP="00F45CB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79376E" w14:textId="6A0CEF20" w:rsidR="00F45CB4" w:rsidRPr="00934DBD" w:rsidRDefault="00F45CB4" w:rsidP="00F45CB4">
            <w:pPr>
              <w:tabs>
                <w:tab w:val="clear" w:pos="907"/>
                <w:tab w:val="left" w:pos="772"/>
              </w:tabs>
              <w:spacing w:line="240" w:lineRule="auto"/>
              <w:ind w:left="-108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55072D2" w14:textId="77777777" w:rsidR="00F45CB4" w:rsidRPr="00934DBD" w:rsidRDefault="00F45CB4" w:rsidP="00F45CB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1A519F6F" w14:textId="4BEC2058" w:rsidR="00F45CB4" w:rsidRPr="00934DBD" w:rsidRDefault="00F45CB4" w:rsidP="00F45CB4">
            <w:pPr>
              <w:tabs>
                <w:tab w:val="clear" w:pos="907"/>
                <w:tab w:val="left" w:pos="501"/>
              </w:tabs>
              <w:spacing w:line="240" w:lineRule="auto"/>
              <w:ind w:left="-108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5E2131" w14:textId="77777777" w:rsidR="00F45CB4" w:rsidRPr="00934DBD" w:rsidRDefault="00F45CB4" w:rsidP="00F45CB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5E2C33A9" w14:textId="76854035" w:rsidR="00F45CB4" w:rsidRPr="00934DBD" w:rsidRDefault="00F45CB4" w:rsidP="00F45CB4">
            <w:pPr>
              <w:tabs>
                <w:tab w:val="clear" w:pos="680"/>
                <w:tab w:val="clear" w:pos="907"/>
                <w:tab w:val="left" w:pos="678"/>
              </w:tabs>
              <w:spacing w:line="240" w:lineRule="auto"/>
              <w:ind w:left="-108" w:righ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45CB4" w:rsidRPr="00934DBD" w14:paraId="1CDE2342" w14:textId="77777777" w:rsidTr="00AB0C0E">
        <w:trPr>
          <w:trHeight w:hRule="exact" w:val="360"/>
        </w:trPr>
        <w:tc>
          <w:tcPr>
            <w:tcW w:w="4230" w:type="dxa"/>
          </w:tcPr>
          <w:p w14:paraId="41BDF650" w14:textId="77777777" w:rsidR="00F45CB4" w:rsidRPr="00934DBD" w:rsidRDefault="00F45CB4" w:rsidP="00F45CB4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9F4264" w14:textId="40ACD3BD" w:rsidR="00F45CB4" w:rsidRPr="00934DBD" w:rsidRDefault="00F45CB4" w:rsidP="00F45CB4">
            <w:pPr>
              <w:tabs>
                <w:tab w:val="clear" w:pos="907"/>
                <w:tab w:val="left" w:pos="77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BC2BC51" w14:textId="77777777" w:rsidR="00F45CB4" w:rsidRPr="00934DBD" w:rsidRDefault="00F45CB4" w:rsidP="00F45CB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BF1590" w14:textId="60667A92" w:rsidR="00F45CB4" w:rsidRPr="00934DBD" w:rsidRDefault="00F45CB4" w:rsidP="00F45CB4">
            <w:pPr>
              <w:tabs>
                <w:tab w:val="clear" w:pos="907"/>
                <w:tab w:val="left" w:pos="772"/>
              </w:tabs>
              <w:spacing w:line="240" w:lineRule="auto"/>
              <w:ind w:left="-108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5AB209C" w14:textId="77777777" w:rsidR="00F45CB4" w:rsidRPr="00934DBD" w:rsidRDefault="00F45CB4" w:rsidP="00F45CB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10EDEB4" w14:textId="7D855EAF" w:rsidR="00F45CB4" w:rsidRPr="00934DBD" w:rsidRDefault="00F45CB4" w:rsidP="00F45CB4">
            <w:pPr>
              <w:tabs>
                <w:tab w:val="clear" w:pos="907"/>
                <w:tab w:val="left" w:pos="501"/>
              </w:tabs>
              <w:spacing w:line="240" w:lineRule="auto"/>
              <w:ind w:left="-108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2829E05" w14:textId="77777777" w:rsidR="00F45CB4" w:rsidRPr="00934DBD" w:rsidRDefault="00F45CB4" w:rsidP="00F45CB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47F4FEC2" w14:textId="6D8D8E9C" w:rsidR="00F45CB4" w:rsidRPr="00934DBD" w:rsidRDefault="00F45CB4" w:rsidP="00F45CB4">
            <w:pPr>
              <w:tabs>
                <w:tab w:val="clear" w:pos="680"/>
                <w:tab w:val="clear" w:pos="907"/>
                <w:tab w:val="left" w:pos="678"/>
              </w:tabs>
              <w:spacing w:line="240" w:lineRule="auto"/>
              <w:ind w:left="-108" w:righ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45CB4" w:rsidRPr="00934DBD" w14:paraId="7F70C2F1" w14:textId="77777777" w:rsidTr="00AB0C0E">
        <w:trPr>
          <w:trHeight w:hRule="exact" w:val="144"/>
        </w:trPr>
        <w:tc>
          <w:tcPr>
            <w:tcW w:w="4230" w:type="dxa"/>
          </w:tcPr>
          <w:p w14:paraId="10FB5918" w14:textId="77777777" w:rsidR="00F45CB4" w:rsidRPr="00934DBD" w:rsidRDefault="00F45CB4" w:rsidP="00F45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95B773" w14:textId="77777777" w:rsidR="00F45CB4" w:rsidRPr="00934DBD" w:rsidRDefault="00F45CB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AB866D" w14:textId="77777777" w:rsidR="00F45CB4" w:rsidRPr="00934DBD" w:rsidRDefault="00F45CB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50E0A8" w14:textId="77777777" w:rsidR="00F45CB4" w:rsidRPr="00934DBD" w:rsidRDefault="00F45CB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C77DCD" w14:textId="77777777" w:rsidR="00F45CB4" w:rsidRPr="00934DBD" w:rsidRDefault="00F45CB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331E330" w14:textId="77777777" w:rsidR="00F45CB4" w:rsidRPr="00934DBD" w:rsidRDefault="00F45CB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E56760" w14:textId="77777777" w:rsidR="00F45CB4" w:rsidRPr="00934DBD" w:rsidRDefault="00F45CB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2ABBBDE5" w14:textId="77777777" w:rsidR="00F45CB4" w:rsidRPr="00934DBD" w:rsidRDefault="00F45CB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45CB4" w:rsidRPr="00934DBD" w14:paraId="76CFDA08" w14:textId="77777777" w:rsidTr="00AB0C0E">
        <w:trPr>
          <w:trHeight w:hRule="exact" w:val="403"/>
        </w:trPr>
        <w:tc>
          <w:tcPr>
            <w:tcW w:w="4230" w:type="dxa"/>
          </w:tcPr>
          <w:p w14:paraId="23F3A611" w14:textId="77777777" w:rsidR="00F45CB4" w:rsidRPr="00934DBD" w:rsidRDefault="00F45CB4" w:rsidP="00F45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5536A03C" w14:textId="77777777" w:rsidR="00F45CB4" w:rsidRPr="00934DBD" w:rsidRDefault="00F45CB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ADF145" w14:textId="77777777" w:rsidR="00F45CB4" w:rsidRPr="00934DBD" w:rsidRDefault="00F45CB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0DA4E1" w14:textId="77777777" w:rsidR="00F45CB4" w:rsidRPr="00934DBD" w:rsidRDefault="00F45CB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7B2A25" w14:textId="77777777" w:rsidR="00F45CB4" w:rsidRPr="00934DBD" w:rsidRDefault="00F45CB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10CC88D" w14:textId="77777777" w:rsidR="00F45CB4" w:rsidRPr="00934DBD" w:rsidRDefault="00F45CB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768D69" w14:textId="77777777" w:rsidR="00F45CB4" w:rsidRPr="00934DBD" w:rsidRDefault="00F45CB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91BB3DC" w14:textId="77777777" w:rsidR="00F45CB4" w:rsidRPr="00934DBD" w:rsidRDefault="00F45CB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5CB4" w:rsidRPr="00934DBD" w14:paraId="2564BAB6" w14:textId="77777777" w:rsidTr="00AB0C0E">
        <w:trPr>
          <w:trHeight w:hRule="exact" w:val="403"/>
        </w:trPr>
        <w:tc>
          <w:tcPr>
            <w:tcW w:w="4230" w:type="dxa"/>
          </w:tcPr>
          <w:p w14:paraId="1EEC6051" w14:textId="77777777" w:rsidR="00F45CB4" w:rsidRPr="00934DBD" w:rsidRDefault="00F45CB4" w:rsidP="00F45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อาคารและสิ่งปลูกสร้าง</w:t>
            </w:r>
          </w:p>
        </w:tc>
        <w:tc>
          <w:tcPr>
            <w:tcW w:w="1080" w:type="dxa"/>
          </w:tcPr>
          <w:p w14:paraId="6D37BD31" w14:textId="2335ABEE" w:rsidR="00F45CB4" w:rsidRPr="00934DBD" w:rsidRDefault="00B2641E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4,759</w:t>
            </w:r>
          </w:p>
        </w:tc>
        <w:tc>
          <w:tcPr>
            <w:tcW w:w="270" w:type="dxa"/>
          </w:tcPr>
          <w:p w14:paraId="0E6202BB" w14:textId="77777777" w:rsidR="00F45CB4" w:rsidRPr="00934DBD" w:rsidRDefault="00F45CB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0F7235" w14:textId="4C84CBC6" w:rsidR="00F45CB4" w:rsidRPr="00934DBD" w:rsidRDefault="00F45CB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5,211</w:t>
            </w:r>
          </w:p>
        </w:tc>
        <w:tc>
          <w:tcPr>
            <w:tcW w:w="270" w:type="dxa"/>
          </w:tcPr>
          <w:p w14:paraId="289D56E3" w14:textId="77777777" w:rsidR="00F45CB4" w:rsidRPr="00934DBD" w:rsidRDefault="00F45CB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71B1111" w14:textId="49189656" w:rsidR="00F45CB4" w:rsidRPr="00934DBD" w:rsidRDefault="00A25915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6A8169" w14:textId="77777777" w:rsidR="00F45CB4" w:rsidRPr="00934DBD" w:rsidRDefault="00F45CB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4F35085" w14:textId="77777777" w:rsidR="00F45CB4" w:rsidRPr="00934DBD" w:rsidRDefault="00F45CB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5CB4" w:rsidRPr="00934DBD" w14:paraId="1401993F" w14:textId="77777777" w:rsidTr="00AB0C0E">
        <w:trPr>
          <w:trHeight w:hRule="exact" w:val="403"/>
        </w:trPr>
        <w:tc>
          <w:tcPr>
            <w:tcW w:w="4230" w:type="dxa"/>
          </w:tcPr>
          <w:p w14:paraId="245B9B08" w14:textId="77777777" w:rsidR="00F45CB4" w:rsidRPr="00934DBD" w:rsidRDefault="00F45CB4" w:rsidP="00F45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อุปกรณ์และอื่นๆ</w:t>
            </w:r>
          </w:p>
        </w:tc>
        <w:tc>
          <w:tcPr>
            <w:tcW w:w="1080" w:type="dxa"/>
          </w:tcPr>
          <w:p w14:paraId="69573D3F" w14:textId="736CF4CC" w:rsidR="00F45CB4" w:rsidRPr="00934DBD" w:rsidRDefault="00B2641E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3,860</w:t>
            </w:r>
          </w:p>
        </w:tc>
        <w:tc>
          <w:tcPr>
            <w:tcW w:w="270" w:type="dxa"/>
          </w:tcPr>
          <w:p w14:paraId="52D594B2" w14:textId="77777777" w:rsidR="00F45CB4" w:rsidRPr="00934DBD" w:rsidRDefault="00F45CB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B63F56" w14:textId="468772BF" w:rsidR="00F45CB4" w:rsidRPr="00934DBD" w:rsidRDefault="00F45CB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4,376</w:t>
            </w:r>
          </w:p>
        </w:tc>
        <w:tc>
          <w:tcPr>
            <w:tcW w:w="270" w:type="dxa"/>
          </w:tcPr>
          <w:p w14:paraId="78A8BBCD" w14:textId="77777777" w:rsidR="00F45CB4" w:rsidRPr="00934DBD" w:rsidRDefault="00F45CB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C39A772" w14:textId="69A003F5" w:rsidR="00F45CB4" w:rsidRPr="00934DBD" w:rsidRDefault="00A25915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270" w:type="dxa"/>
          </w:tcPr>
          <w:p w14:paraId="4AD9C9E8" w14:textId="77777777" w:rsidR="00F45CB4" w:rsidRPr="00934DBD" w:rsidRDefault="00F45CB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023AF1C" w14:textId="62835565" w:rsidR="00F45CB4" w:rsidRPr="00934DBD" w:rsidRDefault="00F45CB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</w:tr>
      <w:tr w:rsidR="00F45CB4" w:rsidRPr="00934DBD" w14:paraId="629A2067" w14:textId="77777777" w:rsidTr="00AB0C0E">
        <w:trPr>
          <w:trHeight w:hRule="exact" w:val="403"/>
        </w:trPr>
        <w:tc>
          <w:tcPr>
            <w:tcW w:w="4230" w:type="dxa"/>
          </w:tcPr>
          <w:p w14:paraId="1C60B1B9" w14:textId="77777777" w:rsidR="00F45CB4" w:rsidRPr="00934DBD" w:rsidRDefault="00F45CB4" w:rsidP="00F45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8EC3A6" w14:textId="280076AA" w:rsidR="00F45CB4" w:rsidRPr="00934DBD" w:rsidRDefault="00B2641E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8,619</w:t>
            </w:r>
          </w:p>
        </w:tc>
        <w:tc>
          <w:tcPr>
            <w:tcW w:w="270" w:type="dxa"/>
          </w:tcPr>
          <w:p w14:paraId="33F48F0C" w14:textId="77777777" w:rsidR="00F45CB4" w:rsidRPr="00934DBD" w:rsidRDefault="00F45CB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208DBC" w14:textId="4D51BCA9" w:rsidR="00F45CB4" w:rsidRPr="00934DBD" w:rsidRDefault="00F45CB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9,587</w:t>
            </w:r>
          </w:p>
        </w:tc>
        <w:tc>
          <w:tcPr>
            <w:tcW w:w="270" w:type="dxa"/>
          </w:tcPr>
          <w:p w14:paraId="23EA3EFD" w14:textId="77777777" w:rsidR="00F45CB4" w:rsidRPr="00934DBD" w:rsidRDefault="00F45CB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C7F33A5" w14:textId="11F28D67" w:rsidR="00F45CB4" w:rsidRPr="00934DBD" w:rsidRDefault="00A25915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</w:t>
            </w:r>
          </w:p>
        </w:tc>
        <w:tc>
          <w:tcPr>
            <w:tcW w:w="270" w:type="dxa"/>
          </w:tcPr>
          <w:p w14:paraId="66ED2292" w14:textId="77777777" w:rsidR="00F45CB4" w:rsidRPr="00934DBD" w:rsidRDefault="00F45CB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32542EF4" w14:textId="56C8EE1C" w:rsidR="00F45CB4" w:rsidRPr="00934DBD" w:rsidRDefault="00F45CB4" w:rsidP="00F4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</w:t>
            </w:r>
          </w:p>
        </w:tc>
      </w:tr>
    </w:tbl>
    <w:p w14:paraId="045B36FB" w14:textId="37FD4F79" w:rsidR="008B672C" w:rsidRPr="00934DBD" w:rsidRDefault="008B672C" w:rsidP="00F60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17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70CFB18" w14:textId="77777777" w:rsidR="00485A4C" w:rsidRPr="00934DBD" w:rsidRDefault="0048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3E46A4D" w14:textId="5A382542" w:rsidR="00BC322F" w:rsidRPr="00934DBD" w:rsidRDefault="002606E5" w:rsidP="00F60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AF5034" w:rsidRPr="00934DBD"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F1014A" w:rsidRPr="00934DBD">
        <w:rPr>
          <w:rFonts w:asciiTheme="majorBidi" w:hAnsiTheme="majorBidi" w:cstheme="majorBidi"/>
          <w:b/>
          <w:bCs/>
          <w:sz w:val="30"/>
          <w:szCs w:val="30"/>
        </w:rPr>
        <w:t>.</w:t>
      </w:r>
      <w:r w:rsidRPr="00934DB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5E64F3" w:rsidRPr="00934DBD">
        <w:rPr>
          <w:rFonts w:asciiTheme="majorBidi" w:hAnsiTheme="majorBidi" w:cstheme="majorBidi"/>
          <w:b/>
          <w:bCs/>
          <w:sz w:val="30"/>
          <w:szCs w:val="30"/>
        </w:rPr>
        <w:tab/>
      </w:r>
      <w:r w:rsidR="00BC322F" w:rsidRPr="00934DBD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ภาระผูกพันอื่นๆ</w:t>
      </w:r>
    </w:p>
    <w:p w14:paraId="1CCEF70C" w14:textId="77777777" w:rsidR="0059267B" w:rsidRPr="00934DBD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4AE85090" w14:textId="7A0CA729" w:rsidR="00A05A84" w:rsidRPr="00934DBD" w:rsidRDefault="00A05A84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>บริษัทมีสัญญาว่าด้วยความร่วมมือทางวิชาการกับมหาวิทยาลัยแม่โจ้ (</w:t>
      </w:r>
      <w:r w:rsidRPr="00934DBD">
        <w:rPr>
          <w:rFonts w:asciiTheme="majorBidi" w:hAnsiTheme="majorBidi" w:cstheme="majorBidi"/>
          <w:sz w:val="30"/>
          <w:szCs w:val="30"/>
        </w:rPr>
        <w:t>“</w:t>
      </w:r>
      <w:r w:rsidRPr="00934DBD">
        <w:rPr>
          <w:rFonts w:asciiTheme="majorBidi" w:hAnsiTheme="majorBidi" w:cstheme="majorBidi"/>
          <w:sz w:val="30"/>
          <w:szCs w:val="30"/>
          <w:cs/>
        </w:rPr>
        <w:t>มหาวิทยาลัย</w:t>
      </w:r>
      <w:r w:rsidRPr="00934DBD">
        <w:rPr>
          <w:rFonts w:asciiTheme="majorBidi" w:hAnsiTheme="majorBidi" w:cstheme="majorBidi"/>
          <w:sz w:val="30"/>
          <w:szCs w:val="30"/>
        </w:rPr>
        <w:t>”</w:t>
      </w:r>
      <w:r w:rsidRPr="00934DBD">
        <w:rPr>
          <w:rFonts w:asciiTheme="majorBidi" w:hAnsiTheme="majorBidi" w:cstheme="majorBidi"/>
          <w:sz w:val="30"/>
          <w:szCs w:val="30"/>
          <w:cs/>
        </w:rPr>
        <w:t>) โดยทางมหาวิทยาลัย</w:t>
      </w:r>
      <w:r w:rsidR="003937F8" w:rsidRPr="00934DBD">
        <w:rPr>
          <w:rFonts w:asciiTheme="majorBidi" w:hAnsiTheme="majorBidi" w:cstheme="majorBidi"/>
          <w:sz w:val="30"/>
          <w:szCs w:val="30"/>
        </w:rPr>
        <w:t xml:space="preserve">  </w:t>
      </w:r>
      <w:r w:rsidRPr="00934DBD">
        <w:rPr>
          <w:rFonts w:asciiTheme="majorBidi" w:hAnsiTheme="majorBidi" w:cstheme="majorBidi"/>
          <w:sz w:val="30"/>
          <w:szCs w:val="30"/>
          <w:cs/>
        </w:rPr>
        <w:t>อนุญาตให้บริษัทใช้ที่ดินและสิ่งปลูกสร้างในการสร้างบ่อเลี้ยงกุ้ง</w:t>
      </w:r>
      <w:r w:rsidR="0028009E" w:rsidRPr="00934DBD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934DBD">
        <w:rPr>
          <w:rFonts w:asciiTheme="majorBidi" w:hAnsiTheme="majorBidi" w:cstheme="majorBidi"/>
          <w:sz w:val="30"/>
          <w:szCs w:val="30"/>
          <w:cs/>
        </w:rPr>
        <w:t>แ</w:t>
      </w:r>
      <w:r w:rsidR="0006244A" w:rsidRPr="00934DBD">
        <w:rPr>
          <w:rFonts w:asciiTheme="majorBidi" w:hAnsiTheme="majorBidi" w:cstheme="majorBidi"/>
          <w:sz w:val="30"/>
          <w:szCs w:val="30"/>
          <w:cs/>
        </w:rPr>
        <w:t>ละใช้เป็นศูนย์วิจัยและฝึกอบรมแก่</w:t>
      </w:r>
      <w:r w:rsidR="003937F8" w:rsidRPr="00934DBD">
        <w:rPr>
          <w:rFonts w:asciiTheme="majorBidi" w:hAnsiTheme="majorBidi" w:cstheme="majorBidi"/>
          <w:sz w:val="30"/>
          <w:szCs w:val="30"/>
        </w:rPr>
        <w:t xml:space="preserve">         </w:t>
      </w:r>
      <w:r w:rsidRPr="00934DBD">
        <w:rPr>
          <w:rFonts w:asciiTheme="majorBidi" w:hAnsiTheme="majorBidi" w:cstheme="majorBidi"/>
          <w:sz w:val="30"/>
          <w:szCs w:val="30"/>
          <w:cs/>
        </w:rPr>
        <w:t>อาจารย์และนักวิชาการ ซึ่ง</w:t>
      </w:r>
      <w:r w:rsidR="00AC3E57" w:rsidRPr="00934DBD">
        <w:rPr>
          <w:rFonts w:asciiTheme="majorBidi" w:hAnsiTheme="majorBidi" w:cstheme="majorBidi"/>
          <w:sz w:val="30"/>
          <w:szCs w:val="30"/>
          <w:cs/>
        </w:rPr>
        <w:t>จะสิ้นสุด</w:t>
      </w:r>
      <w:r w:rsidR="00794C28" w:rsidRPr="00934DB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31</w:t>
      </w:r>
      <w:r w:rsidR="00794C28" w:rsidRPr="00934DB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606E5" w:rsidRPr="00934DBD">
        <w:rPr>
          <w:rFonts w:asciiTheme="majorBidi" w:hAnsiTheme="majorBidi" w:cstheme="majorBidi"/>
          <w:sz w:val="30"/>
          <w:szCs w:val="30"/>
        </w:rPr>
        <w:t>2565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4904" w:rsidRPr="00934DBD">
        <w:rPr>
          <w:rFonts w:asciiTheme="majorBidi" w:hAnsiTheme="majorBidi" w:cstheme="majorBidi"/>
          <w:spacing w:val="-4"/>
          <w:sz w:val="30"/>
          <w:szCs w:val="30"/>
          <w:cs/>
        </w:rPr>
        <w:t>ภายใต้เงื่อนไขของ</w:t>
      </w: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>สัญญาดังกล่าว บริษัทมี</w:t>
      </w:r>
      <w:r w:rsidR="00417708" w:rsidRPr="00934DBD">
        <w:rPr>
          <w:rFonts w:asciiTheme="majorBidi" w:hAnsiTheme="majorBidi" w:cstheme="majorBidi"/>
          <w:spacing w:val="-4"/>
          <w:sz w:val="30"/>
          <w:szCs w:val="30"/>
        </w:rPr>
        <w:br/>
      </w: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>ภาระผูกพันที่จะต้อง</w:t>
      </w:r>
      <w:r w:rsidR="00355124" w:rsidRPr="00934DBD">
        <w:rPr>
          <w:rFonts w:asciiTheme="majorBidi" w:hAnsiTheme="majorBidi" w:cstheme="majorBidi"/>
          <w:sz w:val="30"/>
          <w:szCs w:val="30"/>
          <w:cs/>
        </w:rPr>
        <w:t>จ่ายค่าตอบแทนให้กับมหาวิทยาลัยเป็นจำนวนเงิน</w:t>
      </w:r>
      <w:r w:rsidR="00355124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2606E5" w:rsidRPr="00934DBD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7E0A55" w:rsidRPr="00934DB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7E0A55" w:rsidRPr="00934DB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55124" w:rsidRPr="00934DBD">
        <w:rPr>
          <w:rFonts w:asciiTheme="majorBidi" w:hAnsiTheme="majorBidi" w:cstheme="majorBidi"/>
          <w:spacing w:val="-4"/>
          <w:sz w:val="30"/>
          <w:szCs w:val="30"/>
          <w:cs/>
        </w:rPr>
        <w:t>ล้านบาทต่อปี</w:t>
      </w:r>
      <w:r w:rsidR="00355124" w:rsidRPr="00934DB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55124" w:rsidRPr="00934DBD">
        <w:rPr>
          <w:rFonts w:asciiTheme="majorBidi" w:hAnsiTheme="majorBidi" w:cstheme="majorBidi"/>
          <w:spacing w:val="-4"/>
          <w:sz w:val="30"/>
          <w:szCs w:val="30"/>
          <w:cs/>
        </w:rPr>
        <w:t>และจะต้อง</w:t>
      </w: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>โอนกรรมสิทธิ์ในสินทรัพย์</w:t>
      </w:r>
      <w:r w:rsidRPr="00934DBD">
        <w:rPr>
          <w:rFonts w:asciiTheme="majorBidi" w:hAnsiTheme="majorBidi" w:cstheme="majorBidi"/>
          <w:sz w:val="30"/>
          <w:szCs w:val="30"/>
          <w:cs/>
        </w:rPr>
        <w:t>ทั้งหมดของโครงการให้กับมหาวิทยาลัยเมื่ออายุ</w:t>
      </w:r>
      <w:r w:rsidR="002A1543" w:rsidRPr="00934DBD">
        <w:rPr>
          <w:rFonts w:asciiTheme="majorBidi" w:hAnsiTheme="majorBidi" w:cstheme="majorBidi"/>
          <w:sz w:val="30"/>
          <w:szCs w:val="30"/>
          <w:cs/>
        </w:rPr>
        <w:t>ของ</w:t>
      </w:r>
      <w:r w:rsidRPr="00934DBD">
        <w:rPr>
          <w:rFonts w:asciiTheme="majorBidi" w:hAnsiTheme="majorBidi" w:cstheme="majorBidi"/>
          <w:sz w:val="30"/>
          <w:szCs w:val="30"/>
          <w:cs/>
        </w:rPr>
        <w:t>สัญญาสิ้นสุดลง ทั้งนี้ราคาตามบัญชีของ</w:t>
      </w: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>สินทรัพย</w:t>
      </w:r>
      <w:r w:rsidR="008F3E98" w:rsidRPr="00934DBD">
        <w:rPr>
          <w:rFonts w:asciiTheme="majorBidi" w:hAnsiTheme="majorBidi" w:cstheme="majorBidi"/>
          <w:spacing w:val="-2"/>
          <w:sz w:val="30"/>
          <w:szCs w:val="30"/>
          <w:cs/>
        </w:rPr>
        <w:t>์ของบริษัทภายใต้สัญญา</w:t>
      </w:r>
      <w:r w:rsidR="004C24C1" w:rsidRPr="00934DBD">
        <w:rPr>
          <w:rFonts w:asciiTheme="majorBidi" w:hAnsiTheme="majorBidi" w:cstheme="majorBidi"/>
          <w:spacing w:val="-2"/>
          <w:sz w:val="30"/>
          <w:szCs w:val="30"/>
          <w:cs/>
        </w:rPr>
        <w:t xml:space="preserve">ดังกล่าว ณ วันที่ </w:t>
      </w:r>
      <w:r w:rsidR="002606E5" w:rsidRPr="00934DBD">
        <w:rPr>
          <w:rFonts w:asciiTheme="majorBidi" w:hAnsiTheme="majorBidi" w:cstheme="majorBidi"/>
          <w:sz w:val="30"/>
          <w:szCs w:val="30"/>
        </w:rPr>
        <w:t>30</w:t>
      </w:r>
      <w:r w:rsidR="00AB0C0E"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5CB4" w:rsidRPr="00934DB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2606E5" w:rsidRPr="00934DBD">
        <w:rPr>
          <w:rFonts w:asciiTheme="majorBidi" w:hAnsiTheme="majorBidi" w:cstheme="majorBidi"/>
          <w:sz w:val="30"/>
          <w:szCs w:val="30"/>
        </w:rPr>
        <w:t>2563</w:t>
      </w:r>
      <w:r w:rsidR="00786572" w:rsidRPr="00934DB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>มีจำนวนเงินรวม</w:t>
      </w:r>
      <w:r w:rsidR="00DA34B4" w:rsidRPr="00934DB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A65F6" w:rsidRPr="00934DBD">
        <w:rPr>
          <w:rFonts w:asciiTheme="majorBidi" w:hAnsiTheme="majorBidi" w:cstheme="majorBidi"/>
          <w:spacing w:val="-2"/>
          <w:sz w:val="30"/>
          <w:szCs w:val="30"/>
        </w:rPr>
        <w:t xml:space="preserve">19 </w:t>
      </w:r>
      <w:r w:rsidRPr="00934DBD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2588" w:rsidRPr="00934DBD">
        <w:rPr>
          <w:rFonts w:asciiTheme="majorBidi" w:hAnsiTheme="majorBidi" w:cstheme="majorBidi"/>
          <w:sz w:val="30"/>
          <w:szCs w:val="30"/>
        </w:rPr>
        <w:br/>
      </w:r>
      <w:r w:rsidRPr="00934DBD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(</w:t>
      </w:r>
      <w:r w:rsidR="002606E5" w:rsidRPr="00934DBD">
        <w:rPr>
          <w:rFonts w:asciiTheme="majorBidi" w:eastAsia="CG Times (W1)" w:hAnsiTheme="majorBidi" w:cstheme="majorBidi"/>
          <w:i/>
          <w:iCs/>
          <w:sz w:val="30"/>
          <w:szCs w:val="30"/>
        </w:rPr>
        <w:t>31</w:t>
      </w:r>
      <w:r w:rsidR="00862588" w:rsidRPr="00934DBD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862588" w:rsidRPr="00934DBD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2606E5" w:rsidRPr="00934DBD">
        <w:rPr>
          <w:rFonts w:asciiTheme="majorBidi" w:eastAsia="CG Times (W1)" w:hAnsiTheme="majorBidi" w:cstheme="majorBidi"/>
          <w:i/>
          <w:iCs/>
          <w:sz w:val="30"/>
          <w:szCs w:val="30"/>
        </w:rPr>
        <w:t>2562</w:t>
      </w:r>
      <w:r w:rsidRPr="00934DBD">
        <w:rPr>
          <w:rFonts w:asciiTheme="majorBidi" w:eastAsia="CG Times (W1)" w:hAnsiTheme="majorBidi" w:cstheme="majorBidi"/>
          <w:i/>
          <w:iCs/>
          <w:sz w:val="30"/>
          <w:szCs w:val="30"/>
        </w:rPr>
        <w:t>:</w:t>
      </w:r>
      <w:r w:rsidR="00D65091" w:rsidRPr="00934DBD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2606E5" w:rsidRPr="00934DBD">
        <w:rPr>
          <w:rFonts w:asciiTheme="majorBidi" w:eastAsia="CG Times (W1)" w:hAnsiTheme="majorBidi" w:cstheme="majorBidi"/>
          <w:i/>
          <w:iCs/>
          <w:sz w:val="30"/>
          <w:szCs w:val="30"/>
        </w:rPr>
        <w:t>14</w:t>
      </w:r>
      <w:r w:rsidR="00786572" w:rsidRPr="00934DBD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Pr="00934DBD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ล้านบาท)</w:t>
      </w:r>
    </w:p>
    <w:p w14:paraId="4D678FE9" w14:textId="77777777" w:rsidR="00342161" w:rsidRPr="00934DBD" w:rsidRDefault="00342161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</w:p>
    <w:p w14:paraId="1908B131" w14:textId="3A834FD3" w:rsidR="00F1014A" w:rsidRPr="00934DBD" w:rsidRDefault="002606E5" w:rsidP="00F60850">
      <w:pPr>
        <w:pStyle w:val="BodyText2"/>
        <w:ind w:left="1080" w:right="6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F5034" w:rsidRPr="00934DBD"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F1014A" w:rsidRPr="00934DBD">
        <w:rPr>
          <w:rFonts w:asciiTheme="majorBidi" w:hAnsiTheme="majorBidi" w:cstheme="majorBidi"/>
          <w:b/>
          <w:bCs/>
          <w:sz w:val="30"/>
          <w:szCs w:val="30"/>
        </w:rPr>
        <w:t>.</w:t>
      </w:r>
      <w:r w:rsidRPr="00934DBD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F1014A" w:rsidRPr="00934DBD">
        <w:rPr>
          <w:rFonts w:asciiTheme="majorBidi" w:hAnsiTheme="majorBidi" w:cstheme="majorBidi"/>
          <w:b/>
          <w:bCs/>
          <w:sz w:val="30"/>
          <w:szCs w:val="30"/>
          <w:cs/>
        </w:rPr>
        <w:tab/>
        <w:t>เลตเตอร์ออฟเครดิต</w:t>
      </w:r>
    </w:p>
    <w:p w14:paraId="7D826C94" w14:textId="77777777" w:rsidR="00F1014A" w:rsidRPr="00934DBD" w:rsidRDefault="00F1014A" w:rsidP="000429AC">
      <w:pPr>
        <w:pStyle w:val="BodyText2"/>
        <w:ind w:left="1080" w:right="63" w:hanging="538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C6A6C" w14:textId="45C4A909" w:rsidR="002C1FB9" w:rsidRPr="00934DBD" w:rsidRDefault="00CD0628" w:rsidP="000429AC">
      <w:pPr>
        <w:pStyle w:val="BodyText2"/>
        <w:ind w:left="1080" w:right="63" w:firstLine="0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>บริษัทและ</w:t>
      </w:r>
      <w:r w:rsidR="00F1014A" w:rsidRPr="00934DBD">
        <w:rPr>
          <w:rFonts w:asciiTheme="majorBidi" w:hAnsiTheme="majorBidi" w:cstheme="majorBidi"/>
          <w:sz w:val="30"/>
          <w:szCs w:val="30"/>
          <w:cs/>
        </w:rPr>
        <w:t>บริษัทย่อยบางแห่งมีภาระผูกพัน</w:t>
      </w:r>
      <w:r w:rsidR="0085319D" w:rsidRPr="00934DBD">
        <w:rPr>
          <w:rFonts w:asciiTheme="majorBidi" w:hAnsiTheme="majorBidi" w:cstheme="majorBidi"/>
          <w:sz w:val="30"/>
          <w:szCs w:val="30"/>
          <w:cs/>
        </w:rPr>
        <w:t>ภายใต้</w:t>
      </w:r>
      <w:r w:rsidR="00F1014A" w:rsidRPr="00934DBD">
        <w:rPr>
          <w:rFonts w:asciiTheme="majorBidi" w:hAnsiTheme="majorBidi" w:cstheme="majorBidi"/>
          <w:sz w:val="30"/>
          <w:szCs w:val="30"/>
          <w:cs/>
        </w:rPr>
        <w:t>เลตเตอร์ออฟเครดิตที่ออกแล้วเป็นจำนวนเงินรวม</w:t>
      </w:r>
      <w:r w:rsidR="007A0F99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4A62FA" w:rsidRPr="00934DBD">
        <w:rPr>
          <w:rFonts w:asciiTheme="majorBidi" w:hAnsiTheme="majorBidi" w:cstheme="majorBidi"/>
          <w:sz w:val="30"/>
          <w:szCs w:val="30"/>
        </w:rPr>
        <w:t xml:space="preserve">14 </w:t>
      </w:r>
      <w:r w:rsidR="00204DB8" w:rsidRPr="00934DB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A62FA" w:rsidRPr="00934DBD">
        <w:rPr>
          <w:rFonts w:asciiTheme="majorBidi" w:hAnsiTheme="majorBidi" w:cstheme="majorBidi"/>
          <w:sz w:val="30"/>
          <w:szCs w:val="30"/>
        </w:rPr>
        <w:t>891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CE358D"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1014A" w:rsidRPr="00934DBD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(</w:t>
      </w:r>
      <w:r w:rsidR="002606E5" w:rsidRPr="00934DBD">
        <w:rPr>
          <w:rFonts w:asciiTheme="majorBidi" w:eastAsia="CG Times (W1)" w:hAnsiTheme="majorBidi" w:cstheme="majorBidi"/>
          <w:i/>
          <w:iCs/>
          <w:sz w:val="30"/>
          <w:szCs w:val="30"/>
        </w:rPr>
        <w:t>31</w:t>
      </w:r>
      <w:r w:rsidR="00DA236A" w:rsidRPr="00934DBD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DA236A" w:rsidRPr="00934DBD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ธันวาคม</w:t>
      </w:r>
      <w:r w:rsidR="00DA236A" w:rsidRPr="00934DBD">
        <w:rPr>
          <w:rFonts w:asciiTheme="majorBidi" w:hAnsiTheme="majorBidi" w:cstheme="majorBidi"/>
          <w:i/>
          <w:iCs/>
          <w:cs/>
        </w:rPr>
        <w:t xml:space="preserve"> </w:t>
      </w:r>
      <w:r w:rsidR="002606E5" w:rsidRPr="00934DBD">
        <w:rPr>
          <w:rFonts w:asciiTheme="majorBidi" w:eastAsia="CG Times (W1)" w:hAnsiTheme="majorBidi" w:cstheme="majorBidi"/>
          <w:i/>
          <w:iCs/>
          <w:sz w:val="30"/>
          <w:szCs w:val="30"/>
        </w:rPr>
        <w:t>2562</w:t>
      </w:r>
      <w:r w:rsidR="0088679E" w:rsidRPr="00934DBD">
        <w:rPr>
          <w:rFonts w:asciiTheme="majorBidi" w:eastAsia="CG Times (W1)" w:hAnsiTheme="majorBidi" w:cstheme="majorBidi"/>
          <w:i/>
          <w:iCs/>
          <w:sz w:val="30"/>
          <w:szCs w:val="30"/>
        </w:rPr>
        <w:t>:</w:t>
      </w:r>
      <w:r w:rsidRPr="00934DBD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 xml:space="preserve"> บริษัทย่อยบางแห่งมีภาระผูกผันเป็นจำนวนเงินรวม</w:t>
      </w:r>
      <w:r w:rsidR="00AE420B" w:rsidRPr="00934DBD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2606E5" w:rsidRPr="00934DBD">
        <w:rPr>
          <w:rFonts w:asciiTheme="majorBidi" w:eastAsia="CG Times (W1)" w:hAnsiTheme="majorBidi" w:cstheme="majorBidi"/>
          <w:i/>
          <w:iCs/>
          <w:sz w:val="30"/>
          <w:szCs w:val="30"/>
        </w:rPr>
        <w:t>2</w:t>
      </w:r>
      <w:r w:rsidR="00D64FC6" w:rsidRPr="00934DBD">
        <w:rPr>
          <w:rFonts w:asciiTheme="majorBidi" w:eastAsia="CG Times (W1)" w:hAnsiTheme="majorBidi" w:cstheme="majorBidi"/>
          <w:i/>
          <w:iCs/>
          <w:sz w:val="30"/>
          <w:szCs w:val="30"/>
        </w:rPr>
        <w:t>,</w:t>
      </w:r>
      <w:r w:rsidR="002606E5" w:rsidRPr="00934DBD">
        <w:rPr>
          <w:rFonts w:asciiTheme="majorBidi" w:eastAsia="CG Times (W1)" w:hAnsiTheme="majorBidi" w:cstheme="majorBidi"/>
          <w:i/>
          <w:iCs/>
          <w:sz w:val="30"/>
          <w:szCs w:val="30"/>
        </w:rPr>
        <w:t>065</w:t>
      </w:r>
      <w:r w:rsidR="00786572" w:rsidRPr="00934DBD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88679E" w:rsidRPr="00934DBD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ล้านบา</w:t>
      </w:r>
      <w:r w:rsidR="00DF3DC6" w:rsidRPr="00934DBD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ท</w:t>
      </w:r>
      <w:r w:rsidR="00F1014A" w:rsidRPr="00934DBD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)</w:t>
      </w:r>
    </w:p>
    <w:p w14:paraId="440AFF41" w14:textId="77777777" w:rsidR="00670E3E" w:rsidRPr="00934DBD" w:rsidRDefault="00670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30133CF" w14:textId="692F9F2C" w:rsidR="003645D7" w:rsidRPr="00934DBD" w:rsidRDefault="002606E5" w:rsidP="00F60850">
      <w:pPr>
        <w:pStyle w:val="BodyText2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F5034" w:rsidRPr="00934DBD"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F1014A" w:rsidRPr="00934DBD">
        <w:rPr>
          <w:rFonts w:asciiTheme="majorBidi" w:hAnsiTheme="majorBidi" w:cstheme="majorBidi"/>
          <w:b/>
          <w:bCs/>
          <w:sz w:val="30"/>
          <w:szCs w:val="30"/>
        </w:rPr>
        <w:t>.</w:t>
      </w:r>
      <w:r w:rsidRPr="00934DBD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F1014A" w:rsidRPr="00934DBD">
        <w:rPr>
          <w:rFonts w:asciiTheme="majorBidi" w:hAnsiTheme="majorBidi" w:cstheme="majorBidi"/>
          <w:b/>
          <w:bCs/>
          <w:sz w:val="30"/>
          <w:szCs w:val="30"/>
        </w:rPr>
        <w:tab/>
      </w:r>
      <w:r w:rsidR="006D0ACD" w:rsidRPr="00934DBD">
        <w:rPr>
          <w:rFonts w:asciiTheme="majorBidi" w:hAnsiTheme="majorBidi" w:cstheme="majorBidi"/>
          <w:b/>
          <w:bCs/>
          <w:sz w:val="30"/>
          <w:szCs w:val="30"/>
          <w:cs/>
        </w:rPr>
        <w:t>หนังสือค้ำประกัน</w:t>
      </w:r>
    </w:p>
    <w:p w14:paraId="502D588D" w14:textId="77777777" w:rsidR="00EC4737" w:rsidRPr="00934DBD" w:rsidRDefault="00EC4737" w:rsidP="000429AC">
      <w:pPr>
        <w:pStyle w:val="BodyText2"/>
        <w:ind w:left="1080" w:hanging="538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6AAF695" w14:textId="1E0C599D" w:rsidR="004C45A6" w:rsidRPr="00934DBD" w:rsidRDefault="007B6948" w:rsidP="000429AC">
      <w:pPr>
        <w:pStyle w:val="a"/>
        <w:tabs>
          <w:tab w:val="clear" w:pos="1080"/>
        </w:tabs>
        <w:ind w:left="1440" w:hanging="360"/>
        <w:jc w:val="thaiDistribute"/>
        <w:rPr>
          <w:rFonts w:asciiTheme="majorBidi" w:eastAsia="CG Times (W1)" w:hAnsiTheme="majorBidi" w:cstheme="majorBidi"/>
          <w:spacing w:val="-4"/>
          <w:lang w:val="en-US"/>
        </w:rPr>
      </w:pPr>
      <w:r w:rsidRPr="00934DBD">
        <w:rPr>
          <w:rFonts w:asciiTheme="majorBidi" w:eastAsia="CG Times (W1)" w:hAnsiTheme="majorBidi" w:cstheme="majorBidi"/>
          <w:spacing w:val="-4"/>
          <w:lang w:val="en-US"/>
        </w:rPr>
        <w:t>(</w:t>
      </w:r>
      <w:r w:rsidRPr="00934DBD">
        <w:rPr>
          <w:rFonts w:asciiTheme="majorBidi" w:eastAsia="CG Times (W1)" w:hAnsiTheme="majorBidi" w:cstheme="majorBidi"/>
          <w:spacing w:val="-4"/>
          <w:cs/>
          <w:lang w:val="en-US"/>
        </w:rPr>
        <w:t>ก)</w:t>
      </w:r>
      <w:r w:rsidRPr="00934DBD">
        <w:rPr>
          <w:rFonts w:asciiTheme="majorBidi" w:eastAsia="CG Times (W1)" w:hAnsiTheme="majorBidi" w:cstheme="majorBidi"/>
          <w:spacing w:val="-4"/>
          <w:cs/>
          <w:lang w:val="en-US"/>
        </w:rPr>
        <w:tab/>
      </w:r>
      <w:r w:rsidR="00F1014A" w:rsidRPr="00934DBD">
        <w:rPr>
          <w:rFonts w:asciiTheme="majorBidi" w:eastAsia="CG Times (W1)" w:hAnsiTheme="majorBidi" w:cstheme="majorBidi"/>
          <w:spacing w:val="-4"/>
          <w:cs/>
          <w:lang w:val="en-US"/>
        </w:rPr>
        <w:t>บริษัทและบริษัทย่อยบางแห่งมีภาระผูกพันจากการที่สถาบันการเงินบางแห่งออกหนังสือค้ำประกันบริษัทและบริษัทย่อยดัง</w:t>
      </w:r>
      <w:r w:rsidR="00521698" w:rsidRPr="00934DBD">
        <w:rPr>
          <w:rFonts w:asciiTheme="majorBidi" w:eastAsia="CG Times (W1)" w:hAnsiTheme="majorBidi" w:cstheme="majorBidi"/>
          <w:spacing w:val="-4"/>
          <w:cs/>
          <w:lang w:val="en-US"/>
        </w:rPr>
        <w:t xml:space="preserve">กล่าวต่อหน่วยงานราชการและอื่นๆ </w:t>
      </w:r>
      <w:r w:rsidR="00F1014A" w:rsidRPr="00934DBD">
        <w:rPr>
          <w:rFonts w:asciiTheme="majorBidi" w:eastAsia="CG Times (W1)" w:hAnsiTheme="majorBidi" w:cstheme="majorBidi"/>
          <w:spacing w:val="-4"/>
          <w:cs/>
          <w:lang w:val="en-US"/>
        </w:rPr>
        <w:t>เป็นจำนวนเงินรวม</w:t>
      </w:r>
      <w:r w:rsidR="00786572" w:rsidRPr="00934DBD">
        <w:rPr>
          <w:rFonts w:asciiTheme="majorBidi" w:eastAsia="CG Times (W1)" w:hAnsiTheme="majorBidi" w:cstheme="majorBidi"/>
          <w:spacing w:val="-4"/>
          <w:lang w:val="en-US"/>
        </w:rPr>
        <w:t xml:space="preserve"> </w:t>
      </w:r>
      <w:r w:rsidR="005A65F6" w:rsidRPr="00934DBD">
        <w:rPr>
          <w:rFonts w:asciiTheme="majorBidi" w:eastAsia="CG Times (W1)" w:hAnsiTheme="majorBidi" w:cstheme="majorBidi"/>
          <w:spacing w:val="-4"/>
          <w:lang w:val="en-US"/>
        </w:rPr>
        <w:t xml:space="preserve">17 </w:t>
      </w:r>
      <w:r w:rsidR="00F1014A" w:rsidRPr="00934DBD">
        <w:rPr>
          <w:rFonts w:asciiTheme="majorBidi" w:eastAsia="CG Times (W1)" w:hAnsiTheme="majorBidi" w:cstheme="majorBidi"/>
          <w:spacing w:val="-4"/>
          <w:cs/>
          <w:lang w:val="en-US"/>
        </w:rPr>
        <w:t>ล้านบาท และ</w:t>
      </w:r>
      <w:r w:rsidR="002B2807" w:rsidRPr="00934DBD">
        <w:rPr>
          <w:rFonts w:asciiTheme="majorBidi" w:eastAsia="CG Times (W1)" w:hAnsiTheme="majorBidi" w:cstheme="majorBidi"/>
          <w:spacing w:val="-4"/>
          <w:lang w:val="en-US"/>
        </w:rPr>
        <w:t xml:space="preserve"> </w:t>
      </w:r>
      <w:r w:rsidR="00991FBE" w:rsidRPr="00934DBD">
        <w:rPr>
          <w:rFonts w:asciiTheme="majorBidi" w:eastAsia="CG Times (W1)" w:hAnsiTheme="majorBidi" w:cstheme="majorBidi"/>
          <w:spacing w:val="-4"/>
          <w:lang w:val="en-US"/>
        </w:rPr>
        <w:t xml:space="preserve"> </w:t>
      </w:r>
      <w:r w:rsidR="002B2807" w:rsidRPr="00934DBD">
        <w:rPr>
          <w:rFonts w:asciiTheme="majorBidi" w:eastAsia="CG Times (W1)" w:hAnsiTheme="majorBidi" w:cstheme="majorBidi"/>
          <w:spacing w:val="-4"/>
          <w:lang w:val="en-US"/>
        </w:rPr>
        <w:t xml:space="preserve"> </w:t>
      </w:r>
      <w:r w:rsidR="002B2807" w:rsidRPr="00934DBD">
        <w:rPr>
          <w:rFonts w:asciiTheme="majorBidi" w:eastAsia="CG Times (W1)" w:hAnsiTheme="majorBidi" w:cstheme="majorBidi"/>
          <w:spacing w:val="-4"/>
          <w:lang w:val="en-US"/>
        </w:rPr>
        <w:br/>
      </w:r>
      <w:r w:rsidR="00AD33BF">
        <w:rPr>
          <w:rFonts w:asciiTheme="majorBidi" w:eastAsia="CG Times (W1)" w:hAnsiTheme="majorBidi" w:cstheme="majorBidi"/>
          <w:spacing w:val="-4"/>
          <w:lang w:val="en-US"/>
        </w:rPr>
        <w:t xml:space="preserve">3,304 </w:t>
      </w:r>
      <w:r w:rsidR="00F1014A" w:rsidRPr="00934DBD">
        <w:rPr>
          <w:rFonts w:asciiTheme="majorBidi" w:eastAsia="CG Times (W1)" w:hAnsiTheme="majorBidi" w:cstheme="majorBidi"/>
          <w:spacing w:val="-4"/>
          <w:cs/>
          <w:lang w:val="en-US"/>
        </w:rPr>
        <w:t>ล้านบาท</w:t>
      </w:r>
      <w:r w:rsidR="002B2807" w:rsidRPr="00934DBD">
        <w:rPr>
          <w:rFonts w:asciiTheme="majorBidi" w:eastAsia="CG Times (W1)" w:hAnsiTheme="majorBidi" w:cstheme="majorBidi"/>
          <w:spacing w:val="-4"/>
          <w:lang w:val="en-US"/>
        </w:rPr>
        <w:t xml:space="preserve"> </w:t>
      </w:r>
      <w:r w:rsidR="00F1014A" w:rsidRPr="00934DBD">
        <w:rPr>
          <w:rFonts w:asciiTheme="majorBidi" w:eastAsia="CG Times (W1)" w:hAnsiTheme="majorBidi" w:cstheme="majorBidi"/>
          <w:spacing w:val="-6"/>
          <w:cs/>
          <w:lang w:val="en-US"/>
        </w:rPr>
        <w:t xml:space="preserve">ตามลำดับ </w:t>
      </w:r>
      <w:r w:rsidR="00F1014A" w:rsidRPr="00934DBD">
        <w:rPr>
          <w:rFonts w:asciiTheme="majorBidi" w:eastAsia="CG Times (W1)" w:hAnsiTheme="majorBidi" w:cstheme="majorBidi"/>
          <w:i/>
          <w:iCs/>
          <w:spacing w:val="-6"/>
          <w:cs/>
          <w:lang w:val="en-US"/>
        </w:rPr>
        <w:t>(</w:t>
      </w:r>
      <w:r w:rsidR="002606E5" w:rsidRPr="00934DBD">
        <w:rPr>
          <w:rFonts w:asciiTheme="majorBidi" w:eastAsia="CG Times (W1)" w:hAnsiTheme="majorBidi" w:cstheme="majorBidi"/>
          <w:i/>
          <w:iCs/>
          <w:spacing w:val="-6"/>
          <w:lang w:val="en-US"/>
        </w:rPr>
        <w:t>31</w:t>
      </w:r>
      <w:r w:rsidR="00862588" w:rsidRPr="00934DBD">
        <w:rPr>
          <w:rFonts w:asciiTheme="majorBidi" w:eastAsia="CG Times (W1)" w:hAnsiTheme="majorBidi" w:cstheme="majorBidi"/>
          <w:i/>
          <w:iCs/>
          <w:spacing w:val="-6"/>
          <w:cs/>
          <w:lang w:val="en-US"/>
        </w:rPr>
        <w:t xml:space="preserve"> ธันวาคม </w:t>
      </w:r>
      <w:r w:rsidR="002606E5" w:rsidRPr="00934DBD">
        <w:rPr>
          <w:rFonts w:asciiTheme="majorBidi" w:eastAsia="CG Times (W1)" w:hAnsiTheme="majorBidi" w:cstheme="majorBidi"/>
          <w:i/>
          <w:iCs/>
          <w:spacing w:val="-6"/>
          <w:lang w:val="en-US"/>
        </w:rPr>
        <w:t>2562</w:t>
      </w:r>
      <w:r w:rsidR="00F1014A" w:rsidRPr="00934DBD">
        <w:rPr>
          <w:rFonts w:asciiTheme="majorBidi" w:eastAsia="CG Times (W1)" w:hAnsiTheme="majorBidi" w:cstheme="majorBidi"/>
          <w:i/>
          <w:iCs/>
          <w:spacing w:val="-6"/>
          <w:lang w:val="en-US"/>
        </w:rPr>
        <w:t xml:space="preserve">: </w:t>
      </w:r>
      <w:proofErr w:type="gramStart"/>
      <w:r w:rsidR="002606E5" w:rsidRPr="00934DBD">
        <w:rPr>
          <w:rFonts w:asciiTheme="majorBidi" w:eastAsia="CG Times (W1)" w:hAnsiTheme="majorBidi" w:cstheme="majorBidi"/>
          <w:i/>
          <w:iCs/>
          <w:spacing w:val="-6"/>
          <w:lang w:val="en-US"/>
        </w:rPr>
        <w:t>16</w:t>
      </w:r>
      <w:r w:rsidR="00D64FC6" w:rsidRPr="00934DBD">
        <w:rPr>
          <w:rFonts w:asciiTheme="majorBidi" w:eastAsia="CG Times (W1)" w:hAnsiTheme="majorBidi" w:cstheme="majorBidi"/>
          <w:i/>
          <w:iCs/>
          <w:spacing w:val="-6"/>
          <w:lang w:val="en-US"/>
        </w:rPr>
        <w:t xml:space="preserve"> </w:t>
      </w:r>
      <w:r w:rsidR="00786572" w:rsidRPr="00934DBD">
        <w:rPr>
          <w:rFonts w:asciiTheme="majorBidi" w:eastAsia="CG Times (W1)" w:hAnsiTheme="majorBidi" w:cstheme="majorBidi"/>
          <w:i/>
          <w:iCs/>
          <w:spacing w:val="-6"/>
          <w:lang w:val="en-US"/>
        </w:rPr>
        <w:t xml:space="preserve"> </w:t>
      </w:r>
      <w:r w:rsidR="00F1014A" w:rsidRPr="00934DBD">
        <w:rPr>
          <w:rFonts w:asciiTheme="majorBidi" w:eastAsia="CG Times (W1)" w:hAnsiTheme="majorBidi" w:cstheme="majorBidi"/>
          <w:i/>
          <w:iCs/>
          <w:spacing w:val="-6"/>
          <w:cs/>
          <w:lang w:val="en-US"/>
        </w:rPr>
        <w:t>ล้านบาท</w:t>
      </w:r>
      <w:proofErr w:type="gramEnd"/>
      <w:r w:rsidR="00F1014A" w:rsidRPr="00934DBD">
        <w:rPr>
          <w:rFonts w:asciiTheme="majorBidi" w:eastAsia="CG Times (W1)" w:hAnsiTheme="majorBidi" w:cstheme="majorBidi"/>
          <w:i/>
          <w:iCs/>
          <w:spacing w:val="-6"/>
          <w:cs/>
          <w:lang w:val="en-US"/>
        </w:rPr>
        <w:t xml:space="preserve"> และ </w:t>
      </w:r>
      <w:r w:rsidR="002606E5" w:rsidRPr="00934DBD">
        <w:rPr>
          <w:rFonts w:asciiTheme="majorBidi" w:eastAsia="CG Times (W1)" w:hAnsiTheme="majorBidi" w:cstheme="majorBidi"/>
          <w:i/>
          <w:iCs/>
          <w:spacing w:val="-6"/>
          <w:lang w:val="en-US"/>
        </w:rPr>
        <w:t>9</w:t>
      </w:r>
      <w:r w:rsidR="00666566" w:rsidRPr="00934DBD">
        <w:rPr>
          <w:rFonts w:asciiTheme="majorBidi" w:eastAsia="CG Times (W1)" w:hAnsiTheme="majorBidi" w:cstheme="majorBidi"/>
          <w:i/>
          <w:iCs/>
          <w:spacing w:val="-6"/>
          <w:lang w:val="en-US"/>
        </w:rPr>
        <w:t>,</w:t>
      </w:r>
      <w:r w:rsidR="002606E5" w:rsidRPr="00934DBD">
        <w:rPr>
          <w:rFonts w:asciiTheme="majorBidi" w:eastAsia="CG Times (W1)" w:hAnsiTheme="majorBidi" w:cstheme="majorBidi"/>
          <w:i/>
          <w:iCs/>
          <w:spacing w:val="-6"/>
          <w:lang w:val="en-US"/>
        </w:rPr>
        <w:t>192</w:t>
      </w:r>
      <w:r w:rsidR="00786572" w:rsidRPr="00934DBD">
        <w:rPr>
          <w:rFonts w:asciiTheme="majorBidi" w:eastAsia="CG Times (W1)" w:hAnsiTheme="majorBidi" w:cstheme="majorBidi"/>
          <w:i/>
          <w:iCs/>
          <w:spacing w:val="-6"/>
          <w:lang w:val="en-US"/>
        </w:rPr>
        <w:t xml:space="preserve"> </w:t>
      </w:r>
      <w:r w:rsidR="00F1014A" w:rsidRPr="00934DBD">
        <w:rPr>
          <w:rFonts w:asciiTheme="majorBidi" w:eastAsia="CG Times (W1)" w:hAnsiTheme="majorBidi" w:cstheme="majorBidi"/>
          <w:i/>
          <w:iCs/>
          <w:spacing w:val="-6"/>
          <w:cs/>
          <w:lang w:val="en-US"/>
        </w:rPr>
        <w:t>ล้านบาท ตามลำดับ)</w:t>
      </w:r>
      <w:r w:rsidR="00F1014A" w:rsidRPr="00934DBD">
        <w:rPr>
          <w:rFonts w:asciiTheme="majorBidi" w:eastAsia="CG Times (W1)" w:hAnsiTheme="majorBidi" w:cstheme="majorBidi"/>
          <w:spacing w:val="-6"/>
          <w:cs/>
          <w:lang w:val="en-US"/>
        </w:rPr>
        <w:t xml:space="preserve"> หนังสือค้ำประกันเหล่านี้ส่วนใหญ่เป็น</w:t>
      </w:r>
      <w:r w:rsidR="002B2807" w:rsidRPr="00934DBD">
        <w:rPr>
          <w:rFonts w:asciiTheme="majorBidi" w:eastAsia="CG Times (W1)" w:hAnsiTheme="majorBidi" w:cstheme="majorBidi"/>
          <w:spacing w:val="-4"/>
          <w:cs/>
          <w:lang w:val="en-US"/>
        </w:rPr>
        <w:t>การ</w:t>
      </w:r>
      <w:r w:rsidR="00F1014A" w:rsidRPr="00934DBD">
        <w:rPr>
          <w:rFonts w:asciiTheme="majorBidi" w:eastAsia="CG Times (W1)" w:hAnsiTheme="majorBidi" w:cstheme="majorBidi"/>
          <w:spacing w:val="-4"/>
          <w:cs/>
          <w:lang w:val="en-US"/>
        </w:rPr>
        <w:t>ค้ำประกันค่าภาษี ค่าอากรต่างๆ และการขายสินค้า</w:t>
      </w:r>
    </w:p>
    <w:p w14:paraId="17C29869" w14:textId="77777777" w:rsidR="007B6948" w:rsidRPr="00934DBD" w:rsidRDefault="007B6948" w:rsidP="000429AC">
      <w:pPr>
        <w:pStyle w:val="a"/>
        <w:tabs>
          <w:tab w:val="clear" w:pos="1080"/>
        </w:tabs>
        <w:ind w:left="1440" w:hanging="360"/>
        <w:jc w:val="thaiDistribute"/>
        <w:rPr>
          <w:rFonts w:asciiTheme="majorBidi" w:eastAsia="CG Times (W1)" w:hAnsiTheme="majorBidi" w:cstheme="majorBidi"/>
          <w:spacing w:val="-4"/>
          <w:lang w:val="en-US"/>
        </w:rPr>
      </w:pPr>
    </w:p>
    <w:p w14:paraId="1F5DA560" w14:textId="72ED69CE" w:rsidR="007B6948" w:rsidRPr="00934DBD" w:rsidRDefault="007B6948" w:rsidP="000429AC">
      <w:pPr>
        <w:pStyle w:val="a"/>
        <w:tabs>
          <w:tab w:val="clear" w:pos="1080"/>
        </w:tabs>
        <w:ind w:left="1440" w:hanging="360"/>
        <w:jc w:val="thaiDistribute"/>
        <w:rPr>
          <w:rFonts w:asciiTheme="majorBidi" w:eastAsia="CG Times (W1)" w:hAnsiTheme="majorBidi" w:cstheme="majorBidi"/>
          <w:i/>
          <w:iCs/>
          <w:spacing w:val="-4"/>
          <w:lang w:val="en-US"/>
        </w:rPr>
      </w:pPr>
      <w:r w:rsidRPr="00934DBD">
        <w:rPr>
          <w:rFonts w:asciiTheme="majorBidi" w:eastAsia="CG Times (W1)" w:hAnsiTheme="majorBidi" w:cstheme="majorBidi"/>
          <w:spacing w:val="-4"/>
          <w:cs/>
          <w:lang w:val="en-US"/>
        </w:rPr>
        <w:t>(ข)</w:t>
      </w:r>
      <w:r w:rsidRPr="00934DBD">
        <w:rPr>
          <w:rFonts w:asciiTheme="majorBidi" w:eastAsia="CG Times (W1)" w:hAnsiTheme="majorBidi" w:cstheme="majorBidi"/>
          <w:spacing w:val="-4"/>
          <w:cs/>
          <w:lang w:val="en-US"/>
        </w:rPr>
        <w:tab/>
        <w:t>บริษัทย่อยในต่างประเทศบางแห่งมีภาระผูกพันจากการออกหนังสือค้ำประกันให้กับสถาบันการเงิน</w:t>
      </w:r>
      <w:r w:rsidR="0008250C" w:rsidRPr="00934DBD">
        <w:rPr>
          <w:rFonts w:asciiTheme="majorBidi" w:eastAsia="CG Times (W1)" w:hAnsiTheme="majorBidi" w:cstheme="majorBidi"/>
          <w:spacing w:val="-4"/>
          <w:cs/>
          <w:lang w:val="en-US"/>
        </w:rPr>
        <w:t xml:space="preserve">                 </w:t>
      </w:r>
      <w:r w:rsidRPr="00934DBD">
        <w:rPr>
          <w:rFonts w:asciiTheme="majorBidi" w:eastAsia="CG Times (W1)" w:hAnsiTheme="majorBidi" w:cstheme="majorBidi"/>
          <w:spacing w:val="-4"/>
          <w:cs/>
          <w:lang w:val="en-US"/>
        </w:rPr>
        <w:t>ในต่างประเทศที่ให้สินเชื่อแก่ลูกค้าในกลุ่มธุรกิจอาหารสัตว์ของบริษัทย่อยเหล่านั้นจำนวน</w:t>
      </w:r>
      <w:r w:rsidR="00A03361" w:rsidRPr="00934DBD">
        <w:rPr>
          <w:rFonts w:asciiTheme="majorBidi" w:eastAsia="CG Times (W1)" w:hAnsiTheme="majorBidi" w:cstheme="majorBidi"/>
          <w:spacing w:val="-4"/>
          <w:lang w:val="en-US"/>
        </w:rPr>
        <w:t xml:space="preserve"> </w:t>
      </w:r>
      <w:r w:rsidR="00F61E03" w:rsidRPr="00934DBD">
        <w:rPr>
          <w:rFonts w:asciiTheme="majorBidi" w:eastAsia="CG Times (W1)" w:hAnsiTheme="majorBidi" w:cstheme="majorBidi"/>
          <w:spacing w:val="-4"/>
          <w:lang w:val="en-US"/>
        </w:rPr>
        <w:t>275</w:t>
      </w:r>
      <w:r w:rsidR="007F0B09" w:rsidRPr="00934DBD">
        <w:rPr>
          <w:rFonts w:asciiTheme="majorBidi" w:eastAsia="CG Times (W1)" w:hAnsiTheme="majorBidi" w:cstheme="majorBidi"/>
          <w:spacing w:val="-4"/>
          <w:lang w:val="en-US"/>
        </w:rPr>
        <w:br/>
      </w:r>
      <w:r w:rsidRPr="00934DBD">
        <w:rPr>
          <w:rFonts w:asciiTheme="majorBidi" w:eastAsia="CG Times (W1)" w:hAnsiTheme="majorBidi" w:cstheme="majorBidi"/>
          <w:spacing w:val="-4"/>
          <w:cs/>
          <w:lang w:val="en-US"/>
        </w:rPr>
        <w:t xml:space="preserve">ล้านบาท </w:t>
      </w:r>
      <w:r w:rsidRPr="00934DBD">
        <w:rPr>
          <w:rFonts w:asciiTheme="majorBidi" w:eastAsia="CG Times (W1)" w:hAnsiTheme="majorBidi" w:cstheme="majorBidi"/>
          <w:i/>
          <w:iCs/>
          <w:spacing w:val="-4"/>
          <w:cs/>
          <w:lang w:val="en-US"/>
        </w:rPr>
        <w:t>(</w:t>
      </w:r>
      <w:r w:rsidR="002606E5" w:rsidRPr="00934DBD">
        <w:rPr>
          <w:rFonts w:asciiTheme="majorBidi" w:eastAsia="CG Times (W1)" w:hAnsiTheme="majorBidi" w:cstheme="majorBidi"/>
          <w:i/>
          <w:iCs/>
          <w:spacing w:val="-4"/>
          <w:lang w:val="en-US"/>
        </w:rPr>
        <w:t>31</w:t>
      </w:r>
      <w:r w:rsidR="00862588" w:rsidRPr="00934DBD">
        <w:rPr>
          <w:rFonts w:asciiTheme="majorBidi" w:eastAsia="CG Times (W1)" w:hAnsiTheme="majorBidi" w:cstheme="majorBidi"/>
          <w:i/>
          <w:iCs/>
          <w:spacing w:val="-4"/>
          <w:lang w:val="en-US"/>
        </w:rPr>
        <w:t xml:space="preserve"> </w:t>
      </w:r>
      <w:r w:rsidR="00862588" w:rsidRPr="00934DBD">
        <w:rPr>
          <w:rFonts w:asciiTheme="majorBidi" w:eastAsia="CG Times (W1)" w:hAnsiTheme="majorBidi" w:cstheme="majorBidi"/>
          <w:i/>
          <w:iCs/>
          <w:spacing w:val="-4"/>
          <w:cs/>
          <w:lang w:val="en-US"/>
        </w:rPr>
        <w:t xml:space="preserve">ธันวาคม </w:t>
      </w:r>
      <w:r w:rsidR="002606E5" w:rsidRPr="00934DBD">
        <w:rPr>
          <w:rFonts w:asciiTheme="majorBidi" w:eastAsia="CG Times (W1)" w:hAnsiTheme="majorBidi" w:cstheme="majorBidi"/>
          <w:i/>
          <w:iCs/>
          <w:spacing w:val="-4"/>
          <w:lang w:val="en-US"/>
        </w:rPr>
        <w:t>2562</w:t>
      </w:r>
      <w:r w:rsidRPr="00934DBD">
        <w:rPr>
          <w:rFonts w:asciiTheme="majorBidi" w:eastAsia="CG Times (W1)" w:hAnsiTheme="majorBidi" w:cstheme="majorBidi"/>
          <w:i/>
          <w:iCs/>
          <w:spacing w:val="-4"/>
          <w:lang w:val="en-US"/>
        </w:rPr>
        <w:t>:</w:t>
      </w:r>
      <w:r w:rsidRPr="00934DBD">
        <w:rPr>
          <w:rFonts w:asciiTheme="majorBidi" w:eastAsia="CG Times (W1)" w:hAnsiTheme="majorBidi" w:cstheme="majorBidi"/>
          <w:i/>
          <w:iCs/>
          <w:spacing w:val="-4"/>
          <w:cs/>
          <w:lang w:val="en-US"/>
        </w:rPr>
        <w:t xml:space="preserve"> </w:t>
      </w:r>
      <w:r w:rsidR="002606E5" w:rsidRPr="00934DBD">
        <w:rPr>
          <w:rFonts w:asciiTheme="majorBidi" w:eastAsia="CG Times (W1)" w:hAnsiTheme="majorBidi" w:cstheme="majorBidi"/>
          <w:i/>
          <w:iCs/>
          <w:spacing w:val="-4"/>
          <w:lang w:val="en-US"/>
        </w:rPr>
        <w:t>314</w:t>
      </w:r>
      <w:r w:rsidRPr="00934DBD">
        <w:rPr>
          <w:rFonts w:asciiTheme="majorBidi" w:eastAsia="CG Times (W1)" w:hAnsiTheme="majorBidi" w:cstheme="majorBidi"/>
          <w:i/>
          <w:iCs/>
          <w:spacing w:val="-4"/>
          <w:lang w:val="en-US"/>
        </w:rPr>
        <w:t xml:space="preserve"> </w:t>
      </w:r>
      <w:r w:rsidRPr="00934DBD">
        <w:rPr>
          <w:rFonts w:asciiTheme="majorBidi" w:eastAsia="CG Times (W1)" w:hAnsiTheme="majorBidi" w:cstheme="majorBidi"/>
          <w:i/>
          <w:iCs/>
          <w:spacing w:val="-4"/>
          <w:cs/>
          <w:lang w:val="en-US"/>
        </w:rPr>
        <w:t>ล้านบาท)</w:t>
      </w:r>
    </w:p>
    <w:p w14:paraId="5B13652C" w14:textId="77777777" w:rsidR="00670E3E" w:rsidRPr="00934DBD" w:rsidRDefault="00670E3E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</w:rPr>
      </w:pPr>
    </w:p>
    <w:p w14:paraId="758C56B3" w14:textId="77777777" w:rsidR="00F45CB4" w:rsidRPr="00934DBD" w:rsidRDefault="00F45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lang w:bidi="ar-SA"/>
        </w:rPr>
      </w:pPr>
      <w:r w:rsidRPr="00934DBD">
        <w:rPr>
          <w:rFonts w:asciiTheme="majorBidi" w:hAnsiTheme="majorBidi" w:cstheme="majorBidi"/>
          <w:sz w:val="30"/>
          <w:szCs w:val="30"/>
        </w:rPr>
        <w:br w:type="page"/>
      </w:r>
    </w:p>
    <w:p w14:paraId="669E1450" w14:textId="272FB1B7" w:rsidR="002B492C" w:rsidRPr="00934DBD" w:rsidRDefault="00AF5034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934DBD">
        <w:rPr>
          <w:rFonts w:asciiTheme="majorBidi" w:hAnsiTheme="majorBidi" w:cstheme="majorBidi"/>
          <w:sz w:val="30"/>
          <w:szCs w:val="30"/>
          <w:lang w:val="en-US"/>
        </w:rPr>
        <w:lastRenderedPageBreak/>
        <w:t>20</w:t>
      </w:r>
      <w:r w:rsidR="002B492C" w:rsidRPr="00934DBD">
        <w:rPr>
          <w:rFonts w:asciiTheme="majorBidi" w:hAnsiTheme="majorBidi" w:cstheme="majorBidi"/>
          <w:sz w:val="30"/>
          <w:szCs w:val="30"/>
        </w:rPr>
        <w:tab/>
      </w:r>
      <w:r w:rsidR="002B492C" w:rsidRPr="00934DB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การค้ำประกัน</w:t>
      </w:r>
    </w:p>
    <w:p w14:paraId="597E22FE" w14:textId="77777777" w:rsidR="00B5146A" w:rsidRPr="00934DBD" w:rsidRDefault="00B5146A" w:rsidP="000429AC">
      <w:pPr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711539F" w14:textId="7A270D2A" w:rsidR="004527A1" w:rsidRPr="00934DBD" w:rsidRDefault="00421738" w:rsidP="000429AC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2606E5" w:rsidRPr="00934DBD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AB0C0E" w:rsidRPr="00934DB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45CB4"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กันยายน </w:t>
      </w:r>
      <w:r w:rsidR="002606E5" w:rsidRPr="00934DBD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934DB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>ทร</w:t>
      </w:r>
      <w:r w:rsidR="00220CEE" w:rsidRPr="00934DBD">
        <w:rPr>
          <w:rFonts w:asciiTheme="majorBidi" w:hAnsiTheme="majorBidi" w:cstheme="majorBidi"/>
          <w:spacing w:val="-4"/>
          <w:sz w:val="30"/>
          <w:szCs w:val="30"/>
          <w:cs/>
        </w:rPr>
        <w:t>ัพย์สินของบริษัทย่อย</w:t>
      </w: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>บางแห่งซึ่งได้นำไปใช้เป็นหลักประกันการกู้ยืมเงินของบริษัทย่อย</w:t>
      </w:r>
      <w:r w:rsidRPr="00934DBD">
        <w:rPr>
          <w:rFonts w:asciiTheme="majorBidi" w:hAnsiTheme="majorBidi" w:cstheme="majorBidi"/>
          <w:sz w:val="30"/>
          <w:szCs w:val="30"/>
          <w:cs/>
        </w:rPr>
        <w:t>เหล่านั้นจากสถาบันการเงินต่างๆ มีดังนี้</w:t>
      </w:r>
    </w:p>
    <w:p w14:paraId="2D5E7115" w14:textId="77777777" w:rsidR="008B672C" w:rsidRPr="00934DBD" w:rsidRDefault="008B672C" w:rsidP="006A2560">
      <w:pPr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3F1002" w14:textId="221F57E9" w:rsidR="004C3950" w:rsidRPr="00934DBD" w:rsidRDefault="00AF5034" w:rsidP="000429AC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</w:rPr>
        <w:t>20</w:t>
      </w:r>
      <w:r w:rsidR="007337F1" w:rsidRPr="00934DBD">
        <w:rPr>
          <w:rFonts w:asciiTheme="majorBidi" w:hAnsiTheme="majorBidi" w:cstheme="majorBidi"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sz w:val="30"/>
          <w:szCs w:val="30"/>
        </w:rPr>
        <w:t>1</w:t>
      </w:r>
      <w:r w:rsidR="00564A6B" w:rsidRPr="00934DBD">
        <w:rPr>
          <w:rFonts w:asciiTheme="majorBidi" w:hAnsiTheme="majorBidi" w:cstheme="majorBidi"/>
          <w:sz w:val="30"/>
          <w:szCs w:val="30"/>
        </w:rPr>
        <w:t xml:space="preserve">   </w:t>
      </w:r>
      <w:r w:rsidR="004C3950" w:rsidRPr="00934DBD">
        <w:rPr>
          <w:rFonts w:asciiTheme="majorBidi" w:hAnsiTheme="majorBidi" w:cstheme="majorBidi"/>
          <w:sz w:val="30"/>
          <w:szCs w:val="30"/>
          <w:cs/>
        </w:rPr>
        <w:t>หุ้นสามัญของบริษัทในต่างประเทศดังนี้</w:t>
      </w:r>
    </w:p>
    <w:p w14:paraId="31561224" w14:textId="77777777" w:rsidR="008C3026" w:rsidRPr="00934DBD" w:rsidRDefault="008C302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02BAD5" w14:textId="72E40533" w:rsidR="00E64AED" w:rsidRPr="00934DBD" w:rsidRDefault="004C3950" w:rsidP="000429AC">
      <w:pPr>
        <w:pStyle w:val="ListParagraph"/>
        <w:numPr>
          <w:ilvl w:val="0"/>
          <w:numId w:val="2"/>
        </w:numPr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</w:rPr>
        <w:t>C.P. Pokphand Co., Ltd.</w:t>
      </w:r>
      <w:r w:rsidR="00421738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421738" w:rsidRPr="00934DBD">
        <w:rPr>
          <w:rFonts w:asciiTheme="majorBidi" w:hAnsiTheme="majorBidi" w:cstheme="majorBidi"/>
          <w:sz w:val="30"/>
          <w:szCs w:val="30"/>
          <w:cs/>
        </w:rPr>
        <w:t>จำน</w:t>
      </w:r>
      <w:r w:rsidR="00225410" w:rsidRPr="00934DBD">
        <w:rPr>
          <w:rFonts w:asciiTheme="majorBidi" w:hAnsiTheme="majorBidi" w:cstheme="majorBidi"/>
          <w:sz w:val="30"/>
          <w:szCs w:val="30"/>
          <w:cs/>
        </w:rPr>
        <w:t>ว</w:t>
      </w:r>
      <w:r w:rsidR="00D02B7B" w:rsidRPr="00934DBD">
        <w:rPr>
          <w:rFonts w:asciiTheme="majorBidi" w:hAnsiTheme="majorBidi" w:cstheme="majorBidi"/>
          <w:sz w:val="30"/>
          <w:szCs w:val="30"/>
          <w:cs/>
        </w:rPr>
        <w:t>น</w:t>
      </w:r>
      <w:r w:rsidR="002819DE" w:rsidRPr="00934DBD">
        <w:rPr>
          <w:rFonts w:asciiTheme="majorBidi" w:hAnsiTheme="majorBidi" w:cstheme="majorBidi"/>
          <w:sz w:val="30"/>
          <w:szCs w:val="30"/>
        </w:rPr>
        <w:t xml:space="preserve"> 1,234 </w:t>
      </w:r>
      <w:r w:rsidR="00421738" w:rsidRPr="00934DBD">
        <w:rPr>
          <w:rFonts w:asciiTheme="majorBidi" w:hAnsiTheme="majorBidi" w:cstheme="majorBidi"/>
          <w:sz w:val="30"/>
          <w:szCs w:val="30"/>
          <w:cs/>
        </w:rPr>
        <w:t>ล้านหุ้น</w:t>
      </w:r>
      <w:r w:rsidR="00870B9E" w:rsidRPr="00934DBD">
        <w:rPr>
          <w:rFonts w:asciiTheme="majorBidi" w:hAnsiTheme="majorBidi" w:cstheme="majorBidi"/>
          <w:sz w:val="30"/>
          <w:szCs w:val="30"/>
          <w:cs/>
        </w:rPr>
        <w:t>สามัญ</w:t>
      </w:r>
      <w:r w:rsidR="00421738" w:rsidRPr="00934DBD">
        <w:rPr>
          <w:rFonts w:asciiTheme="majorBidi" w:hAnsiTheme="majorBidi" w:cstheme="majorBidi"/>
          <w:sz w:val="30"/>
          <w:szCs w:val="30"/>
          <w:cs/>
        </w:rPr>
        <w:t xml:space="preserve"> ซึ่งมีมูลค่ายุติธรรมจำนวน</w:t>
      </w:r>
      <w:r w:rsidR="002819DE" w:rsidRPr="00934DBD">
        <w:rPr>
          <w:rFonts w:asciiTheme="majorBidi" w:hAnsiTheme="majorBidi" w:cstheme="majorBidi"/>
          <w:sz w:val="30"/>
          <w:szCs w:val="30"/>
        </w:rPr>
        <w:t xml:space="preserve"> 3,826</w:t>
      </w:r>
      <w:r w:rsidR="001F62E6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421738" w:rsidRPr="00934DB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067D9"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13D5" w:rsidRPr="00934DBD">
        <w:rPr>
          <w:rFonts w:asciiTheme="majorBidi" w:hAnsiTheme="majorBidi" w:cstheme="majorBidi"/>
          <w:sz w:val="30"/>
          <w:szCs w:val="30"/>
        </w:rPr>
        <w:br/>
      </w:r>
      <w:r w:rsidR="00421738" w:rsidRPr="00934DB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606E5" w:rsidRPr="00934DBD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421738" w:rsidRPr="00934DB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21738" w:rsidRPr="00934DB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2606E5" w:rsidRPr="00934DBD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="00421738" w:rsidRPr="00934DB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606E5" w:rsidRPr="00934DBD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CE0663" w:rsidRPr="00934DBD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2606E5" w:rsidRPr="00934DBD">
        <w:rPr>
          <w:rFonts w:asciiTheme="majorBidi" w:hAnsiTheme="majorBidi" w:cstheme="majorBidi"/>
          <w:i/>
          <w:iCs/>
          <w:sz w:val="30"/>
          <w:szCs w:val="30"/>
        </w:rPr>
        <w:t>234</w:t>
      </w:r>
      <w:r w:rsidR="00DA236A" w:rsidRPr="00934DB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21738" w:rsidRPr="00934DBD">
        <w:rPr>
          <w:rFonts w:asciiTheme="majorBidi" w:hAnsiTheme="majorBidi" w:cstheme="majorBidi"/>
          <w:i/>
          <w:iCs/>
          <w:sz w:val="30"/>
          <w:szCs w:val="30"/>
          <w:cs/>
        </w:rPr>
        <w:t>ล้านหุ้น</w:t>
      </w:r>
      <w:r w:rsidR="007D1B48" w:rsidRPr="00934DBD">
        <w:rPr>
          <w:rFonts w:asciiTheme="majorBidi" w:hAnsiTheme="majorBidi" w:cstheme="majorBidi"/>
          <w:i/>
          <w:iCs/>
          <w:sz w:val="30"/>
          <w:szCs w:val="30"/>
          <w:cs/>
        </w:rPr>
        <w:t>สามัญ</w:t>
      </w:r>
      <w:r w:rsidR="00421738" w:rsidRPr="00934DB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มีมูลค่ายุติธรรมจำนวน</w:t>
      </w:r>
      <w:r w:rsidR="00421738" w:rsidRPr="00934DB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606E5" w:rsidRPr="00934DBD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CE0663" w:rsidRPr="00934DBD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2606E5" w:rsidRPr="00934DBD">
        <w:rPr>
          <w:rFonts w:asciiTheme="majorBidi" w:hAnsiTheme="majorBidi" w:cstheme="majorBidi"/>
          <w:i/>
          <w:iCs/>
          <w:sz w:val="30"/>
          <w:szCs w:val="30"/>
        </w:rPr>
        <w:t>019</w:t>
      </w:r>
      <w:r w:rsidR="00761C3C" w:rsidRPr="00934DB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21738" w:rsidRPr="00934DB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59C6495B" w14:textId="77777777" w:rsidR="00341CFE" w:rsidRPr="00934DBD" w:rsidRDefault="00341CFE" w:rsidP="000429AC">
      <w:pPr>
        <w:pStyle w:val="ListParagraph"/>
        <w:ind w:left="1440" w:right="-2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6F908F1" w14:textId="41EC2796" w:rsidR="00E64AED" w:rsidRPr="00934DBD" w:rsidRDefault="00341CFE" w:rsidP="000429AC">
      <w:pPr>
        <w:pStyle w:val="ListParagraph"/>
        <w:numPr>
          <w:ilvl w:val="0"/>
          <w:numId w:val="2"/>
        </w:numPr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proofErr w:type="spellStart"/>
      <w:r w:rsidRPr="00934DBD">
        <w:rPr>
          <w:rFonts w:asciiTheme="majorBidi" w:hAnsiTheme="majorBidi" w:cstheme="majorBidi"/>
          <w:sz w:val="30"/>
          <w:szCs w:val="30"/>
        </w:rPr>
        <w:t>Pravdinsk</w:t>
      </w:r>
      <w:proofErr w:type="spellEnd"/>
      <w:r w:rsidRPr="00934DBD">
        <w:rPr>
          <w:rFonts w:asciiTheme="majorBidi" w:hAnsiTheme="majorBidi" w:cstheme="majorBidi"/>
          <w:sz w:val="30"/>
          <w:szCs w:val="30"/>
        </w:rPr>
        <w:t xml:space="preserve"> Pig Production-</w:t>
      </w:r>
      <w:r w:rsidR="002606E5" w:rsidRPr="00934DBD">
        <w:rPr>
          <w:rFonts w:asciiTheme="majorBidi" w:hAnsiTheme="majorBidi" w:cstheme="majorBidi"/>
          <w:sz w:val="30"/>
          <w:szCs w:val="30"/>
        </w:rPr>
        <w:t>2</w:t>
      </w:r>
      <w:r w:rsidRPr="00934DBD">
        <w:rPr>
          <w:rFonts w:asciiTheme="majorBidi" w:hAnsiTheme="majorBidi" w:cstheme="majorBidi"/>
          <w:sz w:val="30"/>
          <w:szCs w:val="30"/>
        </w:rPr>
        <w:t xml:space="preserve"> Limited Liability Company </w:t>
      </w:r>
      <w:r w:rsidR="00A33F07" w:rsidRPr="00934DBD">
        <w:rPr>
          <w:rFonts w:asciiTheme="majorBidi" w:hAnsiTheme="majorBidi" w:cstheme="majorBidi"/>
          <w:sz w:val="30"/>
          <w:szCs w:val="30"/>
          <w:cs/>
        </w:rPr>
        <w:t>ซึ่งมีมูลค่าทุนจดทะเบียน</w:t>
      </w:r>
      <w:r w:rsidR="007F0B09" w:rsidRPr="00934DBD">
        <w:rPr>
          <w:rFonts w:asciiTheme="majorBidi" w:hAnsiTheme="majorBidi" w:cstheme="majorBidi"/>
          <w:sz w:val="30"/>
          <w:szCs w:val="30"/>
          <w:cs/>
        </w:rPr>
        <w:t>ที่ออกและชำระแล้ว</w:t>
      </w:r>
      <w:r w:rsidR="00A33F07" w:rsidRPr="00934DBD">
        <w:rPr>
          <w:rFonts w:asciiTheme="majorBidi" w:hAnsiTheme="majorBidi" w:cstheme="majorBidi"/>
          <w:sz w:val="30"/>
          <w:szCs w:val="30"/>
          <w:cs/>
        </w:rPr>
        <w:t>จำนวน</w:t>
      </w:r>
      <w:r w:rsidR="002819DE" w:rsidRPr="00934DBD">
        <w:rPr>
          <w:rFonts w:asciiTheme="majorBidi" w:hAnsiTheme="majorBidi" w:cstheme="majorBidi"/>
          <w:sz w:val="30"/>
          <w:szCs w:val="30"/>
        </w:rPr>
        <w:t xml:space="preserve"> 411 </w:t>
      </w:r>
      <w:r w:rsidR="00E64AED" w:rsidRPr="00934DB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317A09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E64AED" w:rsidRPr="00934DB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606E5" w:rsidRPr="00934DBD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E64AED" w:rsidRPr="00934DB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64AED" w:rsidRPr="00934DBD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="00A33F07" w:rsidRPr="00934DB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606E5" w:rsidRPr="00934DBD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="00E64AED" w:rsidRPr="00934DB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606E5" w:rsidRPr="00934DBD">
        <w:rPr>
          <w:rFonts w:asciiTheme="majorBidi" w:hAnsiTheme="majorBidi" w:cstheme="majorBidi"/>
          <w:i/>
          <w:iCs/>
          <w:sz w:val="30"/>
          <w:szCs w:val="30"/>
        </w:rPr>
        <w:t>485</w:t>
      </w:r>
      <w:r w:rsidR="00402188" w:rsidRPr="00934DB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02188" w:rsidRPr="00934DBD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="00F52339" w:rsidRPr="00934DBD">
        <w:rPr>
          <w:rFonts w:asciiTheme="majorBidi" w:hAnsiTheme="majorBidi" w:cstheme="majorBidi"/>
          <w:i/>
          <w:iCs/>
          <w:sz w:val="30"/>
          <w:szCs w:val="30"/>
          <w:cs/>
        </w:rPr>
        <w:t>บาท</w:t>
      </w:r>
      <w:r w:rsidR="00A33F07" w:rsidRPr="00934DBD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AD8DA12" w14:textId="77777777" w:rsidR="00FE7DF9" w:rsidRPr="00934DBD" w:rsidRDefault="00FE7DF9" w:rsidP="000429AC">
      <w:pPr>
        <w:pStyle w:val="ListParagraph"/>
        <w:ind w:left="14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C32BA2F" w14:textId="378BEFDD" w:rsidR="00D16702" w:rsidRPr="00934DBD" w:rsidRDefault="00D16702" w:rsidP="000429AC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</w:rPr>
        <w:t>NNPP Limited Liability Company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ซึ่งมีมูลค่าทุนจดทะเบียน</w:t>
      </w:r>
      <w:r w:rsidR="007F0B09" w:rsidRPr="00934DBD">
        <w:rPr>
          <w:rFonts w:asciiTheme="majorBidi" w:hAnsiTheme="majorBidi" w:cstheme="majorBidi"/>
          <w:sz w:val="30"/>
          <w:szCs w:val="30"/>
          <w:cs/>
        </w:rPr>
        <w:t>ที่ออกและชำระแล้ว</w:t>
      </w:r>
      <w:r w:rsidRPr="00934DBD">
        <w:rPr>
          <w:rFonts w:asciiTheme="majorBidi" w:hAnsiTheme="majorBidi" w:cstheme="majorBidi"/>
          <w:sz w:val="30"/>
          <w:szCs w:val="30"/>
          <w:cs/>
        </w:rPr>
        <w:t>จำนวน</w:t>
      </w:r>
      <w:r w:rsidR="002819DE" w:rsidRPr="00934DBD">
        <w:rPr>
          <w:rFonts w:asciiTheme="majorBidi" w:hAnsiTheme="majorBidi" w:cstheme="majorBidi"/>
          <w:sz w:val="30"/>
          <w:szCs w:val="30"/>
        </w:rPr>
        <w:t xml:space="preserve"> 197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794C28" w:rsidRPr="00934DB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606E5" w:rsidRPr="00934DBD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402188" w:rsidRPr="00934DB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2606E5" w:rsidRPr="00934DBD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934DB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606E5" w:rsidRPr="00934DBD">
        <w:rPr>
          <w:rFonts w:asciiTheme="majorBidi" w:hAnsiTheme="majorBidi" w:cstheme="majorBidi"/>
          <w:i/>
          <w:iCs/>
          <w:sz w:val="30"/>
          <w:szCs w:val="30"/>
        </w:rPr>
        <w:t>232</w:t>
      </w:r>
      <w:r w:rsidR="0092573D" w:rsidRPr="00934DB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2573D" w:rsidRPr="00934DB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934DBD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311D6827" w14:textId="77777777" w:rsidR="00444689" w:rsidRPr="00934DBD" w:rsidRDefault="00444689" w:rsidP="000429AC">
      <w:pPr>
        <w:pStyle w:val="ListParagraph"/>
        <w:rPr>
          <w:rFonts w:asciiTheme="majorBidi" w:hAnsiTheme="majorBidi" w:cstheme="majorBidi"/>
          <w:i/>
          <w:iCs/>
          <w:sz w:val="30"/>
          <w:szCs w:val="30"/>
        </w:rPr>
      </w:pPr>
    </w:p>
    <w:p w14:paraId="50317A28" w14:textId="1CC5A42A" w:rsidR="00444689" w:rsidRPr="00934DBD" w:rsidRDefault="00444689" w:rsidP="000429AC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</w:rPr>
        <w:t>NNPP</w:t>
      </w:r>
      <w:r w:rsidR="00A63E29" w:rsidRPr="00934DBD">
        <w:rPr>
          <w:rFonts w:asciiTheme="majorBidi" w:hAnsiTheme="majorBidi" w:cstheme="majorBidi"/>
          <w:sz w:val="30"/>
          <w:szCs w:val="30"/>
        </w:rPr>
        <w:t>-</w:t>
      </w:r>
      <w:r w:rsidR="002606E5" w:rsidRPr="00934DBD">
        <w:rPr>
          <w:rFonts w:asciiTheme="majorBidi" w:hAnsiTheme="majorBidi" w:cstheme="majorBidi"/>
          <w:sz w:val="30"/>
          <w:szCs w:val="30"/>
        </w:rPr>
        <w:t>2</w:t>
      </w:r>
      <w:r w:rsidRPr="00934DBD">
        <w:rPr>
          <w:rFonts w:asciiTheme="majorBidi" w:hAnsiTheme="majorBidi" w:cstheme="majorBidi"/>
          <w:sz w:val="30"/>
          <w:szCs w:val="30"/>
        </w:rPr>
        <w:t xml:space="preserve"> Limited Liability Company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ซึ่งมีมูลค่าทุนจดทะเบียน</w:t>
      </w:r>
      <w:r w:rsidR="007F0B09" w:rsidRPr="00934DBD">
        <w:rPr>
          <w:rFonts w:asciiTheme="majorBidi" w:hAnsiTheme="majorBidi" w:cstheme="majorBidi"/>
          <w:sz w:val="30"/>
          <w:szCs w:val="30"/>
          <w:cs/>
        </w:rPr>
        <w:t>ที่ออกและชำระแล้ว</w:t>
      </w:r>
      <w:r w:rsidRPr="00934DBD">
        <w:rPr>
          <w:rFonts w:asciiTheme="majorBidi" w:hAnsiTheme="majorBidi" w:cstheme="majorBidi"/>
          <w:sz w:val="30"/>
          <w:szCs w:val="30"/>
          <w:cs/>
        </w:rPr>
        <w:t>จำนวน</w:t>
      </w:r>
      <w:r w:rsidR="002819DE" w:rsidRPr="00934DBD">
        <w:rPr>
          <w:rFonts w:asciiTheme="majorBidi" w:hAnsiTheme="majorBidi" w:cstheme="majorBidi"/>
          <w:sz w:val="30"/>
          <w:szCs w:val="30"/>
        </w:rPr>
        <w:t xml:space="preserve"> 366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794C28" w:rsidRPr="00934DB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606E5" w:rsidRPr="00934DBD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794C28" w:rsidRPr="00934DB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2606E5" w:rsidRPr="00934DBD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934DBD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402188" w:rsidRPr="00934DB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2606E5" w:rsidRPr="00934DBD">
        <w:rPr>
          <w:rFonts w:asciiTheme="majorBidi" w:hAnsiTheme="majorBidi" w:cstheme="majorBidi"/>
          <w:i/>
          <w:iCs/>
          <w:sz w:val="30"/>
          <w:szCs w:val="30"/>
        </w:rPr>
        <w:t>433</w:t>
      </w:r>
      <w:r w:rsidR="00402188" w:rsidRPr="00934DB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02188" w:rsidRPr="00934DB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934DBD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2113D33C" w14:textId="77777777" w:rsidR="006D762D" w:rsidRPr="00934DBD" w:rsidRDefault="006D762D" w:rsidP="006D7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1C00D00" w14:textId="41B6D29F" w:rsidR="006D762D" w:rsidRPr="00934DBD" w:rsidRDefault="006D762D" w:rsidP="000429AC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</w:rPr>
        <w:t xml:space="preserve">Charoen Pokphand Foods (Overseas) LLC </w:t>
      </w:r>
      <w:r w:rsidRPr="00934DBD">
        <w:rPr>
          <w:rFonts w:asciiTheme="majorBidi" w:hAnsiTheme="majorBidi" w:cstheme="majorBidi"/>
          <w:sz w:val="30"/>
          <w:szCs w:val="30"/>
          <w:cs/>
        </w:rPr>
        <w:t>ซึ่งมีมูลค่า</w:t>
      </w:r>
      <w:r w:rsidR="00CA0F93" w:rsidRPr="00934DBD">
        <w:rPr>
          <w:rFonts w:asciiTheme="majorBidi" w:hAnsiTheme="majorBidi" w:cstheme="majorBidi"/>
          <w:sz w:val="30"/>
          <w:szCs w:val="30"/>
          <w:cs/>
        </w:rPr>
        <w:t>ทุน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จดทะเบียนที่ออกและชำระแล้วจำนวน </w:t>
      </w:r>
      <w:r w:rsidR="002819DE" w:rsidRPr="00934DBD">
        <w:rPr>
          <w:rFonts w:asciiTheme="majorBidi" w:hAnsiTheme="majorBidi" w:cstheme="majorBidi"/>
          <w:sz w:val="30"/>
          <w:szCs w:val="30"/>
        </w:rPr>
        <w:t>36</w:t>
      </w:r>
      <w:r w:rsidR="007A2C85" w:rsidRPr="00934DBD">
        <w:rPr>
          <w:rFonts w:asciiTheme="majorBidi" w:hAnsiTheme="majorBidi" w:cstheme="majorBidi"/>
          <w:sz w:val="30"/>
          <w:szCs w:val="30"/>
        </w:rPr>
        <w:t xml:space="preserve"> 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934DB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606E5" w:rsidRPr="00934DBD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934DB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2606E5" w:rsidRPr="00934DBD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934DB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606E5" w:rsidRPr="00934DBD">
        <w:rPr>
          <w:rFonts w:asciiTheme="majorBidi" w:hAnsiTheme="majorBidi" w:cstheme="majorBidi"/>
          <w:i/>
          <w:iCs/>
          <w:sz w:val="30"/>
          <w:szCs w:val="30"/>
        </w:rPr>
        <w:t>42</w:t>
      </w:r>
      <w:r w:rsidRPr="00934DB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934DBD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E2BD88C" w14:textId="77777777" w:rsidR="00F45CB4" w:rsidRPr="00934DBD" w:rsidRDefault="00F45CB4" w:rsidP="000429AC">
      <w:pPr>
        <w:pStyle w:val="ListParagraph"/>
        <w:tabs>
          <w:tab w:val="left" w:pos="1080"/>
        </w:tabs>
        <w:ind w:left="1080" w:right="-25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CBA63A" w14:textId="013A395B" w:rsidR="00421738" w:rsidRPr="00934DBD" w:rsidRDefault="00AF5034" w:rsidP="000429AC">
      <w:pPr>
        <w:pStyle w:val="ListParagraph"/>
        <w:tabs>
          <w:tab w:val="left" w:pos="1080"/>
        </w:tabs>
        <w:ind w:left="1080" w:right="-25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</w:rPr>
        <w:t>20</w:t>
      </w:r>
      <w:r w:rsidR="002B6EDB" w:rsidRPr="00934DBD">
        <w:rPr>
          <w:rFonts w:asciiTheme="majorBidi" w:hAnsiTheme="majorBidi" w:cstheme="majorBidi"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sz w:val="30"/>
          <w:szCs w:val="30"/>
        </w:rPr>
        <w:t>2</w:t>
      </w:r>
      <w:r w:rsidR="002B6EDB" w:rsidRPr="00934DBD">
        <w:rPr>
          <w:rFonts w:asciiTheme="majorBidi" w:hAnsiTheme="majorBidi" w:cstheme="majorBidi"/>
          <w:sz w:val="30"/>
          <w:szCs w:val="30"/>
        </w:rPr>
        <w:tab/>
      </w:r>
      <w:r w:rsidR="00421738" w:rsidRPr="00934DBD">
        <w:rPr>
          <w:rFonts w:asciiTheme="majorBidi" w:hAnsiTheme="majorBidi" w:cstheme="majorBidi"/>
          <w:sz w:val="30"/>
          <w:szCs w:val="30"/>
          <w:cs/>
        </w:rPr>
        <w:t>ที่ดิน อาคาร และอุปกรณ์ซึ่งมีมูลค่าสุทธิทางบัญชีเป็นจำนวนเงิน</w:t>
      </w:r>
      <w:r w:rsidR="00DC33D8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2819DE" w:rsidRPr="00934DBD">
        <w:rPr>
          <w:rFonts w:asciiTheme="majorBidi" w:hAnsiTheme="majorBidi" w:cstheme="majorBidi"/>
          <w:sz w:val="30"/>
          <w:szCs w:val="30"/>
        </w:rPr>
        <w:t xml:space="preserve">14,766 </w:t>
      </w:r>
      <w:r w:rsidR="00421738" w:rsidRPr="00934DB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421738" w:rsidRPr="00934DB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606E5" w:rsidRPr="00934DBD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421738" w:rsidRPr="00934DB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21738" w:rsidRPr="00934DB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2606E5" w:rsidRPr="00934DBD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="00421738" w:rsidRPr="00934DB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606E5" w:rsidRPr="00934DBD">
        <w:rPr>
          <w:rFonts w:asciiTheme="majorBidi" w:hAnsiTheme="majorBidi" w:cstheme="majorBidi"/>
          <w:i/>
          <w:iCs/>
          <w:sz w:val="30"/>
          <w:szCs w:val="30"/>
        </w:rPr>
        <w:t>13</w:t>
      </w:r>
      <w:r w:rsidR="00CE0663" w:rsidRPr="00934DBD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2606E5" w:rsidRPr="00934DBD">
        <w:rPr>
          <w:rFonts w:asciiTheme="majorBidi" w:hAnsiTheme="majorBidi" w:cstheme="majorBidi"/>
          <w:i/>
          <w:iCs/>
          <w:sz w:val="30"/>
          <w:szCs w:val="30"/>
        </w:rPr>
        <w:t>558</w:t>
      </w:r>
      <w:r w:rsidR="00421738" w:rsidRPr="00934DB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21738" w:rsidRPr="00934DB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</w:p>
    <w:p w14:paraId="3A070D4E" w14:textId="77777777" w:rsidR="00F45CB4" w:rsidRPr="00934DBD" w:rsidRDefault="00F45CB4" w:rsidP="000429AC">
      <w:pPr>
        <w:pStyle w:val="ListParagraph"/>
        <w:tabs>
          <w:tab w:val="left" w:pos="1080"/>
        </w:tabs>
        <w:ind w:left="1080" w:right="-25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516711" w14:textId="52F5EB84" w:rsidR="00421738" w:rsidRPr="00934DBD" w:rsidRDefault="00AF5034" w:rsidP="000429AC">
      <w:pPr>
        <w:pStyle w:val="ListParagraph"/>
        <w:tabs>
          <w:tab w:val="left" w:pos="1080"/>
        </w:tabs>
        <w:ind w:left="1080" w:right="-25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</w:rPr>
        <w:t>20</w:t>
      </w:r>
      <w:r w:rsidR="002B6EDB" w:rsidRPr="00934DBD">
        <w:rPr>
          <w:rFonts w:asciiTheme="majorBidi" w:hAnsiTheme="majorBidi" w:cstheme="majorBidi"/>
          <w:sz w:val="30"/>
          <w:szCs w:val="30"/>
        </w:rPr>
        <w:t>.</w:t>
      </w:r>
      <w:r w:rsidR="002606E5" w:rsidRPr="00934DBD">
        <w:rPr>
          <w:rFonts w:asciiTheme="majorBidi" w:hAnsiTheme="majorBidi" w:cstheme="majorBidi"/>
          <w:sz w:val="30"/>
          <w:szCs w:val="30"/>
        </w:rPr>
        <w:t>3</w:t>
      </w:r>
      <w:r w:rsidR="002B6EDB" w:rsidRPr="00934DBD">
        <w:rPr>
          <w:rFonts w:asciiTheme="majorBidi" w:hAnsiTheme="majorBidi" w:cstheme="majorBidi"/>
          <w:sz w:val="30"/>
          <w:szCs w:val="30"/>
        </w:rPr>
        <w:tab/>
      </w:r>
      <w:r w:rsidR="003843ED" w:rsidRPr="00934DBD">
        <w:rPr>
          <w:rFonts w:asciiTheme="majorBidi" w:hAnsiTheme="majorBidi" w:cstheme="majorBidi"/>
          <w:sz w:val="30"/>
          <w:szCs w:val="30"/>
          <w:cs/>
        </w:rPr>
        <w:t xml:space="preserve">สินทรัพย์หมุนเวียนและไม่หมุนเวียนซึ่งส่วนใหญ่ประกอบด้วย </w:t>
      </w:r>
      <w:r w:rsidR="00F10FB8" w:rsidRPr="00934DBD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</w:t>
      </w:r>
      <w:r w:rsidR="003843ED" w:rsidRPr="00934DBD">
        <w:rPr>
          <w:rFonts w:asciiTheme="majorBidi" w:hAnsiTheme="majorBidi" w:cstheme="majorBidi"/>
          <w:sz w:val="30"/>
          <w:szCs w:val="30"/>
          <w:cs/>
        </w:rPr>
        <w:t xml:space="preserve"> สินค้าคงเหลือ</w:t>
      </w:r>
      <w:r w:rsidR="003843ED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3843ED" w:rsidRPr="00934DBD">
        <w:rPr>
          <w:rFonts w:asciiTheme="majorBidi" w:hAnsiTheme="majorBidi" w:cstheme="majorBidi"/>
          <w:sz w:val="30"/>
          <w:szCs w:val="30"/>
          <w:cs/>
        </w:rPr>
        <w:t>และลูกหนี้สุทธิเจ้าหนี้ ซึ่งมีมูลค่าตามบัญชีจำนวน</w:t>
      </w:r>
      <w:r w:rsidR="00BE3874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2819DE" w:rsidRPr="00934DBD">
        <w:rPr>
          <w:rFonts w:asciiTheme="majorBidi" w:hAnsiTheme="majorBidi" w:cstheme="majorBidi"/>
          <w:sz w:val="30"/>
          <w:szCs w:val="30"/>
        </w:rPr>
        <w:t xml:space="preserve">7,501 </w:t>
      </w:r>
      <w:r w:rsidR="00421738" w:rsidRPr="00934DB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421738" w:rsidRPr="00934DB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606E5" w:rsidRPr="00934DBD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421738" w:rsidRPr="00934DB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21738" w:rsidRPr="00934DB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2606E5" w:rsidRPr="00934DBD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="00421738" w:rsidRPr="00934DB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606E5" w:rsidRPr="00934DBD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CE0663" w:rsidRPr="00934DBD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2606E5" w:rsidRPr="00934DBD">
        <w:rPr>
          <w:rFonts w:asciiTheme="majorBidi" w:hAnsiTheme="majorBidi" w:cstheme="majorBidi"/>
          <w:i/>
          <w:iCs/>
          <w:sz w:val="30"/>
          <w:szCs w:val="30"/>
        </w:rPr>
        <w:t>641</w:t>
      </w:r>
      <w:r w:rsidR="00521698" w:rsidRPr="00934DB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21738" w:rsidRPr="00934DB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0563DBF0" w14:textId="121D2DD7" w:rsidR="006A2560" w:rsidRPr="00934DBD" w:rsidRDefault="006A2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  <w:lang w:bidi="ar-SA"/>
        </w:rPr>
      </w:pPr>
    </w:p>
    <w:p w14:paraId="01C153A5" w14:textId="77777777" w:rsidR="00AD4873" w:rsidRPr="00934DBD" w:rsidRDefault="00AD4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lang w:bidi="ar-SA"/>
        </w:rPr>
      </w:pPr>
      <w:r w:rsidRPr="00934DBD">
        <w:rPr>
          <w:rFonts w:asciiTheme="majorBidi" w:hAnsiTheme="majorBidi" w:cstheme="majorBidi"/>
          <w:sz w:val="30"/>
          <w:szCs w:val="30"/>
        </w:rPr>
        <w:br w:type="page"/>
      </w:r>
    </w:p>
    <w:p w14:paraId="70EBE6AB" w14:textId="3B29597A" w:rsidR="00ED1199" w:rsidRPr="00934DBD" w:rsidRDefault="002606E5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934DBD">
        <w:rPr>
          <w:rFonts w:asciiTheme="majorBidi" w:hAnsiTheme="majorBidi" w:cstheme="majorBidi"/>
          <w:sz w:val="30"/>
          <w:szCs w:val="30"/>
          <w:lang w:val="en-US"/>
        </w:rPr>
        <w:lastRenderedPageBreak/>
        <w:t>2</w:t>
      </w:r>
      <w:r w:rsidR="00AF5034" w:rsidRPr="00934DBD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3175F1" w:rsidRPr="00934DBD">
        <w:rPr>
          <w:rFonts w:asciiTheme="majorBidi" w:hAnsiTheme="majorBidi" w:cstheme="majorBidi"/>
          <w:sz w:val="30"/>
          <w:szCs w:val="30"/>
        </w:rPr>
        <w:tab/>
      </w:r>
      <w:r w:rsidR="003175F1" w:rsidRPr="00934DB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เรื่องอื่น</w:t>
      </w:r>
    </w:p>
    <w:p w14:paraId="092A4446" w14:textId="77777777" w:rsidR="00AE2DBD" w:rsidRPr="00934DBD" w:rsidRDefault="00AE2DBD" w:rsidP="00E0559B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99D2D64" w14:textId="1C564D72" w:rsidR="0018716E" w:rsidRPr="00934DBD" w:rsidRDefault="0018716E" w:rsidP="00AE2DBD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b w:val="0"/>
          <w:sz w:val="30"/>
          <w:szCs w:val="30"/>
          <w:lang w:val="en-US" w:bidi="th-TH"/>
        </w:rPr>
      </w:pPr>
      <w:r w:rsidRPr="00934DBD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 xml:space="preserve">ในระหว่างไตรมาส </w:t>
      </w:r>
      <w:r w:rsidR="001146AD" w:rsidRPr="00934DBD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>1</w:t>
      </w:r>
      <w:r w:rsidRPr="00934DBD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 xml:space="preserve"> ของปี </w:t>
      </w:r>
      <w:r w:rsidRPr="00934DBD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>2563</w:t>
      </w:r>
      <w:r w:rsidRPr="00934DBD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 xml:space="preserve"> คณะกรรมการของบริษัทได้อนุมัติให้ บริษัท ซี.พี. เมอร์แชนไดซิ่ง จำกัด (“</w:t>
      </w:r>
      <w:r w:rsidRPr="00934DBD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 xml:space="preserve">CPM”) </w:t>
      </w:r>
      <w:r w:rsidRPr="00934DBD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 xml:space="preserve">ซึ่งเป็นบริษัทย่อยที่บริษัทถือหุ้นในสัดส่วนร้อยละ </w:t>
      </w:r>
      <w:r w:rsidRPr="00934DBD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>99.99</w:t>
      </w:r>
      <w:r w:rsidRPr="00934DBD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 xml:space="preserve"> เข้าลงทุนเพื่อให้ได้มาซึ่งหุ้นหรือผลประโยชน์การลงทุน ในสัดส่วนไม่เกินร้อยละ </w:t>
      </w:r>
      <w:r w:rsidRPr="00934DBD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>20.00</w:t>
      </w:r>
      <w:r w:rsidRPr="00934DBD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 xml:space="preserve"> ของหุ้นที่ออกและจำหน่ายแล้วทั้งหมดของ</w:t>
      </w:r>
      <w:r w:rsidRPr="00934DBD"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  <w:t xml:space="preserve"> </w:t>
      </w:r>
    </w:p>
    <w:p w14:paraId="2DE32055" w14:textId="77777777" w:rsidR="0018716E" w:rsidRPr="00934DBD" w:rsidRDefault="0018716E" w:rsidP="0018716E">
      <w:pPr>
        <w:pStyle w:val="acctmergecolhdg"/>
        <w:spacing w:line="240" w:lineRule="auto"/>
        <w:ind w:left="540"/>
        <w:jc w:val="both"/>
        <w:rPr>
          <w:rFonts w:asciiTheme="majorBidi" w:hAnsiTheme="majorBidi" w:cstheme="majorBidi"/>
          <w:b w:val="0"/>
          <w:sz w:val="30"/>
          <w:szCs w:val="30"/>
          <w:lang w:val="en-US" w:bidi="th-TH"/>
        </w:rPr>
      </w:pPr>
    </w:p>
    <w:p w14:paraId="7D5C2FE5" w14:textId="77777777" w:rsidR="0018716E" w:rsidRPr="00934DBD" w:rsidRDefault="0018716E" w:rsidP="00275BB2">
      <w:pPr>
        <w:pStyle w:val="acctmergecolhdg"/>
        <w:numPr>
          <w:ilvl w:val="0"/>
          <w:numId w:val="19"/>
        </w:numPr>
        <w:tabs>
          <w:tab w:val="left" w:pos="990"/>
        </w:tabs>
        <w:spacing w:line="240" w:lineRule="auto"/>
        <w:ind w:left="990" w:hanging="540"/>
        <w:jc w:val="thaiDistribute"/>
        <w:rPr>
          <w:rFonts w:asciiTheme="majorBidi" w:hAnsiTheme="majorBidi" w:cstheme="majorBidi"/>
          <w:b w:val="0"/>
          <w:sz w:val="30"/>
          <w:szCs w:val="30"/>
          <w:lang w:val="en-US" w:bidi="th-TH"/>
        </w:rPr>
      </w:pPr>
      <w:r w:rsidRPr="00934DBD"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  <w:t xml:space="preserve">บริษัท เทสโก้ สโตร์ส (ประเทศไทย) จำกัด (“เทสโก้ประเทศไทย”) ซึ่งถือหุ้นในสัดส่วนร้อยละ </w:t>
      </w:r>
      <w:r w:rsidRPr="00934DBD">
        <w:rPr>
          <w:rFonts w:asciiTheme="majorBidi" w:hAnsiTheme="majorBidi" w:cstheme="majorBidi"/>
          <w:b w:val="0"/>
          <w:sz w:val="30"/>
          <w:szCs w:val="30"/>
          <w:lang w:val="en-US" w:bidi="th-TH"/>
        </w:rPr>
        <w:t>99</w:t>
      </w:r>
      <w:r w:rsidRPr="00934DBD"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  <w:t>.</w:t>
      </w:r>
      <w:r w:rsidRPr="00934DBD">
        <w:rPr>
          <w:rFonts w:asciiTheme="majorBidi" w:hAnsiTheme="majorBidi" w:cstheme="majorBidi"/>
          <w:b w:val="0"/>
          <w:sz w:val="30"/>
          <w:szCs w:val="30"/>
          <w:lang w:val="en-US" w:bidi="th-TH"/>
        </w:rPr>
        <w:t>99</w:t>
      </w:r>
      <w:r w:rsidRPr="00934DBD"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  <w:t xml:space="preserve"> ในบริษัท เอก-ชัย ดีสทริบิวชั่น ซิสเทม จำกัด ผู้ประกอบธุรกิจค้าปลีกภายใต้เครื่องหมายการค้า </w:t>
      </w:r>
      <w:r w:rsidRPr="00934DBD">
        <w:rPr>
          <w:rFonts w:asciiTheme="majorBidi" w:hAnsiTheme="majorBidi" w:cstheme="majorBidi"/>
          <w:b w:val="0"/>
          <w:sz w:val="30"/>
          <w:szCs w:val="30"/>
          <w:lang w:val="en-US" w:bidi="th-TH"/>
        </w:rPr>
        <w:t xml:space="preserve">Tesco Lotus </w:t>
      </w:r>
      <w:r w:rsidRPr="00934DBD"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  <w:t>ในประเทศไทย และ</w:t>
      </w:r>
    </w:p>
    <w:p w14:paraId="54A66E49" w14:textId="77777777" w:rsidR="0018716E" w:rsidRPr="00934DBD" w:rsidRDefault="0018716E" w:rsidP="00E50B80">
      <w:pPr>
        <w:pStyle w:val="acctmergecolhdg"/>
        <w:spacing w:line="240" w:lineRule="auto"/>
        <w:ind w:left="990"/>
        <w:jc w:val="both"/>
        <w:rPr>
          <w:rFonts w:asciiTheme="majorBidi" w:hAnsiTheme="majorBidi" w:cstheme="majorBidi"/>
          <w:b w:val="0"/>
          <w:sz w:val="30"/>
          <w:szCs w:val="30"/>
          <w:lang w:val="en-US" w:bidi="th-TH"/>
        </w:rPr>
      </w:pPr>
    </w:p>
    <w:p w14:paraId="0FE1B75F" w14:textId="77777777" w:rsidR="0018716E" w:rsidRPr="00934DBD" w:rsidRDefault="0018716E" w:rsidP="00E50B80">
      <w:pPr>
        <w:pStyle w:val="acctmergecolhdg"/>
        <w:numPr>
          <w:ilvl w:val="0"/>
          <w:numId w:val="19"/>
        </w:numPr>
        <w:tabs>
          <w:tab w:val="left" w:pos="1350"/>
          <w:tab w:val="left" w:pos="1620"/>
          <w:tab w:val="left" w:pos="1710"/>
        </w:tabs>
        <w:spacing w:line="240" w:lineRule="auto"/>
        <w:ind w:left="990" w:hanging="450"/>
        <w:jc w:val="both"/>
        <w:rPr>
          <w:rFonts w:asciiTheme="majorBidi" w:hAnsiTheme="majorBidi" w:cstheme="majorBidi"/>
          <w:b w:val="0"/>
          <w:sz w:val="30"/>
          <w:szCs w:val="30"/>
          <w:lang w:val="en-US" w:bidi="th-TH"/>
        </w:rPr>
      </w:pPr>
      <w:r w:rsidRPr="00934DBD">
        <w:rPr>
          <w:rFonts w:asciiTheme="majorBidi" w:hAnsiTheme="majorBidi" w:cstheme="majorBidi"/>
          <w:b w:val="0"/>
          <w:sz w:val="30"/>
          <w:szCs w:val="30"/>
          <w:lang w:val="en-US" w:bidi="th-TH"/>
        </w:rPr>
        <w:t xml:space="preserve">Tesco Stores (Malaysia) </w:t>
      </w:r>
      <w:proofErr w:type="spellStart"/>
      <w:r w:rsidRPr="00934DBD">
        <w:rPr>
          <w:rFonts w:asciiTheme="majorBidi" w:hAnsiTheme="majorBidi" w:cstheme="majorBidi"/>
          <w:b w:val="0"/>
          <w:sz w:val="30"/>
          <w:szCs w:val="30"/>
          <w:lang w:val="en-US" w:bidi="th-TH"/>
        </w:rPr>
        <w:t>Sdn</w:t>
      </w:r>
      <w:proofErr w:type="spellEnd"/>
      <w:r w:rsidRPr="00934DBD">
        <w:rPr>
          <w:rFonts w:asciiTheme="majorBidi" w:hAnsiTheme="majorBidi" w:cstheme="majorBidi"/>
          <w:b w:val="0"/>
          <w:sz w:val="30"/>
          <w:szCs w:val="30"/>
          <w:lang w:val="en-US" w:bidi="th-TH"/>
        </w:rPr>
        <w:t>. Bhd. (“</w:t>
      </w:r>
      <w:r w:rsidRPr="00934DBD"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  <w:t xml:space="preserve">เทสโก้ประเทศมาเลเซีย”) ซึ่งประกอบธุรกิจค้าปลีกภายใต้เครื่องหมายการค้า </w:t>
      </w:r>
      <w:r w:rsidRPr="00934DBD">
        <w:rPr>
          <w:rFonts w:asciiTheme="majorBidi" w:hAnsiTheme="majorBidi" w:cstheme="majorBidi"/>
          <w:b w:val="0"/>
          <w:sz w:val="30"/>
          <w:szCs w:val="30"/>
          <w:lang w:val="en-US" w:bidi="th-TH"/>
        </w:rPr>
        <w:t xml:space="preserve">Tesco </w:t>
      </w:r>
      <w:r w:rsidRPr="00934DBD"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  <w:t>ในประเทศมาเลเซีย</w:t>
      </w:r>
    </w:p>
    <w:p w14:paraId="61446A9C" w14:textId="77777777" w:rsidR="0018716E" w:rsidRPr="00934DBD" w:rsidRDefault="0018716E" w:rsidP="0018716E">
      <w:pPr>
        <w:pStyle w:val="acctmergecolhdg"/>
        <w:tabs>
          <w:tab w:val="left" w:pos="1350"/>
          <w:tab w:val="left" w:pos="1620"/>
          <w:tab w:val="left" w:pos="1710"/>
        </w:tabs>
        <w:spacing w:line="240" w:lineRule="auto"/>
        <w:jc w:val="both"/>
        <w:rPr>
          <w:rFonts w:asciiTheme="majorBidi" w:hAnsiTheme="majorBidi" w:cstheme="majorBidi"/>
          <w:b w:val="0"/>
          <w:sz w:val="30"/>
          <w:szCs w:val="30"/>
          <w:lang w:val="en-US" w:bidi="th-TH"/>
        </w:rPr>
      </w:pPr>
    </w:p>
    <w:p w14:paraId="18BADE3B" w14:textId="77777777" w:rsidR="0018716E" w:rsidRPr="00934DBD" w:rsidRDefault="0018716E" w:rsidP="00AE2DBD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</w:pPr>
      <w:r w:rsidRPr="00934DBD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>เทสโก้ประเทศไทยและเทสโก้ประเทศมาเลเซียรวมกันเรียกว่า “กลุ่มเทสโก้เอเชีย”</w:t>
      </w:r>
    </w:p>
    <w:p w14:paraId="53EC4510" w14:textId="77777777" w:rsidR="0018716E" w:rsidRPr="00934DBD" w:rsidRDefault="0018716E" w:rsidP="00AE2DBD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</w:pPr>
    </w:p>
    <w:p w14:paraId="2A226988" w14:textId="03A4E87A" w:rsidR="0018716E" w:rsidRDefault="0018716E" w:rsidP="00AE2DBD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</w:pPr>
      <w:r w:rsidRPr="00934DBD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 xml:space="preserve">ทั้งนี้ การลงทุนดังกล่าวของ </w:t>
      </w:r>
      <w:r w:rsidRPr="00934DBD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 xml:space="preserve">CPM </w:t>
      </w:r>
      <w:r w:rsidRPr="00934DBD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>เป็นการลงทุนทางอ้อมผ่านนิติบุคคลเฉพาะกิจที่จัดตั้งขึ้นเพื่อการลงทุน ได้แก่ บริษัท ซี.พี. รีเทล โฮลดิ้ง จำกัด</w:t>
      </w:r>
      <w:r w:rsidRPr="00934DBD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 xml:space="preserve"> (“</w:t>
      </w:r>
      <w:r w:rsidRPr="00934DBD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>บริษัทโฮลดิ้ง</w:t>
      </w:r>
      <w:r w:rsidRPr="00934DBD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>”)</w:t>
      </w:r>
      <w:r w:rsidRPr="00934DBD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 xml:space="preserve"> ซึ่งเป็นผู้ถือหุ้นทั้งหมดในบริษัท ซี.พี.รีเทล ดีเวลลอปเม้นท์ จำกัด (“บริษัทผู้ซื้อ”) โดยเงินลงทุนของ </w:t>
      </w:r>
      <w:r w:rsidRPr="00934DBD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 xml:space="preserve">CPM </w:t>
      </w:r>
      <w:r w:rsidRPr="00934DBD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 xml:space="preserve">ในบริษัทโฮลดิ้งจะมีมูลค่าประมาณ </w:t>
      </w:r>
      <w:r w:rsidRPr="00934DBD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>1,500</w:t>
      </w:r>
      <w:r w:rsidRPr="00934DBD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 xml:space="preserve"> ล้านเหรียญสหรัฐ หรือประมาณ </w:t>
      </w:r>
      <w:r w:rsidRPr="00934DBD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 xml:space="preserve">47,991 </w:t>
      </w:r>
      <w:r w:rsidRPr="00934DBD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 xml:space="preserve">ล้านบาท อย่างไรก็ตามการเข้าทำรายการดังกล่าวจะเสร็จสมบูรณ์ต่อเมื่อเงื่อนไขบังคับก่อนตามที่กำหนดไว้ในสัญญาซื้อขายหุ้นสำเร็จครบถ้วน </w:t>
      </w:r>
    </w:p>
    <w:p w14:paraId="0875DE92" w14:textId="2CE84ED2" w:rsidR="00E84978" w:rsidRDefault="00E84978" w:rsidP="00AE2DBD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</w:pPr>
    </w:p>
    <w:p w14:paraId="04640AE3" w14:textId="77777777" w:rsidR="00E84978" w:rsidRPr="008B2C13" w:rsidRDefault="00E84978" w:rsidP="00E84978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</w:pPr>
      <w:r w:rsidRPr="005D2952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ภายหลังรอบระยะเวลาที่รายงาน</w:t>
      </w:r>
      <w:r w:rsidRPr="005D2952">
        <w:rPr>
          <w:rFonts w:asciiTheme="majorBidi" w:hAnsiTheme="majorBidi" w:cstheme="majorBidi"/>
          <w:b w:val="0"/>
          <w:bCs/>
          <w:spacing w:val="-4"/>
          <w:sz w:val="30"/>
          <w:szCs w:val="30"/>
          <w:lang w:val="en-US" w:bidi="th-TH"/>
        </w:rPr>
        <w:t xml:space="preserve"> </w:t>
      </w:r>
      <w:r w:rsidRPr="005D2952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บริษัทผู้ซื้อได้รับหนังสือจากสำนั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ก</w:t>
      </w:r>
      <w:r w:rsidRPr="005D2952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งานคณะกรรมการการแข่งขันทางการค้า แจ้ง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การ</w:t>
      </w:r>
      <w:r w:rsidRPr="005D2952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อนุญาตโดยมีเงื่อนไขสำหรับการที่บริษัทผู้ซื้อจะเข้าซื้อหุ้นในเทสโก้ประเทศไทย โดยบริษัทผู้ซื้อจะได้พิจารณาเงื่อนไขก่อนการดำเนินการต่อไป</w:t>
      </w:r>
    </w:p>
    <w:p w14:paraId="05373D68" w14:textId="77777777" w:rsidR="0018716E" w:rsidRPr="00934DBD" w:rsidRDefault="0018716E" w:rsidP="00AE2DBD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</w:pPr>
    </w:p>
    <w:p w14:paraId="79A27DB3" w14:textId="4F11B04D" w:rsidR="00CE3B1A" w:rsidRPr="00934DBD" w:rsidRDefault="0018716E" w:rsidP="00AE2DBD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</w:pPr>
      <w:r w:rsidRPr="00934DBD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 xml:space="preserve">ภายหลังการเข้าทำรายการข้างต้นเสร็จสมบูรณ์ </w:t>
      </w:r>
      <w:r w:rsidRPr="00934DBD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 xml:space="preserve">CPM </w:t>
      </w:r>
      <w:r w:rsidRPr="00934DBD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 xml:space="preserve">จะถือหุ้นในสัดส่วนไม่เกินร้อยละ </w:t>
      </w:r>
      <w:r w:rsidRPr="00934DBD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>20.00</w:t>
      </w:r>
      <w:r w:rsidRPr="00934DBD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 xml:space="preserve"> ของจำนวนหุ้นที่ออกและชำระแล้วของกลุ่มเทสโก้เอเชีย และกลุ่มเทสโก้เอเชียจะมีสถานะเป็นเงินลงทุนในบริษัทร่วมของกลุ่มบริษัท</w:t>
      </w:r>
    </w:p>
    <w:p w14:paraId="7E84B302" w14:textId="77777777" w:rsidR="00896364" w:rsidRDefault="00896364" w:rsidP="00F04E33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</w:pPr>
    </w:p>
    <w:p w14:paraId="065BF47D" w14:textId="52B82C34" w:rsidR="00AE2DBD" w:rsidRPr="00934DBD" w:rsidRDefault="00F04E33" w:rsidP="00F04E33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</w:pPr>
      <w:r w:rsidRPr="00934DBD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br w:type="page"/>
      </w:r>
    </w:p>
    <w:p w14:paraId="60C3B36A" w14:textId="7757BD85" w:rsidR="00CE3B1A" w:rsidRPr="00934DBD" w:rsidRDefault="00CE3B1A" w:rsidP="00CE3B1A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934DBD">
        <w:rPr>
          <w:rFonts w:asciiTheme="majorBidi" w:hAnsiTheme="majorBidi" w:cstheme="majorBidi"/>
          <w:sz w:val="30"/>
          <w:szCs w:val="30"/>
          <w:lang w:val="en-US"/>
        </w:rPr>
        <w:lastRenderedPageBreak/>
        <w:t>2</w:t>
      </w:r>
      <w:r w:rsidR="00AF5034" w:rsidRPr="00934DBD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934DBD">
        <w:rPr>
          <w:rFonts w:asciiTheme="majorBidi" w:hAnsiTheme="majorBidi" w:cstheme="majorBidi"/>
          <w:sz w:val="30"/>
          <w:szCs w:val="30"/>
        </w:rPr>
        <w:tab/>
      </w:r>
      <w:r w:rsidRPr="00934DB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เหตุการณ์ภายหลังรอบระยะเวลาที่รายงาน</w:t>
      </w:r>
    </w:p>
    <w:p w14:paraId="658712DC" w14:textId="77777777" w:rsidR="00B875C9" w:rsidRPr="00934DBD" w:rsidRDefault="00B875C9" w:rsidP="00B875C9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2CC8086" w14:textId="2F66C6EA" w:rsidR="00B875C9" w:rsidRPr="00934DBD" w:rsidRDefault="007D62AA" w:rsidP="00B875C9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A0B3D" w:rsidRPr="00934DBD">
        <w:rPr>
          <w:rFonts w:asciiTheme="majorBidi" w:hAnsiTheme="majorBidi" w:cstheme="majorBidi"/>
          <w:sz w:val="30"/>
          <w:szCs w:val="30"/>
        </w:rPr>
        <w:t xml:space="preserve">27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CA0B3D" w:rsidRPr="00934DBD">
        <w:rPr>
          <w:rFonts w:asciiTheme="majorBidi" w:hAnsiTheme="majorBidi" w:cstheme="majorBidi"/>
          <w:sz w:val="30"/>
          <w:szCs w:val="30"/>
        </w:rPr>
        <w:t>2563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3FE2" w:rsidRPr="00934DB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5B3FE2" w:rsidRPr="00934DBD">
        <w:rPr>
          <w:rFonts w:asciiTheme="majorBidi" w:hAnsiTheme="majorBidi" w:cstheme="majorBidi"/>
          <w:sz w:val="30"/>
          <w:szCs w:val="30"/>
        </w:rPr>
        <w:t xml:space="preserve">2 </w:t>
      </w:r>
      <w:r w:rsidR="005B3FE2" w:rsidRPr="00934DBD">
        <w:rPr>
          <w:rFonts w:asciiTheme="majorBidi" w:hAnsiTheme="majorBidi" w:cstheme="majorBidi"/>
          <w:sz w:val="30"/>
          <w:szCs w:val="30"/>
        </w:rPr>
        <w:tab/>
      </w:r>
      <w:r w:rsidR="005B3FE2" w:rsidRPr="00934DBD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5B3FE2" w:rsidRPr="00934DBD">
        <w:rPr>
          <w:rFonts w:asciiTheme="majorBidi" w:hAnsiTheme="majorBidi" w:cstheme="majorBidi"/>
          <w:sz w:val="30"/>
          <w:szCs w:val="30"/>
        </w:rPr>
        <w:t xml:space="preserve">2563 </w:t>
      </w:r>
      <w:r w:rsidRPr="00934DBD">
        <w:rPr>
          <w:rFonts w:asciiTheme="majorBidi" w:hAnsiTheme="majorBidi" w:cstheme="majorBidi"/>
          <w:sz w:val="30"/>
          <w:szCs w:val="30"/>
          <w:cs/>
        </w:rPr>
        <w:t>ที่ประชุม</w:t>
      </w:r>
      <w:r w:rsidR="005B3FE2" w:rsidRPr="00934DBD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="002671DD" w:rsidRPr="00934DBD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9209C8" w:rsidRPr="00934DBD">
        <w:rPr>
          <w:rFonts w:asciiTheme="majorBidi" w:hAnsiTheme="majorBidi" w:cstheme="majorBidi"/>
          <w:sz w:val="30"/>
          <w:szCs w:val="30"/>
          <w:cs/>
        </w:rPr>
        <w:t>และข</w:t>
      </w:r>
      <w:r w:rsidRPr="00934DBD">
        <w:rPr>
          <w:rFonts w:asciiTheme="majorBidi" w:hAnsiTheme="majorBidi" w:cstheme="majorBidi"/>
          <w:sz w:val="30"/>
          <w:szCs w:val="30"/>
          <w:cs/>
        </w:rPr>
        <w:t>อง</w:t>
      </w:r>
      <w:r w:rsidR="009209C8"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209C8" w:rsidRPr="00934DBD">
        <w:rPr>
          <w:rFonts w:asciiTheme="majorBidi" w:hAnsiTheme="majorBidi" w:cstheme="majorBidi"/>
          <w:sz w:val="30"/>
          <w:szCs w:val="30"/>
        </w:rPr>
        <w:t xml:space="preserve">C.P. Pokphand Co., Ltd. (“CPP”) </w:t>
      </w:r>
      <w:r w:rsidR="00352DF2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Pr="00934DBD">
        <w:rPr>
          <w:rFonts w:asciiTheme="majorBidi" w:hAnsiTheme="majorBidi" w:cstheme="majorBidi"/>
          <w:sz w:val="30"/>
          <w:szCs w:val="30"/>
          <w:cs/>
        </w:rPr>
        <w:t>ได้อนุมัติ</w:t>
      </w:r>
      <w:r w:rsidR="009541BD" w:rsidRPr="00934DBD">
        <w:rPr>
          <w:rFonts w:asciiTheme="majorBidi" w:hAnsiTheme="majorBidi" w:cstheme="majorBidi"/>
          <w:sz w:val="30"/>
          <w:szCs w:val="30"/>
          <w:cs/>
        </w:rPr>
        <w:t>ให้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DB33F7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B875C9" w:rsidRPr="00934DBD">
        <w:rPr>
          <w:rFonts w:asciiTheme="majorBidi" w:hAnsiTheme="majorBidi" w:cstheme="majorBidi"/>
          <w:sz w:val="30"/>
          <w:szCs w:val="30"/>
        </w:rPr>
        <w:t>Ch</w:t>
      </w:r>
      <w:r w:rsidR="001C36E7" w:rsidRPr="00934DBD">
        <w:rPr>
          <w:rFonts w:asciiTheme="majorBidi" w:hAnsiTheme="majorBidi" w:cstheme="majorBidi"/>
          <w:sz w:val="30"/>
          <w:szCs w:val="30"/>
        </w:rPr>
        <w:t>ia</w:t>
      </w:r>
      <w:r w:rsidR="00B875C9" w:rsidRPr="00934DBD">
        <w:rPr>
          <w:rFonts w:asciiTheme="majorBidi" w:hAnsiTheme="majorBidi" w:cstheme="majorBidi"/>
          <w:sz w:val="30"/>
          <w:szCs w:val="30"/>
        </w:rPr>
        <w:t xml:space="preserve"> Tai Investment Co.,</w:t>
      </w:r>
      <w:r w:rsidR="009209C8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B875C9" w:rsidRPr="00934DBD">
        <w:rPr>
          <w:rFonts w:asciiTheme="majorBidi" w:hAnsiTheme="majorBidi" w:cstheme="majorBidi"/>
          <w:sz w:val="30"/>
          <w:szCs w:val="30"/>
        </w:rPr>
        <w:t xml:space="preserve">Ltd. (“CTI”) </w:t>
      </w:r>
      <w:r w:rsidR="00B875C9" w:rsidRPr="00934DBD">
        <w:rPr>
          <w:rFonts w:asciiTheme="majorBidi" w:hAnsiTheme="majorBidi" w:cstheme="majorBidi"/>
          <w:sz w:val="30"/>
          <w:szCs w:val="30"/>
          <w:cs/>
        </w:rPr>
        <w:t>ซึ่งเป็นบริษัทย่อยที่บริษัทถือหุ้นทางอ้อม</w:t>
      </w:r>
      <w:r w:rsidR="009209C8" w:rsidRPr="00934DBD">
        <w:rPr>
          <w:rFonts w:asciiTheme="majorBidi" w:hAnsiTheme="majorBidi" w:cstheme="majorBidi"/>
          <w:sz w:val="30"/>
          <w:szCs w:val="30"/>
          <w:cs/>
        </w:rPr>
        <w:t xml:space="preserve">ผ่าน </w:t>
      </w:r>
      <w:r w:rsidR="009209C8" w:rsidRPr="00934DBD">
        <w:rPr>
          <w:rFonts w:asciiTheme="majorBidi" w:hAnsiTheme="majorBidi" w:cstheme="majorBidi"/>
          <w:sz w:val="30"/>
          <w:szCs w:val="30"/>
        </w:rPr>
        <w:t xml:space="preserve">CPP </w:t>
      </w:r>
      <w:r w:rsidR="00B875C9" w:rsidRPr="00934DBD">
        <w:rPr>
          <w:rFonts w:asciiTheme="majorBidi" w:hAnsiTheme="majorBidi" w:cstheme="majorBidi"/>
          <w:sz w:val="30"/>
          <w:szCs w:val="30"/>
          <w:cs/>
        </w:rPr>
        <w:t xml:space="preserve">ในสัดส่วนร้อยละ </w:t>
      </w:r>
      <w:r w:rsidR="00B875C9" w:rsidRPr="00934DBD">
        <w:rPr>
          <w:rFonts w:asciiTheme="majorBidi" w:hAnsiTheme="majorBidi" w:cstheme="majorBidi"/>
          <w:sz w:val="30"/>
          <w:szCs w:val="30"/>
        </w:rPr>
        <w:t>52.24</w:t>
      </w:r>
      <w:r w:rsidR="00B875C9" w:rsidRPr="00934DBD">
        <w:rPr>
          <w:rFonts w:asciiTheme="majorBidi" w:hAnsiTheme="majorBidi" w:cstheme="majorBidi"/>
          <w:sz w:val="30"/>
          <w:szCs w:val="30"/>
          <w:cs/>
        </w:rPr>
        <w:t xml:space="preserve"> ของหุ้นที่ออกและชำระแล้</w:t>
      </w:r>
      <w:r w:rsidR="009209C8" w:rsidRPr="00934DBD">
        <w:rPr>
          <w:rFonts w:asciiTheme="majorBidi" w:hAnsiTheme="majorBidi" w:cstheme="majorBidi"/>
          <w:sz w:val="30"/>
          <w:szCs w:val="30"/>
          <w:cs/>
        </w:rPr>
        <w:t xml:space="preserve">ว </w:t>
      </w:r>
      <w:r w:rsidR="00B269AC">
        <w:rPr>
          <w:rFonts w:asciiTheme="majorBidi" w:hAnsiTheme="majorBidi" w:cstheme="majorBidi" w:hint="cs"/>
          <w:sz w:val="30"/>
          <w:szCs w:val="30"/>
          <w:cs/>
        </w:rPr>
        <w:t>เ</w:t>
      </w:r>
      <w:r w:rsidR="00B875C9" w:rsidRPr="00934DBD">
        <w:rPr>
          <w:rFonts w:asciiTheme="majorBidi" w:hAnsiTheme="majorBidi" w:cstheme="majorBidi"/>
          <w:sz w:val="30"/>
          <w:szCs w:val="30"/>
          <w:cs/>
        </w:rPr>
        <w:t>ข้าซื้อหุ้น</w:t>
      </w:r>
      <w:r w:rsidR="00F04E33" w:rsidRPr="00934DBD">
        <w:rPr>
          <w:rFonts w:asciiTheme="majorBidi" w:hAnsiTheme="majorBidi" w:cstheme="majorBidi"/>
          <w:sz w:val="30"/>
          <w:szCs w:val="30"/>
          <w:cs/>
        </w:rPr>
        <w:t>ของกลุ่ม</w:t>
      </w:r>
      <w:r w:rsidR="00B875C9" w:rsidRPr="00934DBD">
        <w:rPr>
          <w:rFonts w:asciiTheme="majorBidi" w:hAnsiTheme="majorBidi" w:cstheme="majorBidi"/>
          <w:sz w:val="30"/>
          <w:szCs w:val="30"/>
          <w:cs/>
        </w:rPr>
        <w:t xml:space="preserve">ธุรกิจสุกรในสาธารณรัฐประชาชนจีนจาก </w:t>
      </w:r>
      <w:r w:rsidR="00B875C9" w:rsidRPr="00934DBD">
        <w:rPr>
          <w:rFonts w:asciiTheme="majorBidi" w:hAnsiTheme="majorBidi" w:cstheme="majorBidi"/>
          <w:sz w:val="30"/>
          <w:szCs w:val="30"/>
        </w:rPr>
        <w:t>Chia Tai Animal Husbandry Investment (Beijing) Co.,</w:t>
      </w:r>
      <w:r w:rsidR="009209C8"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75C9" w:rsidRPr="00934DBD">
        <w:rPr>
          <w:rFonts w:asciiTheme="majorBidi" w:hAnsiTheme="majorBidi" w:cstheme="majorBidi"/>
          <w:sz w:val="30"/>
          <w:szCs w:val="30"/>
        </w:rPr>
        <w:t>Ltd. (“</w:t>
      </w:r>
      <w:r w:rsidR="00B875C9" w:rsidRPr="00934DBD">
        <w:rPr>
          <w:rFonts w:asciiTheme="majorBidi" w:hAnsiTheme="majorBidi" w:cstheme="majorBidi"/>
          <w:sz w:val="30"/>
          <w:szCs w:val="30"/>
          <w:cs/>
        </w:rPr>
        <w:t>ผู้ขาย”) ซึ่งเป็นบริษัทย่อยทางอ้อมของบริษัท เครือเจริญโภคภัณฑ์ จำกัด (“</w:t>
      </w:r>
      <w:r w:rsidR="00B875C9" w:rsidRPr="00934DBD">
        <w:rPr>
          <w:rFonts w:asciiTheme="majorBidi" w:hAnsiTheme="majorBidi" w:cstheme="majorBidi"/>
          <w:sz w:val="30"/>
          <w:szCs w:val="30"/>
        </w:rPr>
        <w:t xml:space="preserve">CPG”) </w:t>
      </w:r>
      <w:r w:rsidR="00B875C9" w:rsidRPr="00934DBD">
        <w:rPr>
          <w:rFonts w:asciiTheme="majorBidi" w:hAnsiTheme="majorBidi" w:cstheme="majorBidi"/>
          <w:sz w:val="30"/>
          <w:szCs w:val="30"/>
          <w:cs/>
        </w:rPr>
        <w:t xml:space="preserve">โดย </w:t>
      </w:r>
      <w:r w:rsidR="00B875C9" w:rsidRPr="00934DBD">
        <w:rPr>
          <w:rFonts w:asciiTheme="majorBidi" w:hAnsiTheme="majorBidi" w:cstheme="majorBidi"/>
          <w:sz w:val="30"/>
          <w:szCs w:val="30"/>
        </w:rPr>
        <w:t xml:space="preserve">CTI </w:t>
      </w:r>
      <w:r w:rsidR="00B875C9" w:rsidRPr="00934DBD">
        <w:rPr>
          <w:rFonts w:asciiTheme="majorBidi" w:hAnsiTheme="majorBidi" w:cstheme="majorBidi"/>
          <w:sz w:val="30"/>
          <w:szCs w:val="30"/>
          <w:cs/>
        </w:rPr>
        <w:t>จะออกหุ้น</w:t>
      </w:r>
      <w:r w:rsidR="009209C8" w:rsidRPr="00934DBD">
        <w:rPr>
          <w:rFonts w:asciiTheme="majorBidi" w:hAnsiTheme="majorBidi" w:cstheme="majorBidi"/>
          <w:sz w:val="30"/>
          <w:szCs w:val="30"/>
          <w:cs/>
        </w:rPr>
        <w:t>ใหม่</w:t>
      </w:r>
      <w:r w:rsidR="00B269AC" w:rsidRPr="00934DBD">
        <w:rPr>
          <w:rFonts w:asciiTheme="majorBidi" w:hAnsiTheme="majorBidi" w:cstheme="majorBidi"/>
          <w:sz w:val="30"/>
          <w:szCs w:val="30"/>
          <w:cs/>
        </w:rPr>
        <w:t xml:space="preserve">คิดเป็นร้อยละ </w:t>
      </w:r>
      <w:r w:rsidR="00B269AC" w:rsidRPr="00934DBD">
        <w:rPr>
          <w:rFonts w:asciiTheme="majorBidi" w:hAnsiTheme="majorBidi" w:cstheme="majorBidi"/>
          <w:sz w:val="30"/>
          <w:szCs w:val="30"/>
        </w:rPr>
        <w:t>65.00</w:t>
      </w:r>
      <w:r w:rsidR="00B269AC" w:rsidRPr="00934DBD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ของทุนจดทะเบียนของ </w:t>
      </w:r>
      <w:r w:rsidR="00B269AC" w:rsidRPr="00934DBD">
        <w:rPr>
          <w:rFonts w:asciiTheme="majorBidi" w:hAnsiTheme="majorBidi" w:cstheme="majorBidi"/>
          <w:sz w:val="30"/>
          <w:szCs w:val="30"/>
        </w:rPr>
        <w:t xml:space="preserve">CTI </w:t>
      </w:r>
      <w:r w:rsidR="00B269AC" w:rsidRPr="00934DBD">
        <w:rPr>
          <w:rFonts w:asciiTheme="majorBidi" w:hAnsiTheme="majorBidi" w:cstheme="majorBidi"/>
          <w:sz w:val="30"/>
          <w:szCs w:val="30"/>
          <w:cs/>
        </w:rPr>
        <w:t>หลังจากเพิ่มทุน</w:t>
      </w:r>
      <w:r w:rsidR="00B875C9" w:rsidRPr="00934DBD">
        <w:rPr>
          <w:rFonts w:asciiTheme="majorBidi" w:hAnsiTheme="majorBidi" w:cstheme="majorBidi"/>
          <w:sz w:val="30"/>
          <w:szCs w:val="30"/>
          <w:cs/>
        </w:rPr>
        <w:t>ให้ผู้ขาย</w:t>
      </w:r>
      <w:r w:rsidR="0009341E">
        <w:rPr>
          <w:rFonts w:asciiTheme="majorBidi" w:hAnsiTheme="majorBidi" w:cstheme="majorBidi" w:hint="cs"/>
          <w:sz w:val="30"/>
          <w:szCs w:val="30"/>
          <w:cs/>
        </w:rPr>
        <w:t>เพื่อ</w:t>
      </w:r>
      <w:r w:rsidR="00B875C9" w:rsidRPr="00934DBD">
        <w:rPr>
          <w:rFonts w:asciiTheme="majorBidi" w:hAnsiTheme="majorBidi" w:cstheme="majorBidi"/>
          <w:sz w:val="30"/>
          <w:szCs w:val="30"/>
          <w:cs/>
        </w:rPr>
        <w:t>เป็นการชำระราคา</w:t>
      </w:r>
      <w:r w:rsidR="00B875C9"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="00B875C9" w:rsidRPr="00934DBD">
        <w:rPr>
          <w:rFonts w:asciiTheme="majorBidi" w:hAnsiTheme="majorBidi" w:cstheme="majorBidi"/>
          <w:sz w:val="30"/>
          <w:szCs w:val="30"/>
          <w:cs/>
        </w:rPr>
        <w:t xml:space="preserve">(“ธุรกรรม”) </w:t>
      </w:r>
      <w:r w:rsidR="0009341E">
        <w:rPr>
          <w:rFonts w:asciiTheme="majorBidi" w:hAnsiTheme="majorBidi" w:cstheme="majorBidi" w:hint="cs"/>
          <w:sz w:val="30"/>
          <w:szCs w:val="30"/>
          <w:cs/>
        </w:rPr>
        <w:t>โดยธุรกรรมดังกล่าว</w:t>
      </w:r>
      <w:r w:rsidR="00B875C9" w:rsidRPr="00934DBD">
        <w:rPr>
          <w:rFonts w:asciiTheme="majorBidi" w:hAnsiTheme="majorBidi" w:cstheme="majorBidi"/>
          <w:sz w:val="30"/>
          <w:szCs w:val="30"/>
          <w:cs/>
        </w:rPr>
        <w:t>มีมูล</w:t>
      </w:r>
      <w:r w:rsidR="009209C8" w:rsidRPr="00934DBD">
        <w:rPr>
          <w:rFonts w:asciiTheme="majorBidi" w:hAnsiTheme="majorBidi" w:cstheme="majorBidi"/>
          <w:sz w:val="30"/>
          <w:szCs w:val="30"/>
          <w:cs/>
        </w:rPr>
        <w:t>ค่ารวม</w:t>
      </w:r>
      <w:r w:rsidR="00B875C9" w:rsidRPr="00934DBD">
        <w:rPr>
          <w:rFonts w:asciiTheme="majorBidi" w:hAnsiTheme="majorBidi" w:cstheme="majorBidi"/>
          <w:sz w:val="30"/>
          <w:szCs w:val="30"/>
          <w:cs/>
        </w:rPr>
        <w:t xml:space="preserve">ประมาณ </w:t>
      </w:r>
      <w:r w:rsidR="00B875C9" w:rsidRPr="00934DBD">
        <w:rPr>
          <w:rFonts w:asciiTheme="majorBidi" w:hAnsiTheme="majorBidi" w:cstheme="majorBidi"/>
          <w:sz w:val="30"/>
          <w:szCs w:val="30"/>
        </w:rPr>
        <w:t>28,140</w:t>
      </w:r>
      <w:r w:rsidR="00B875C9" w:rsidRPr="00934DBD">
        <w:rPr>
          <w:rFonts w:asciiTheme="majorBidi" w:hAnsiTheme="majorBidi" w:cstheme="majorBidi"/>
          <w:sz w:val="30"/>
          <w:szCs w:val="30"/>
          <w:cs/>
        </w:rPr>
        <w:t xml:space="preserve"> ล้านเรนมินบิ หรือประมาณ </w:t>
      </w:r>
      <w:r w:rsidR="00B875C9" w:rsidRPr="00934DBD">
        <w:rPr>
          <w:rFonts w:asciiTheme="majorBidi" w:hAnsiTheme="majorBidi" w:cstheme="majorBidi"/>
          <w:sz w:val="30"/>
          <w:szCs w:val="30"/>
        </w:rPr>
        <w:t>131,287</w:t>
      </w:r>
      <w:r w:rsidR="00B875C9" w:rsidRPr="00934DBD">
        <w:rPr>
          <w:rFonts w:asciiTheme="majorBidi" w:hAnsiTheme="majorBidi" w:cstheme="majorBidi"/>
          <w:sz w:val="30"/>
          <w:szCs w:val="30"/>
          <w:cs/>
        </w:rPr>
        <w:t xml:space="preserve"> ล้านบา</w:t>
      </w:r>
      <w:bookmarkStart w:id="7" w:name="_GoBack"/>
      <w:bookmarkEnd w:id="7"/>
      <w:r w:rsidR="00B875C9" w:rsidRPr="00934DBD">
        <w:rPr>
          <w:rFonts w:asciiTheme="majorBidi" w:hAnsiTheme="majorBidi" w:cstheme="majorBidi"/>
          <w:sz w:val="30"/>
          <w:szCs w:val="30"/>
          <w:cs/>
        </w:rPr>
        <w:t xml:space="preserve">ท </w:t>
      </w:r>
      <w:r w:rsidR="00FA0114" w:rsidRPr="00934DBD">
        <w:rPr>
          <w:rFonts w:asciiTheme="majorBidi" w:hAnsiTheme="majorBidi" w:cstheme="majorBidi"/>
          <w:sz w:val="30"/>
          <w:szCs w:val="30"/>
          <w:cs/>
        </w:rPr>
        <w:t>ทั้งนี้ คาดว่าการเข้าซื้อธุรกิจสุกรใน</w:t>
      </w:r>
      <w:r w:rsidR="000C268F" w:rsidRPr="00934DBD">
        <w:rPr>
          <w:rFonts w:asciiTheme="majorBidi" w:hAnsiTheme="majorBidi" w:cstheme="majorBidi"/>
          <w:sz w:val="30"/>
          <w:szCs w:val="30"/>
          <w:cs/>
        </w:rPr>
        <w:t>สาธารณรัฐประชาชน</w:t>
      </w:r>
      <w:r w:rsidR="00FA0114" w:rsidRPr="00934DBD">
        <w:rPr>
          <w:rFonts w:asciiTheme="majorBidi" w:hAnsiTheme="majorBidi" w:cstheme="majorBidi"/>
          <w:sz w:val="30"/>
          <w:szCs w:val="30"/>
          <w:cs/>
        </w:rPr>
        <w:t xml:space="preserve">จีนโดย </w:t>
      </w:r>
      <w:r w:rsidR="00FA0114" w:rsidRPr="00934DBD">
        <w:rPr>
          <w:rFonts w:asciiTheme="majorBidi" w:hAnsiTheme="majorBidi" w:cstheme="majorBidi"/>
          <w:sz w:val="30"/>
          <w:szCs w:val="30"/>
        </w:rPr>
        <w:t xml:space="preserve">CTI </w:t>
      </w:r>
      <w:r w:rsidR="00FA0114" w:rsidRPr="00934DBD">
        <w:rPr>
          <w:rFonts w:asciiTheme="majorBidi" w:hAnsiTheme="majorBidi" w:cstheme="majorBidi"/>
          <w:sz w:val="30"/>
          <w:szCs w:val="30"/>
          <w:cs/>
        </w:rPr>
        <w:t xml:space="preserve">จะดำเนินการเสร็จสิ้นภายในปี </w:t>
      </w:r>
      <w:r w:rsidR="00FA0114" w:rsidRPr="00934DBD">
        <w:rPr>
          <w:rFonts w:asciiTheme="majorBidi" w:hAnsiTheme="majorBidi" w:cstheme="majorBidi"/>
          <w:sz w:val="30"/>
          <w:szCs w:val="30"/>
        </w:rPr>
        <w:t>2563</w:t>
      </w:r>
    </w:p>
    <w:p w14:paraId="6A6B59E9" w14:textId="77777777" w:rsidR="00B875C9" w:rsidRPr="00934DBD" w:rsidRDefault="00B875C9" w:rsidP="00B875C9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D3DA3DA" w14:textId="01C3DBB8" w:rsidR="00CE3B1A" w:rsidRDefault="00B875C9" w:rsidP="00B875C9">
      <w:pPr>
        <w:tabs>
          <w:tab w:val="clear" w:pos="907"/>
          <w:tab w:val="left" w:pos="90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z w:val="30"/>
          <w:szCs w:val="30"/>
          <w:cs/>
        </w:rPr>
        <w:t xml:space="preserve">ภายหลังจากการเสร็จสิ้นของธุรกรรมในครั้งนี้ </w:t>
      </w:r>
      <w:r w:rsidRPr="00934DBD">
        <w:rPr>
          <w:rFonts w:asciiTheme="majorBidi" w:hAnsiTheme="majorBidi" w:cstheme="majorBidi"/>
          <w:sz w:val="30"/>
          <w:szCs w:val="30"/>
        </w:rPr>
        <w:t>C</w:t>
      </w:r>
      <w:r w:rsidR="009209C8" w:rsidRPr="00934DBD">
        <w:rPr>
          <w:rFonts w:asciiTheme="majorBidi" w:hAnsiTheme="majorBidi" w:cstheme="majorBidi"/>
          <w:sz w:val="30"/>
          <w:szCs w:val="38"/>
        </w:rPr>
        <w:t>TI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จะเปลี่ยนสถานะจากบริษัทย่อยขอ</w:t>
      </w:r>
      <w:r w:rsidR="009209C8" w:rsidRPr="00934DBD">
        <w:rPr>
          <w:rFonts w:asciiTheme="majorBidi" w:hAnsiTheme="majorBidi" w:cstheme="majorBidi"/>
          <w:sz w:val="30"/>
          <w:szCs w:val="30"/>
          <w:cs/>
        </w:rPr>
        <w:t>งกลุ่มบริษัท</w:t>
      </w:r>
      <w:r w:rsidRPr="00934DBD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เป็นบริษัทร่วม</w:t>
      </w:r>
      <w:r w:rsidR="009209C8" w:rsidRPr="00934DBD">
        <w:rPr>
          <w:rFonts w:asciiTheme="majorBidi" w:hAnsiTheme="majorBidi" w:cstheme="majorBidi"/>
          <w:sz w:val="30"/>
          <w:szCs w:val="30"/>
          <w:cs/>
        </w:rPr>
        <w:t>โดย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</w:rPr>
        <w:t xml:space="preserve">CPP </w:t>
      </w:r>
      <w:r w:rsidR="009209C8" w:rsidRPr="00934DBD">
        <w:rPr>
          <w:rFonts w:asciiTheme="majorBidi" w:hAnsiTheme="majorBidi" w:cstheme="majorBidi"/>
          <w:sz w:val="30"/>
          <w:szCs w:val="30"/>
          <w:cs/>
        </w:rPr>
        <w:t>จะถื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อหุ้นในสัดส่วนร้อยละ </w:t>
      </w:r>
      <w:r w:rsidRPr="00934DBD">
        <w:rPr>
          <w:rFonts w:asciiTheme="majorBidi" w:hAnsiTheme="majorBidi" w:cstheme="majorBidi"/>
          <w:sz w:val="30"/>
          <w:szCs w:val="30"/>
        </w:rPr>
        <w:t>35</w:t>
      </w:r>
      <w:r w:rsidR="000C268F" w:rsidRPr="00934DBD">
        <w:rPr>
          <w:rFonts w:asciiTheme="majorBidi" w:hAnsiTheme="majorBidi" w:cstheme="majorBidi"/>
          <w:sz w:val="30"/>
          <w:szCs w:val="30"/>
        </w:rPr>
        <w:t>.00</w:t>
      </w:r>
      <w:r w:rsidR="009209C8"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810" w:rsidRPr="00934DBD">
        <w:rPr>
          <w:rFonts w:asciiTheme="majorBidi" w:hAnsiTheme="majorBidi" w:cstheme="majorBidi"/>
          <w:sz w:val="30"/>
          <w:szCs w:val="30"/>
          <w:cs/>
        </w:rPr>
        <w:t>ใน</w:t>
      </w:r>
      <w:r w:rsidR="009209C8" w:rsidRPr="00934D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209C8" w:rsidRPr="00934DBD">
        <w:rPr>
          <w:rFonts w:asciiTheme="majorBidi" w:hAnsiTheme="majorBidi" w:cstheme="majorBidi"/>
          <w:sz w:val="30"/>
          <w:szCs w:val="30"/>
        </w:rPr>
        <w:t>CTI</w:t>
      </w:r>
      <w:r w:rsidR="00A050BA">
        <w:rPr>
          <w:rFonts w:asciiTheme="majorBidi" w:hAnsiTheme="majorBidi" w:cstheme="majorBidi"/>
          <w:sz w:val="30"/>
          <w:szCs w:val="30"/>
        </w:rPr>
        <w:t xml:space="preserve"> </w:t>
      </w:r>
      <w:r w:rsidR="00A050BA">
        <w:rPr>
          <w:rFonts w:asciiTheme="majorBidi" w:hAnsiTheme="majorBidi" w:cstheme="majorBidi" w:hint="cs"/>
          <w:sz w:val="30"/>
          <w:szCs w:val="30"/>
          <w:cs/>
        </w:rPr>
        <w:t xml:space="preserve">ดังนั้นกลุ่มบริษัทจะถือหุ้นในสัดส่วนร้อยละ </w:t>
      </w:r>
      <w:r w:rsidR="00A050BA">
        <w:rPr>
          <w:rFonts w:asciiTheme="majorBidi" w:hAnsiTheme="majorBidi" w:cstheme="majorBidi"/>
          <w:sz w:val="30"/>
          <w:szCs w:val="30"/>
        </w:rPr>
        <w:t xml:space="preserve">18.28 </w:t>
      </w:r>
      <w:r w:rsidR="00A050BA">
        <w:rPr>
          <w:rFonts w:asciiTheme="majorBidi" w:hAnsiTheme="majorBidi" w:cstheme="majorBidi" w:hint="cs"/>
          <w:sz w:val="30"/>
          <w:szCs w:val="30"/>
          <w:cs/>
        </w:rPr>
        <w:t xml:space="preserve">ใน </w:t>
      </w:r>
      <w:r w:rsidR="00A050BA">
        <w:rPr>
          <w:rFonts w:asciiTheme="majorBidi" w:hAnsiTheme="majorBidi" w:cstheme="majorBidi"/>
          <w:sz w:val="30"/>
          <w:szCs w:val="30"/>
        </w:rPr>
        <w:t>CTI</w:t>
      </w:r>
    </w:p>
    <w:p w14:paraId="741DACF0" w14:textId="318067B4" w:rsidR="002B1A76" w:rsidRDefault="002B1A76" w:rsidP="00B875C9">
      <w:pPr>
        <w:tabs>
          <w:tab w:val="clear" w:pos="907"/>
          <w:tab w:val="left" w:pos="90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6172940" w14:textId="77777777" w:rsidR="002B1A76" w:rsidRPr="00934DBD" w:rsidRDefault="002B1A76" w:rsidP="00B875C9">
      <w:pPr>
        <w:tabs>
          <w:tab w:val="clear" w:pos="907"/>
          <w:tab w:val="left" w:pos="90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08BA9A" w14:textId="0E3E13AC" w:rsidR="00DA048F" w:rsidRDefault="00DA048F" w:rsidP="00AE2DBD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b w:val="0"/>
          <w:bCs/>
          <w:spacing w:val="-4"/>
          <w:sz w:val="30"/>
          <w:szCs w:val="30"/>
          <w:lang w:bidi="th-TH"/>
        </w:rPr>
      </w:pPr>
    </w:p>
    <w:p w14:paraId="7E856B12" w14:textId="4442BC2B" w:rsidR="00206D5D" w:rsidRPr="008B2C13" w:rsidRDefault="00206D5D" w:rsidP="00AE2DBD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</w:pPr>
    </w:p>
    <w:sectPr w:rsidR="00206D5D" w:rsidRPr="008B2C13" w:rsidSect="0083242D">
      <w:headerReference w:type="default" r:id="rId20"/>
      <w:type w:val="nextColumn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77B73" w14:textId="77777777" w:rsidR="00280CA2" w:rsidRDefault="00280CA2" w:rsidP="004956B4">
      <w:r>
        <w:separator/>
      </w:r>
    </w:p>
  </w:endnote>
  <w:endnote w:type="continuationSeparator" w:id="0">
    <w:p w14:paraId="28651449" w14:textId="77777777" w:rsidR="00280CA2" w:rsidRDefault="00280CA2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3DC33" w14:textId="77777777" w:rsidR="00A32922" w:rsidRPr="003A52C4" w:rsidRDefault="00A32922" w:rsidP="005A6EB0">
    <w:pPr>
      <w:pStyle w:val="Footer"/>
      <w:tabs>
        <w:tab w:val="clear" w:pos="4678"/>
        <w:tab w:val="center" w:pos="4801"/>
        <w:tab w:val="left" w:pos="7764"/>
      </w:tabs>
      <w:rPr>
        <w:rFonts w:ascii="Angsana New" w:hAnsi="Angsana New" w:cs="Angsana New"/>
        <w:noProof/>
        <w:sz w:val="30"/>
        <w:szCs w:val="30"/>
      </w:rPr>
    </w:pP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 w:rsidRPr="003A52C4">
      <w:rPr>
        <w:rFonts w:ascii="Angsana New" w:hAnsi="Angsana New" w:cs="Angsana New"/>
        <w:noProof/>
        <w:sz w:val="30"/>
        <w:szCs w:val="30"/>
      </w:rPr>
      <w:fldChar w:fldCharType="begin"/>
    </w:r>
    <w:r w:rsidRPr="003A52C4">
      <w:rPr>
        <w:rFonts w:ascii="Angsana New" w:hAnsi="Angsana New" w:cs="Angsana New"/>
        <w:noProof/>
        <w:sz w:val="30"/>
        <w:szCs w:val="30"/>
      </w:rPr>
      <w:instrText xml:space="preserve"> PAGE   \* MERGEFORMAT </w:instrText>
    </w:r>
    <w:r w:rsidRPr="003A52C4">
      <w:rPr>
        <w:rFonts w:ascii="Angsana New" w:hAnsi="Angsana New" w:cs="Angsana New"/>
        <w:noProof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3A52C4">
      <w:rPr>
        <w:rFonts w:ascii="Angsana New" w:hAnsi="Angsana New" w:cs="Angsana New"/>
        <w:noProof/>
        <w:sz w:val="30"/>
        <w:szCs w:val="30"/>
      </w:rPr>
      <w:fldChar w:fldCharType="end"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94EF5" w14:textId="77777777" w:rsidR="00A32922" w:rsidRPr="003A52C4" w:rsidRDefault="00A32922" w:rsidP="00DF155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  <w:r w:rsidRPr="003A52C4">
      <w:rPr>
        <w:rFonts w:ascii="Angsana New" w:hAnsi="Angsana New" w:cs="Angsana New"/>
        <w:sz w:val="30"/>
        <w:szCs w:val="30"/>
      </w:rPr>
      <w:fldChar w:fldCharType="begin"/>
    </w:r>
    <w:r w:rsidRPr="003A52C4">
      <w:rPr>
        <w:rFonts w:ascii="Angsana New" w:hAnsi="Angsana New" w:cs="Angsana New"/>
        <w:sz w:val="30"/>
        <w:szCs w:val="30"/>
      </w:rPr>
      <w:instrText xml:space="preserve">PAGE  </w:instrText>
    </w:r>
    <w:r w:rsidRPr="003A52C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42</w:t>
    </w:r>
    <w:r w:rsidRPr="003A52C4">
      <w:rPr>
        <w:rFonts w:ascii="Angsana New" w:hAnsi="Angsana New" w:cs="Angsana New"/>
        <w:sz w:val="30"/>
        <w:szCs w:val="30"/>
      </w:rPr>
      <w:fldChar w:fldCharType="end"/>
    </w:r>
  </w:p>
  <w:p w14:paraId="49C6D130" w14:textId="77777777" w:rsidR="00A32922" w:rsidRPr="00DF155E" w:rsidRDefault="00A32922" w:rsidP="009519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Courier New" w:hAnsi="Courier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6689B" w14:textId="77777777" w:rsidR="00A32922" w:rsidRPr="003A52C4" w:rsidRDefault="00A32922" w:rsidP="00DF155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  <w:r w:rsidRPr="003A52C4">
      <w:rPr>
        <w:rFonts w:ascii="Angsana New" w:hAnsi="Angsana New" w:cs="Angsana New"/>
        <w:sz w:val="30"/>
        <w:szCs w:val="30"/>
      </w:rPr>
      <w:fldChar w:fldCharType="begin"/>
    </w:r>
    <w:r w:rsidRPr="003A52C4">
      <w:rPr>
        <w:rFonts w:ascii="Angsana New" w:hAnsi="Angsana New" w:cs="Angsana New"/>
        <w:sz w:val="30"/>
        <w:szCs w:val="30"/>
      </w:rPr>
      <w:instrText xml:space="preserve">PAGE  </w:instrText>
    </w:r>
    <w:r w:rsidRPr="003A52C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48</w:t>
    </w:r>
    <w:r w:rsidRPr="003A52C4">
      <w:rPr>
        <w:rFonts w:ascii="Angsana New" w:hAnsi="Angsana New" w:cs="Angsana New"/>
        <w:sz w:val="30"/>
        <w:szCs w:val="30"/>
      </w:rPr>
      <w:fldChar w:fldCharType="end"/>
    </w:r>
  </w:p>
  <w:p w14:paraId="56B7E01E" w14:textId="77777777" w:rsidR="00A32922" w:rsidRPr="00DF155E" w:rsidRDefault="00A32922" w:rsidP="009F6D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Courier New" w:hAnsi="Courier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F15F6F" w14:textId="77777777" w:rsidR="00A32922" w:rsidRPr="003A52C4" w:rsidRDefault="00A32922">
    <w:pPr>
      <w:pStyle w:val="Footer"/>
      <w:jc w:val="center"/>
      <w:rPr>
        <w:rFonts w:ascii="Angsana New" w:hAnsi="Angsana New" w:cs="Angsana New"/>
      </w:rPr>
    </w:pPr>
    <w:r w:rsidRPr="003A52C4">
      <w:rPr>
        <w:rFonts w:ascii="Angsana New" w:hAnsi="Angsana New" w:cs="Angsana New"/>
        <w:sz w:val="30"/>
        <w:szCs w:val="30"/>
      </w:rPr>
      <w:fldChar w:fldCharType="begin"/>
    </w:r>
    <w:r w:rsidRPr="003A52C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3A52C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51</w:t>
    </w:r>
    <w:r w:rsidRPr="003A52C4">
      <w:rPr>
        <w:rFonts w:ascii="Angsana New" w:hAnsi="Angsana New" w:cs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35D9E" w14:textId="3D20B6E0" w:rsidR="00A32922" w:rsidRPr="00D83FF5" w:rsidRDefault="00A32922" w:rsidP="00305033">
    <w:pPr>
      <w:tabs>
        <w:tab w:val="left" w:pos="9000"/>
      </w:tabs>
      <w:rPr>
        <w:rFonts w:ascii="Courier New" w:hAnsi="Courier New"/>
        <w:sz w:val="30"/>
        <w:szCs w:val="30"/>
      </w:rPr>
    </w:pPr>
    <w:r>
      <w:rPr>
        <w:rFonts w:ascii="Courier New" w:hAnsi="Courier New"/>
        <w:sz w:val="30"/>
        <w:szCs w:val="30"/>
      </w:rPr>
      <w:fldChar w:fldCharType="begin"/>
    </w:r>
    <w:r>
      <w:rPr>
        <w:rFonts w:ascii="Courier New" w:hAnsi="Courier New"/>
        <w:sz w:val="30"/>
        <w:szCs w:val="30"/>
      </w:rPr>
      <w:instrText xml:space="preserve"> FILENAME </w:instrText>
    </w:r>
    <w:r>
      <w:rPr>
        <w:rFonts w:ascii="Courier New" w:hAnsi="Courier New"/>
        <w:sz w:val="30"/>
        <w:szCs w:val="30"/>
      </w:rPr>
      <w:fldChar w:fldCharType="separate"/>
    </w:r>
    <w:r>
      <w:rPr>
        <w:rFonts w:ascii="Courier New" w:hAnsi="Courier New"/>
        <w:noProof/>
        <w:sz w:val="30"/>
        <w:szCs w:val="30"/>
      </w:rPr>
      <w:t>FS TH 11.11.20 14.30</w:t>
    </w:r>
    <w:r>
      <w:rPr>
        <w:rFonts w:ascii="Courier New" w:hAnsi="Courier New"/>
        <w:sz w:val="30"/>
        <w:szCs w:val="30"/>
      </w:rPr>
      <w:fldChar w:fldCharType="end"/>
    </w:r>
    <w:r>
      <w:rPr>
        <w:rFonts w:ascii="Courier New" w:hAnsi="Courier New" w:hint="cs"/>
        <w:sz w:val="30"/>
        <w:szCs w:val="30"/>
        <w:cs/>
      </w:rPr>
      <w:t xml:space="preserve">                                     </w:t>
    </w:r>
    <w:r>
      <w:rPr>
        <w:rFonts w:ascii="Courier New" w:hAnsi="Courier New"/>
        <w:sz w:val="30"/>
        <w:szCs w:val="30"/>
      </w:rPr>
      <w:tab/>
    </w:r>
    <w:r>
      <w:rPr>
        <w:rFonts w:ascii="Courier New" w:hAnsi="Courier New" w:hint="cs"/>
        <w:sz w:val="30"/>
        <w:szCs w:val="30"/>
        <w:cs/>
      </w:rPr>
      <w:tab/>
    </w:r>
    <w:r>
      <w:rPr>
        <w:rFonts w:ascii="Courier New" w:hAnsi="Courier New" w:hint="cs"/>
        <w:sz w:val="30"/>
        <w:szCs w:val="30"/>
        <w:cs/>
      </w:rPr>
      <w:tab/>
    </w:r>
    <w:r>
      <w:rPr>
        <w:rFonts w:ascii="Courier New" w:hAnsi="Courier New" w:hint="cs"/>
        <w:sz w:val="30"/>
        <w:szCs w:val="30"/>
        <w:cs/>
      </w:rPr>
      <w:tab/>
    </w:r>
    <w:r>
      <w:rPr>
        <w:rFonts w:ascii="Courier New" w:hAnsi="Courier New" w:hint="cs"/>
        <w:sz w:val="30"/>
        <w:szCs w:val="30"/>
        <w:cs/>
      </w:rPr>
      <w:tab/>
      <w:t xml:space="preserve">                                 </w:t>
    </w:r>
    <w:r>
      <w:rPr>
        <w:rFonts w:ascii="Courier New" w:hAnsi="Courier New"/>
        <w:sz w:val="30"/>
        <w:szCs w:val="30"/>
        <w:lang w:val="nl-NL"/>
      </w:rPr>
      <w:fldChar w:fldCharType="begin"/>
    </w:r>
    <w:r w:rsidRPr="00167857">
      <w:rPr>
        <w:rFonts w:ascii="Courier New" w:hAnsi="Courier New"/>
        <w:sz w:val="30"/>
        <w:szCs w:val="30"/>
      </w:rPr>
      <w:instrText xml:space="preserve"> PAGE  \* MERGEFORMAT </w:instrText>
    </w:r>
    <w:r>
      <w:rPr>
        <w:rFonts w:ascii="Courier New" w:hAnsi="Courier New"/>
        <w:sz w:val="30"/>
        <w:szCs w:val="30"/>
        <w:lang w:val="nl-NL"/>
      </w:rPr>
      <w:fldChar w:fldCharType="separate"/>
    </w:r>
    <w:r>
      <w:rPr>
        <w:rFonts w:ascii="Courier New" w:hAnsi="Courier New"/>
        <w:noProof/>
        <w:sz w:val="30"/>
        <w:szCs w:val="30"/>
      </w:rPr>
      <w:t>123</w:t>
    </w:r>
    <w:r>
      <w:rPr>
        <w:rFonts w:ascii="Courier New" w:hAnsi="Courier New"/>
        <w:sz w:val="30"/>
        <w:szCs w:val="30"/>
        <w:lang w:val="nl-NL"/>
      </w:rPr>
      <w:fldChar w:fldCharType="end"/>
    </w:r>
  </w:p>
  <w:p w14:paraId="20DB66F1" w14:textId="77777777" w:rsidR="00A32922" w:rsidRDefault="00A32922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F021D" w14:textId="77777777" w:rsidR="00A32922" w:rsidRPr="003A52C4" w:rsidRDefault="00A32922">
    <w:pPr>
      <w:pStyle w:val="Footer"/>
      <w:jc w:val="center"/>
      <w:rPr>
        <w:rFonts w:ascii="Angsana New" w:hAnsi="Angsana New" w:cs="Angsana New"/>
      </w:rPr>
    </w:pPr>
    <w:r w:rsidRPr="003A52C4">
      <w:rPr>
        <w:rFonts w:ascii="Angsana New" w:hAnsi="Angsana New" w:cs="Angsana New"/>
        <w:sz w:val="30"/>
        <w:szCs w:val="30"/>
      </w:rPr>
      <w:fldChar w:fldCharType="begin"/>
    </w:r>
    <w:r w:rsidRPr="003A52C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3A52C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51</w:t>
    </w:r>
    <w:r w:rsidRPr="003A52C4">
      <w:rPr>
        <w:rFonts w:ascii="Angsana New" w:hAnsi="Angsana New" w:cs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3AA62" w14:textId="77777777" w:rsidR="00A32922" w:rsidRPr="003A52C4" w:rsidRDefault="00A32922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3A52C4">
      <w:rPr>
        <w:rFonts w:ascii="Angsana New" w:hAnsi="Angsana New" w:cs="Angsana New"/>
        <w:sz w:val="30"/>
        <w:szCs w:val="30"/>
      </w:rPr>
      <w:fldChar w:fldCharType="begin"/>
    </w:r>
    <w:r w:rsidRPr="003A52C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3A52C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68</w:t>
    </w:r>
    <w:r w:rsidRPr="003A52C4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AF7C4" w14:textId="77777777" w:rsidR="00280CA2" w:rsidRDefault="00280CA2" w:rsidP="004956B4">
      <w:r>
        <w:separator/>
      </w:r>
    </w:p>
  </w:footnote>
  <w:footnote w:type="continuationSeparator" w:id="0">
    <w:p w14:paraId="1652C38F" w14:textId="77777777" w:rsidR="00280CA2" w:rsidRDefault="00280CA2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FE119" w14:textId="77777777" w:rsidR="00A32922" w:rsidRPr="003A52C4" w:rsidRDefault="00A32922" w:rsidP="00F271A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16B4224" w14:textId="77777777" w:rsidR="00A32922" w:rsidRPr="003A52C4" w:rsidRDefault="00A32922" w:rsidP="00F271A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54B2276" w14:textId="57C71305" w:rsidR="00A32922" w:rsidRDefault="00A32922" w:rsidP="0088148A">
    <w:pPr>
      <w:jc w:val="both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2"/>
        <w:szCs w:val="32"/>
      </w:rPr>
      <w:t xml:space="preserve">2563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50010C09" w14:textId="77777777" w:rsidR="00A32922" w:rsidRPr="00DF2B7E" w:rsidRDefault="00A32922" w:rsidP="00DF2B7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4C303" w14:textId="77777777" w:rsidR="00A32922" w:rsidRPr="00B640EA" w:rsidRDefault="00A32922" w:rsidP="004647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B640EA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B640EA">
      <w:rPr>
        <w:rFonts w:ascii="Angsana New" w:hAnsi="Angsana New" w:cs="Angsana New"/>
        <w:b/>
        <w:bCs/>
        <w:sz w:val="32"/>
        <w:szCs w:val="32"/>
      </w:rPr>
      <w:t xml:space="preserve"> </w:t>
    </w:r>
    <w:r w:rsidRPr="00B640EA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B640EA">
      <w:rPr>
        <w:rFonts w:ascii="Angsana New" w:hAnsi="Angsana New" w:cs="Angsana New"/>
        <w:b/>
        <w:bCs/>
        <w:sz w:val="32"/>
        <w:szCs w:val="32"/>
      </w:rPr>
      <w:t xml:space="preserve"> </w:t>
    </w:r>
    <w:r w:rsidRPr="00B640EA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179A26C7" w14:textId="77777777" w:rsidR="00A32922" w:rsidRPr="00B640EA" w:rsidRDefault="00A32922" w:rsidP="004647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B640EA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882B5CE" w14:textId="3F09B4EA" w:rsidR="00A32922" w:rsidRDefault="00A32922" w:rsidP="00A121D2">
    <w:pPr>
      <w:jc w:val="both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0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0"/>
        <w:szCs w:val="32"/>
      </w:rPr>
      <w:t xml:space="preserve">2563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7D673095" w14:textId="77777777" w:rsidR="00A32922" w:rsidRPr="00B640EA" w:rsidRDefault="00A32922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05E2D" w14:textId="77777777" w:rsidR="00A32922" w:rsidRPr="003A52C4" w:rsidRDefault="00A32922" w:rsidP="004647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0269AE9B" w14:textId="77777777" w:rsidR="00A32922" w:rsidRPr="003A52C4" w:rsidRDefault="00A32922" w:rsidP="004647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CAC72C7" w14:textId="3505465E" w:rsidR="00A32922" w:rsidRDefault="00A32922" w:rsidP="00667B8E">
    <w:pPr>
      <w:jc w:val="both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b/>
        <w:bCs/>
        <w:sz w:val="30"/>
        <w:szCs w:val="32"/>
      </w:rPr>
      <w:t xml:space="preserve">30 </w:t>
    </w:r>
    <w:r>
      <w:rPr>
        <w:rFonts w:ascii="Angsana New" w:hAnsi="Angsana New" w:cs="Angsana New" w:hint="cs"/>
        <w:b/>
        <w:bCs/>
        <w:sz w:val="30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0"/>
        <w:szCs w:val="32"/>
      </w:rPr>
      <w:t xml:space="preserve">2563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08DE474F" w14:textId="77777777" w:rsidR="00A32922" w:rsidRPr="009861C2" w:rsidRDefault="00A32922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70B77" w14:textId="77777777" w:rsidR="00A32922" w:rsidRPr="003A52C4" w:rsidRDefault="00A32922" w:rsidP="004647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705FBA0E" w14:textId="77777777" w:rsidR="00A32922" w:rsidRPr="003A52C4" w:rsidRDefault="00A32922" w:rsidP="004647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371A585" w14:textId="337EE6D8" w:rsidR="00A32922" w:rsidRDefault="00A32922" w:rsidP="00667B8E">
    <w:pPr>
      <w:jc w:val="both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b/>
        <w:bCs/>
        <w:sz w:val="30"/>
        <w:szCs w:val="32"/>
      </w:rPr>
      <w:t xml:space="preserve">30 </w:t>
    </w:r>
    <w:r>
      <w:rPr>
        <w:rFonts w:ascii="Angsana New" w:hAnsi="Angsana New" w:cs="Angsana New" w:hint="cs"/>
        <w:b/>
        <w:bCs/>
        <w:sz w:val="30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0"/>
        <w:szCs w:val="32"/>
      </w:rPr>
      <w:t xml:space="preserve">2563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59E7B1A9" w14:textId="77777777" w:rsidR="00A32922" w:rsidRPr="00511E4B" w:rsidRDefault="00A32922" w:rsidP="00511E4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55E8B" w14:textId="77777777" w:rsidR="00A32922" w:rsidRPr="003A52C4" w:rsidRDefault="00A32922" w:rsidP="004647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4AD8C01B" w14:textId="77777777" w:rsidR="00A32922" w:rsidRPr="003A52C4" w:rsidRDefault="00A32922" w:rsidP="004647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784E9BD4" w14:textId="18DA2885" w:rsidR="00A32922" w:rsidRDefault="00A32922" w:rsidP="00667B8E">
    <w:pPr>
      <w:jc w:val="both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b/>
        <w:bCs/>
        <w:sz w:val="30"/>
        <w:szCs w:val="32"/>
      </w:rPr>
      <w:t xml:space="preserve">30 </w:t>
    </w:r>
    <w:r>
      <w:rPr>
        <w:rFonts w:ascii="Angsana New" w:hAnsi="Angsana New" w:cs="Angsana New" w:hint="cs"/>
        <w:b/>
        <w:bCs/>
        <w:sz w:val="30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0"/>
        <w:szCs w:val="32"/>
      </w:rPr>
      <w:t xml:space="preserve">2563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7ABD13EA" w14:textId="77777777" w:rsidR="00A32922" w:rsidRPr="009861C2" w:rsidRDefault="00A32922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A35AC" w14:textId="77777777" w:rsidR="00A32922" w:rsidRPr="003A52C4" w:rsidRDefault="00A32922" w:rsidP="004647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1409B20C" w14:textId="77777777" w:rsidR="00A32922" w:rsidRPr="003A52C4" w:rsidRDefault="00A32922" w:rsidP="004647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5300306E" w14:textId="77777777" w:rsidR="00A32922" w:rsidRDefault="00A32922" w:rsidP="00667B8E">
    <w:pPr>
      <w:jc w:val="both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b/>
        <w:bCs/>
        <w:sz w:val="30"/>
        <w:szCs w:val="32"/>
      </w:rPr>
      <w:t xml:space="preserve">30 </w:t>
    </w:r>
    <w:r>
      <w:rPr>
        <w:rFonts w:ascii="Angsana New" w:hAnsi="Angsana New" w:cs="Angsana New" w:hint="cs"/>
        <w:b/>
        <w:bCs/>
        <w:sz w:val="30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0"/>
        <w:szCs w:val="32"/>
      </w:rPr>
      <w:t xml:space="preserve">2563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494EC889" w14:textId="77777777" w:rsidR="00A32922" w:rsidRPr="00F45CB4" w:rsidRDefault="00A32922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B79BA"/>
    <w:multiLevelType w:val="hybridMultilevel"/>
    <w:tmpl w:val="2FCE3FD2"/>
    <w:lvl w:ilvl="0" w:tplc="66BC9F06">
      <w:start w:val="1"/>
      <w:numFmt w:val="thaiLetters"/>
      <w:lvlText w:val="%1.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747A54"/>
    <w:multiLevelType w:val="hybridMultilevel"/>
    <w:tmpl w:val="FF368898"/>
    <w:lvl w:ilvl="0" w:tplc="8F2C1F88">
      <w:start w:val="1"/>
      <w:numFmt w:val="thaiLetters"/>
      <w:lvlText w:val="(%1)"/>
      <w:lvlJc w:val="left"/>
      <w:pPr>
        <w:ind w:left="154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0F11909"/>
    <w:multiLevelType w:val="hybridMultilevel"/>
    <w:tmpl w:val="A148C954"/>
    <w:lvl w:ilvl="0" w:tplc="56B49604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8685B2C"/>
    <w:multiLevelType w:val="hybridMultilevel"/>
    <w:tmpl w:val="11124D48"/>
    <w:lvl w:ilvl="0" w:tplc="156C51F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99504C3"/>
    <w:multiLevelType w:val="hybridMultilevel"/>
    <w:tmpl w:val="6E9CB19A"/>
    <w:lvl w:ilvl="0" w:tplc="A6EE9EE6">
      <w:start w:val="62"/>
      <w:numFmt w:val="bullet"/>
      <w:lvlText w:val="﷐"/>
      <w:lvlJc w:val="left"/>
      <w:pPr>
        <w:ind w:left="720" w:hanging="360"/>
      </w:pPr>
      <w:rPr>
        <w:rFonts w:ascii="Times New Roman" w:eastAsia="Univers 45 Ligh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429B5"/>
    <w:multiLevelType w:val="hybridMultilevel"/>
    <w:tmpl w:val="63FC2BC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ambria Math" w:hAnsi="Cambria Math" w:cs="Cambria Math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KPMG Logo" w:hAnsi="KPMG Logo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CG Times (W1)" w:hAnsi="CG Times (W1)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ambria Math" w:hAnsi="Cambria Math" w:cs="Cambria Math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KPMG Logo" w:hAnsi="KPMG Logo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CG Times (W1)" w:hAnsi="CG Times (W1)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ambria Math" w:hAnsi="Cambria Math" w:cs="Cambria Math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KPMG Logo" w:hAnsi="KPMG Logo" w:hint="default"/>
      </w:rPr>
    </w:lvl>
  </w:abstractNum>
  <w:abstractNum w:abstractNumId="12" w15:restartNumberingAfterBreak="0">
    <w:nsid w:val="2D4E470C"/>
    <w:multiLevelType w:val="hybridMultilevel"/>
    <w:tmpl w:val="412476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584526"/>
    <w:multiLevelType w:val="hybridMultilevel"/>
    <w:tmpl w:val="3222A9B0"/>
    <w:lvl w:ilvl="0" w:tplc="3214B7C0">
      <w:start w:val="1"/>
      <w:numFmt w:val="thaiLetters"/>
      <w:lvlText w:val="(%1)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C009A"/>
    <w:multiLevelType w:val="hybridMultilevel"/>
    <w:tmpl w:val="504CFCFE"/>
    <w:lvl w:ilvl="0" w:tplc="6B087F90">
      <w:start w:val="3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8" w15:restartNumberingAfterBreak="0">
    <w:nsid w:val="381B134E"/>
    <w:multiLevelType w:val="hybridMultilevel"/>
    <w:tmpl w:val="A13ACF10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 w15:restartNumberingAfterBreak="0">
    <w:nsid w:val="3A2B36AD"/>
    <w:multiLevelType w:val="singleLevel"/>
    <w:tmpl w:val="47BC88FE"/>
    <w:lvl w:ilvl="0">
      <w:start w:val="1"/>
      <w:numFmt w:val="bullet"/>
      <w:lvlText w:val="•"/>
      <w:lvlJc w:val="left"/>
      <w:pPr>
        <w:ind w:left="1260" w:hanging="360"/>
      </w:pPr>
      <w:rPr>
        <w:rFonts w:ascii="Arial" w:hAnsi="Arial" w:cs="Times New Roman" w:hint="default"/>
        <w:color w:val="auto"/>
        <w:sz w:val="24"/>
      </w:rPr>
    </w:lvl>
  </w:abstractNum>
  <w:abstractNum w:abstractNumId="20" w15:restartNumberingAfterBreak="0">
    <w:nsid w:val="3B54508A"/>
    <w:multiLevelType w:val="hybridMultilevel"/>
    <w:tmpl w:val="F7DA0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45C37AE8"/>
    <w:multiLevelType w:val="hybridMultilevel"/>
    <w:tmpl w:val="E7A2C0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1A0725"/>
    <w:multiLevelType w:val="hybridMultilevel"/>
    <w:tmpl w:val="72FE03F8"/>
    <w:lvl w:ilvl="0" w:tplc="C7083B12">
      <w:start w:val="1"/>
      <w:numFmt w:val="bullet"/>
      <w:lvlText w:val="-"/>
      <w:lvlJc w:val="left"/>
      <w:pPr>
        <w:ind w:left="1440" w:hanging="360"/>
      </w:pPr>
      <w:rPr>
        <w:rFonts w:ascii="Arial" w:hAnsi="Arial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49224F2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85026F"/>
    <w:multiLevelType w:val="hybridMultilevel"/>
    <w:tmpl w:val="E40C1F3E"/>
    <w:lvl w:ilvl="0" w:tplc="960242B8">
      <w:start w:val="1"/>
      <w:numFmt w:val="decimal"/>
      <w:lvlText w:val="(%1)"/>
      <w:lvlJc w:val="left"/>
      <w:pPr>
        <w:ind w:left="180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7" w15:restartNumberingAfterBreak="0">
    <w:nsid w:val="59BF496A"/>
    <w:multiLevelType w:val="hybridMultilevel"/>
    <w:tmpl w:val="ACAA8B50"/>
    <w:lvl w:ilvl="0" w:tplc="7F705E8C">
      <w:start w:val="1"/>
      <w:numFmt w:val="decimal"/>
      <w:lvlText w:val="(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8" w15:restartNumberingAfterBreak="0">
    <w:nsid w:val="5C003C75"/>
    <w:multiLevelType w:val="hybridMultilevel"/>
    <w:tmpl w:val="65A00CE8"/>
    <w:lvl w:ilvl="0" w:tplc="969C8E3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F706D0A"/>
    <w:multiLevelType w:val="hybridMultilevel"/>
    <w:tmpl w:val="A5703AF6"/>
    <w:lvl w:ilvl="0" w:tplc="72720A3A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CD6647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9B143C"/>
    <w:multiLevelType w:val="hybridMultilevel"/>
    <w:tmpl w:val="8C28570E"/>
    <w:lvl w:ilvl="0" w:tplc="35D2095C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3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B76805"/>
    <w:multiLevelType w:val="multilevel"/>
    <w:tmpl w:val="3CE6C0EE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CF7315"/>
    <w:multiLevelType w:val="hybridMultilevel"/>
    <w:tmpl w:val="C9FECF3A"/>
    <w:lvl w:ilvl="0" w:tplc="84B0FAB4">
      <w:start w:val="1"/>
      <w:numFmt w:val="thaiLetters"/>
      <w:lvlText w:val="(%1)"/>
      <w:lvlJc w:val="left"/>
      <w:pPr>
        <w:ind w:left="18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7CFE64F3"/>
    <w:multiLevelType w:val="hybridMultilevel"/>
    <w:tmpl w:val="7C70705A"/>
    <w:lvl w:ilvl="0" w:tplc="946212CC">
      <w:start w:val="1"/>
      <w:numFmt w:val="thaiLetters"/>
      <w:lvlText w:val="(%1)"/>
      <w:lvlJc w:val="left"/>
      <w:pPr>
        <w:ind w:left="5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5" w:hanging="360"/>
      </w:pPr>
    </w:lvl>
    <w:lvl w:ilvl="2" w:tplc="0409001B" w:tentative="1">
      <w:start w:val="1"/>
      <w:numFmt w:val="lowerRoman"/>
      <w:lvlText w:val="%3."/>
      <w:lvlJc w:val="right"/>
      <w:pPr>
        <w:ind w:left="1945" w:hanging="180"/>
      </w:pPr>
    </w:lvl>
    <w:lvl w:ilvl="3" w:tplc="0409000F" w:tentative="1">
      <w:start w:val="1"/>
      <w:numFmt w:val="decimal"/>
      <w:lvlText w:val="%4."/>
      <w:lvlJc w:val="left"/>
      <w:pPr>
        <w:ind w:left="2665" w:hanging="360"/>
      </w:pPr>
    </w:lvl>
    <w:lvl w:ilvl="4" w:tplc="04090019" w:tentative="1">
      <w:start w:val="1"/>
      <w:numFmt w:val="lowerLetter"/>
      <w:lvlText w:val="%5."/>
      <w:lvlJc w:val="left"/>
      <w:pPr>
        <w:ind w:left="3385" w:hanging="360"/>
      </w:pPr>
    </w:lvl>
    <w:lvl w:ilvl="5" w:tplc="0409001B" w:tentative="1">
      <w:start w:val="1"/>
      <w:numFmt w:val="lowerRoman"/>
      <w:lvlText w:val="%6."/>
      <w:lvlJc w:val="right"/>
      <w:pPr>
        <w:ind w:left="4105" w:hanging="180"/>
      </w:pPr>
    </w:lvl>
    <w:lvl w:ilvl="6" w:tplc="0409000F" w:tentative="1">
      <w:start w:val="1"/>
      <w:numFmt w:val="decimal"/>
      <w:lvlText w:val="%7."/>
      <w:lvlJc w:val="left"/>
      <w:pPr>
        <w:ind w:left="4825" w:hanging="360"/>
      </w:pPr>
    </w:lvl>
    <w:lvl w:ilvl="7" w:tplc="04090019" w:tentative="1">
      <w:start w:val="1"/>
      <w:numFmt w:val="lowerLetter"/>
      <w:lvlText w:val="%8."/>
      <w:lvlJc w:val="left"/>
      <w:pPr>
        <w:ind w:left="5545" w:hanging="360"/>
      </w:pPr>
    </w:lvl>
    <w:lvl w:ilvl="8" w:tplc="0409001B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36" w15:restartNumberingAfterBreak="0">
    <w:nsid w:val="7D352F0C"/>
    <w:multiLevelType w:val="hybridMultilevel"/>
    <w:tmpl w:val="6B4A830C"/>
    <w:lvl w:ilvl="0" w:tplc="6D90A77A">
      <w:start w:val="1"/>
      <w:numFmt w:val="decimal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7" w15:restartNumberingAfterBreak="0">
    <w:nsid w:val="7DEE6F8A"/>
    <w:multiLevelType w:val="hybridMultilevel"/>
    <w:tmpl w:val="3416AEAA"/>
    <w:lvl w:ilvl="0" w:tplc="B0786670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7FBF2A0B"/>
    <w:multiLevelType w:val="hybridMultilevel"/>
    <w:tmpl w:val="910AC576"/>
    <w:lvl w:ilvl="0" w:tplc="04090011">
      <w:start w:val="1"/>
      <w:numFmt w:val="decimal"/>
      <w:lvlText w:val="%1)"/>
      <w:lvlJc w:val="left"/>
      <w:pPr>
        <w:ind w:left="1640" w:hanging="7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1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</w:num>
  <w:num w:numId="8">
    <w:abstractNumId w:val="13"/>
  </w:num>
  <w:num w:numId="9">
    <w:abstractNumId w:val="7"/>
  </w:num>
  <w:num w:numId="10">
    <w:abstractNumId w:val="0"/>
  </w:num>
  <w:num w:numId="11">
    <w:abstractNumId w:val="27"/>
  </w:num>
  <w:num w:numId="12">
    <w:abstractNumId w:val="38"/>
  </w:num>
  <w:num w:numId="13">
    <w:abstractNumId w:val="29"/>
  </w:num>
  <w:num w:numId="14">
    <w:abstractNumId w:val="16"/>
  </w:num>
  <w:num w:numId="15">
    <w:abstractNumId w:val="1"/>
  </w:num>
  <w:num w:numId="16">
    <w:abstractNumId w:val="25"/>
  </w:num>
  <w:num w:numId="17">
    <w:abstractNumId w:val="21"/>
  </w:num>
  <w:num w:numId="18">
    <w:abstractNumId w:val="34"/>
  </w:num>
  <w:num w:numId="19">
    <w:abstractNumId w:val="3"/>
  </w:num>
  <w:num w:numId="20">
    <w:abstractNumId w:val="10"/>
  </w:num>
  <w:num w:numId="21">
    <w:abstractNumId w:val="30"/>
  </w:num>
  <w:num w:numId="22">
    <w:abstractNumId w:val="24"/>
  </w:num>
  <w:num w:numId="23">
    <w:abstractNumId w:val="22"/>
  </w:num>
  <w:num w:numId="24">
    <w:abstractNumId w:val="20"/>
  </w:num>
  <w:num w:numId="25">
    <w:abstractNumId w:val="31"/>
  </w:num>
  <w:num w:numId="26">
    <w:abstractNumId w:val="26"/>
  </w:num>
  <w:num w:numId="27">
    <w:abstractNumId w:val="12"/>
  </w:num>
  <w:num w:numId="28">
    <w:abstractNumId w:val="36"/>
  </w:num>
  <w:num w:numId="29">
    <w:abstractNumId w:val="9"/>
  </w:num>
  <w:num w:numId="30">
    <w:abstractNumId w:val="2"/>
  </w:num>
  <w:num w:numId="31">
    <w:abstractNumId w:val="18"/>
  </w:num>
  <w:num w:numId="32">
    <w:abstractNumId w:val="8"/>
  </w:num>
  <w:num w:numId="33">
    <w:abstractNumId w:val="32"/>
  </w:num>
  <w:num w:numId="34">
    <w:abstractNumId w:val="5"/>
  </w:num>
  <w:num w:numId="35">
    <w:abstractNumId w:val="23"/>
  </w:num>
  <w:num w:numId="36">
    <w:abstractNumId w:val="17"/>
  </w:num>
  <w:num w:numId="37">
    <w:abstractNumId w:val="33"/>
  </w:num>
  <w:num w:numId="38">
    <w:abstractNumId w:val="35"/>
  </w:num>
  <w:num w:numId="39">
    <w:abstractNumId w:val="28"/>
  </w:num>
  <w:num w:numId="40">
    <w:abstractNumId w:val="3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4E"/>
    <w:rsid w:val="00000448"/>
    <w:rsid w:val="000004A2"/>
    <w:rsid w:val="00000599"/>
    <w:rsid w:val="00000910"/>
    <w:rsid w:val="0000091F"/>
    <w:rsid w:val="00000B80"/>
    <w:rsid w:val="00000C69"/>
    <w:rsid w:val="00000C74"/>
    <w:rsid w:val="00000CFF"/>
    <w:rsid w:val="00000DE4"/>
    <w:rsid w:val="00000FCF"/>
    <w:rsid w:val="000013EE"/>
    <w:rsid w:val="00001434"/>
    <w:rsid w:val="0000160F"/>
    <w:rsid w:val="0000174B"/>
    <w:rsid w:val="000017BF"/>
    <w:rsid w:val="000019C7"/>
    <w:rsid w:val="000019E4"/>
    <w:rsid w:val="00001B2E"/>
    <w:rsid w:val="000022C2"/>
    <w:rsid w:val="00002354"/>
    <w:rsid w:val="00002C79"/>
    <w:rsid w:val="00002D31"/>
    <w:rsid w:val="00003007"/>
    <w:rsid w:val="000031FB"/>
    <w:rsid w:val="000034AB"/>
    <w:rsid w:val="00003575"/>
    <w:rsid w:val="0000362B"/>
    <w:rsid w:val="0000366F"/>
    <w:rsid w:val="00003A4B"/>
    <w:rsid w:val="00003A77"/>
    <w:rsid w:val="00003CF4"/>
    <w:rsid w:val="00004592"/>
    <w:rsid w:val="000048DE"/>
    <w:rsid w:val="00004BE1"/>
    <w:rsid w:val="00004D05"/>
    <w:rsid w:val="00004F38"/>
    <w:rsid w:val="0000504F"/>
    <w:rsid w:val="00005053"/>
    <w:rsid w:val="00005420"/>
    <w:rsid w:val="00005650"/>
    <w:rsid w:val="000059C8"/>
    <w:rsid w:val="00005AD8"/>
    <w:rsid w:val="00005CEA"/>
    <w:rsid w:val="00005D6D"/>
    <w:rsid w:val="000060E7"/>
    <w:rsid w:val="0000620C"/>
    <w:rsid w:val="00006276"/>
    <w:rsid w:val="00006607"/>
    <w:rsid w:val="000066BE"/>
    <w:rsid w:val="00006CCA"/>
    <w:rsid w:val="00006E72"/>
    <w:rsid w:val="00007201"/>
    <w:rsid w:val="00007498"/>
    <w:rsid w:val="00007622"/>
    <w:rsid w:val="00007869"/>
    <w:rsid w:val="000102A1"/>
    <w:rsid w:val="0001036E"/>
    <w:rsid w:val="00010613"/>
    <w:rsid w:val="00010908"/>
    <w:rsid w:val="00010A3F"/>
    <w:rsid w:val="00010CEF"/>
    <w:rsid w:val="00010D6F"/>
    <w:rsid w:val="00010D91"/>
    <w:rsid w:val="00011192"/>
    <w:rsid w:val="00011239"/>
    <w:rsid w:val="000112F0"/>
    <w:rsid w:val="0001146B"/>
    <w:rsid w:val="000116D1"/>
    <w:rsid w:val="00011734"/>
    <w:rsid w:val="00011755"/>
    <w:rsid w:val="00011E28"/>
    <w:rsid w:val="00012000"/>
    <w:rsid w:val="00012007"/>
    <w:rsid w:val="00012414"/>
    <w:rsid w:val="0001242C"/>
    <w:rsid w:val="00012973"/>
    <w:rsid w:val="00012BAD"/>
    <w:rsid w:val="00012BFB"/>
    <w:rsid w:val="00012E56"/>
    <w:rsid w:val="0001308B"/>
    <w:rsid w:val="00013110"/>
    <w:rsid w:val="000132EA"/>
    <w:rsid w:val="000134B6"/>
    <w:rsid w:val="00013635"/>
    <w:rsid w:val="00013679"/>
    <w:rsid w:val="00013704"/>
    <w:rsid w:val="000137F9"/>
    <w:rsid w:val="0001387D"/>
    <w:rsid w:val="00013AF4"/>
    <w:rsid w:val="00013C42"/>
    <w:rsid w:val="00013CB1"/>
    <w:rsid w:val="00013D52"/>
    <w:rsid w:val="00013DDD"/>
    <w:rsid w:val="00013F46"/>
    <w:rsid w:val="00014102"/>
    <w:rsid w:val="0001498C"/>
    <w:rsid w:val="000149B9"/>
    <w:rsid w:val="00014C1D"/>
    <w:rsid w:val="00014C67"/>
    <w:rsid w:val="00015077"/>
    <w:rsid w:val="00015237"/>
    <w:rsid w:val="00015393"/>
    <w:rsid w:val="000153B6"/>
    <w:rsid w:val="00015EB1"/>
    <w:rsid w:val="0001602E"/>
    <w:rsid w:val="00016042"/>
    <w:rsid w:val="000160E6"/>
    <w:rsid w:val="000161EB"/>
    <w:rsid w:val="000165CA"/>
    <w:rsid w:val="000165DD"/>
    <w:rsid w:val="000167E0"/>
    <w:rsid w:val="00016938"/>
    <w:rsid w:val="00016A0B"/>
    <w:rsid w:val="00016A4F"/>
    <w:rsid w:val="00016D9B"/>
    <w:rsid w:val="00016EAF"/>
    <w:rsid w:val="0001706B"/>
    <w:rsid w:val="00017146"/>
    <w:rsid w:val="000171A4"/>
    <w:rsid w:val="00017B16"/>
    <w:rsid w:val="00017D92"/>
    <w:rsid w:val="00017E6F"/>
    <w:rsid w:val="00017EEF"/>
    <w:rsid w:val="00020377"/>
    <w:rsid w:val="00020520"/>
    <w:rsid w:val="000206B1"/>
    <w:rsid w:val="00020955"/>
    <w:rsid w:val="00020AAD"/>
    <w:rsid w:val="00020ACB"/>
    <w:rsid w:val="00020C9C"/>
    <w:rsid w:val="00020DF6"/>
    <w:rsid w:val="00020EE6"/>
    <w:rsid w:val="0002112C"/>
    <w:rsid w:val="00021310"/>
    <w:rsid w:val="0002133A"/>
    <w:rsid w:val="000213A0"/>
    <w:rsid w:val="00021440"/>
    <w:rsid w:val="000218CA"/>
    <w:rsid w:val="000219AD"/>
    <w:rsid w:val="00021A69"/>
    <w:rsid w:val="00021BC1"/>
    <w:rsid w:val="00021ECF"/>
    <w:rsid w:val="00022029"/>
    <w:rsid w:val="000226E3"/>
    <w:rsid w:val="00022819"/>
    <w:rsid w:val="0002282F"/>
    <w:rsid w:val="00022851"/>
    <w:rsid w:val="00022D27"/>
    <w:rsid w:val="00022E97"/>
    <w:rsid w:val="0002369A"/>
    <w:rsid w:val="00023744"/>
    <w:rsid w:val="0002379B"/>
    <w:rsid w:val="00023816"/>
    <w:rsid w:val="000238E9"/>
    <w:rsid w:val="00023DB8"/>
    <w:rsid w:val="00023E11"/>
    <w:rsid w:val="00023E63"/>
    <w:rsid w:val="00023F8C"/>
    <w:rsid w:val="00024053"/>
    <w:rsid w:val="00024088"/>
    <w:rsid w:val="0002426A"/>
    <w:rsid w:val="0002447A"/>
    <w:rsid w:val="000245B2"/>
    <w:rsid w:val="000246B1"/>
    <w:rsid w:val="00024810"/>
    <w:rsid w:val="00024B70"/>
    <w:rsid w:val="00024CA3"/>
    <w:rsid w:val="00024D19"/>
    <w:rsid w:val="00024E16"/>
    <w:rsid w:val="00024E1F"/>
    <w:rsid w:val="00024EF7"/>
    <w:rsid w:val="00024FF6"/>
    <w:rsid w:val="00024FFA"/>
    <w:rsid w:val="000250BE"/>
    <w:rsid w:val="0002521C"/>
    <w:rsid w:val="00025425"/>
    <w:rsid w:val="000255C8"/>
    <w:rsid w:val="00025719"/>
    <w:rsid w:val="000259A7"/>
    <w:rsid w:val="00025A1A"/>
    <w:rsid w:val="00025B64"/>
    <w:rsid w:val="00025C43"/>
    <w:rsid w:val="00025D14"/>
    <w:rsid w:val="00025FD3"/>
    <w:rsid w:val="00026455"/>
    <w:rsid w:val="00026533"/>
    <w:rsid w:val="000265F1"/>
    <w:rsid w:val="00026636"/>
    <w:rsid w:val="00026695"/>
    <w:rsid w:val="000266A2"/>
    <w:rsid w:val="0002693E"/>
    <w:rsid w:val="00026B4F"/>
    <w:rsid w:val="00026C83"/>
    <w:rsid w:val="000273E2"/>
    <w:rsid w:val="0002751D"/>
    <w:rsid w:val="000276BB"/>
    <w:rsid w:val="0002777E"/>
    <w:rsid w:val="00027B55"/>
    <w:rsid w:val="00027C1D"/>
    <w:rsid w:val="00027D0B"/>
    <w:rsid w:val="00027E44"/>
    <w:rsid w:val="00027F72"/>
    <w:rsid w:val="00027FB3"/>
    <w:rsid w:val="000301EB"/>
    <w:rsid w:val="0003037E"/>
    <w:rsid w:val="00030506"/>
    <w:rsid w:val="0003050A"/>
    <w:rsid w:val="0003050B"/>
    <w:rsid w:val="00030568"/>
    <w:rsid w:val="0003060F"/>
    <w:rsid w:val="00030750"/>
    <w:rsid w:val="00030ABE"/>
    <w:rsid w:val="00030B08"/>
    <w:rsid w:val="00030C01"/>
    <w:rsid w:val="00030EF5"/>
    <w:rsid w:val="00031375"/>
    <w:rsid w:val="000313AE"/>
    <w:rsid w:val="00031575"/>
    <w:rsid w:val="000315A7"/>
    <w:rsid w:val="00031BD4"/>
    <w:rsid w:val="00031C38"/>
    <w:rsid w:val="00031E74"/>
    <w:rsid w:val="00031EEC"/>
    <w:rsid w:val="0003233F"/>
    <w:rsid w:val="000325FF"/>
    <w:rsid w:val="00032700"/>
    <w:rsid w:val="00032985"/>
    <w:rsid w:val="00032A39"/>
    <w:rsid w:val="00032EEC"/>
    <w:rsid w:val="00032F4D"/>
    <w:rsid w:val="0003302D"/>
    <w:rsid w:val="00033047"/>
    <w:rsid w:val="0003305B"/>
    <w:rsid w:val="000330AA"/>
    <w:rsid w:val="0003353C"/>
    <w:rsid w:val="0003368C"/>
    <w:rsid w:val="00033803"/>
    <w:rsid w:val="00033995"/>
    <w:rsid w:val="000339B8"/>
    <w:rsid w:val="00033A15"/>
    <w:rsid w:val="000340D2"/>
    <w:rsid w:val="00034130"/>
    <w:rsid w:val="000342DF"/>
    <w:rsid w:val="00034391"/>
    <w:rsid w:val="0003450C"/>
    <w:rsid w:val="000345A7"/>
    <w:rsid w:val="000345C0"/>
    <w:rsid w:val="000345EF"/>
    <w:rsid w:val="0003483C"/>
    <w:rsid w:val="00034853"/>
    <w:rsid w:val="00034BEA"/>
    <w:rsid w:val="00034E51"/>
    <w:rsid w:val="0003552A"/>
    <w:rsid w:val="000356CC"/>
    <w:rsid w:val="0003578C"/>
    <w:rsid w:val="000357EA"/>
    <w:rsid w:val="00035AA5"/>
    <w:rsid w:val="00035CAF"/>
    <w:rsid w:val="00036643"/>
    <w:rsid w:val="00036927"/>
    <w:rsid w:val="00036A93"/>
    <w:rsid w:val="00036F69"/>
    <w:rsid w:val="00037043"/>
    <w:rsid w:val="000371F5"/>
    <w:rsid w:val="00037345"/>
    <w:rsid w:val="00037423"/>
    <w:rsid w:val="00037531"/>
    <w:rsid w:val="00037583"/>
    <w:rsid w:val="000377D1"/>
    <w:rsid w:val="000377DE"/>
    <w:rsid w:val="00037841"/>
    <w:rsid w:val="00037B04"/>
    <w:rsid w:val="00037CBE"/>
    <w:rsid w:val="00037E53"/>
    <w:rsid w:val="00037EFC"/>
    <w:rsid w:val="00040100"/>
    <w:rsid w:val="00040303"/>
    <w:rsid w:val="0004040F"/>
    <w:rsid w:val="00040516"/>
    <w:rsid w:val="000406B3"/>
    <w:rsid w:val="000407DF"/>
    <w:rsid w:val="00040A8B"/>
    <w:rsid w:val="00040CA3"/>
    <w:rsid w:val="00040D31"/>
    <w:rsid w:val="00040E9E"/>
    <w:rsid w:val="00041224"/>
    <w:rsid w:val="000412C6"/>
    <w:rsid w:val="000412DE"/>
    <w:rsid w:val="0004155D"/>
    <w:rsid w:val="000417C2"/>
    <w:rsid w:val="000418C1"/>
    <w:rsid w:val="00041DE0"/>
    <w:rsid w:val="00041F62"/>
    <w:rsid w:val="000421EE"/>
    <w:rsid w:val="000422D2"/>
    <w:rsid w:val="000423AF"/>
    <w:rsid w:val="000423B6"/>
    <w:rsid w:val="000426EC"/>
    <w:rsid w:val="00042827"/>
    <w:rsid w:val="000428A6"/>
    <w:rsid w:val="000429AC"/>
    <w:rsid w:val="00042C04"/>
    <w:rsid w:val="000431EA"/>
    <w:rsid w:val="00043377"/>
    <w:rsid w:val="00043788"/>
    <w:rsid w:val="00043CEE"/>
    <w:rsid w:val="00043FD6"/>
    <w:rsid w:val="000442A4"/>
    <w:rsid w:val="000443A4"/>
    <w:rsid w:val="000444D8"/>
    <w:rsid w:val="000445A4"/>
    <w:rsid w:val="000447F9"/>
    <w:rsid w:val="000448DD"/>
    <w:rsid w:val="00044E80"/>
    <w:rsid w:val="00044E8D"/>
    <w:rsid w:val="00044EC0"/>
    <w:rsid w:val="00045149"/>
    <w:rsid w:val="00045373"/>
    <w:rsid w:val="000453AB"/>
    <w:rsid w:val="00045428"/>
    <w:rsid w:val="00045501"/>
    <w:rsid w:val="00045728"/>
    <w:rsid w:val="000459BD"/>
    <w:rsid w:val="00045A6A"/>
    <w:rsid w:val="00045A97"/>
    <w:rsid w:val="00045AB8"/>
    <w:rsid w:val="00045AE2"/>
    <w:rsid w:val="00045B04"/>
    <w:rsid w:val="00045C41"/>
    <w:rsid w:val="00045E37"/>
    <w:rsid w:val="00045EF1"/>
    <w:rsid w:val="00046358"/>
    <w:rsid w:val="0004660E"/>
    <w:rsid w:val="000467F5"/>
    <w:rsid w:val="00046D78"/>
    <w:rsid w:val="00046DFA"/>
    <w:rsid w:val="00046E06"/>
    <w:rsid w:val="00046F98"/>
    <w:rsid w:val="00047076"/>
    <w:rsid w:val="0004709D"/>
    <w:rsid w:val="00047199"/>
    <w:rsid w:val="000471E5"/>
    <w:rsid w:val="000473D5"/>
    <w:rsid w:val="0004742C"/>
    <w:rsid w:val="000474D1"/>
    <w:rsid w:val="00047560"/>
    <w:rsid w:val="000476DF"/>
    <w:rsid w:val="000478E8"/>
    <w:rsid w:val="000479BE"/>
    <w:rsid w:val="00047A00"/>
    <w:rsid w:val="00047A6D"/>
    <w:rsid w:val="00047A86"/>
    <w:rsid w:val="00047F8A"/>
    <w:rsid w:val="00047FFC"/>
    <w:rsid w:val="00050010"/>
    <w:rsid w:val="00050197"/>
    <w:rsid w:val="0005024C"/>
    <w:rsid w:val="00050277"/>
    <w:rsid w:val="00050460"/>
    <w:rsid w:val="00050691"/>
    <w:rsid w:val="000506F1"/>
    <w:rsid w:val="00050E21"/>
    <w:rsid w:val="00050ECD"/>
    <w:rsid w:val="000510DE"/>
    <w:rsid w:val="00051103"/>
    <w:rsid w:val="0005136A"/>
    <w:rsid w:val="00051378"/>
    <w:rsid w:val="00051CA7"/>
    <w:rsid w:val="000521A6"/>
    <w:rsid w:val="000521F0"/>
    <w:rsid w:val="000522F0"/>
    <w:rsid w:val="00052341"/>
    <w:rsid w:val="000523AD"/>
    <w:rsid w:val="000528DD"/>
    <w:rsid w:val="0005292F"/>
    <w:rsid w:val="00053055"/>
    <w:rsid w:val="000532B3"/>
    <w:rsid w:val="00053495"/>
    <w:rsid w:val="000535E5"/>
    <w:rsid w:val="00053680"/>
    <w:rsid w:val="0005392C"/>
    <w:rsid w:val="0005393E"/>
    <w:rsid w:val="00053A0B"/>
    <w:rsid w:val="00053A9A"/>
    <w:rsid w:val="00053C25"/>
    <w:rsid w:val="00053CE4"/>
    <w:rsid w:val="00053E0A"/>
    <w:rsid w:val="00053E45"/>
    <w:rsid w:val="000540FF"/>
    <w:rsid w:val="00054376"/>
    <w:rsid w:val="000543B5"/>
    <w:rsid w:val="00054411"/>
    <w:rsid w:val="00054674"/>
    <w:rsid w:val="0005478B"/>
    <w:rsid w:val="00054C6D"/>
    <w:rsid w:val="0005505B"/>
    <w:rsid w:val="0005514A"/>
    <w:rsid w:val="00055167"/>
    <w:rsid w:val="00055234"/>
    <w:rsid w:val="00055530"/>
    <w:rsid w:val="0005559F"/>
    <w:rsid w:val="00055610"/>
    <w:rsid w:val="000556E7"/>
    <w:rsid w:val="0005578E"/>
    <w:rsid w:val="000557E1"/>
    <w:rsid w:val="00055818"/>
    <w:rsid w:val="00055960"/>
    <w:rsid w:val="00055BA5"/>
    <w:rsid w:val="00055D63"/>
    <w:rsid w:val="00056019"/>
    <w:rsid w:val="00056906"/>
    <w:rsid w:val="00056ACA"/>
    <w:rsid w:val="00056B46"/>
    <w:rsid w:val="00056D58"/>
    <w:rsid w:val="00056E44"/>
    <w:rsid w:val="00056E9F"/>
    <w:rsid w:val="00056FF2"/>
    <w:rsid w:val="000570D4"/>
    <w:rsid w:val="00057407"/>
    <w:rsid w:val="000574DA"/>
    <w:rsid w:val="0005761E"/>
    <w:rsid w:val="00057641"/>
    <w:rsid w:val="000578C4"/>
    <w:rsid w:val="000578CD"/>
    <w:rsid w:val="00057DE0"/>
    <w:rsid w:val="00057F80"/>
    <w:rsid w:val="00060004"/>
    <w:rsid w:val="0006013E"/>
    <w:rsid w:val="00060185"/>
    <w:rsid w:val="00060305"/>
    <w:rsid w:val="00060309"/>
    <w:rsid w:val="0006038B"/>
    <w:rsid w:val="00060457"/>
    <w:rsid w:val="000604B5"/>
    <w:rsid w:val="000604C3"/>
    <w:rsid w:val="00060700"/>
    <w:rsid w:val="00060C24"/>
    <w:rsid w:val="00060D77"/>
    <w:rsid w:val="0006113E"/>
    <w:rsid w:val="0006132F"/>
    <w:rsid w:val="000615D9"/>
    <w:rsid w:val="000616B2"/>
    <w:rsid w:val="00061810"/>
    <w:rsid w:val="000618D8"/>
    <w:rsid w:val="00061DD2"/>
    <w:rsid w:val="00061F9F"/>
    <w:rsid w:val="00062020"/>
    <w:rsid w:val="0006229F"/>
    <w:rsid w:val="000622B0"/>
    <w:rsid w:val="0006244A"/>
    <w:rsid w:val="000626C9"/>
    <w:rsid w:val="00062CEC"/>
    <w:rsid w:val="00062F3E"/>
    <w:rsid w:val="0006310B"/>
    <w:rsid w:val="0006312C"/>
    <w:rsid w:val="00063137"/>
    <w:rsid w:val="0006354B"/>
    <w:rsid w:val="000636FA"/>
    <w:rsid w:val="000637AA"/>
    <w:rsid w:val="00063837"/>
    <w:rsid w:val="00063897"/>
    <w:rsid w:val="000638D7"/>
    <w:rsid w:val="00063CC2"/>
    <w:rsid w:val="00063D62"/>
    <w:rsid w:val="00063DD0"/>
    <w:rsid w:val="00063F67"/>
    <w:rsid w:val="00063F6E"/>
    <w:rsid w:val="000640A0"/>
    <w:rsid w:val="00064547"/>
    <w:rsid w:val="000646A7"/>
    <w:rsid w:val="00064711"/>
    <w:rsid w:val="00064812"/>
    <w:rsid w:val="00064840"/>
    <w:rsid w:val="00064A0F"/>
    <w:rsid w:val="00064BFE"/>
    <w:rsid w:val="00064E2B"/>
    <w:rsid w:val="00064F02"/>
    <w:rsid w:val="000652A4"/>
    <w:rsid w:val="00065598"/>
    <w:rsid w:val="00065609"/>
    <w:rsid w:val="000656E1"/>
    <w:rsid w:val="00065846"/>
    <w:rsid w:val="000658EA"/>
    <w:rsid w:val="00065ADE"/>
    <w:rsid w:val="00065C80"/>
    <w:rsid w:val="00066362"/>
    <w:rsid w:val="0006648E"/>
    <w:rsid w:val="000665D4"/>
    <w:rsid w:val="00066915"/>
    <w:rsid w:val="00066B9F"/>
    <w:rsid w:val="0006702A"/>
    <w:rsid w:val="0006741C"/>
    <w:rsid w:val="00067D18"/>
    <w:rsid w:val="00067D22"/>
    <w:rsid w:val="00067D6A"/>
    <w:rsid w:val="00067ED8"/>
    <w:rsid w:val="00067F23"/>
    <w:rsid w:val="00070072"/>
    <w:rsid w:val="00070088"/>
    <w:rsid w:val="00070589"/>
    <w:rsid w:val="0007063C"/>
    <w:rsid w:val="0007077B"/>
    <w:rsid w:val="00070861"/>
    <w:rsid w:val="00070B1B"/>
    <w:rsid w:val="000710D8"/>
    <w:rsid w:val="0007168B"/>
    <w:rsid w:val="000716D7"/>
    <w:rsid w:val="000719CC"/>
    <w:rsid w:val="00071AD7"/>
    <w:rsid w:val="00071B79"/>
    <w:rsid w:val="00071DCC"/>
    <w:rsid w:val="00071F77"/>
    <w:rsid w:val="00071FC1"/>
    <w:rsid w:val="00072393"/>
    <w:rsid w:val="00072485"/>
    <w:rsid w:val="000726AA"/>
    <w:rsid w:val="0007277C"/>
    <w:rsid w:val="00072A1D"/>
    <w:rsid w:val="00072BC8"/>
    <w:rsid w:val="00072C0A"/>
    <w:rsid w:val="00072CF3"/>
    <w:rsid w:val="0007302E"/>
    <w:rsid w:val="000730CF"/>
    <w:rsid w:val="000735C7"/>
    <w:rsid w:val="0007367C"/>
    <w:rsid w:val="0007372A"/>
    <w:rsid w:val="00073C86"/>
    <w:rsid w:val="00073EE0"/>
    <w:rsid w:val="0007419D"/>
    <w:rsid w:val="00074411"/>
    <w:rsid w:val="000744FA"/>
    <w:rsid w:val="000745C7"/>
    <w:rsid w:val="000746EF"/>
    <w:rsid w:val="000747BC"/>
    <w:rsid w:val="00074A4D"/>
    <w:rsid w:val="00074AA7"/>
    <w:rsid w:val="0007509B"/>
    <w:rsid w:val="000751B4"/>
    <w:rsid w:val="000752E4"/>
    <w:rsid w:val="00075355"/>
    <w:rsid w:val="0007539F"/>
    <w:rsid w:val="0007546C"/>
    <w:rsid w:val="000754D3"/>
    <w:rsid w:val="0007557D"/>
    <w:rsid w:val="000755B1"/>
    <w:rsid w:val="000757CB"/>
    <w:rsid w:val="00075854"/>
    <w:rsid w:val="000759B4"/>
    <w:rsid w:val="000759BC"/>
    <w:rsid w:val="000759D6"/>
    <w:rsid w:val="00075BA6"/>
    <w:rsid w:val="00075C26"/>
    <w:rsid w:val="00075E55"/>
    <w:rsid w:val="00076003"/>
    <w:rsid w:val="0007616E"/>
    <w:rsid w:val="000764E8"/>
    <w:rsid w:val="0007679B"/>
    <w:rsid w:val="00076934"/>
    <w:rsid w:val="00076A69"/>
    <w:rsid w:val="000770F6"/>
    <w:rsid w:val="000771C3"/>
    <w:rsid w:val="00077255"/>
    <w:rsid w:val="000772FF"/>
    <w:rsid w:val="000774FF"/>
    <w:rsid w:val="00077683"/>
    <w:rsid w:val="00077712"/>
    <w:rsid w:val="0007794B"/>
    <w:rsid w:val="00077B43"/>
    <w:rsid w:val="00077BEC"/>
    <w:rsid w:val="00077D95"/>
    <w:rsid w:val="00077F0B"/>
    <w:rsid w:val="00077FB7"/>
    <w:rsid w:val="00080481"/>
    <w:rsid w:val="000804DE"/>
    <w:rsid w:val="0008057E"/>
    <w:rsid w:val="0008066C"/>
    <w:rsid w:val="0008079C"/>
    <w:rsid w:val="000808CD"/>
    <w:rsid w:val="00080905"/>
    <w:rsid w:val="00080A65"/>
    <w:rsid w:val="00080C30"/>
    <w:rsid w:val="00080C50"/>
    <w:rsid w:val="00080D81"/>
    <w:rsid w:val="00080DB8"/>
    <w:rsid w:val="00080E4B"/>
    <w:rsid w:val="00080F02"/>
    <w:rsid w:val="0008137B"/>
    <w:rsid w:val="00081562"/>
    <w:rsid w:val="0008166C"/>
    <w:rsid w:val="00081808"/>
    <w:rsid w:val="00081840"/>
    <w:rsid w:val="00081DA4"/>
    <w:rsid w:val="00081F54"/>
    <w:rsid w:val="000821C3"/>
    <w:rsid w:val="000823E4"/>
    <w:rsid w:val="0008250C"/>
    <w:rsid w:val="00082722"/>
    <w:rsid w:val="00082787"/>
    <w:rsid w:val="000829DA"/>
    <w:rsid w:val="00082B84"/>
    <w:rsid w:val="00082C40"/>
    <w:rsid w:val="00082CFA"/>
    <w:rsid w:val="00082EAD"/>
    <w:rsid w:val="00082F02"/>
    <w:rsid w:val="00082F0D"/>
    <w:rsid w:val="00082F55"/>
    <w:rsid w:val="00083117"/>
    <w:rsid w:val="0008349C"/>
    <w:rsid w:val="00083551"/>
    <w:rsid w:val="0008356D"/>
    <w:rsid w:val="00083654"/>
    <w:rsid w:val="0008383D"/>
    <w:rsid w:val="000838F4"/>
    <w:rsid w:val="00083C0F"/>
    <w:rsid w:val="00083EE1"/>
    <w:rsid w:val="00083FEF"/>
    <w:rsid w:val="00084107"/>
    <w:rsid w:val="0008419D"/>
    <w:rsid w:val="000841D5"/>
    <w:rsid w:val="00084448"/>
    <w:rsid w:val="00084539"/>
    <w:rsid w:val="000845C0"/>
    <w:rsid w:val="000845C1"/>
    <w:rsid w:val="000847BB"/>
    <w:rsid w:val="00084B02"/>
    <w:rsid w:val="00084C2C"/>
    <w:rsid w:val="00084C82"/>
    <w:rsid w:val="00084D0F"/>
    <w:rsid w:val="00084F4E"/>
    <w:rsid w:val="000855BC"/>
    <w:rsid w:val="0008567C"/>
    <w:rsid w:val="00085B70"/>
    <w:rsid w:val="00085E8B"/>
    <w:rsid w:val="00086032"/>
    <w:rsid w:val="00086276"/>
    <w:rsid w:val="0008627F"/>
    <w:rsid w:val="00086302"/>
    <w:rsid w:val="00086316"/>
    <w:rsid w:val="0008635F"/>
    <w:rsid w:val="00086670"/>
    <w:rsid w:val="0008678E"/>
    <w:rsid w:val="000868B6"/>
    <w:rsid w:val="00086E8D"/>
    <w:rsid w:val="000871CF"/>
    <w:rsid w:val="0008723C"/>
    <w:rsid w:val="000873D6"/>
    <w:rsid w:val="000877B0"/>
    <w:rsid w:val="00087A25"/>
    <w:rsid w:val="00087BEA"/>
    <w:rsid w:val="00087C45"/>
    <w:rsid w:val="00087C9A"/>
    <w:rsid w:val="00087CD7"/>
    <w:rsid w:val="00087E7D"/>
    <w:rsid w:val="00087ECC"/>
    <w:rsid w:val="00090217"/>
    <w:rsid w:val="00090271"/>
    <w:rsid w:val="00090312"/>
    <w:rsid w:val="00090353"/>
    <w:rsid w:val="0009046A"/>
    <w:rsid w:val="0009091F"/>
    <w:rsid w:val="00090A82"/>
    <w:rsid w:val="00090BE9"/>
    <w:rsid w:val="00090D59"/>
    <w:rsid w:val="00090F05"/>
    <w:rsid w:val="00091527"/>
    <w:rsid w:val="000915F7"/>
    <w:rsid w:val="00091A6F"/>
    <w:rsid w:val="00091D45"/>
    <w:rsid w:val="00092227"/>
    <w:rsid w:val="000923B3"/>
    <w:rsid w:val="0009240A"/>
    <w:rsid w:val="00092452"/>
    <w:rsid w:val="000925A6"/>
    <w:rsid w:val="0009260C"/>
    <w:rsid w:val="00092641"/>
    <w:rsid w:val="00092750"/>
    <w:rsid w:val="000927DB"/>
    <w:rsid w:val="00092B77"/>
    <w:rsid w:val="00092CCB"/>
    <w:rsid w:val="00092D62"/>
    <w:rsid w:val="00092DF0"/>
    <w:rsid w:val="0009302D"/>
    <w:rsid w:val="000933EB"/>
    <w:rsid w:val="0009341E"/>
    <w:rsid w:val="0009345A"/>
    <w:rsid w:val="00093956"/>
    <w:rsid w:val="00093972"/>
    <w:rsid w:val="00093A25"/>
    <w:rsid w:val="00093B6A"/>
    <w:rsid w:val="00093BAF"/>
    <w:rsid w:val="00093E6E"/>
    <w:rsid w:val="00093FE7"/>
    <w:rsid w:val="00093FF8"/>
    <w:rsid w:val="000940FC"/>
    <w:rsid w:val="0009422B"/>
    <w:rsid w:val="00094345"/>
    <w:rsid w:val="00094AA8"/>
    <w:rsid w:val="00094D59"/>
    <w:rsid w:val="0009507E"/>
    <w:rsid w:val="00095240"/>
    <w:rsid w:val="0009544C"/>
    <w:rsid w:val="00095717"/>
    <w:rsid w:val="00095741"/>
    <w:rsid w:val="000957CE"/>
    <w:rsid w:val="00095892"/>
    <w:rsid w:val="000958B8"/>
    <w:rsid w:val="0009597D"/>
    <w:rsid w:val="00095DFE"/>
    <w:rsid w:val="00095F95"/>
    <w:rsid w:val="00095FDB"/>
    <w:rsid w:val="0009601F"/>
    <w:rsid w:val="00096025"/>
    <w:rsid w:val="00096095"/>
    <w:rsid w:val="000967EC"/>
    <w:rsid w:val="00096961"/>
    <w:rsid w:val="00096A89"/>
    <w:rsid w:val="00096BCA"/>
    <w:rsid w:val="00096D5B"/>
    <w:rsid w:val="00096F54"/>
    <w:rsid w:val="0009721E"/>
    <w:rsid w:val="0009727B"/>
    <w:rsid w:val="000972FF"/>
    <w:rsid w:val="0009732D"/>
    <w:rsid w:val="00097398"/>
    <w:rsid w:val="000974DD"/>
    <w:rsid w:val="0009756E"/>
    <w:rsid w:val="0009759B"/>
    <w:rsid w:val="00097D5B"/>
    <w:rsid w:val="000A0218"/>
    <w:rsid w:val="000A02B9"/>
    <w:rsid w:val="000A0686"/>
    <w:rsid w:val="000A0B37"/>
    <w:rsid w:val="000A0D6E"/>
    <w:rsid w:val="000A0DB1"/>
    <w:rsid w:val="000A0EA3"/>
    <w:rsid w:val="000A0F3F"/>
    <w:rsid w:val="000A11EB"/>
    <w:rsid w:val="000A127F"/>
    <w:rsid w:val="000A129B"/>
    <w:rsid w:val="000A1572"/>
    <w:rsid w:val="000A1623"/>
    <w:rsid w:val="000A1783"/>
    <w:rsid w:val="000A1839"/>
    <w:rsid w:val="000A199E"/>
    <w:rsid w:val="000A231A"/>
    <w:rsid w:val="000A25C9"/>
    <w:rsid w:val="000A2648"/>
    <w:rsid w:val="000A27CB"/>
    <w:rsid w:val="000A2877"/>
    <w:rsid w:val="000A288F"/>
    <w:rsid w:val="000A289D"/>
    <w:rsid w:val="000A28EA"/>
    <w:rsid w:val="000A2980"/>
    <w:rsid w:val="000A2ADE"/>
    <w:rsid w:val="000A2FD1"/>
    <w:rsid w:val="000A30E3"/>
    <w:rsid w:val="000A31BB"/>
    <w:rsid w:val="000A337B"/>
    <w:rsid w:val="000A3466"/>
    <w:rsid w:val="000A3486"/>
    <w:rsid w:val="000A34CA"/>
    <w:rsid w:val="000A3662"/>
    <w:rsid w:val="000A3788"/>
    <w:rsid w:val="000A37E0"/>
    <w:rsid w:val="000A391D"/>
    <w:rsid w:val="000A3945"/>
    <w:rsid w:val="000A3A41"/>
    <w:rsid w:val="000A3C70"/>
    <w:rsid w:val="000A3D10"/>
    <w:rsid w:val="000A3E07"/>
    <w:rsid w:val="000A3FCB"/>
    <w:rsid w:val="000A40A9"/>
    <w:rsid w:val="000A429A"/>
    <w:rsid w:val="000A441E"/>
    <w:rsid w:val="000A45F4"/>
    <w:rsid w:val="000A49E8"/>
    <w:rsid w:val="000A4B51"/>
    <w:rsid w:val="000A4D63"/>
    <w:rsid w:val="000A4EFE"/>
    <w:rsid w:val="000A5029"/>
    <w:rsid w:val="000A5596"/>
    <w:rsid w:val="000A580D"/>
    <w:rsid w:val="000A588C"/>
    <w:rsid w:val="000A588E"/>
    <w:rsid w:val="000A597D"/>
    <w:rsid w:val="000A59FB"/>
    <w:rsid w:val="000A5D8F"/>
    <w:rsid w:val="000A5DFC"/>
    <w:rsid w:val="000A5E29"/>
    <w:rsid w:val="000A6250"/>
    <w:rsid w:val="000A62C5"/>
    <w:rsid w:val="000A6404"/>
    <w:rsid w:val="000A67A9"/>
    <w:rsid w:val="000A67DA"/>
    <w:rsid w:val="000A68A7"/>
    <w:rsid w:val="000A6A5A"/>
    <w:rsid w:val="000A6A7B"/>
    <w:rsid w:val="000A6C35"/>
    <w:rsid w:val="000A6DE3"/>
    <w:rsid w:val="000A6E9E"/>
    <w:rsid w:val="000A6F2B"/>
    <w:rsid w:val="000A72CF"/>
    <w:rsid w:val="000A74B7"/>
    <w:rsid w:val="000A7521"/>
    <w:rsid w:val="000A77F9"/>
    <w:rsid w:val="000A7987"/>
    <w:rsid w:val="000A7BD8"/>
    <w:rsid w:val="000A7EF0"/>
    <w:rsid w:val="000A7F01"/>
    <w:rsid w:val="000B0105"/>
    <w:rsid w:val="000B01F4"/>
    <w:rsid w:val="000B03A0"/>
    <w:rsid w:val="000B0703"/>
    <w:rsid w:val="000B0720"/>
    <w:rsid w:val="000B0819"/>
    <w:rsid w:val="000B0A96"/>
    <w:rsid w:val="000B0C76"/>
    <w:rsid w:val="000B0D21"/>
    <w:rsid w:val="000B0E74"/>
    <w:rsid w:val="000B1236"/>
    <w:rsid w:val="000B15A3"/>
    <w:rsid w:val="000B161C"/>
    <w:rsid w:val="000B1637"/>
    <w:rsid w:val="000B16B7"/>
    <w:rsid w:val="000B1729"/>
    <w:rsid w:val="000B179D"/>
    <w:rsid w:val="000B1881"/>
    <w:rsid w:val="000B1B44"/>
    <w:rsid w:val="000B1C8A"/>
    <w:rsid w:val="000B1C94"/>
    <w:rsid w:val="000B205D"/>
    <w:rsid w:val="000B217B"/>
    <w:rsid w:val="000B26A8"/>
    <w:rsid w:val="000B2720"/>
    <w:rsid w:val="000B27A1"/>
    <w:rsid w:val="000B2839"/>
    <w:rsid w:val="000B2B29"/>
    <w:rsid w:val="000B2BD3"/>
    <w:rsid w:val="000B2BD9"/>
    <w:rsid w:val="000B2F40"/>
    <w:rsid w:val="000B3090"/>
    <w:rsid w:val="000B310B"/>
    <w:rsid w:val="000B328E"/>
    <w:rsid w:val="000B331F"/>
    <w:rsid w:val="000B3408"/>
    <w:rsid w:val="000B3411"/>
    <w:rsid w:val="000B35D3"/>
    <w:rsid w:val="000B366A"/>
    <w:rsid w:val="000B3763"/>
    <w:rsid w:val="000B38F3"/>
    <w:rsid w:val="000B3A79"/>
    <w:rsid w:val="000B3AB2"/>
    <w:rsid w:val="000B3C89"/>
    <w:rsid w:val="000B3D68"/>
    <w:rsid w:val="000B3F82"/>
    <w:rsid w:val="000B421C"/>
    <w:rsid w:val="000B4425"/>
    <w:rsid w:val="000B46C3"/>
    <w:rsid w:val="000B47D0"/>
    <w:rsid w:val="000B49F3"/>
    <w:rsid w:val="000B4E88"/>
    <w:rsid w:val="000B4FDC"/>
    <w:rsid w:val="000B558C"/>
    <w:rsid w:val="000B56F9"/>
    <w:rsid w:val="000B59B3"/>
    <w:rsid w:val="000B5DAF"/>
    <w:rsid w:val="000B603E"/>
    <w:rsid w:val="000B61AB"/>
    <w:rsid w:val="000B644B"/>
    <w:rsid w:val="000B65CF"/>
    <w:rsid w:val="000B695E"/>
    <w:rsid w:val="000B6DE0"/>
    <w:rsid w:val="000B7195"/>
    <w:rsid w:val="000B71CC"/>
    <w:rsid w:val="000B750A"/>
    <w:rsid w:val="000B78AD"/>
    <w:rsid w:val="000B7A60"/>
    <w:rsid w:val="000B7F49"/>
    <w:rsid w:val="000B7F82"/>
    <w:rsid w:val="000C000B"/>
    <w:rsid w:val="000C0034"/>
    <w:rsid w:val="000C01F1"/>
    <w:rsid w:val="000C0321"/>
    <w:rsid w:val="000C0365"/>
    <w:rsid w:val="000C0370"/>
    <w:rsid w:val="000C0387"/>
    <w:rsid w:val="000C04B1"/>
    <w:rsid w:val="000C051E"/>
    <w:rsid w:val="000C0580"/>
    <w:rsid w:val="000C05BE"/>
    <w:rsid w:val="000C0688"/>
    <w:rsid w:val="000C06B3"/>
    <w:rsid w:val="000C0759"/>
    <w:rsid w:val="000C0776"/>
    <w:rsid w:val="000C0787"/>
    <w:rsid w:val="000C0864"/>
    <w:rsid w:val="000C0946"/>
    <w:rsid w:val="000C099A"/>
    <w:rsid w:val="000C0C66"/>
    <w:rsid w:val="000C0FD3"/>
    <w:rsid w:val="000C16D5"/>
    <w:rsid w:val="000C1822"/>
    <w:rsid w:val="000C18B7"/>
    <w:rsid w:val="000C18BA"/>
    <w:rsid w:val="000C1D48"/>
    <w:rsid w:val="000C2123"/>
    <w:rsid w:val="000C22C7"/>
    <w:rsid w:val="000C25A4"/>
    <w:rsid w:val="000C268F"/>
    <w:rsid w:val="000C2C47"/>
    <w:rsid w:val="000C2E8F"/>
    <w:rsid w:val="000C2F5C"/>
    <w:rsid w:val="000C2FDA"/>
    <w:rsid w:val="000C3347"/>
    <w:rsid w:val="000C382A"/>
    <w:rsid w:val="000C3B41"/>
    <w:rsid w:val="000C3D32"/>
    <w:rsid w:val="000C3E58"/>
    <w:rsid w:val="000C3EEF"/>
    <w:rsid w:val="000C3F8E"/>
    <w:rsid w:val="000C3FEE"/>
    <w:rsid w:val="000C40E7"/>
    <w:rsid w:val="000C4186"/>
    <w:rsid w:val="000C41B5"/>
    <w:rsid w:val="000C432D"/>
    <w:rsid w:val="000C4478"/>
    <w:rsid w:val="000C479F"/>
    <w:rsid w:val="000C4846"/>
    <w:rsid w:val="000C4A0A"/>
    <w:rsid w:val="000C4A64"/>
    <w:rsid w:val="000C4F26"/>
    <w:rsid w:val="000C5084"/>
    <w:rsid w:val="000C51D9"/>
    <w:rsid w:val="000C5765"/>
    <w:rsid w:val="000C57CA"/>
    <w:rsid w:val="000C5851"/>
    <w:rsid w:val="000C5A3C"/>
    <w:rsid w:val="000C5AD3"/>
    <w:rsid w:val="000C5B66"/>
    <w:rsid w:val="000C5C55"/>
    <w:rsid w:val="000C5DC6"/>
    <w:rsid w:val="000C5E54"/>
    <w:rsid w:val="000C5FAF"/>
    <w:rsid w:val="000C5FF3"/>
    <w:rsid w:val="000C6110"/>
    <w:rsid w:val="000C61AE"/>
    <w:rsid w:val="000C6310"/>
    <w:rsid w:val="000C666A"/>
    <w:rsid w:val="000C670E"/>
    <w:rsid w:val="000C6935"/>
    <w:rsid w:val="000C6D34"/>
    <w:rsid w:val="000C6FEC"/>
    <w:rsid w:val="000C7104"/>
    <w:rsid w:val="000C7182"/>
    <w:rsid w:val="000C71AE"/>
    <w:rsid w:val="000C71E3"/>
    <w:rsid w:val="000C7326"/>
    <w:rsid w:val="000C74A7"/>
    <w:rsid w:val="000C75CA"/>
    <w:rsid w:val="000C76A8"/>
    <w:rsid w:val="000C78FF"/>
    <w:rsid w:val="000C7BF5"/>
    <w:rsid w:val="000C7CB3"/>
    <w:rsid w:val="000C7F8A"/>
    <w:rsid w:val="000D00F5"/>
    <w:rsid w:val="000D0538"/>
    <w:rsid w:val="000D05F1"/>
    <w:rsid w:val="000D073C"/>
    <w:rsid w:val="000D07D8"/>
    <w:rsid w:val="000D0815"/>
    <w:rsid w:val="000D08B5"/>
    <w:rsid w:val="000D0ACA"/>
    <w:rsid w:val="000D0B9E"/>
    <w:rsid w:val="000D10C0"/>
    <w:rsid w:val="000D1254"/>
    <w:rsid w:val="000D1466"/>
    <w:rsid w:val="000D161E"/>
    <w:rsid w:val="000D1833"/>
    <w:rsid w:val="000D199B"/>
    <w:rsid w:val="000D1A6B"/>
    <w:rsid w:val="000D1AB9"/>
    <w:rsid w:val="000D1CC9"/>
    <w:rsid w:val="000D1FE0"/>
    <w:rsid w:val="000D201E"/>
    <w:rsid w:val="000D219C"/>
    <w:rsid w:val="000D21E0"/>
    <w:rsid w:val="000D221C"/>
    <w:rsid w:val="000D2333"/>
    <w:rsid w:val="000D267D"/>
    <w:rsid w:val="000D280F"/>
    <w:rsid w:val="000D28AF"/>
    <w:rsid w:val="000D2AD2"/>
    <w:rsid w:val="000D2B86"/>
    <w:rsid w:val="000D2BAF"/>
    <w:rsid w:val="000D30FB"/>
    <w:rsid w:val="000D33B4"/>
    <w:rsid w:val="000D374E"/>
    <w:rsid w:val="000D37C0"/>
    <w:rsid w:val="000D388D"/>
    <w:rsid w:val="000D3952"/>
    <w:rsid w:val="000D3995"/>
    <w:rsid w:val="000D39FD"/>
    <w:rsid w:val="000D3A8F"/>
    <w:rsid w:val="000D3D65"/>
    <w:rsid w:val="000D3FC3"/>
    <w:rsid w:val="000D403E"/>
    <w:rsid w:val="000D4071"/>
    <w:rsid w:val="000D41FB"/>
    <w:rsid w:val="000D4418"/>
    <w:rsid w:val="000D46AC"/>
    <w:rsid w:val="000D4901"/>
    <w:rsid w:val="000D4AFD"/>
    <w:rsid w:val="000D5008"/>
    <w:rsid w:val="000D5187"/>
    <w:rsid w:val="000D5565"/>
    <w:rsid w:val="000D599D"/>
    <w:rsid w:val="000D5AB7"/>
    <w:rsid w:val="000D5B3B"/>
    <w:rsid w:val="000D5FC5"/>
    <w:rsid w:val="000D6121"/>
    <w:rsid w:val="000D6971"/>
    <w:rsid w:val="000D6AF0"/>
    <w:rsid w:val="000D6B06"/>
    <w:rsid w:val="000D6B13"/>
    <w:rsid w:val="000D6B8C"/>
    <w:rsid w:val="000D6BC5"/>
    <w:rsid w:val="000D71CC"/>
    <w:rsid w:val="000D7313"/>
    <w:rsid w:val="000D765E"/>
    <w:rsid w:val="000D7896"/>
    <w:rsid w:val="000D79DC"/>
    <w:rsid w:val="000D79F2"/>
    <w:rsid w:val="000D7C67"/>
    <w:rsid w:val="000D7C94"/>
    <w:rsid w:val="000E034D"/>
    <w:rsid w:val="000E0369"/>
    <w:rsid w:val="000E0773"/>
    <w:rsid w:val="000E08A8"/>
    <w:rsid w:val="000E0A03"/>
    <w:rsid w:val="000E0BEC"/>
    <w:rsid w:val="000E0CD0"/>
    <w:rsid w:val="000E0D18"/>
    <w:rsid w:val="000E1019"/>
    <w:rsid w:val="000E11C6"/>
    <w:rsid w:val="000E11F9"/>
    <w:rsid w:val="000E12CF"/>
    <w:rsid w:val="000E1849"/>
    <w:rsid w:val="000E1A14"/>
    <w:rsid w:val="000E1E20"/>
    <w:rsid w:val="000E24D0"/>
    <w:rsid w:val="000E24E8"/>
    <w:rsid w:val="000E2578"/>
    <w:rsid w:val="000E26F6"/>
    <w:rsid w:val="000E28CB"/>
    <w:rsid w:val="000E29C5"/>
    <w:rsid w:val="000E2ADF"/>
    <w:rsid w:val="000E2B53"/>
    <w:rsid w:val="000E308A"/>
    <w:rsid w:val="000E3120"/>
    <w:rsid w:val="000E3149"/>
    <w:rsid w:val="000E3196"/>
    <w:rsid w:val="000E319D"/>
    <w:rsid w:val="000E3A06"/>
    <w:rsid w:val="000E3A09"/>
    <w:rsid w:val="000E3FCF"/>
    <w:rsid w:val="000E42AE"/>
    <w:rsid w:val="000E42DF"/>
    <w:rsid w:val="000E4654"/>
    <w:rsid w:val="000E480D"/>
    <w:rsid w:val="000E49CB"/>
    <w:rsid w:val="000E4D88"/>
    <w:rsid w:val="000E511E"/>
    <w:rsid w:val="000E5599"/>
    <w:rsid w:val="000E56C2"/>
    <w:rsid w:val="000E585A"/>
    <w:rsid w:val="000E598C"/>
    <w:rsid w:val="000E5C5C"/>
    <w:rsid w:val="000E5CB8"/>
    <w:rsid w:val="000E5D03"/>
    <w:rsid w:val="000E5DCC"/>
    <w:rsid w:val="000E5EB1"/>
    <w:rsid w:val="000E5EFA"/>
    <w:rsid w:val="000E5F00"/>
    <w:rsid w:val="000E65C0"/>
    <w:rsid w:val="000E6837"/>
    <w:rsid w:val="000E6969"/>
    <w:rsid w:val="000E6A6E"/>
    <w:rsid w:val="000E6CEA"/>
    <w:rsid w:val="000E6D06"/>
    <w:rsid w:val="000E6DC1"/>
    <w:rsid w:val="000E705D"/>
    <w:rsid w:val="000E72B1"/>
    <w:rsid w:val="000E73AD"/>
    <w:rsid w:val="000E746C"/>
    <w:rsid w:val="000E74E0"/>
    <w:rsid w:val="000E74E2"/>
    <w:rsid w:val="000E7578"/>
    <w:rsid w:val="000E7584"/>
    <w:rsid w:val="000E76B5"/>
    <w:rsid w:val="000E7743"/>
    <w:rsid w:val="000E7823"/>
    <w:rsid w:val="000E7AF7"/>
    <w:rsid w:val="000E7D68"/>
    <w:rsid w:val="000E7E13"/>
    <w:rsid w:val="000E7E81"/>
    <w:rsid w:val="000E7FCD"/>
    <w:rsid w:val="000F02B5"/>
    <w:rsid w:val="000F0516"/>
    <w:rsid w:val="000F0606"/>
    <w:rsid w:val="000F064F"/>
    <w:rsid w:val="000F06B1"/>
    <w:rsid w:val="000F0C4D"/>
    <w:rsid w:val="000F0CAA"/>
    <w:rsid w:val="000F0FC2"/>
    <w:rsid w:val="000F1026"/>
    <w:rsid w:val="000F1898"/>
    <w:rsid w:val="000F1C35"/>
    <w:rsid w:val="000F2096"/>
    <w:rsid w:val="000F2109"/>
    <w:rsid w:val="000F2201"/>
    <w:rsid w:val="000F22C4"/>
    <w:rsid w:val="000F24E3"/>
    <w:rsid w:val="000F250A"/>
    <w:rsid w:val="000F25E8"/>
    <w:rsid w:val="000F2A46"/>
    <w:rsid w:val="000F2B7F"/>
    <w:rsid w:val="000F2CF7"/>
    <w:rsid w:val="000F2E90"/>
    <w:rsid w:val="000F3447"/>
    <w:rsid w:val="000F3817"/>
    <w:rsid w:val="000F3899"/>
    <w:rsid w:val="000F3A78"/>
    <w:rsid w:val="000F3BB8"/>
    <w:rsid w:val="000F3C13"/>
    <w:rsid w:val="000F3D72"/>
    <w:rsid w:val="000F3DEB"/>
    <w:rsid w:val="000F3E52"/>
    <w:rsid w:val="000F3F2C"/>
    <w:rsid w:val="000F410E"/>
    <w:rsid w:val="000F4174"/>
    <w:rsid w:val="000F42B7"/>
    <w:rsid w:val="000F461B"/>
    <w:rsid w:val="000F47E7"/>
    <w:rsid w:val="000F480A"/>
    <w:rsid w:val="000F4B0D"/>
    <w:rsid w:val="000F4B22"/>
    <w:rsid w:val="000F5256"/>
    <w:rsid w:val="000F52B1"/>
    <w:rsid w:val="000F53C0"/>
    <w:rsid w:val="000F551B"/>
    <w:rsid w:val="000F55B7"/>
    <w:rsid w:val="000F5786"/>
    <w:rsid w:val="000F5AE0"/>
    <w:rsid w:val="000F5AE7"/>
    <w:rsid w:val="000F5B7D"/>
    <w:rsid w:val="000F5C75"/>
    <w:rsid w:val="000F5E71"/>
    <w:rsid w:val="000F61FB"/>
    <w:rsid w:val="000F6205"/>
    <w:rsid w:val="000F629E"/>
    <w:rsid w:val="000F6706"/>
    <w:rsid w:val="000F6AD7"/>
    <w:rsid w:val="000F6CD3"/>
    <w:rsid w:val="000F6CD8"/>
    <w:rsid w:val="000F6CDE"/>
    <w:rsid w:val="000F6F49"/>
    <w:rsid w:val="000F720A"/>
    <w:rsid w:val="000F732D"/>
    <w:rsid w:val="000F760C"/>
    <w:rsid w:val="000F7869"/>
    <w:rsid w:val="000F79AE"/>
    <w:rsid w:val="000F7B82"/>
    <w:rsid w:val="000F7BC2"/>
    <w:rsid w:val="000F7C54"/>
    <w:rsid w:val="000F7EC0"/>
    <w:rsid w:val="00100081"/>
    <w:rsid w:val="001000B5"/>
    <w:rsid w:val="00100149"/>
    <w:rsid w:val="0010029B"/>
    <w:rsid w:val="0010041F"/>
    <w:rsid w:val="00100481"/>
    <w:rsid w:val="001004C0"/>
    <w:rsid w:val="0010056C"/>
    <w:rsid w:val="00100600"/>
    <w:rsid w:val="0010064E"/>
    <w:rsid w:val="0010081C"/>
    <w:rsid w:val="0010099C"/>
    <w:rsid w:val="001009DE"/>
    <w:rsid w:val="00100A9F"/>
    <w:rsid w:val="00100BA9"/>
    <w:rsid w:val="00100CE0"/>
    <w:rsid w:val="00100D2A"/>
    <w:rsid w:val="00100DC2"/>
    <w:rsid w:val="00100E79"/>
    <w:rsid w:val="00100F9B"/>
    <w:rsid w:val="00100FFF"/>
    <w:rsid w:val="0010123E"/>
    <w:rsid w:val="0010138E"/>
    <w:rsid w:val="001018E2"/>
    <w:rsid w:val="00101B3F"/>
    <w:rsid w:val="00101C0D"/>
    <w:rsid w:val="00101E96"/>
    <w:rsid w:val="0010248F"/>
    <w:rsid w:val="00102494"/>
    <w:rsid w:val="00102516"/>
    <w:rsid w:val="001027FA"/>
    <w:rsid w:val="0010291D"/>
    <w:rsid w:val="00102CB5"/>
    <w:rsid w:val="00102DEC"/>
    <w:rsid w:val="00103021"/>
    <w:rsid w:val="001031D9"/>
    <w:rsid w:val="001032BF"/>
    <w:rsid w:val="00103403"/>
    <w:rsid w:val="001034C3"/>
    <w:rsid w:val="0010358E"/>
    <w:rsid w:val="00103657"/>
    <w:rsid w:val="001036DF"/>
    <w:rsid w:val="00103AB0"/>
    <w:rsid w:val="00103B97"/>
    <w:rsid w:val="00103C2A"/>
    <w:rsid w:val="00103C6B"/>
    <w:rsid w:val="0010446E"/>
    <w:rsid w:val="00104539"/>
    <w:rsid w:val="00104692"/>
    <w:rsid w:val="0010471F"/>
    <w:rsid w:val="00104887"/>
    <w:rsid w:val="001049C7"/>
    <w:rsid w:val="00104C1B"/>
    <w:rsid w:val="00104EFB"/>
    <w:rsid w:val="00105023"/>
    <w:rsid w:val="00105269"/>
    <w:rsid w:val="001053E5"/>
    <w:rsid w:val="001054AF"/>
    <w:rsid w:val="001055C8"/>
    <w:rsid w:val="001056A2"/>
    <w:rsid w:val="001058A5"/>
    <w:rsid w:val="001058F4"/>
    <w:rsid w:val="00105969"/>
    <w:rsid w:val="00105A26"/>
    <w:rsid w:val="00105B33"/>
    <w:rsid w:val="00105B91"/>
    <w:rsid w:val="00105CB6"/>
    <w:rsid w:val="0010603C"/>
    <w:rsid w:val="00106409"/>
    <w:rsid w:val="0010666F"/>
    <w:rsid w:val="00107019"/>
    <w:rsid w:val="001070D4"/>
    <w:rsid w:val="0010712D"/>
    <w:rsid w:val="0010723A"/>
    <w:rsid w:val="00107293"/>
    <w:rsid w:val="001072DA"/>
    <w:rsid w:val="00107386"/>
    <w:rsid w:val="0010743B"/>
    <w:rsid w:val="001077C4"/>
    <w:rsid w:val="00107886"/>
    <w:rsid w:val="0010790B"/>
    <w:rsid w:val="00107ABF"/>
    <w:rsid w:val="00107B30"/>
    <w:rsid w:val="00107D99"/>
    <w:rsid w:val="00107F97"/>
    <w:rsid w:val="0011000C"/>
    <w:rsid w:val="00110235"/>
    <w:rsid w:val="0011068A"/>
    <w:rsid w:val="001106CC"/>
    <w:rsid w:val="00110835"/>
    <w:rsid w:val="00110987"/>
    <w:rsid w:val="001109CD"/>
    <w:rsid w:val="00110A11"/>
    <w:rsid w:val="00110A4B"/>
    <w:rsid w:val="00110B99"/>
    <w:rsid w:val="00110CE0"/>
    <w:rsid w:val="001111E5"/>
    <w:rsid w:val="0011122A"/>
    <w:rsid w:val="001114C7"/>
    <w:rsid w:val="0011188A"/>
    <w:rsid w:val="0011199A"/>
    <w:rsid w:val="00111ADB"/>
    <w:rsid w:val="00111B4C"/>
    <w:rsid w:val="00111F9A"/>
    <w:rsid w:val="001123AE"/>
    <w:rsid w:val="00112593"/>
    <w:rsid w:val="001126AB"/>
    <w:rsid w:val="00112726"/>
    <w:rsid w:val="0011297E"/>
    <w:rsid w:val="00112BF8"/>
    <w:rsid w:val="00112E3F"/>
    <w:rsid w:val="00112E63"/>
    <w:rsid w:val="00112F28"/>
    <w:rsid w:val="001132FE"/>
    <w:rsid w:val="0011333C"/>
    <w:rsid w:val="001133B5"/>
    <w:rsid w:val="001138E7"/>
    <w:rsid w:val="00114247"/>
    <w:rsid w:val="00114313"/>
    <w:rsid w:val="001143CC"/>
    <w:rsid w:val="001144C0"/>
    <w:rsid w:val="001144CE"/>
    <w:rsid w:val="001144F3"/>
    <w:rsid w:val="001145D2"/>
    <w:rsid w:val="001146AD"/>
    <w:rsid w:val="001148E3"/>
    <w:rsid w:val="001149A6"/>
    <w:rsid w:val="001149FD"/>
    <w:rsid w:val="001153E5"/>
    <w:rsid w:val="001156DB"/>
    <w:rsid w:val="0011571E"/>
    <w:rsid w:val="00115E56"/>
    <w:rsid w:val="00115FC5"/>
    <w:rsid w:val="001160E2"/>
    <w:rsid w:val="001162EC"/>
    <w:rsid w:val="00116421"/>
    <w:rsid w:val="001165AA"/>
    <w:rsid w:val="001166A4"/>
    <w:rsid w:val="00116CE6"/>
    <w:rsid w:val="00116EED"/>
    <w:rsid w:val="0011703C"/>
    <w:rsid w:val="0011719C"/>
    <w:rsid w:val="0011743D"/>
    <w:rsid w:val="0011745A"/>
    <w:rsid w:val="001174EC"/>
    <w:rsid w:val="001174FD"/>
    <w:rsid w:val="0011799D"/>
    <w:rsid w:val="00117B45"/>
    <w:rsid w:val="00117D30"/>
    <w:rsid w:val="00117F7C"/>
    <w:rsid w:val="00117FE4"/>
    <w:rsid w:val="001202F2"/>
    <w:rsid w:val="001202FE"/>
    <w:rsid w:val="00120302"/>
    <w:rsid w:val="00120568"/>
    <w:rsid w:val="001205EC"/>
    <w:rsid w:val="00120847"/>
    <w:rsid w:val="001209B0"/>
    <w:rsid w:val="00120FD9"/>
    <w:rsid w:val="00121317"/>
    <w:rsid w:val="0012133B"/>
    <w:rsid w:val="0012152C"/>
    <w:rsid w:val="001216D8"/>
    <w:rsid w:val="001219F2"/>
    <w:rsid w:val="00121A95"/>
    <w:rsid w:val="00121B70"/>
    <w:rsid w:val="00121C08"/>
    <w:rsid w:val="00121F6A"/>
    <w:rsid w:val="00121F94"/>
    <w:rsid w:val="00121FF2"/>
    <w:rsid w:val="00122195"/>
    <w:rsid w:val="0012229C"/>
    <w:rsid w:val="001222AB"/>
    <w:rsid w:val="00122431"/>
    <w:rsid w:val="001226E3"/>
    <w:rsid w:val="00122764"/>
    <w:rsid w:val="00122AEA"/>
    <w:rsid w:val="00122D5B"/>
    <w:rsid w:val="00122E38"/>
    <w:rsid w:val="00122EBB"/>
    <w:rsid w:val="00123062"/>
    <w:rsid w:val="00123170"/>
    <w:rsid w:val="0012320D"/>
    <w:rsid w:val="0012321D"/>
    <w:rsid w:val="001232D0"/>
    <w:rsid w:val="0012330B"/>
    <w:rsid w:val="00123393"/>
    <w:rsid w:val="0012352C"/>
    <w:rsid w:val="00123602"/>
    <w:rsid w:val="00123608"/>
    <w:rsid w:val="00123897"/>
    <w:rsid w:val="001238D8"/>
    <w:rsid w:val="00123C66"/>
    <w:rsid w:val="00123DD4"/>
    <w:rsid w:val="001240A7"/>
    <w:rsid w:val="00124125"/>
    <w:rsid w:val="00124151"/>
    <w:rsid w:val="0012427D"/>
    <w:rsid w:val="001242C0"/>
    <w:rsid w:val="001242F6"/>
    <w:rsid w:val="00124476"/>
    <w:rsid w:val="00124481"/>
    <w:rsid w:val="001245F1"/>
    <w:rsid w:val="00124623"/>
    <w:rsid w:val="0012469B"/>
    <w:rsid w:val="0012476B"/>
    <w:rsid w:val="001248E3"/>
    <w:rsid w:val="00124A3F"/>
    <w:rsid w:val="00124C42"/>
    <w:rsid w:val="00124F5D"/>
    <w:rsid w:val="00125050"/>
    <w:rsid w:val="0012506D"/>
    <w:rsid w:val="00125097"/>
    <w:rsid w:val="001250B3"/>
    <w:rsid w:val="0012511D"/>
    <w:rsid w:val="0012538E"/>
    <w:rsid w:val="001253B8"/>
    <w:rsid w:val="00125481"/>
    <w:rsid w:val="00125549"/>
    <w:rsid w:val="00125621"/>
    <w:rsid w:val="001259DD"/>
    <w:rsid w:val="00125C60"/>
    <w:rsid w:val="00125CB4"/>
    <w:rsid w:val="001261B1"/>
    <w:rsid w:val="00126259"/>
    <w:rsid w:val="001262C1"/>
    <w:rsid w:val="00126495"/>
    <w:rsid w:val="001264E9"/>
    <w:rsid w:val="00126639"/>
    <w:rsid w:val="0012668E"/>
    <w:rsid w:val="0012690D"/>
    <w:rsid w:val="00126B4C"/>
    <w:rsid w:val="00126C02"/>
    <w:rsid w:val="00126C10"/>
    <w:rsid w:val="00126CCF"/>
    <w:rsid w:val="00126DA9"/>
    <w:rsid w:val="00126E1A"/>
    <w:rsid w:val="001270E0"/>
    <w:rsid w:val="00127299"/>
    <w:rsid w:val="00127356"/>
    <w:rsid w:val="00127419"/>
    <w:rsid w:val="00127432"/>
    <w:rsid w:val="001274E9"/>
    <w:rsid w:val="00127579"/>
    <w:rsid w:val="001275D3"/>
    <w:rsid w:val="00127648"/>
    <w:rsid w:val="00127878"/>
    <w:rsid w:val="001278CD"/>
    <w:rsid w:val="00127929"/>
    <w:rsid w:val="001279E8"/>
    <w:rsid w:val="00127BFD"/>
    <w:rsid w:val="00127EA3"/>
    <w:rsid w:val="00130144"/>
    <w:rsid w:val="0013020D"/>
    <w:rsid w:val="0013034F"/>
    <w:rsid w:val="0013050F"/>
    <w:rsid w:val="00130659"/>
    <w:rsid w:val="00130667"/>
    <w:rsid w:val="00130874"/>
    <w:rsid w:val="001309E6"/>
    <w:rsid w:val="00130A77"/>
    <w:rsid w:val="00130C76"/>
    <w:rsid w:val="00130E86"/>
    <w:rsid w:val="00130FC2"/>
    <w:rsid w:val="00130FE4"/>
    <w:rsid w:val="0013103E"/>
    <w:rsid w:val="00131059"/>
    <w:rsid w:val="00131301"/>
    <w:rsid w:val="00131318"/>
    <w:rsid w:val="001314C0"/>
    <w:rsid w:val="00131563"/>
    <w:rsid w:val="001318AB"/>
    <w:rsid w:val="00131A42"/>
    <w:rsid w:val="00131A7E"/>
    <w:rsid w:val="00131D0B"/>
    <w:rsid w:val="00132018"/>
    <w:rsid w:val="001320FD"/>
    <w:rsid w:val="00132190"/>
    <w:rsid w:val="001321CE"/>
    <w:rsid w:val="001321E1"/>
    <w:rsid w:val="0013229F"/>
    <w:rsid w:val="00132811"/>
    <w:rsid w:val="00132A18"/>
    <w:rsid w:val="00132EA0"/>
    <w:rsid w:val="00132FD2"/>
    <w:rsid w:val="0013310F"/>
    <w:rsid w:val="0013342B"/>
    <w:rsid w:val="00133488"/>
    <w:rsid w:val="001334A2"/>
    <w:rsid w:val="0013362D"/>
    <w:rsid w:val="00133676"/>
    <w:rsid w:val="00133887"/>
    <w:rsid w:val="001339F1"/>
    <w:rsid w:val="00133C16"/>
    <w:rsid w:val="00133D07"/>
    <w:rsid w:val="00133DE2"/>
    <w:rsid w:val="00133F1E"/>
    <w:rsid w:val="00133FA0"/>
    <w:rsid w:val="001341CC"/>
    <w:rsid w:val="001341DF"/>
    <w:rsid w:val="001344B6"/>
    <w:rsid w:val="00134858"/>
    <w:rsid w:val="00134861"/>
    <w:rsid w:val="0013486F"/>
    <w:rsid w:val="001349BC"/>
    <w:rsid w:val="00134CD2"/>
    <w:rsid w:val="0013509D"/>
    <w:rsid w:val="001350E9"/>
    <w:rsid w:val="0013526B"/>
    <w:rsid w:val="00135272"/>
    <w:rsid w:val="0013532A"/>
    <w:rsid w:val="001354B4"/>
    <w:rsid w:val="0013553E"/>
    <w:rsid w:val="0013559C"/>
    <w:rsid w:val="001356F5"/>
    <w:rsid w:val="001357DA"/>
    <w:rsid w:val="00135833"/>
    <w:rsid w:val="00135CC9"/>
    <w:rsid w:val="00135D85"/>
    <w:rsid w:val="00135DBE"/>
    <w:rsid w:val="00135FE0"/>
    <w:rsid w:val="00136033"/>
    <w:rsid w:val="00136242"/>
    <w:rsid w:val="001364A7"/>
    <w:rsid w:val="0013654C"/>
    <w:rsid w:val="0013667A"/>
    <w:rsid w:val="0013679B"/>
    <w:rsid w:val="00136A2D"/>
    <w:rsid w:val="00136A88"/>
    <w:rsid w:val="00136C2F"/>
    <w:rsid w:val="00136F42"/>
    <w:rsid w:val="001372E4"/>
    <w:rsid w:val="00137308"/>
    <w:rsid w:val="001374A0"/>
    <w:rsid w:val="00137590"/>
    <w:rsid w:val="00137742"/>
    <w:rsid w:val="00137780"/>
    <w:rsid w:val="00137A25"/>
    <w:rsid w:val="00137B14"/>
    <w:rsid w:val="00137C27"/>
    <w:rsid w:val="00137CFC"/>
    <w:rsid w:val="00137F2B"/>
    <w:rsid w:val="001400E7"/>
    <w:rsid w:val="001400ED"/>
    <w:rsid w:val="001401F3"/>
    <w:rsid w:val="0014051C"/>
    <w:rsid w:val="001405CF"/>
    <w:rsid w:val="00140614"/>
    <w:rsid w:val="00140A62"/>
    <w:rsid w:val="00140A6A"/>
    <w:rsid w:val="00140D56"/>
    <w:rsid w:val="00140F64"/>
    <w:rsid w:val="00140FB7"/>
    <w:rsid w:val="00140FE3"/>
    <w:rsid w:val="00141527"/>
    <w:rsid w:val="001416FD"/>
    <w:rsid w:val="00141A6C"/>
    <w:rsid w:val="00141B94"/>
    <w:rsid w:val="00141C84"/>
    <w:rsid w:val="00141E15"/>
    <w:rsid w:val="0014219D"/>
    <w:rsid w:val="0014228B"/>
    <w:rsid w:val="001422E5"/>
    <w:rsid w:val="0014257C"/>
    <w:rsid w:val="00142928"/>
    <w:rsid w:val="00142A2C"/>
    <w:rsid w:val="00142AFA"/>
    <w:rsid w:val="00142DEA"/>
    <w:rsid w:val="00142E30"/>
    <w:rsid w:val="00142E4C"/>
    <w:rsid w:val="00142EB7"/>
    <w:rsid w:val="0014336A"/>
    <w:rsid w:val="001435F3"/>
    <w:rsid w:val="001439E9"/>
    <w:rsid w:val="00143A49"/>
    <w:rsid w:val="00143E30"/>
    <w:rsid w:val="00143E76"/>
    <w:rsid w:val="00143F53"/>
    <w:rsid w:val="0014406C"/>
    <w:rsid w:val="001443B8"/>
    <w:rsid w:val="00144BAC"/>
    <w:rsid w:val="00144C5E"/>
    <w:rsid w:val="00144E8D"/>
    <w:rsid w:val="00144FED"/>
    <w:rsid w:val="00145268"/>
    <w:rsid w:val="001453D4"/>
    <w:rsid w:val="001453D5"/>
    <w:rsid w:val="001456C9"/>
    <w:rsid w:val="001456F7"/>
    <w:rsid w:val="00145748"/>
    <w:rsid w:val="00145ADC"/>
    <w:rsid w:val="00145AE3"/>
    <w:rsid w:val="00145E26"/>
    <w:rsid w:val="00145E60"/>
    <w:rsid w:val="00145EEB"/>
    <w:rsid w:val="00145F44"/>
    <w:rsid w:val="00145F46"/>
    <w:rsid w:val="001462D6"/>
    <w:rsid w:val="001468EB"/>
    <w:rsid w:val="00146E97"/>
    <w:rsid w:val="00146F70"/>
    <w:rsid w:val="00146F84"/>
    <w:rsid w:val="00147089"/>
    <w:rsid w:val="0014708F"/>
    <w:rsid w:val="00147216"/>
    <w:rsid w:val="001472BD"/>
    <w:rsid w:val="0014732D"/>
    <w:rsid w:val="001473A0"/>
    <w:rsid w:val="001473A5"/>
    <w:rsid w:val="00147487"/>
    <w:rsid w:val="001474A5"/>
    <w:rsid w:val="00147593"/>
    <w:rsid w:val="00147638"/>
    <w:rsid w:val="00147785"/>
    <w:rsid w:val="001477DB"/>
    <w:rsid w:val="00147858"/>
    <w:rsid w:val="001478A0"/>
    <w:rsid w:val="00147B60"/>
    <w:rsid w:val="00147E50"/>
    <w:rsid w:val="00147F8D"/>
    <w:rsid w:val="001500B5"/>
    <w:rsid w:val="0015023C"/>
    <w:rsid w:val="001502C2"/>
    <w:rsid w:val="0015043E"/>
    <w:rsid w:val="00150629"/>
    <w:rsid w:val="00150694"/>
    <w:rsid w:val="00150996"/>
    <w:rsid w:val="00150A2B"/>
    <w:rsid w:val="00150AF1"/>
    <w:rsid w:val="00150D9B"/>
    <w:rsid w:val="00150FBE"/>
    <w:rsid w:val="00151110"/>
    <w:rsid w:val="00151298"/>
    <w:rsid w:val="00151300"/>
    <w:rsid w:val="00151345"/>
    <w:rsid w:val="0015140D"/>
    <w:rsid w:val="00151479"/>
    <w:rsid w:val="00151693"/>
    <w:rsid w:val="001517BC"/>
    <w:rsid w:val="00151A35"/>
    <w:rsid w:val="00151E25"/>
    <w:rsid w:val="00151FBB"/>
    <w:rsid w:val="00151FE3"/>
    <w:rsid w:val="0015214A"/>
    <w:rsid w:val="00152383"/>
    <w:rsid w:val="00152523"/>
    <w:rsid w:val="001526E1"/>
    <w:rsid w:val="00152A43"/>
    <w:rsid w:val="00152B25"/>
    <w:rsid w:val="00152B69"/>
    <w:rsid w:val="00152BF6"/>
    <w:rsid w:val="00152BFC"/>
    <w:rsid w:val="00152DBB"/>
    <w:rsid w:val="00153113"/>
    <w:rsid w:val="00153193"/>
    <w:rsid w:val="00153341"/>
    <w:rsid w:val="00153429"/>
    <w:rsid w:val="00153466"/>
    <w:rsid w:val="001535A8"/>
    <w:rsid w:val="001536E6"/>
    <w:rsid w:val="00153786"/>
    <w:rsid w:val="00153924"/>
    <w:rsid w:val="00153930"/>
    <w:rsid w:val="00153B19"/>
    <w:rsid w:val="00153CFA"/>
    <w:rsid w:val="00153F09"/>
    <w:rsid w:val="0015400A"/>
    <w:rsid w:val="00154010"/>
    <w:rsid w:val="0015406F"/>
    <w:rsid w:val="0015407D"/>
    <w:rsid w:val="00154322"/>
    <w:rsid w:val="0015470C"/>
    <w:rsid w:val="00154911"/>
    <w:rsid w:val="00154989"/>
    <w:rsid w:val="00154DC1"/>
    <w:rsid w:val="00154EED"/>
    <w:rsid w:val="00154FF0"/>
    <w:rsid w:val="0015542F"/>
    <w:rsid w:val="00155720"/>
    <w:rsid w:val="00155786"/>
    <w:rsid w:val="001557DC"/>
    <w:rsid w:val="001558D9"/>
    <w:rsid w:val="001558F9"/>
    <w:rsid w:val="001559F5"/>
    <w:rsid w:val="00155B55"/>
    <w:rsid w:val="00155DC4"/>
    <w:rsid w:val="00155EDB"/>
    <w:rsid w:val="001562A0"/>
    <w:rsid w:val="00156304"/>
    <w:rsid w:val="0015647F"/>
    <w:rsid w:val="001564A7"/>
    <w:rsid w:val="00156875"/>
    <w:rsid w:val="0015694F"/>
    <w:rsid w:val="00156AAE"/>
    <w:rsid w:val="00156D86"/>
    <w:rsid w:val="00156EB6"/>
    <w:rsid w:val="00157238"/>
    <w:rsid w:val="001572C5"/>
    <w:rsid w:val="00157301"/>
    <w:rsid w:val="00157598"/>
    <w:rsid w:val="0015760F"/>
    <w:rsid w:val="001576DD"/>
    <w:rsid w:val="00157A5D"/>
    <w:rsid w:val="00157B4B"/>
    <w:rsid w:val="00157C04"/>
    <w:rsid w:val="00157CE1"/>
    <w:rsid w:val="00157DB5"/>
    <w:rsid w:val="001606D0"/>
    <w:rsid w:val="0016091C"/>
    <w:rsid w:val="0016098A"/>
    <w:rsid w:val="00160A52"/>
    <w:rsid w:val="00160B21"/>
    <w:rsid w:val="00160B26"/>
    <w:rsid w:val="00160C3D"/>
    <w:rsid w:val="00160D8E"/>
    <w:rsid w:val="00160DE3"/>
    <w:rsid w:val="00160FCF"/>
    <w:rsid w:val="001610E7"/>
    <w:rsid w:val="001618A1"/>
    <w:rsid w:val="001619A2"/>
    <w:rsid w:val="00161B10"/>
    <w:rsid w:val="00161B3B"/>
    <w:rsid w:val="00161CB4"/>
    <w:rsid w:val="00161D06"/>
    <w:rsid w:val="00161D4F"/>
    <w:rsid w:val="00161D6E"/>
    <w:rsid w:val="00161ECD"/>
    <w:rsid w:val="0016207F"/>
    <w:rsid w:val="001620C9"/>
    <w:rsid w:val="0016236C"/>
    <w:rsid w:val="0016248C"/>
    <w:rsid w:val="001628B6"/>
    <w:rsid w:val="00162935"/>
    <w:rsid w:val="00162B34"/>
    <w:rsid w:val="00162C15"/>
    <w:rsid w:val="00162C6F"/>
    <w:rsid w:val="00162DC5"/>
    <w:rsid w:val="00162F96"/>
    <w:rsid w:val="0016326B"/>
    <w:rsid w:val="0016339C"/>
    <w:rsid w:val="001636CF"/>
    <w:rsid w:val="00163715"/>
    <w:rsid w:val="00163864"/>
    <w:rsid w:val="00163B73"/>
    <w:rsid w:val="00163C01"/>
    <w:rsid w:val="00163C29"/>
    <w:rsid w:val="00163CD3"/>
    <w:rsid w:val="00163E3F"/>
    <w:rsid w:val="0016427A"/>
    <w:rsid w:val="00164598"/>
    <w:rsid w:val="0016475A"/>
    <w:rsid w:val="00164C94"/>
    <w:rsid w:val="00164D34"/>
    <w:rsid w:val="00164DC8"/>
    <w:rsid w:val="0016531B"/>
    <w:rsid w:val="00165745"/>
    <w:rsid w:val="00165B0C"/>
    <w:rsid w:val="00165C30"/>
    <w:rsid w:val="00165C8F"/>
    <w:rsid w:val="00165E6A"/>
    <w:rsid w:val="001661C5"/>
    <w:rsid w:val="001663E4"/>
    <w:rsid w:val="001663F2"/>
    <w:rsid w:val="0016685D"/>
    <w:rsid w:val="001668CB"/>
    <w:rsid w:val="00166957"/>
    <w:rsid w:val="00166977"/>
    <w:rsid w:val="00166B3F"/>
    <w:rsid w:val="00166C28"/>
    <w:rsid w:val="00166E12"/>
    <w:rsid w:val="0016711F"/>
    <w:rsid w:val="0016738E"/>
    <w:rsid w:val="0016744F"/>
    <w:rsid w:val="00167544"/>
    <w:rsid w:val="001675D4"/>
    <w:rsid w:val="00167612"/>
    <w:rsid w:val="00167720"/>
    <w:rsid w:val="00167771"/>
    <w:rsid w:val="00167814"/>
    <w:rsid w:val="00167857"/>
    <w:rsid w:val="00167A04"/>
    <w:rsid w:val="00167A0F"/>
    <w:rsid w:val="00167AAB"/>
    <w:rsid w:val="00167C22"/>
    <w:rsid w:val="00167C2F"/>
    <w:rsid w:val="00167D08"/>
    <w:rsid w:val="00170065"/>
    <w:rsid w:val="001701BB"/>
    <w:rsid w:val="001701FB"/>
    <w:rsid w:val="0017069C"/>
    <w:rsid w:val="001708B1"/>
    <w:rsid w:val="00170C3F"/>
    <w:rsid w:val="00170D3F"/>
    <w:rsid w:val="00170D4B"/>
    <w:rsid w:val="001710D4"/>
    <w:rsid w:val="001711A1"/>
    <w:rsid w:val="00171254"/>
    <w:rsid w:val="00171301"/>
    <w:rsid w:val="00171385"/>
    <w:rsid w:val="00171649"/>
    <w:rsid w:val="00171846"/>
    <w:rsid w:val="0017192F"/>
    <w:rsid w:val="00171D05"/>
    <w:rsid w:val="00171ED8"/>
    <w:rsid w:val="00172212"/>
    <w:rsid w:val="0017245B"/>
    <w:rsid w:val="001727DB"/>
    <w:rsid w:val="0017299C"/>
    <w:rsid w:val="00172C0A"/>
    <w:rsid w:val="00172CF0"/>
    <w:rsid w:val="00172E6F"/>
    <w:rsid w:val="0017312E"/>
    <w:rsid w:val="001731A7"/>
    <w:rsid w:val="00173212"/>
    <w:rsid w:val="001732A8"/>
    <w:rsid w:val="00173636"/>
    <w:rsid w:val="0017365A"/>
    <w:rsid w:val="001739A9"/>
    <w:rsid w:val="00173CD5"/>
    <w:rsid w:val="00173DA4"/>
    <w:rsid w:val="001740B4"/>
    <w:rsid w:val="0017414E"/>
    <w:rsid w:val="001747D3"/>
    <w:rsid w:val="0017480D"/>
    <w:rsid w:val="00174847"/>
    <w:rsid w:val="00174FD8"/>
    <w:rsid w:val="001750E5"/>
    <w:rsid w:val="001752E2"/>
    <w:rsid w:val="00175337"/>
    <w:rsid w:val="001755C6"/>
    <w:rsid w:val="001757DD"/>
    <w:rsid w:val="00175823"/>
    <w:rsid w:val="00175FBC"/>
    <w:rsid w:val="0017611E"/>
    <w:rsid w:val="00176281"/>
    <w:rsid w:val="001762AD"/>
    <w:rsid w:val="001762F1"/>
    <w:rsid w:val="001762FA"/>
    <w:rsid w:val="00176369"/>
    <w:rsid w:val="00176A46"/>
    <w:rsid w:val="00176A4D"/>
    <w:rsid w:val="00176B41"/>
    <w:rsid w:val="00176C07"/>
    <w:rsid w:val="00176EE3"/>
    <w:rsid w:val="00177355"/>
    <w:rsid w:val="00177387"/>
    <w:rsid w:val="00177685"/>
    <w:rsid w:val="0017783F"/>
    <w:rsid w:val="0017797F"/>
    <w:rsid w:val="001779F7"/>
    <w:rsid w:val="00177A80"/>
    <w:rsid w:val="00177E69"/>
    <w:rsid w:val="001804BB"/>
    <w:rsid w:val="00180725"/>
    <w:rsid w:val="00180777"/>
    <w:rsid w:val="00180800"/>
    <w:rsid w:val="00180880"/>
    <w:rsid w:val="001808C6"/>
    <w:rsid w:val="00180A0A"/>
    <w:rsid w:val="00180D39"/>
    <w:rsid w:val="00180DA4"/>
    <w:rsid w:val="00180F3B"/>
    <w:rsid w:val="00180F3D"/>
    <w:rsid w:val="00181100"/>
    <w:rsid w:val="001812A3"/>
    <w:rsid w:val="0018159A"/>
    <w:rsid w:val="001818A6"/>
    <w:rsid w:val="001818B5"/>
    <w:rsid w:val="001819F8"/>
    <w:rsid w:val="00181A9D"/>
    <w:rsid w:val="00182022"/>
    <w:rsid w:val="001820E2"/>
    <w:rsid w:val="001822BB"/>
    <w:rsid w:val="001822C5"/>
    <w:rsid w:val="001826EE"/>
    <w:rsid w:val="0018277A"/>
    <w:rsid w:val="00182897"/>
    <w:rsid w:val="001829C5"/>
    <w:rsid w:val="00182D1B"/>
    <w:rsid w:val="00182EE3"/>
    <w:rsid w:val="00182EE4"/>
    <w:rsid w:val="0018303F"/>
    <w:rsid w:val="00183181"/>
    <w:rsid w:val="001833FE"/>
    <w:rsid w:val="00183437"/>
    <w:rsid w:val="0018357F"/>
    <w:rsid w:val="0018360B"/>
    <w:rsid w:val="001836E4"/>
    <w:rsid w:val="0018387E"/>
    <w:rsid w:val="00183880"/>
    <w:rsid w:val="00183BC3"/>
    <w:rsid w:val="00183D67"/>
    <w:rsid w:val="00183DE3"/>
    <w:rsid w:val="0018406C"/>
    <w:rsid w:val="0018425C"/>
    <w:rsid w:val="00184364"/>
    <w:rsid w:val="00184509"/>
    <w:rsid w:val="00184610"/>
    <w:rsid w:val="00184649"/>
    <w:rsid w:val="0018464C"/>
    <w:rsid w:val="001846A4"/>
    <w:rsid w:val="00184878"/>
    <w:rsid w:val="001848A9"/>
    <w:rsid w:val="00184A51"/>
    <w:rsid w:val="00184AB2"/>
    <w:rsid w:val="00184FB6"/>
    <w:rsid w:val="0018532A"/>
    <w:rsid w:val="001853F3"/>
    <w:rsid w:val="001858AB"/>
    <w:rsid w:val="00185A0A"/>
    <w:rsid w:val="00185B04"/>
    <w:rsid w:val="00185B63"/>
    <w:rsid w:val="00185C66"/>
    <w:rsid w:val="00185CD5"/>
    <w:rsid w:val="00185E1F"/>
    <w:rsid w:val="00185E33"/>
    <w:rsid w:val="00185E96"/>
    <w:rsid w:val="0018602E"/>
    <w:rsid w:val="001860E3"/>
    <w:rsid w:val="00186181"/>
    <w:rsid w:val="00186468"/>
    <w:rsid w:val="00186751"/>
    <w:rsid w:val="00186891"/>
    <w:rsid w:val="001868AA"/>
    <w:rsid w:val="0018694C"/>
    <w:rsid w:val="00186B8D"/>
    <w:rsid w:val="001870F5"/>
    <w:rsid w:val="00187161"/>
    <w:rsid w:val="0018716E"/>
    <w:rsid w:val="0018735F"/>
    <w:rsid w:val="00187423"/>
    <w:rsid w:val="00187550"/>
    <w:rsid w:val="001878B4"/>
    <w:rsid w:val="001879F0"/>
    <w:rsid w:val="00187B5A"/>
    <w:rsid w:val="00187C28"/>
    <w:rsid w:val="00187C4D"/>
    <w:rsid w:val="00187D7D"/>
    <w:rsid w:val="00187F9E"/>
    <w:rsid w:val="00190055"/>
    <w:rsid w:val="001904C2"/>
    <w:rsid w:val="001905AE"/>
    <w:rsid w:val="001905F9"/>
    <w:rsid w:val="0019087C"/>
    <w:rsid w:val="00191A7C"/>
    <w:rsid w:val="00191B63"/>
    <w:rsid w:val="00191BA5"/>
    <w:rsid w:val="00191F4B"/>
    <w:rsid w:val="00192018"/>
    <w:rsid w:val="001923AF"/>
    <w:rsid w:val="00192482"/>
    <w:rsid w:val="00192564"/>
    <w:rsid w:val="00192605"/>
    <w:rsid w:val="001926C5"/>
    <w:rsid w:val="00192713"/>
    <w:rsid w:val="00192882"/>
    <w:rsid w:val="00192944"/>
    <w:rsid w:val="00192A56"/>
    <w:rsid w:val="00192AA2"/>
    <w:rsid w:val="00192C08"/>
    <w:rsid w:val="00192C09"/>
    <w:rsid w:val="00192CE8"/>
    <w:rsid w:val="00192D07"/>
    <w:rsid w:val="00192D36"/>
    <w:rsid w:val="00192D3E"/>
    <w:rsid w:val="00193024"/>
    <w:rsid w:val="00193106"/>
    <w:rsid w:val="001931FE"/>
    <w:rsid w:val="00193256"/>
    <w:rsid w:val="00193419"/>
    <w:rsid w:val="0019375A"/>
    <w:rsid w:val="0019378B"/>
    <w:rsid w:val="001937C0"/>
    <w:rsid w:val="001937CE"/>
    <w:rsid w:val="0019382C"/>
    <w:rsid w:val="00193B09"/>
    <w:rsid w:val="00193B72"/>
    <w:rsid w:val="00193BD1"/>
    <w:rsid w:val="00193D18"/>
    <w:rsid w:val="00193DAA"/>
    <w:rsid w:val="00193F8D"/>
    <w:rsid w:val="00194114"/>
    <w:rsid w:val="00194118"/>
    <w:rsid w:val="0019464B"/>
    <w:rsid w:val="00194654"/>
    <w:rsid w:val="00194757"/>
    <w:rsid w:val="00194769"/>
    <w:rsid w:val="00194906"/>
    <w:rsid w:val="00194916"/>
    <w:rsid w:val="00194BD3"/>
    <w:rsid w:val="00194DAE"/>
    <w:rsid w:val="00194DB3"/>
    <w:rsid w:val="00195240"/>
    <w:rsid w:val="00195DED"/>
    <w:rsid w:val="001960B8"/>
    <w:rsid w:val="00196115"/>
    <w:rsid w:val="0019672D"/>
    <w:rsid w:val="001967D1"/>
    <w:rsid w:val="00196AB0"/>
    <w:rsid w:val="00196B47"/>
    <w:rsid w:val="00196B5D"/>
    <w:rsid w:val="00196B67"/>
    <w:rsid w:val="00196BC6"/>
    <w:rsid w:val="00196CBC"/>
    <w:rsid w:val="00196DB5"/>
    <w:rsid w:val="0019701C"/>
    <w:rsid w:val="001971E6"/>
    <w:rsid w:val="00197264"/>
    <w:rsid w:val="0019727B"/>
    <w:rsid w:val="00197609"/>
    <w:rsid w:val="0019765A"/>
    <w:rsid w:val="001977EF"/>
    <w:rsid w:val="00197AF7"/>
    <w:rsid w:val="00197C36"/>
    <w:rsid w:val="00197DC0"/>
    <w:rsid w:val="00197EC9"/>
    <w:rsid w:val="00197F67"/>
    <w:rsid w:val="001A01E7"/>
    <w:rsid w:val="001A064B"/>
    <w:rsid w:val="001A073B"/>
    <w:rsid w:val="001A089A"/>
    <w:rsid w:val="001A0900"/>
    <w:rsid w:val="001A0E4E"/>
    <w:rsid w:val="001A0EA9"/>
    <w:rsid w:val="001A0F17"/>
    <w:rsid w:val="001A0F25"/>
    <w:rsid w:val="001A1074"/>
    <w:rsid w:val="001A1712"/>
    <w:rsid w:val="001A1730"/>
    <w:rsid w:val="001A18BF"/>
    <w:rsid w:val="001A1AA9"/>
    <w:rsid w:val="001A2016"/>
    <w:rsid w:val="001A204E"/>
    <w:rsid w:val="001A2108"/>
    <w:rsid w:val="001A21AA"/>
    <w:rsid w:val="001A21E1"/>
    <w:rsid w:val="001A2395"/>
    <w:rsid w:val="001A2502"/>
    <w:rsid w:val="001A269B"/>
    <w:rsid w:val="001A2749"/>
    <w:rsid w:val="001A2968"/>
    <w:rsid w:val="001A2D23"/>
    <w:rsid w:val="001A2E56"/>
    <w:rsid w:val="001A2EEF"/>
    <w:rsid w:val="001A32A1"/>
    <w:rsid w:val="001A33D5"/>
    <w:rsid w:val="001A33F3"/>
    <w:rsid w:val="001A3594"/>
    <w:rsid w:val="001A375F"/>
    <w:rsid w:val="001A377D"/>
    <w:rsid w:val="001A3787"/>
    <w:rsid w:val="001A38F7"/>
    <w:rsid w:val="001A3925"/>
    <w:rsid w:val="001A3A84"/>
    <w:rsid w:val="001A3BE1"/>
    <w:rsid w:val="001A3CC7"/>
    <w:rsid w:val="001A3D06"/>
    <w:rsid w:val="001A3EEB"/>
    <w:rsid w:val="001A42B9"/>
    <w:rsid w:val="001A43BD"/>
    <w:rsid w:val="001A48FA"/>
    <w:rsid w:val="001A4C10"/>
    <w:rsid w:val="001A4D8D"/>
    <w:rsid w:val="001A4F6E"/>
    <w:rsid w:val="001A50A5"/>
    <w:rsid w:val="001A5211"/>
    <w:rsid w:val="001A522F"/>
    <w:rsid w:val="001A5666"/>
    <w:rsid w:val="001A5C5F"/>
    <w:rsid w:val="001A5D69"/>
    <w:rsid w:val="001A5DA6"/>
    <w:rsid w:val="001A60FE"/>
    <w:rsid w:val="001A618C"/>
    <w:rsid w:val="001A6215"/>
    <w:rsid w:val="001A634D"/>
    <w:rsid w:val="001A64C4"/>
    <w:rsid w:val="001A659E"/>
    <w:rsid w:val="001A6667"/>
    <w:rsid w:val="001A6797"/>
    <w:rsid w:val="001A67A4"/>
    <w:rsid w:val="001A688A"/>
    <w:rsid w:val="001A691D"/>
    <w:rsid w:val="001A6A4A"/>
    <w:rsid w:val="001A6B0A"/>
    <w:rsid w:val="001A6E7E"/>
    <w:rsid w:val="001A6FE7"/>
    <w:rsid w:val="001A70EA"/>
    <w:rsid w:val="001A71A1"/>
    <w:rsid w:val="001A71ED"/>
    <w:rsid w:val="001A74A9"/>
    <w:rsid w:val="001A76DF"/>
    <w:rsid w:val="001A7831"/>
    <w:rsid w:val="001A7846"/>
    <w:rsid w:val="001A794B"/>
    <w:rsid w:val="001B010E"/>
    <w:rsid w:val="001B01F0"/>
    <w:rsid w:val="001B0250"/>
    <w:rsid w:val="001B02FA"/>
    <w:rsid w:val="001B0481"/>
    <w:rsid w:val="001B05AB"/>
    <w:rsid w:val="001B09D4"/>
    <w:rsid w:val="001B0D99"/>
    <w:rsid w:val="001B0EAD"/>
    <w:rsid w:val="001B1008"/>
    <w:rsid w:val="001B102B"/>
    <w:rsid w:val="001B1597"/>
    <w:rsid w:val="001B1647"/>
    <w:rsid w:val="001B1772"/>
    <w:rsid w:val="001B180F"/>
    <w:rsid w:val="001B189F"/>
    <w:rsid w:val="001B19B7"/>
    <w:rsid w:val="001B1C79"/>
    <w:rsid w:val="001B1C98"/>
    <w:rsid w:val="001B1DF3"/>
    <w:rsid w:val="001B1EA6"/>
    <w:rsid w:val="001B21A5"/>
    <w:rsid w:val="001B21C6"/>
    <w:rsid w:val="001B2462"/>
    <w:rsid w:val="001B28C2"/>
    <w:rsid w:val="001B2966"/>
    <w:rsid w:val="001B2A21"/>
    <w:rsid w:val="001B2A76"/>
    <w:rsid w:val="001B2A98"/>
    <w:rsid w:val="001B2F25"/>
    <w:rsid w:val="001B3133"/>
    <w:rsid w:val="001B3251"/>
    <w:rsid w:val="001B3405"/>
    <w:rsid w:val="001B345B"/>
    <w:rsid w:val="001B34B1"/>
    <w:rsid w:val="001B34BD"/>
    <w:rsid w:val="001B35B5"/>
    <w:rsid w:val="001B3835"/>
    <w:rsid w:val="001B3961"/>
    <w:rsid w:val="001B3BFA"/>
    <w:rsid w:val="001B3C2E"/>
    <w:rsid w:val="001B3D78"/>
    <w:rsid w:val="001B3E7A"/>
    <w:rsid w:val="001B3FAA"/>
    <w:rsid w:val="001B414B"/>
    <w:rsid w:val="001B414C"/>
    <w:rsid w:val="001B427F"/>
    <w:rsid w:val="001B438E"/>
    <w:rsid w:val="001B4426"/>
    <w:rsid w:val="001B4549"/>
    <w:rsid w:val="001B466C"/>
    <w:rsid w:val="001B48B7"/>
    <w:rsid w:val="001B48EC"/>
    <w:rsid w:val="001B49BA"/>
    <w:rsid w:val="001B4A35"/>
    <w:rsid w:val="001B4C12"/>
    <w:rsid w:val="001B4D8B"/>
    <w:rsid w:val="001B4DE1"/>
    <w:rsid w:val="001B4E58"/>
    <w:rsid w:val="001B4ECB"/>
    <w:rsid w:val="001B4F27"/>
    <w:rsid w:val="001B5119"/>
    <w:rsid w:val="001B5832"/>
    <w:rsid w:val="001B5B58"/>
    <w:rsid w:val="001B5BAA"/>
    <w:rsid w:val="001B5C11"/>
    <w:rsid w:val="001B5D9F"/>
    <w:rsid w:val="001B5DE8"/>
    <w:rsid w:val="001B5F02"/>
    <w:rsid w:val="001B5F63"/>
    <w:rsid w:val="001B6021"/>
    <w:rsid w:val="001B6335"/>
    <w:rsid w:val="001B63F6"/>
    <w:rsid w:val="001B6407"/>
    <w:rsid w:val="001B6413"/>
    <w:rsid w:val="001B6518"/>
    <w:rsid w:val="001B6654"/>
    <w:rsid w:val="001B6A09"/>
    <w:rsid w:val="001B6CD6"/>
    <w:rsid w:val="001B6F94"/>
    <w:rsid w:val="001B703A"/>
    <w:rsid w:val="001B7124"/>
    <w:rsid w:val="001B759C"/>
    <w:rsid w:val="001B7967"/>
    <w:rsid w:val="001B79C1"/>
    <w:rsid w:val="001B7AEC"/>
    <w:rsid w:val="001B7BB3"/>
    <w:rsid w:val="001B7D33"/>
    <w:rsid w:val="001C00C8"/>
    <w:rsid w:val="001C0297"/>
    <w:rsid w:val="001C02AC"/>
    <w:rsid w:val="001C0656"/>
    <w:rsid w:val="001C07A4"/>
    <w:rsid w:val="001C07BE"/>
    <w:rsid w:val="001C07F6"/>
    <w:rsid w:val="001C0AA3"/>
    <w:rsid w:val="001C0F8C"/>
    <w:rsid w:val="001C0FB6"/>
    <w:rsid w:val="001C11CB"/>
    <w:rsid w:val="001C1240"/>
    <w:rsid w:val="001C134F"/>
    <w:rsid w:val="001C1611"/>
    <w:rsid w:val="001C168E"/>
    <w:rsid w:val="001C16A1"/>
    <w:rsid w:val="001C16DA"/>
    <w:rsid w:val="001C1735"/>
    <w:rsid w:val="001C1747"/>
    <w:rsid w:val="001C17DA"/>
    <w:rsid w:val="001C20FA"/>
    <w:rsid w:val="001C236B"/>
    <w:rsid w:val="001C24F9"/>
    <w:rsid w:val="001C296C"/>
    <w:rsid w:val="001C2E3B"/>
    <w:rsid w:val="001C2EC8"/>
    <w:rsid w:val="001C3069"/>
    <w:rsid w:val="001C3089"/>
    <w:rsid w:val="001C368B"/>
    <w:rsid w:val="001C36E7"/>
    <w:rsid w:val="001C374F"/>
    <w:rsid w:val="001C38A3"/>
    <w:rsid w:val="001C38BD"/>
    <w:rsid w:val="001C3A5F"/>
    <w:rsid w:val="001C3C64"/>
    <w:rsid w:val="001C4192"/>
    <w:rsid w:val="001C46B1"/>
    <w:rsid w:val="001C47C5"/>
    <w:rsid w:val="001C4A45"/>
    <w:rsid w:val="001C4BC4"/>
    <w:rsid w:val="001C4CE6"/>
    <w:rsid w:val="001C4D39"/>
    <w:rsid w:val="001C4DE8"/>
    <w:rsid w:val="001C4EE4"/>
    <w:rsid w:val="001C5118"/>
    <w:rsid w:val="001C524E"/>
    <w:rsid w:val="001C52AF"/>
    <w:rsid w:val="001C5416"/>
    <w:rsid w:val="001C5460"/>
    <w:rsid w:val="001C5475"/>
    <w:rsid w:val="001C5483"/>
    <w:rsid w:val="001C549C"/>
    <w:rsid w:val="001C55DA"/>
    <w:rsid w:val="001C57EB"/>
    <w:rsid w:val="001C57FD"/>
    <w:rsid w:val="001C58D6"/>
    <w:rsid w:val="001C59AD"/>
    <w:rsid w:val="001C5B25"/>
    <w:rsid w:val="001C5BC0"/>
    <w:rsid w:val="001C5BC5"/>
    <w:rsid w:val="001C5D54"/>
    <w:rsid w:val="001C6244"/>
    <w:rsid w:val="001C6512"/>
    <w:rsid w:val="001C6655"/>
    <w:rsid w:val="001C6971"/>
    <w:rsid w:val="001C6DCF"/>
    <w:rsid w:val="001C6EA8"/>
    <w:rsid w:val="001C6F72"/>
    <w:rsid w:val="001C6FC2"/>
    <w:rsid w:val="001C71DF"/>
    <w:rsid w:val="001C7228"/>
    <w:rsid w:val="001C727A"/>
    <w:rsid w:val="001C73E2"/>
    <w:rsid w:val="001C7415"/>
    <w:rsid w:val="001C77FA"/>
    <w:rsid w:val="001C7869"/>
    <w:rsid w:val="001C78D4"/>
    <w:rsid w:val="001C7968"/>
    <w:rsid w:val="001C7A9F"/>
    <w:rsid w:val="001C7DEF"/>
    <w:rsid w:val="001C7E51"/>
    <w:rsid w:val="001D005A"/>
    <w:rsid w:val="001D006A"/>
    <w:rsid w:val="001D0255"/>
    <w:rsid w:val="001D04D0"/>
    <w:rsid w:val="001D0601"/>
    <w:rsid w:val="001D06B0"/>
    <w:rsid w:val="001D0CBE"/>
    <w:rsid w:val="001D0E5A"/>
    <w:rsid w:val="001D1047"/>
    <w:rsid w:val="001D1058"/>
    <w:rsid w:val="001D10E1"/>
    <w:rsid w:val="001D116D"/>
    <w:rsid w:val="001D1240"/>
    <w:rsid w:val="001D1285"/>
    <w:rsid w:val="001D13AF"/>
    <w:rsid w:val="001D14BD"/>
    <w:rsid w:val="001D16E6"/>
    <w:rsid w:val="001D1ACB"/>
    <w:rsid w:val="001D1B0A"/>
    <w:rsid w:val="001D1C0E"/>
    <w:rsid w:val="001D200D"/>
    <w:rsid w:val="001D20F4"/>
    <w:rsid w:val="001D2190"/>
    <w:rsid w:val="001D21FC"/>
    <w:rsid w:val="001D2204"/>
    <w:rsid w:val="001D236A"/>
    <w:rsid w:val="001D23A9"/>
    <w:rsid w:val="001D24EE"/>
    <w:rsid w:val="001D262B"/>
    <w:rsid w:val="001D265F"/>
    <w:rsid w:val="001D2D4B"/>
    <w:rsid w:val="001D2DC2"/>
    <w:rsid w:val="001D2E88"/>
    <w:rsid w:val="001D2EB6"/>
    <w:rsid w:val="001D2EC5"/>
    <w:rsid w:val="001D2F6D"/>
    <w:rsid w:val="001D2F93"/>
    <w:rsid w:val="001D302E"/>
    <w:rsid w:val="001D3271"/>
    <w:rsid w:val="001D336E"/>
    <w:rsid w:val="001D3453"/>
    <w:rsid w:val="001D359B"/>
    <w:rsid w:val="001D3DE3"/>
    <w:rsid w:val="001D409B"/>
    <w:rsid w:val="001D40B3"/>
    <w:rsid w:val="001D40BE"/>
    <w:rsid w:val="001D420E"/>
    <w:rsid w:val="001D459C"/>
    <w:rsid w:val="001D4CEE"/>
    <w:rsid w:val="001D5435"/>
    <w:rsid w:val="001D5721"/>
    <w:rsid w:val="001D5802"/>
    <w:rsid w:val="001D58E9"/>
    <w:rsid w:val="001D5B12"/>
    <w:rsid w:val="001D5BB0"/>
    <w:rsid w:val="001D5F2A"/>
    <w:rsid w:val="001D5F7F"/>
    <w:rsid w:val="001D6006"/>
    <w:rsid w:val="001D61D8"/>
    <w:rsid w:val="001D61FD"/>
    <w:rsid w:val="001D6291"/>
    <w:rsid w:val="001D6489"/>
    <w:rsid w:val="001D64A3"/>
    <w:rsid w:val="001D64D9"/>
    <w:rsid w:val="001D696D"/>
    <w:rsid w:val="001D6BD5"/>
    <w:rsid w:val="001D6BEA"/>
    <w:rsid w:val="001D6BF5"/>
    <w:rsid w:val="001D6FC1"/>
    <w:rsid w:val="001D7098"/>
    <w:rsid w:val="001D714E"/>
    <w:rsid w:val="001D7275"/>
    <w:rsid w:val="001D7283"/>
    <w:rsid w:val="001D7310"/>
    <w:rsid w:val="001D747C"/>
    <w:rsid w:val="001D7691"/>
    <w:rsid w:val="001D7728"/>
    <w:rsid w:val="001D7B6C"/>
    <w:rsid w:val="001D7BCA"/>
    <w:rsid w:val="001D7CC7"/>
    <w:rsid w:val="001D7E99"/>
    <w:rsid w:val="001E0041"/>
    <w:rsid w:val="001E0162"/>
    <w:rsid w:val="001E0499"/>
    <w:rsid w:val="001E08DA"/>
    <w:rsid w:val="001E0AA9"/>
    <w:rsid w:val="001E0BDA"/>
    <w:rsid w:val="001E1252"/>
    <w:rsid w:val="001E12DA"/>
    <w:rsid w:val="001E13E6"/>
    <w:rsid w:val="001E169D"/>
    <w:rsid w:val="001E17DF"/>
    <w:rsid w:val="001E191E"/>
    <w:rsid w:val="001E1A5D"/>
    <w:rsid w:val="001E1C75"/>
    <w:rsid w:val="001E1CC4"/>
    <w:rsid w:val="001E1CEE"/>
    <w:rsid w:val="001E1CF3"/>
    <w:rsid w:val="001E1EE0"/>
    <w:rsid w:val="001E22F2"/>
    <w:rsid w:val="001E2302"/>
    <w:rsid w:val="001E2410"/>
    <w:rsid w:val="001E24FF"/>
    <w:rsid w:val="001E250E"/>
    <w:rsid w:val="001E25DD"/>
    <w:rsid w:val="001E2613"/>
    <w:rsid w:val="001E2670"/>
    <w:rsid w:val="001E26FD"/>
    <w:rsid w:val="001E2A4F"/>
    <w:rsid w:val="001E2AA9"/>
    <w:rsid w:val="001E2AD0"/>
    <w:rsid w:val="001E3071"/>
    <w:rsid w:val="001E3308"/>
    <w:rsid w:val="001E3466"/>
    <w:rsid w:val="001E3B8F"/>
    <w:rsid w:val="001E3C3B"/>
    <w:rsid w:val="001E3D8B"/>
    <w:rsid w:val="001E3DC8"/>
    <w:rsid w:val="001E3F8B"/>
    <w:rsid w:val="001E4012"/>
    <w:rsid w:val="001E41AC"/>
    <w:rsid w:val="001E41B6"/>
    <w:rsid w:val="001E4631"/>
    <w:rsid w:val="001E472B"/>
    <w:rsid w:val="001E47D6"/>
    <w:rsid w:val="001E47EB"/>
    <w:rsid w:val="001E4AB7"/>
    <w:rsid w:val="001E4AC7"/>
    <w:rsid w:val="001E4EC5"/>
    <w:rsid w:val="001E4FE9"/>
    <w:rsid w:val="001E50FF"/>
    <w:rsid w:val="001E54A8"/>
    <w:rsid w:val="001E55AC"/>
    <w:rsid w:val="001E57D0"/>
    <w:rsid w:val="001E5E83"/>
    <w:rsid w:val="001E5F5A"/>
    <w:rsid w:val="001E6013"/>
    <w:rsid w:val="001E60C1"/>
    <w:rsid w:val="001E63E1"/>
    <w:rsid w:val="001E6408"/>
    <w:rsid w:val="001E64D3"/>
    <w:rsid w:val="001E6655"/>
    <w:rsid w:val="001E67F0"/>
    <w:rsid w:val="001E685E"/>
    <w:rsid w:val="001E6943"/>
    <w:rsid w:val="001E69C8"/>
    <w:rsid w:val="001E69E3"/>
    <w:rsid w:val="001E6A5B"/>
    <w:rsid w:val="001E6B51"/>
    <w:rsid w:val="001E6C62"/>
    <w:rsid w:val="001E6DE4"/>
    <w:rsid w:val="001E6EA5"/>
    <w:rsid w:val="001E6EB8"/>
    <w:rsid w:val="001E6FA0"/>
    <w:rsid w:val="001E6FFD"/>
    <w:rsid w:val="001E723B"/>
    <w:rsid w:val="001E7271"/>
    <w:rsid w:val="001E7422"/>
    <w:rsid w:val="001E7774"/>
    <w:rsid w:val="001E789C"/>
    <w:rsid w:val="001E7A04"/>
    <w:rsid w:val="001E7A87"/>
    <w:rsid w:val="001E7B6F"/>
    <w:rsid w:val="001E7B8C"/>
    <w:rsid w:val="001E7E16"/>
    <w:rsid w:val="001E7F1B"/>
    <w:rsid w:val="001E7FC3"/>
    <w:rsid w:val="001F05AF"/>
    <w:rsid w:val="001F0C69"/>
    <w:rsid w:val="001F0D62"/>
    <w:rsid w:val="001F0F80"/>
    <w:rsid w:val="001F0FD0"/>
    <w:rsid w:val="001F12C4"/>
    <w:rsid w:val="001F1381"/>
    <w:rsid w:val="001F1786"/>
    <w:rsid w:val="001F183C"/>
    <w:rsid w:val="001F19CE"/>
    <w:rsid w:val="001F1D42"/>
    <w:rsid w:val="001F1EEB"/>
    <w:rsid w:val="001F2222"/>
    <w:rsid w:val="001F226F"/>
    <w:rsid w:val="001F2279"/>
    <w:rsid w:val="001F235F"/>
    <w:rsid w:val="001F2B19"/>
    <w:rsid w:val="001F2B8C"/>
    <w:rsid w:val="001F2C59"/>
    <w:rsid w:val="001F2D9E"/>
    <w:rsid w:val="001F300F"/>
    <w:rsid w:val="001F3443"/>
    <w:rsid w:val="001F35F2"/>
    <w:rsid w:val="001F3611"/>
    <w:rsid w:val="001F387E"/>
    <w:rsid w:val="001F38E3"/>
    <w:rsid w:val="001F395E"/>
    <w:rsid w:val="001F3A11"/>
    <w:rsid w:val="001F3B43"/>
    <w:rsid w:val="001F3D40"/>
    <w:rsid w:val="001F4086"/>
    <w:rsid w:val="001F41EF"/>
    <w:rsid w:val="001F4285"/>
    <w:rsid w:val="001F4460"/>
    <w:rsid w:val="001F48CE"/>
    <w:rsid w:val="001F4955"/>
    <w:rsid w:val="001F49E7"/>
    <w:rsid w:val="001F4B6D"/>
    <w:rsid w:val="001F4C9E"/>
    <w:rsid w:val="001F4CDB"/>
    <w:rsid w:val="001F4FF0"/>
    <w:rsid w:val="001F545C"/>
    <w:rsid w:val="001F56B3"/>
    <w:rsid w:val="001F56DD"/>
    <w:rsid w:val="001F57C8"/>
    <w:rsid w:val="001F5A0A"/>
    <w:rsid w:val="001F5B85"/>
    <w:rsid w:val="001F5C62"/>
    <w:rsid w:val="001F5CD1"/>
    <w:rsid w:val="001F5D1F"/>
    <w:rsid w:val="001F5F36"/>
    <w:rsid w:val="001F600D"/>
    <w:rsid w:val="001F614C"/>
    <w:rsid w:val="001F62E6"/>
    <w:rsid w:val="001F6307"/>
    <w:rsid w:val="001F644E"/>
    <w:rsid w:val="001F6620"/>
    <w:rsid w:val="001F6661"/>
    <w:rsid w:val="001F672E"/>
    <w:rsid w:val="001F67A8"/>
    <w:rsid w:val="001F68F0"/>
    <w:rsid w:val="001F6BE1"/>
    <w:rsid w:val="001F7124"/>
    <w:rsid w:val="001F72FF"/>
    <w:rsid w:val="001F74F5"/>
    <w:rsid w:val="001F750D"/>
    <w:rsid w:val="001F75DC"/>
    <w:rsid w:val="001F7667"/>
    <w:rsid w:val="001F76FD"/>
    <w:rsid w:val="001F7909"/>
    <w:rsid w:val="001F7F1E"/>
    <w:rsid w:val="0020012D"/>
    <w:rsid w:val="0020024C"/>
    <w:rsid w:val="00200321"/>
    <w:rsid w:val="00200355"/>
    <w:rsid w:val="00200525"/>
    <w:rsid w:val="002005E7"/>
    <w:rsid w:val="002006A9"/>
    <w:rsid w:val="00201174"/>
    <w:rsid w:val="00201438"/>
    <w:rsid w:val="0020147B"/>
    <w:rsid w:val="00201489"/>
    <w:rsid w:val="002014F3"/>
    <w:rsid w:val="00201519"/>
    <w:rsid w:val="0020176B"/>
    <w:rsid w:val="0020178D"/>
    <w:rsid w:val="002017F2"/>
    <w:rsid w:val="00201AA4"/>
    <w:rsid w:val="00201B98"/>
    <w:rsid w:val="00201D53"/>
    <w:rsid w:val="00201DFF"/>
    <w:rsid w:val="00201F6A"/>
    <w:rsid w:val="00201F95"/>
    <w:rsid w:val="002021A1"/>
    <w:rsid w:val="002021A7"/>
    <w:rsid w:val="002024A1"/>
    <w:rsid w:val="00202654"/>
    <w:rsid w:val="00202740"/>
    <w:rsid w:val="0020307C"/>
    <w:rsid w:val="002032B5"/>
    <w:rsid w:val="002033A6"/>
    <w:rsid w:val="0020343E"/>
    <w:rsid w:val="00203501"/>
    <w:rsid w:val="0020354E"/>
    <w:rsid w:val="002035AB"/>
    <w:rsid w:val="002035DE"/>
    <w:rsid w:val="00203660"/>
    <w:rsid w:val="00203A60"/>
    <w:rsid w:val="00203A6B"/>
    <w:rsid w:val="00203CDE"/>
    <w:rsid w:val="00203FDE"/>
    <w:rsid w:val="002040EC"/>
    <w:rsid w:val="002041C1"/>
    <w:rsid w:val="00204B03"/>
    <w:rsid w:val="00204B6D"/>
    <w:rsid w:val="00204BE8"/>
    <w:rsid w:val="00204C79"/>
    <w:rsid w:val="00204D9D"/>
    <w:rsid w:val="00204DB8"/>
    <w:rsid w:val="002051FA"/>
    <w:rsid w:val="002052DD"/>
    <w:rsid w:val="002055B0"/>
    <w:rsid w:val="00205605"/>
    <w:rsid w:val="00205B5C"/>
    <w:rsid w:val="00205BC1"/>
    <w:rsid w:val="002062B4"/>
    <w:rsid w:val="0020634D"/>
    <w:rsid w:val="0020658D"/>
    <w:rsid w:val="002066E7"/>
    <w:rsid w:val="0020681B"/>
    <w:rsid w:val="00206A04"/>
    <w:rsid w:val="00206CBD"/>
    <w:rsid w:val="00206D5D"/>
    <w:rsid w:val="00207211"/>
    <w:rsid w:val="002072AD"/>
    <w:rsid w:val="002072F0"/>
    <w:rsid w:val="00207500"/>
    <w:rsid w:val="00207554"/>
    <w:rsid w:val="00207562"/>
    <w:rsid w:val="00207632"/>
    <w:rsid w:val="0020778F"/>
    <w:rsid w:val="002078F1"/>
    <w:rsid w:val="00207AE5"/>
    <w:rsid w:val="00207C3A"/>
    <w:rsid w:val="0021031D"/>
    <w:rsid w:val="00210464"/>
    <w:rsid w:val="0021056F"/>
    <w:rsid w:val="00210822"/>
    <w:rsid w:val="0021092F"/>
    <w:rsid w:val="00210A37"/>
    <w:rsid w:val="002111AB"/>
    <w:rsid w:val="002114BD"/>
    <w:rsid w:val="00211677"/>
    <w:rsid w:val="00211981"/>
    <w:rsid w:val="00211A63"/>
    <w:rsid w:val="00211B11"/>
    <w:rsid w:val="00211B1A"/>
    <w:rsid w:val="00211B51"/>
    <w:rsid w:val="00211B75"/>
    <w:rsid w:val="00211C0F"/>
    <w:rsid w:val="00212350"/>
    <w:rsid w:val="002124F5"/>
    <w:rsid w:val="002126B4"/>
    <w:rsid w:val="00212A05"/>
    <w:rsid w:val="00212A9E"/>
    <w:rsid w:val="00212D02"/>
    <w:rsid w:val="00212D24"/>
    <w:rsid w:val="00212EC5"/>
    <w:rsid w:val="00212F81"/>
    <w:rsid w:val="00213077"/>
    <w:rsid w:val="0021317D"/>
    <w:rsid w:val="002132FC"/>
    <w:rsid w:val="00213455"/>
    <w:rsid w:val="002134A7"/>
    <w:rsid w:val="002137B7"/>
    <w:rsid w:val="002138CE"/>
    <w:rsid w:val="0021391E"/>
    <w:rsid w:val="00213C5D"/>
    <w:rsid w:val="00213E30"/>
    <w:rsid w:val="00213EC2"/>
    <w:rsid w:val="002142E8"/>
    <w:rsid w:val="0021452C"/>
    <w:rsid w:val="002146F5"/>
    <w:rsid w:val="00214790"/>
    <w:rsid w:val="00214AB1"/>
    <w:rsid w:val="00214AD9"/>
    <w:rsid w:val="00215008"/>
    <w:rsid w:val="00215133"/>
    <w:rsid w:val="00215171"/>
    <w:rsid w:val="00215838"/>
    <w:rsid w:val="002158AD"/>
    <w:rsid w:val="0021598E"/>
    <w:rsid w:val="00215B28"/>
    <w:rsid w:val="00215C74"/>
    <w:rsid w:val="00215CC0"/>
    <w:rsid w:val="00215CD2"/>
    <w:rsid w:val="00215FAD"/>
    <w:rsid w:val="00216527"/>
    <w:rsid w:val="002168DD"/>
    <w:rsid w:val="002168FC"/>
    <w:rsid w:val="00216950"/>
    <w:rsid w:val="00216955"/>
    <w:rsid w:val="00216C6B"/>
    <w:rsid w:val="00216D19"/>
    <w:rsid w:val="00216D1A"/>
    <w:rsid w:val="00216D32"/>
    <w:rsid w:val="00216D44"/>
    <w:rsid w:val="0021717A"/>
    <w:rsid w:val="002173DC"/>
    <w:rsid w:val="002173E7"/>
    <w:rsid w:val="00217532"/>
    <w:rsid w:val="00217535"/>
    <w:rsid w:val="0021789F"/>
    <w:rsid w:val="00217988"/>
    <w:rsid w:val="00217A6D"/>
    <w:rsid w:val="00217C23"/>
    <w:rsid w:val="00217C41"/>
    <w:rsid w:val="00217E88"/>
    <w:rsid w:val="00217FAA"/>
    <w:rsid w:val="00220137"/>
    <w:rsid w:val="00220175"/>
    <w:rsid w:val="00220189"/>
    <w:rsid w:val="0022045A"/>
    <w:rsid w:val="002204FA"/>
    <w:rsid w:val="0022051B"/>
    <w:rsid w:val="00220773"/>
    <w:rsid w:val="002207F7"/>
    <w:rsid w:val="00220882"/>
    <w:rsid w:val="00220886"/>
    <w:rsid w:val="00220CEE"/>
    <w:rsid w:val="00220F21"/>
    <w:rsid w:val="0022100E"/>
    <w:rsid w:val="002212CE"/>
    <w:rsid w:val="0022162F"/>
    <w:rsid w:val="00221634"/>
    <w:rsid w:val="00221730"/>
    <w:rsid w:val="00221929"/>
    <w:rsid w:val="00221988"/>
    <w:rsid w:val="00221DEF"/>
    <w:rsid w:val="00221F46"/>
    <w:rsid w:val="00221F8B"/>
    <w:rsid w:val="0022203E"/>
    <w:rsid w:val="0022207F"/>
    <w:rsid w:val="00222599"/>
    <w:rsid w:val="0022262B"/>
    <w:rsid w:val="0022268D"/>
    <w:rsid w:val="002226D2"/>
    <w:rsid w:val="00222D9F"/>
    <w:rsid w:val="00222DA6"/>
    <w:rsid w:val="00222DD3"/>
    <w:rsid w:val="00222DE7"/>
    <w:rsid w:val="00222FDE"/>
    <w:rsid w:val="002230DF"/>
    <w:rsid w:val="00223305"/>
    <w:rsid w:val="0022349F"/>
    <w:rsid w:val="002234A1"/>
    <w:rsid w:val="002234B6"/>
    <w:rsid w:val="0022356C"/>
    <w:rsid w:val="00223A1A"/>
    <w:rsid w:val="00223A3C"/>
    <w:rsid w:val="00223ADB"/>
    <w:rsid w:val="00223F3C"/>
    <w:rsid w:val="00224018"/>
    <w:rsid w:val="002240F1"/>
    <w:rsid w:val="00224724"/>
    <w:rsid w:val="002249E6"/>
    <w:rsid w:val="00224BF2"/>
    <w:rsid w:val="00225139"/>
    <w:rsid w:val="0022516D"/>
    <w:rsid w:val="002251D0"/>
    <w:rsid w:val="00225376"/>
    <w:rsid w:val="002253BD"/>
    <w:rsid w:val="00225410"/>
    <w:rsid w:val="002254C5"/>
    <w:rsid w:val="0022553D"/>
    <w:rsid w:val="002257A1"/>
    <w:rsid w:val="00225A9F"/>
    <w:rsid w:val="00225D48"/>
    <w:rsid w:val="00225E11"/>
    <w:rsid w:val="00225EA4"/>
    <w:rsid w:val="0022632A"/>
    <w:rsid w:val="0022633F"/>
    <w:rsid w:val="002263B7"/>
    <w:rsid w:val="00226454"/>
    <w:rsid w:val="00226475"/>
    <w:rsid w:val="002265D7"/>
    <w:rsid w:val="0022661F"/>
    <w:rsid w:val="0022668A"/>
    <w:rsid w:val="0022678D"/>
    <w:rsid w:val="002267F8"/>
    <w:rsid w:val="002268BB"/>
    <w:rsid w:val="00226A0F"/>
    <w:rsid w:val="00226A53"/>
    <w:rsid w:val="00226B6B"/>
    <w:rsid w:val="00226D52"/>
    <w:rsid w:val="00226D6E"/>
    <w:rsid w:val="00226F29"/>
    <w:rsid w:val="00226F90"/>
    <w:rsid w:val="0022704F"/>
    <w:rsid w:val="002270F5"/>
    <w:rsid w:val="00227189"/>
    <w:rsid w:val="00227230"/>
    <w:rsid w:val="00227595"/>
    <w:rsid w:val="002276A3"/>
    <w:rsid w:val="0022789B"/>
    <w:rsid w:val="00227A9F"/>
    <w:rsid w:val="00227C14"/>
    <w:rsid w:val="00227C20"/>
    <w:rsid w:val="00227DC0"/>
    <w:rsid w:val="00227E85"/>
    <w:rsid w:val="00230099"/>
    <w:rsid w:val="00230204"/>
    <w:rsid w:val="0023023C"/>
    <w:rsid w:val="00230459"/>
    <w:rsid w:val="00230573"/>
    <w:rsid w:val="002310E5"/>
    <w:rsid w:val="0023123B"/>
    <w:rsid w:val="00231242"/>
    <w:rsid w:val="00231901"/>
    <w:rsid w:val="00231ACB"/>
    <w:rsid w:val="00231B8D"/>
    <w:rsid w:val="00231C04"/>
    <w:rsid w:val="00231CEA"/>
    <w:rsid w:val="00231DD5"/>
    <w:rsid w:val="00231E15"/>
    <w:rsid w:val="00231E3C"/>
    <w:rsid w:val="0023211F"/>
    <w:rsid w:val="0023213B"/>
    <w:rsid w:val="00232494"/>
    <w:rsid w:val="0023250E"/>
    <w:rsid w:val="0023258E"/>
    <w:rsid w:val="002325F9"/>
    <w:rsid w:val="00232641"/>
    <w:rsid w:val="00232839"/>
    <w:rsid w:val="00232A0B"/>
    <w:rsid w:val="00232B1C"/>
    <w:rsid w:val="00233221"/>
    <w:rsid w:val="00233366"/>
    <w:rsid w:val="002336C2"/>
    <w:rsid w:val="002338E8"/>
    <w:rsid w:val="00233964"/>
    <w:rsid w:val="00233B05"/>
    <w:rsid w:val="00233B66"/>
    <w:rsid w:val="00233B90"/>
    <w:rsid w:val="0023412E"/>
    <w:rsid w:val="002344C2"/>
    <w:rsid w:val="002345FB"/>
    <w:rsid w:val="002346C8"/>
    <w:rsid w:val="00234B19"/>
    <w:rsid w:val="00234F65"/>
    <w:rsid w:val="0023508C"/>
    <w:rsid w:val="002350F8"/>
    <w:rsid w:val="0023549C"/>
    <w:rsid w:val="0023553C"/>
    <w:rsid w:val="0023583E"/>
    <w:rsid w:val="00235BFD"/>
    <w:rsid w:val="00235C05"/>
    <w:rsid w:val="00235CB8"/>
    <w:rsid w:val="002367AA"/>
    <w:rsid w:val="00236885"/>
    <w:rsid w:val="00236B6E"/>
    <w:rsid w:val="00236B78"/>
    <w:rsid w:val="00236E0B"/>
    <w:rsid w:val="00236EFA"/>
    <w:rsid w:val="002370C4"/>
    <w:rsid w:val="002370D4"/>
    <w:rsid w:val="002371B0"/>
    <w:rsid w:val="0023732E"/>
    <w:rsid w:val="00237742"/>
    <w:rsid w:val="00237971"/>
    <w:rsid w:val="002379E6"/>
    <w:rsid w:val="0024008F"/>
    <w:rsid w:val="00240217"/>
    <w:rsid w:val="002406AD"/>
    <w:rsid w:val="0024087E"/>
    <w:rsid w:val="0024089D"/>
    <w:rsid w:val="00240BFD"/>
    <w:rsid w:val="00240CB5"/>
    <w:rsid w:val="00241121"/>
    <w:rsid w:val="002411B1"/>
    <w:rsid w:val="002414C5"/>
    <w:rsid w:val="00241597"/>
    <w:rsid w:val="00241656"/>
    <w:rsid w:val="00241665"/>
    <w:rsid w:val="00241682"/>
    <w:rsid w:val="002416D4"/>
    <w:rsid w:val="00241757"/>
    <w:rsid w:val="002417F3"/>
    <w:rsid w:val="00241AF0"/>
    <w:rsid w:val="00241B8F"/>
    <w:rsid w:val="00241BEF"/>
    <w:rsid w:val="00241D10"/>
    <w:rsid w:val="00241EAD"/>
    <w:rsid w:val="00241FBC"/>
    <w:rsid w:val="00242069"/>
    <w:rsid w:val="00242298"/>
    <w:rsid w:val="00242309"/>
    <w:rsid w:val="00242492"/>
    <w:rsid w:val="002424A3"/>
    <w:rsid w:val="0024270F"/>
    <w:rsid w:val="002428F0"/>
    <w:rsid w:val="00242952"/>
    <w:rsid w:val="00242B48"/>
    <w:rsid w:val="00242E66"/>
    <w:rsid w:val="0024312D"/>
    <w:rsid w:val="002431E2"/>
    <w:rsid w:val="002432E9"/>
    <w:rsid w:val="002432FC"/>
    <w:rsid w:val="00243336"/>
    <w:rsid w:val="0024348E"/>
    <w:rsid w:val="00243517"/>
    <w:rsid w:val="0024376F"/>
    <w:rsid w:val="002437C8"/>
    <w:rsid w:val="00243A64"/>
    <w:rsid w:val="00243B8F"/>
    <w:rsid w:val="00243D8D"/>
    <w:rsid w:val="00243E00"/>
    <w:rsid w:val="00243EBF"/>
    <w:rsid w:val="00243FAE"/>
    <w:rsid w:val="00244381"/>
    <w:rsid w:val="00244A85"/>
    <w:rsid w:val="00244B32"/>
    <w:rsid w:val="00244C19"/>
    <w:rsid w:val="00244CB5"/>
    <w:rsid w:val="00244CD2"/>
    <w:rsid w:val="00244DB9"/>
    <w:rsid w:val="00244DDF"/>
    <w:rsid w:val="00244E7D"/>
    <w:rsid w:val="00244F4E"/>
    <w:rsid w:val="00244FEE"/>
    <w:rsid w:val="0024524F"/>
    <w:rsid w:val="002454FB"/>
    <w:rsid w:val="00245825"/>
    <w:rsid w:val="00245A2B"/>
    <w:rsid w:val="00245AFF"/>
    <w:rsid w:val="00245B6B"/>
    <w:rsid w:val="00245C59"/>
    <w:rsid w:val="00245C74"/>
    <w:rsid w:val="00245EDD"/>
    <w:rsid w:val="002460A3"/>
    <w:rsid w:val="002460E0"/>
    <w:rsid w:val="00246176"/>
    <w:rsid w:val="00246199"/>
    <w:rsid w:val="0024624B"/>
    <w:rsid w:val="002462BC"/>
    <w:rsid w:val="00246327"/>
    <w:rsid w:val="0024651E"/>
    <w:rsid w:val="002468CC"/>
    <w:rsid w:val="00246913"/>
    <w:rsid w:val="00246A85"/>
    <w:rsid w:val="0024714A"/>
    <w:rsid w:val="00247369"/>
    <w:rsid w:val="00247661"/>
    <w:rsid w:val="00247712"/>
    <w:rsid w:val="00247823"/>
    <w:rsid w:val="00247885"/>
    <w:rsid w:val="00247C54"/>
    <w:rsid w:val="00247C5E"/>
    <w:rsid w:val="00247C9C"/>
    <w:rsid w:val="00247CB0"/>
    <w:rsid w:val="0025022A"/>
    <w:rsid w:val="00250626"/>
    <w:rsid w:val="0025066E"/>
    <w:rsid w:val="0025078B"/>
    <w:rsid w:val="00250985"/>
    <w:rsid w:val="00250BB5"/>
    <w:rsid w:val="00250CBE"/>
    <w:rsid w:val="00250CF8"/>
    <w:rsid w:val="002510BC"/>
    <w:rsid w:val="00251241"/>
    <w:rsid w:val="0025151E"/>
    <w:rsid w:val="002515DC"/>
    <w:rsid w:val="00251621"/>
    <w:rsid w:val="00251755"/>
    <w:rsid w:val="00251B9B"/>
    <w:rsid w:val="00252590"/>
    <w:rsid w:val="002527D8"/>
    <w:rsid w:val="002528F0"/>
    <w:rsid w:val="00252C55"/>
    <w:rsid w:val="00252FAE"/>
    <w:rsid w:val="00253042"/>
    <w:rsid w:val="00253447"/>
    <w:rsid w:val="00253535"/>
    <w:rsid w:val="002535D9"/>
    <w:rsid w:val="0025367B"/>
    <w:rsid w:val="00253762"/>
    <w:rsid w:val="002537B2"/>
    <w:rsid w:val="0025385F"/>
    <w:rsid w:val="00253AC8"/>
    <w:rsid w:val="00253C34"/>
    <w:rsid w:val="0025420F"/>
    <w:rsid w:val="002542E9"/>
    <w:rsid w:val="0025441E"/>
    <w:rsid w:val="002544BF"/>
    <w:rsid w:val="0025454B"/>
    <w:rsid w:val="00254683"/>
    <w:rsid w:val="0025474A"/>
    <w:rsid w:val="002547F9"/>
    <w:rsid w:val="00254A86"/>
    <w:rsid w:val="00254AFC"/>
    <w:rsid w:val="00254BEA"/>
    <w:rsid w:val="00255317"/>
    <w:rsid w:val="002556E8"/>
    <w:rsid w:val="002557AE"/>
    <w:rsid w:val="002558E1"/>
    <w:rsid w:val="00255B5E"/>
    <w:rsid w:val="00255BA7"/>
    <w:rsid w:val="00255BD5"/>
    <w:rsid w:val="00255BF1"/>
    <w:rsid w:val="00255F11"/>
    <w:rsid w:val="002562B3"/>
    <w:rsid w:val="0025636A"/>
    <w:rsid w:val="00256385"/>
    <w:rsid w:val="0025641B"/>
    <w:rsid w:val="00256453"/>
    <w:rsid w:val="002565F6"/>
    <w:rsid w:val="0025660F"/>
    <w:rsid w:val="00256695"/>
    <w:rsid w:val="002569F1"/>
    <w:rsid w:val="00256D54"/>
    <w:rsid w:val="00256D6D"/>
    <w:rsid w:val="0025702C"/>
    <w:rsid w:val="0025714A"/>
    <w:rsid w:val="0025733D"/>
    <w:rsid w:val="002574BC"/>
    <w:rsid w:val="00257989"/>
    <w:rsid w:val="00257ACD"/>
    <w:rsid w:val="00257BF5"/>
    <w:rsid w:val="00257C99"/>
    <w:rsid w:val="00257CA3"/>
    <w:rsid w:val="00257E2F"/>
    <w:rsid w:val="00257F31"/>
    <w:rsid w:val="002601BE"/>
    <w:rsid w:val="002606E5"/>
    <w:rsid w:val="00260A76"/>
    <w:rsid w:val="00260C70"/>
    <w:rsid w:val="00260D1D"/>
    <w:rsid w:val="00260E1C"/>
    <w:rsid w:val="0026113A"/>
    <w:rsid w:val="002611A6"/>
    <w:rsid w:val="00261230"/>
    <w:rsid w:val="00261455"/>
    <w:rsid w:val="00261592"/>
    <w:rsid w:val="002615FA"/>
    <w:rsid w:val="002619B6"/>
    <w:rsid w:val="00261A8E"/>
    <w:rsid w:val="00261AB8"/>
    <w:rsid w:val="00261AC7"/>
    <w:rsid w:val="00261EAA"/>
    <w:rsid w:val="00261F1B"/>
    <w:rsid w:val="0026223F"/>
    <w:rsid w:val="002622C8"/>
    <w:rsid w:val="002623B2"/>
    <w:rsid w:val="00262405"/>
    <w:rsid w:val="0026252E"/>
    <w:rsid w:val="002625A6"/>
    <w:rsid w:val="00262916"/>
    <w:rsid w:val="00262CA9"/>
    <w:rsid w:val="00262CF5"/>
    <w:rsid w:val="00262D76"/>
    <w:rsid w:val="00262ED8"/>
    <w:rsid w:val="00263119"/>
    <w:rsid w:val="00263251"/>
    <w:rsid w:val="002634A3"/>
    <w:rsid w:val="00263564"/>
    <w:rsid w:val="002637AC"/>
    <w:rsid w:val="002637CC"/>
    <w:rsid w:val="00263838"/>
    <w:rsid w:val="00263875"/>
    <w:rsid w:val="00263994"/>
    <w:rsid w:val="00263B67"/>
    <w:rsid w:val="00263CA7"/>
    <w:rsid w:val="00263E21"/>
    <w:rsid w:val="00263E6B"/>
    <w:rsid w:val="00264186"/>
    <w:rsid w:val="00264341"/>
    <w:rsid w:val="0026442A"/>
    <w:rsid w:val="00264465"/>
    <w:rsid w:val="002646F5"/>
    <w:rsid w:val="00264C1A"/>
    <w:rsid w:val="00264C51"/>
    <w:rsid w:val="00264CE2"/>
    <w:rsid w:val="00265219"/>
    <w:rsid w:val="0026550A"/>
    <w:rsid w:val="002656F1"/>
    <w:rsid w:val="00265735"/>
    <w:rsid w:val="00265942"/>
    <w:rsid w:val="00265A63"/>
    <w:rsid w:val="00265F02"/>
    <w:rsid w:val="00265F4B"/>
    <w:rsid w:val="0026636E"/>
    <w:rsid w:val="00266387"/>
    <w:rsid w:val="0026640E"/>
    <w:rsid w:val="002665FE"/>
    <w:rsid w:val="00266660"/>
    <w:rsid w:val="0026670F"/>
    <w:rsid w:val="002667B5"/>
    <w:rsid w:val="002667F9"/>
    <w:rsid w:val="00266874"/>
    <w:rsid w:val="00266B72"/>
    <w:rsid w:val="00266CF3"/>
    <w:rsid w:val="00266DD6"/>
    <w:rsid w:val="00267192"/>
    <w:rsid w:val="002671DD"/>
    <w:rsid w:val="00267500"/>
    <w:rsid w:val="002675FE"/>
    <w:rsid w:val="00267933"/>
    <w:rsid w:val="002679FE"/>
    <w:rsid w:val="00267C1B"/>
    <w:rsid w:val="00267CAF"/>
    <w:rsid w:val="00267EF7"/>
    <w:rsid w:val="002702F8"/>
    <w:rsid w:val="002703E1"/>
    <w:rsid w:val="00270420"/>
    <w:rsid w:val="0027048B"/>
    <w:rsid w:val="002704A1"/>
    <w:rsid w:val="002707C6"/>
    <w:rsid w:val="0027084F"/>
    <w:rsid w:val="00270A84"/>
    <w:rsid w:val="00270B32"/>
    <w:rsid w:val="00270BB1"/>
    <w:rsid w:val="0027108F"/>
    <w:rsid w:val="00271172"/>
    <w:rsid w:val="0027136A"/>
    <w:rsid w:val="0027138E"/>
    <w:rsid w:val="002716B3"/>
    <w:rsid w:val="0027171D"/>
    <w:rsid w:val="00271A82"/>
    <w:rsid w:val="00271B16"/>
    <w:rsid w:val="00271DD9"/>
    <w:rsid w:val="00272069"/>
    <w:rsid w:val="00272289"/>
    <w:rsid w:val="002722A4"/>
    <w:rsid w:val="002722CA"/>
    <w:rsid w:val="0027240A"/>
    <w:rsid w:val="002726AA"/>
    <w:rsid w:val="002728A0"/>
    <w:rsid w:val="002728B7"/>
    <w:rsid w:val="00272935"/>
    <w:rsid w:val="00272B21"/>
    <w:rsid w:val="00272C88"/>
    <w:rsid w:val="00272CA5"/>
    <w:rsid w:val="00272F1A"/>
    <w:rsid w:val="0027306D"/>
    <w:rsid w:val="002730C7"/>
    <w:rsid w:val="00273284"/>
    <w:rsid w:val="002733B7"/>
    <w:rsid w:val="002734F6"/>
    <w:rsid w:val="00273505"/>
    <w:rsid w:val="002739D3"/>
    <w:rsid w:val="00273EFE"/>
    <w:rsid w:val="0027402D"/>
    <w:rsid w:val="002743A6"/>
    <w:rsid w:val="002743C9"/>
    <w:rsid w:val="002744D8"/>
    <w:rsid w:val="002745FE"/>
    <w:rsid w:val="0027460F"/>
    <w:rsid w:val="002746EE"/>
    <w:rsid w:val="00274788"/>
    <w:rsid w:val="002748B6"/>
    <w:rsid w:val="00274BB8"/>
    <w:rsid w:val="00274DA7"/>
    <w:rsid w:val="00275011"/>
    <w:rsid w:val="002751B1"/>
    <w:rsid w:val="00275214"/>
    <w:rsid w:val="00275605"/>
    <w:rsid w:val="002759AA"/>
    <w:rsid w:val="00275A95"/>
    <w:rsid w:val="00275BB2"/>
    <w:rsid w:val="00275D0D"/>
    <w:rsid w:val="00275D19"/>
    <w:rsid w:val="00275D87"/>
    <w:rsid w:val="00275F65"/>
    <w:rsid w:val="002760CE"/>
    <w:rsid w:val="0027656E"/>
    <w:rsid w:val="002766E8"/>
    <w:rsid w:val="00276750"/>
    <w:rsid w:val="00276770"/>
    <w:rsid w:val="00276872"/>
    <w:rsid w:val="00276AE6"/>
    <w:rsid w:val="00276B87"/>
    <w:rsid w:val="00276C0C"/>
    <w:rsid w:val="00276D00"/>
    <w:rsid w:val="00276F8A"/>
    <w:rsid w:val="0027701D"/>
    <w:rsid w:val="00277195"/>
    <w:rsid w:val="00277220"/>
    <w:rsid w:val="002775DE"/>
    <w:rsid w:val="00277716"/>
    <w:rsid w:val="0027783F"/>
    <w:rsid w:val="00277856"/>
    <w:rsid w:val="00277964"/>
    <w:rsid w:val="00277C82"/>
    <w:rsid w:val="00277CFC"/>
    <w:rsid w:val="00277DE9"/>
    <w:rsid w:val="00277EF7"/>
    <w:rsid w:val="00280043"/>
    <w:rsid w:val="0028009E"/>
    <w:rsid w:val="002803F8"/>
    <w:rsid w:val="002807AB"/>
    <w:rsid w:val="00280836"/>
    <w:rsid w:val="00280BBA"/>
    <w:rsid w:val="00280CA2"/>
    <w:rsid w:val="00280EDB"/>
    <w:rsid w:val="0028101B"/>
    <w:rsid w:val="00281113"/>
    <w:rsid w:val="00281181"/>
    <w:rsid w:val="002812E8"/>
    <w:rsid w:val="00281506"/>
    <w:rsid w:val="00281987"/>
    <w:rsid w:val="002819DE"/>
    <w:rsid w:val="00281A0D"/>
    <w:rsid w:val="00281EB0"/>
    <w:rsid w:val="00282286"/>
    <w:rsid w:val="00282398"/>
    <w:rsid w:val="0028246B"/>
    <w:rsid w:val="00282570"/>
    <w:rsid w:val="0028268C"/>
    <w:rsid w:val="002827F7"/>
    <w:rsid w:val="002828C4"/>
    <w:rsid w:val="00282A55"/>
    <w:rsid w:val="00282A87"/>
    <w:rsid w:val="00282B7B"/>
    <w:rsid w:val="00282B86"/>
    <w:rsid w:val="00282C28"/>
    <w:rsid w:val="00282CCF"/>
    <w:rsid w:val="00283358"/>
    <w:rsid w:val="002833B7"/>
    <w:rsid w:val="00283549"/>
    <w:rsid w:val="00283707"/>
    <w:rsid w:val="002837F7"/>
    <w:rsid w:val="00283D69"/>
    <w:rsid w:val="00283EFC"/>
    <w:rsid w:val="00284262"/>
    <w:rsid w:val="002842EE"/>
    <w:rsid w:val="0028455E"/>
    <w:rsid w:val="00284607"/>
    <w:rsid w:val="00284660"/>
    <w:rsid w:val="002848A4"/>
    <w:rsid w:val="00284A7E"/>
    <w:rsid w:val="00284B3A"/>
    <w:rsid w:val="00284BFD"/>
    <w:rsid w:val="00284D8D"/>
    <w:rsid w:val="00284ECC"/>
    <w:rsid w:val="00284EF3"/>
    <w:rsid w:val="00285009"/>
    <w:rsid w:val="002850E3"/>
    <w:rsid w:val="002850ED"/>
    <w:rsid w:val="00285110"/>
    <w:rsid w:val="002852FE"/>
    <w:rsid w:val="0028555D"/>
    <w:rsid w:val="00285885"/>
    <w:rsid w:val="00285A7B"/>
    <w:rsid w:val="00285AA0"/>
    <w:rsid w:val="00286055"/>
    <w:rsid w:val="00286065"/>
    <w:rsid w:val="00286223"/>
    <w:rsid w:val="0028643E"/>
    <w:rsid w:val="002864E0"/>
    <w:rsid w:val="00286574"/>
    <w:rsid w:val="002866B6"/>
    <w:rsid w:val="00286C3F"/>
    <w:rsid w:val="00286C60"/>
    <w:rsid w:val="00286CCE"/>
    <w:rsid w:val="00286EC8"/>
    <w:rsid w:val="00286F8B"/>
    <w:rsid w:val="00286F91"/>
    <w:rsid w:val="002870FE"/>
    <w:rsid w:val="00287481"/>
    <w:rsid w:val="002878D5"/>
    <w:rsid w:val="0028799D"/>
    <w:rsid w:val="00287A8B"/>
    <w:rsid w:val="00287B6B"/>
    <w:rsid w:val="00287BDD"/>
    <w:rsid w:val="00287E47"/>
    <w:rsid w:val="0029017C"/>
    <w:rsid w:val="002901C2"/>
    <w:rsid w:val="002904CF"/>
    <w:rsid w:val="002907CE"/>
    <w:rsid w:val="00290930"/>
    <w:rsid w:val="00290A66"/>
    <w:rsid w:val="00290C2E"/>
    <w:rsid w:val="0029100C"/>
    <w:rsid w:val="0029114A"/>
    <w:rsid w:val="002911DE"/>
    <w:rsid w:val="0029126B"/>
    <w:rsid w:val="00291294"/>
    <w:rsid w:val="00291338"/>
    <w:rsid w:val="00291871"/>
    <w:rsid w:val="002918A2"/>
    <w:rsid w:val="00291A6D"/>
    <w:rsid w:val="00291C63"/>
    <w:rsid w:val="00291E85"/>
    <w:rsid w:val="0029222F"/>
    <w:rsid w:val="00292C9B"/>
    <w:rsid w:val="00292FB7"/>
    <w:rsid w:val="002932AF"/>
    <w:rsid w:val="002932F2"/>
    <w:rsid w:val="00293540"/>
    <w:rsid w:val="00293A4B"/>
    <w:rsid w:val="00293A61"/>
    <w:rsid w:val="00293C0A"/>
    <w:rsid w:val="00293C85"/>
    <w:rsid w:val="00294282"/>
    <w:rsid w:val="002943AE"/>
    <w:rsid w:val="00294485"/>
    <w:rsid w:val="00294AA0"/>
    <w:rsid w:val="00294B74"/>
    <w:rsid w:val="00294BB1"/>
    <w:rsid w:val="00294C42"/>
    <w:rsid w:val="00294D76"/>
    <w:rsid w:val="00294FDB"/>
    <w:rsid w:val="00295262"/>
    <w:rsid w:val="002954F1"/>
    <w:rsid w:val="0029562A"/>
    <w:rsid w:val="00295921"/>
    <w:rsid w:val="00295968"/>
    <w:rsid w:val="00295B21"/>
    <w:rsid w:val="00295C84"/>
    <w:rsid w:val="00295D68"/>
    <w:rsid w:val="00295F30"/>
    <w:rsid w:val="00295FB2"/>
    <w:rsid w:val="0029600B"/>
    <w:rsid w:val="0029601F"/>
    <w:rsid w:val="00296163"/>
    <w:rsid w:val="00296264"/>
    <w:rsid w:val="00296428"/>
    <w:rsid w:val="00296519"/>
    <w:rsid w:val="0029679D"/>
    <w:rsid w:val="0029685F"/>
    <w:rsid w:val="00296AB6"/>
    <w:rsid w:val="00296D17"/>
    <w:rsid w:val="00296E09"/>
    <w:rsid w:val="00296E0A"/>
    <w:rsid w:val="0029702F"/>
    <w:rsid w:val="002970BE"/>
    <w:rsid w:val="002970D2"/>
    <w:rsid w:val="002970FF"/>
    <w:rsid w:val="00297136"/>
    <w:rsid w:val="00297216"/>
    <w:rsid w:val="002972AB"/>
    <w:rsid w:val="002976EE"/>
    <w:rsid w:val="00297728"/>
    <w:rsid w:val="00297855"/>
    <w:rsid w:val="00297873"/>
    <w:rsid w:val="0029797A"/>
    <w:rsid w:val="00297F41"/>
    <w:rsid w:val="00297F58"/>
    <w:rsid w:val="00297F99"/>
    <w:rsid w:val="00297FBD"/>
    <w:rsid w:val="002A000A"/>
    <w:rsid w:val="002A012D"/>
    <w:rsid w:val="002A01A4"/>
    <w:rsid w:val="002A01C8"/>
    <w:rsid w:val="002A02BD"/>
    <w:rsid w:val="002A044D"/>
    <w:rsid w:val="002A04CC"/>
    <w:rsid w:val="002A05DB"/>
    <w:rsid w:val="002A0704"/>
    <w:rsid w:val="002A07DC"/>
    <w:rsid w:val="002A0996"/>
    <w:rsid w:val="002A0A0F"/>
    <w:rsid w:val="002A0FF5"/>
    <w:rsid w:val="002A113D"/>
    <w:rsid w:val="002A1202"/>
    <w:rsid w:val="002A12E1"/>
    <w:rsid w:val="002A153F"/>
    <w:rsid w:val="002A1543"/>
    <w:rsid w:val="002A1C2D"/>
    <w:rsid w:val="002A2181"/>
    <w:rsid w:val="002A22F9"/>
    <w:rsid w:val="002A24B1"/>
    <w:rsid w:val="002A276B"/>
    <w:rsid w:val="002A2809"/>
    <w:rsid w:val="002A28E8"/>
    <w:rsid w:val="002A29B7"/>
    <w:rsid w:val="002A2C4A"/>
    <w:rsid w:val="002A2F39"/>
    <w:rsid w:val="002A3155"/>
    <w:rsid w:val="002A36AF"/>
    <w:rsid w:val="002A3BB0"/>
    <w:rsid w:val="002A3D52"/>
    <w:rsid w:val="002A3D64"/>
    <w:rsid w:val="002A3DF9"/>
    <w:rsid w:val="002A3E27"/>
    <w:rsid w:val="002A3F01"/>
    <w:rsid w:val="002A405B"/>
    <w:rsid w:val="002A44AB"/>
    <w:rsid w:val="002A4906"/>
    <w:rsid w:val="002A49E3"/>
    <w:rsid w:val="002A4C1E"/>
    <w:rsid w:val="002A4C37"/>
    <w:rsid w:val="002A4D48"/>
    <w:rsid w:val="002A4DE9"/>
    <w:rsid w:val="002A4E2A"/>
    <w:rsid w:val="002A4E94"/>
    <w:rsid w:val="002A4F26"/>
    <w:rsid w:val="002A4FD0"/>
    <w:rsid w:val="002A51B7"/>
    <w:rsid w:val="002A53E4"/>
    <w:rsid w:val="002A5585"/>
    <w:rsid w:val="002A5AB9"/>
    <w:rsid w:val="002A5B87"/>
    <w:rsid w:val="002A5EA5"/>
    <w:rsid w:val="002A60C1"/>
    <w:rsid w:val="002A6277"/>
    <w:rsid w:val="002A6705"/>
    <w:rsid w:val="002A6757"/>
    <w:rsid w:val="002A6D6E"/>
    <w:rsid w:val="002A6EBB"/>
    <w:rsid w:val="002A6F8E"/>
    <w:rsid w:val="002A722C"/>
    <w:rsid w:val="002A7557"/>
    <w:rsid w:val="002A7792"/>
    <w:rsid w:val="002A7851"/>
    <w:rsid w:val="002A7998"/>
    <w:rsid w:val="002A7F14"/>
    <w:rsid w:val="002B0262"/>
    <w:rsid w:val="002B0757"/>
    <w:rsid w:val="002B08EF"/>
    <w:rsid w:val="002B090D"/>
    <w:rsid w:val="002B0983"/>
    <w:rsid w:val="002B0A84"/>
    <w:rsid w:val="002B0B6A"/>
    <w:rsid w:val="002B0CEB"/>
    <w:rsid w:val="002B0D93"/>
    <w:rsid w:val="002B12EF"/>
    <w:rsid w:val="002B1326"/>
    <w:rsid w:val="002B1542"/>
    <w:rsid w:val="002B17C5"/>
    <w:rsid w:val="002B1A76"/>
    <w:rsid w:val="002B1A98"/>
    <w:rsid w:val="002B1C64"/>
    <w:rsid w:val="002B1D08"/>
    <w:rsid w:val="002B1DF6"/>
    <w:rsid w:val="002B2281"/>
    <w:rsid w:val="002B2754"/>
    <w:rsid w:val="002B2781"/>
    <w:rsid w:val="002B2807"/>
    <w:rsid w:val="002B2924"/>
    <w:rsid w:val="002B2AE5"/>
    <w:rsid w:val="002B2BF7"/>
    <w:rsid w:val="002B2C08"/>
    <w:rsid w:val="002B2D12"/>
    <w:rsid w:val="002B33D3"/>
    <w:rsid w:val="002B34CC"/>
    <w:rsid w:val="002B3A90"/>
    <w:rsid w:val="002B3D3D"/>
    <w:rsid w:val="002B4202"/>
    <w:rsid w:val="002B492C"/>
    <w:rsid w:val="002B49FB"/>
    <w:rsid w:val="002B4CB1"/>
    <w:rsid w:val="002B5488"/>
    <w:rsid w:val="002B55E8"/>
    <w:rsid w:val="002B56ED"/>
    <w:rsid w:val="002B5796"/>
    <w:rsid w:val="002B5A53"/>
    <w:rsid w:val="002B5B7E"/>
    <w:rsid w:val="002B5B8B"/>
    <w:rsid w:val="002B5B97"/>
    <w:rsid w:val="002B5E83"/>
    <w:rsid w:val="002B6280"/>
    <w:rsid w:val="002B64E4"/>
    <w:rsid w:val="002B6547"/>
    <w:rsid w:val="002B66D6"/>
    <w:rsid w:val="002B6812"/>
    <w:rsid w:val="002B6944"/>
    <w:rsid w:val="002B699D"/>
    <w:rsid w:val="002B6ACD"/>
    <w:rsid w:val="002B6CC8"/>
    <w:rsid w:val="002B6EDB"/>
    <w:rsid w:val="002B7056"/>
    <w:rsid w:val="002B70DD"/>
    <w:rsid w:val="002B72B5"/>
    <w:rsid w:val="002B72C0"/>
    <w:rsid w:val="002B743F"/>
    <w:rsid w:val="002B75D7"/>
    <w:rsid w:val="002B75EE"/>
    <w:rsid w:val="002B77EA"/>
    <w:rsid w:val="002B7CD7"/>
    <w:rsid w:val="002B7D3D"/>
    <w:rsid w:val="002B7D9F"/>
    <w:rsid w:val="002B7DA9"/>
    <w:rsid w:val="002C0132"/>
    <w:rsid w:val="002C029D"/>
    <w:rsid w:val="002C0362"/>
    <w:rsid w:val="002C0536"/>
    <w:rsid w:val="002C06DA"/>
    <w:rsid w:val="002C0961"/>
    <w:rsid w:val="002C0ACA"/>
    <w:rsid w:val="002C0B66"/>
    <w:rsid w:val="002C0EB5"/>
    <w:rsid w:val="002C10E4"/>
    <w:rsid w:val="002C1194"/>
    <w:rsid w:val="002C1264"/>
    <w:rsid w:val="002C131F"/>
    <w:rsid w:val="002C13A2"/>
    <w:rsid w:val="002C13BE"/>
    <w:rsid w:val="002C1504"/>
    <w:rsid w:val="002C1630"/>
    <w:rsid w:val="002C163A"/>
    <w:rsid w:val="002C1741"/>
    <w:rsid w:val="002C19E4"/>
    <w:rsid w:val="002C1AFD"/>
    <w:rsid w:val="002C1F3B"/>
    <w:rsid w:val="002C1F4D"/>
    <w:rsid w:val="002C1FB9"/>
    <w:rsid w:val="002C21B3"/>
    <w:rsid w:val="002C2469"/>
    <w:rsid w:val="002C247F"/>
    <w:rsid w:val="002C2511"/>
    <w:rsid w:val="002C2593"/>
    <w:rsid w:val="002C2777"/>
    <w:rsid w:val="002C282E"/>
    <w:rsid w:val="002C362C"/>
    <w:rsid w:val="002C36EB"/>
    <w:rsid w:val="002C3800"/>
    <w:rsid w:val="002C39BE"/>
    <w:rsid w:val="002C3E72"/>
    <w:rsid w:val="002C40ED"/>
    <w:rsid w:val="002C430E"/>
    <w:rsid w:val="002C4334"/>
    <w:rsid w:val="002C43F0"/>
    <w:rsid w:val="002C447D"/>
    <w:rsid w:val="002C4553"/>
    <w:rsid w:val="002C4688"/>
    <w:rsid w:val="002C4D70"/>
    <w:rsid w:val="002C4D82"/>
    <w:rsid w:val="002C4E3E"/>
    <w:rsid w:val="002C4EB2"/>
    <w:rsid w:val="002C4F1B"/>
    <w:rsid w:val="002C4FCA"/>
    <w:rsid w:val="002C5239"/>
    <w:rsid w:val="002C5298"/>
    <w:rsid w:val="002C52D8"/>
    <w:rsid w:val="002C54C7"/>
    <w:rsid w:val="002C58C2"/>
    <w:rsid w:val="002C595D"/>
    <w:rsid w:val="002C5C17"/>
    <w:rsid w:val="002C5CA9"/>
    <w:rsid w:val="002C5DB7"/>
    <w:rsid w:val="002C5DE5"/>
    <w:rsid w:val="002C6724"/>
    <w:rsid w:val="002C67BA"/>
    <w:rsid w:val="002C6891"/>
    <w:rsid w:val="002C6AF9"/>
    <w:rsid w:val="002C6BE7"/>
    <w:rsid w:val="002C6C0C"/>
    <w:rsid w:val="002C6C3B"/>
    <w:rsid w:val="002C6DAB"/>
    <w:rsid w:val="002C6E51"/>
    <w:rsid w:val="002C6EC7"/>
    <w:rsid w:val="002C6F9A"/>
    <w:rsid w:val="002C719F"/>
    <w:rsid w:val="002C727E"/>
    <w:rsid w:val="002C72A6"/>
    <w:rsid w:val="002C7828"/>
    <w:rsid w:val="002C78BA"/>
    <w:rsid w:val="002C796E"/>
    <w:rsid w:val="002C7A6D"/>
    <w:rsid w:val="002C7CB7"/>
    <w:rsid w:val="002C7D32"/>
    <w:rsid w:val="002C7DB3"/>
    <w:rsid w:val="002C7DCA"/>
    <w:rsid w:val="002C7ED6"/>
    <w:rsid w:val="002C7F37"/>
    <w:rsid w:val="002C7FA2"/>
    <w:rsid w:val="002D001F"/>
    <w:rsid w:val="002D06DF"/>
    <w:rsid w:val="002D0A03"/>
    <w:rsid w:val="002D0B90"/>
    <w:rsid w:val="002D0E5B"/>
    <w:rsid w:val="002D0F9F"/>
    <w:rsid w:val="002D1123"/>
    <w:rsid w:val="002D113D"/>
    <w:rsid w:val="002D15E1"/>
    <w:rsid w:val="002D160F"/>
    <w:rsid w:val="002D18A8"/>
    <w:rsid w:val="002D1927"/>
    <w:rsid w:val="002D1A02"/>
    <w:rsid w:val="002D1BF5"/>
    <w:rsid w:val="002D1D21"/>
    <w:rsid w:val="002D1FA8"/>
    <w:rsid w:val="002D1FEE"/>
    <w:rsid w:val="002D20CA"/>
    <w:rsid w:val="002D23D2"/>
    <w:rsid w:val="002D2424"/>
    <w:rsid w:val="002D2537"/>
    <w:rsid w:val="002D25F7"/>
    <w:rsid w:val="002D26EA"/>
    <w:rsid w:val="002D296A"/>
    <w:rsid w:val="002D2ECB"/>
    <w:rsid w:val="002D328A"/>
    <w:rsid w:val="002D33FB"/>
    <w:rsid w:val="002D3566"/>
    <w:rsid w:val="002D3695"/>
    <w:rsid w:val="002D3B82"/>
    <w:rsid w:val="002D3BC8"/>
    <w:rsid w:val="002D3DE1"/>
    <w:rsid w:val="002D3EBC"/>
    <w:rsid w:val="002D3F8E"/>
    <w:rsid w:val="002D4046"/>
    <w:rsid w:val="002D40B4"/>
    <w:rsid w:val="002D41B9"/>
    <w:rsid w:val="002D435E"/>
    <w:rsid w:val="002D436B"/>
    <w:rsid w:val="002D44C7"/>
    <w:rsid w:val="002D4745"/>
    <w:rsid w:val="002D4817"/>
    <w:rsid w:val="002D49A1"/>
    <w:rsid w:val="002D49EE"/>
    <w:rsid w:val="002D4C6C"/>
    <w:rsid w:val="002D500C"/>
    <w:rsid w:val="002D5330"/>
    <w:rsid w:val="002D55CA"/>
    <w:rsid w:val="002D599F"/>
    <w:rsid w:val="002D5BB4"/>
    <w:rsid w:val="002D5C87"/>
    <w:rsid w:val="002D6124"/>
    <w:rsid w:val="002D6307"/>
    <w:rsid w:val="002D634B"/>
    <w:rsid w:val="002D642B"/>
    <w:rsid w:val="002D647A"/>
    <w:rsid w:val="002D68ED"/>
    <w:rsid w:val="002D6AC4"/>
    <w:rsid w:val="002D6AE4"/>
    <w:rsid w:val="002D6BA7"/>
    <w:rsid w:val="002D7287"/>
    <w:rsid w:val="002D729A"/>
    <w:rsid w:val="002D72DC"/>
    <w:rsid w:val="002D7305"/>
    <w:rsid w:val="002D758E"/>
    <w:rsid w:val="002D75D2"/>
    <w:rsid w:val="002D772D"/>
    <w:rsid w:val="002D795E"/>
    <w:rsid w:val="002D7B85"/>
    <w:rsid w:val="002D7C90"/>
    <w:rsid w:val="002D7F8A"/>
    <w:rsid w:val="002E0040"/>
    <w:rsid w:val="002E0251"/>
    <w:rsid w:val="002E02B6"/>
    <w:rsid w:val="002E051F"/>
    <w:rsid w:val="002E0549"/>
    <w:rsid w:val="002E0637"/>
    <w:rsid w:val="002E08E3"/>
    <w:rsid w:val="002E08ED"/>
    <w:rsid w:val="002E0A95"/>
    <w:rsid w:val="002E0AE3"/>
    <w:rsid w:val="002E1078"/>
    <w:rsid w:val="002E10D2"/>
    <w:rsid w:val="002E11BF"/>
    <w:rsid w:val="002E14E1"/>
    <w:rsid w:val="002E14F2"/>
    <w:rsid w:val="002E18C5"/>
    <w:rsid w:val="002E1B8D"/>
    <w:rsid w:val="002E1E87"/>
    <w:rsid w:val="002E2007"/>
    <w:rsid w:val="002E2301"/>
    <w:rsid w:val="002E2519"/>
    <w:rsid w:val="002E2702"/>
    <w:rsid w:val="002E2742"/>
    <w:rsid w:val="002E2750"/>
    <w:rsid w:val="002E2783"/>
    <w:rsid w:val="002E27CF"/>
    <w:rsid w:val="002E29D5"/>
    <w:rsid w:val="002E2A2E"/>
    <w:rsid w:val="002E2A62"/>
    <w:rsid w:val="002E2B35"/>
    <w:rsid w:val="002E2DA3"/>
    <w:rsid w:val="002E2E1E"/>
    <w:rsid w:val="002E2FE5"/>
    <w:rsid w:val="002E30E6"/>
    <w:rsid w:val="002E3529"/>
    <w:rsid w:val="002E3570"/>
    <w:rsid w:val="002E371C"/>
    <w:rsid w:val="002E3C3C"/>
    <w:rsid w:val="002E4139"/>
    <w:rsid w:val="002E43E6"/>
    <w:rsid w:val="002E49AF"/>
    <w:rsid w:val="002E4B18"/>
    <w:rsid w:val="002E4FB6"/>
    <w:rsid w:val="002E50E9"/>
    <w:rsid w:val="002E5305"/>
    <w:rsid w:val="002E57FD"/>
    <w:rsid w:val="002E5851"/>
    <w:rsid w:val="002E58B4"/>
    <w:rsid w:val="002E595B"/>
    <w:rsid w:val="002E5BE4"/>
    <w:rsid w:val="002E5DA9"/>
    <w:rsid w:val="002E5F44"/>
    <w:rsid w:val="002E603F"/>
    <w:rsid w:val="002E6346"/>
    <w:rsid w:val="002E6425"/>
    <w:rsid w:val="002E66A9"/>
    <w:rsid w:val="002E698D"/>
    <w:rsid w:val="002E6CC2"/>
    <w:rsid w:val="002E6DBA"/>
    <w:rsid w:val="002E6F07"/>
    <w:rsid w:val="002E6F55"/>
    <w:rsid w:val="002E6F62"/>
    <w:rsid w:val="002E70CE"/>
    <w:rsid w:val="002E7318"/>
    <w:rsid w:val="002E733F"/>
    <w:rsid w:val="002E741A"/>
    <w:rsid w:val="002E7473"/>
    <w:rsid w:val="002E765B"/>
    <w:rsid w:val="002E7663"/>
    <w:rsid w:val="002E7774"/>
    <w:rsid w:val="002E7B4A"/>
    <w:rsid w:val="002E7CE7"/>
    <w:rsid w:val="002E7EE6"/>
    <w:rsid w:val="002F01AC"/>
    <w:rsid w:val="002F0233"/>
    <w:rsid w:val="002F0516"/>
    <w:rsid w:val="002F073A"/>
    <w:rsid w:val="002F076D"/>
    <w:rsid w:val="002F07D5"/>
    <w:rsid w:val="002F07E3"/>
    <w:rsid w:val="002F0880"/>
    <w:rsid w:val="002F0A1E"/>
    <w:rsid w:val="002F0EED"/>
    <w:rsid w:val="002F0F1F"/>
    <w:rsid w:val="002F0F2C"/>
    <w:rsid w:val="002F0F66"/>
    <w:rsid w:val="002F11FF"/>
    <w:rsid w:val="002F1554"/>
    <w:rsid w:val="002F1751"/>
    <w:rsid w:val="002F1A18"/>
    <w:rsid w:val="002F1C39"/>
    <w:rsid w:val="002F1CD1"/>
    <w:rsid w:val="002F1FD0"/>
    <w:rsid w:val="002F2022"/>
    <w:rsid w:val="002F203C"/>
    <w:rsid w:val="002F2420"/>
    <w:rsid w:val="002F2562"/>
    <w:rsid w:val="002F2AF5"/>
    <w:rsid w:val="002F2C7D"/>
    <w:rsid w:val="002F2DCC"/>
    <w:rsid w:val="002F2E51"/>
    <w:rsid w:val="002F32B4"/>
    <w:rsid w:val="002F32F9"/>
    <w:rsid w:val="002F34E2"/>
    <w:rsid w:val="002F367E"/>
    <w:rsid w:val="002F3957"/>
    <w:rsid w:val="002F3AF3"/>
    <w:rsid w:val="002F3E28"/>
    <w:rsid w:val="002F4049"/>
    <w:rsid w:val="002F4087"/>
    <w:rsid w:val="002F425A"/>
    <w:rsid w:val="002F44A4"/>
    <w:rsid w:val="002F44F5"/>
    <w:rsid w:val="002F4562"/>
    <w:rsid w:val="002F465E"/>
    <w:rsid w:val="002F4670"/>
    <w:rsid w:val="002F473C"/>
    <w:rsid w:val="002F481C"/>
    <w:rsid w:val="002F4A23"/>
    <w:rsid w:val="002F4A35"/>
    <w:rsid w:val="002F4B80"/>
    <w:rsid w:val="002F4D69"/>
    <w:rsid w:val="002F4F81"/>
    <w:rsid w:val="002F50D1"/>
    <w:rsid w:val="002F53BB"/>
    <w:rsid w:val="002F56F0"/>
    <w:rsid w:val="002F58CB"/>
    <w:rsid w:val="002F5AAA"/>
    <w:rsid w:val="002F5CF6"/>
    <w:rsid w:val="002F60B4"/>
    <w:rsid w:val="002F67C6"/>
    <w:rsid w:val="002F6B76"/>
    <w:rsid w:val="002F6B9B"/>
    <w:rsid w:val="002F6DB0"/>
    <w:rsid w:val="002F709A"/>
    <w:rsid w:val="002F7471"/>
    <w:rsid w:val="002F775E"/>
    <w:rsid w:val="002F79E4"/>
    <w:rsid w:val="002F7A62"/>
    <w:rsid w:val="002F7AB4"/>
    <w:rsid w:val="002F7B58"/>
    <w:rsid w:val="002F7C20"/>
    <w:rsid w:val="002F7C2C"/>
    <w:rsid w:val="002F7F2F"/>
    <w:rsid w:val="00300121"/>
    <w:rsid w:val="003002C0"/>
    <w:rsid w:val="0030032E"/>
    <w:rsid w:val="00300348"/>
    <w:rsid w:val="00300540"/>
    <w:rsid w:val="00300708"/>
    <w:rsid w:val="0030086C"/>
    <w:rsid w:val="003008BD"/>
    <w:rsid w:val="00300D44"/>
    <w:rsid w:val="00300E2D"/>
    <w:rsid w:val="0030174D"/>
    <w:rsid w:val="0030195D"/>
    <w:rsid w:val="00301A47"/>
    <w:rsid w:val="00301BB7"/>
    <w:rsid w:val="00301C37"/>
    <w:rsid w:val="00301D6D"/>
    <w:rsid w:val="00301F27"/>
    <w:rsid w:val="00301F60"/>
    <w:rsid w:val="00302038"/>
    <w:rsid w:val="0030208F"/>
    <w:rsid w:val="0030212A"/>
    <w:rsid w:val="003022E8"/>
    <w:rsid w:val="00302439"/>
    <w:rsid w:val="003024F3"/>
    <w:rsid w:val="0030257D"/>
    <w:rsid w:val="003025A6"/>
    <w:rsid w:val="00302604"/>
    <w:rsid w:val="00302AC2"/>
    <w:rsid w:val="0030303C"/>
    <w:rsid w:val="0030318E"/>
    <w:rsid w:val="00303248"/>
    <w:rsid w:val="0030336E"/>
    <w:rsid w:val="003038F4"/>
    <w:rsid w:val="00303A4B"/>
    <w:rsid w:val="00303AD6"/>
    <w:rsid w:val="00303B7F"/>
    <w:rsid w:val="00303BC7"/>
    <w:rsid w:val="00303CA4"/>
    <w:rsid w:val="00304162"/>
    <w:rsid w:val="00304262"/>
    <w:rsid w:val="00304776"/>
    <w:rsid w:val="00304833"/>
    <w:rsid w:val="00304BA7"/>
    <w:rsid w:val="00304C9E"/>
    <w:rsid w:val="00304CF3"/>
    <w:rsid w:val="00305033"/>
    <w:rsid w:val="00305037"/>
    <w:rsid w:val="003051E1"/>
    <w:rsid w:val="003052F6"/>
    <w:rsid w:val="0030540C"/>
    <w:rsid w:val="00305412"/>
    <w:rsid w:val="0030544C"/>
    <w:rsid w:val="0030565B"/>
    <w:rsid w:val="003056CC"/>
    <w:rsid w:val="003057D6"/>
    <w:rsid w:val="003058F8"/>
    <w:rsid w:val="00305961"/>
    <w:rsid w:val="00305B66"/>
    <w:rsid w:val="0030612B"/>
    <w:rsid w:val="00306152"/>
    <w:rsid w:val="00306154"/>
    <w:rsid w:val="00306309"/>
    <w:rsid w:val="0030630A"/>
    <w:rsid w:val="00306519"/>
    <w:rsid w:val="00306591"/>
    <w:rsid w:val="003068FB"/>
    <w:rsid w:val="00306A0E"/>
    <w:rsid w:val="00306BA1"/>
    <w:rsid w:val="00306CFA"/>
    <w:rsid w:val="00306EA3"/>
    <w:rsid w:val="0030709B"/>
    <w:rsid w:val="003073D1"/>
    <w:rsid w:val="00307821"/>
    <w:rsid w:val="00307A24"/>
    <w:rsid w:val="00307D62"/>
    <w:rsid w:val="0031006D"/>
    <w:rsid w:val="0031044F"/>
    <w:rsid w:val="003104A4"/>
    <w:rsid w:val="003105ED"/>
    <w:rsid w:val="0031063F"/>
    <w:rsid w:val="00310712"/>
    <w:rsid w:val="0031094C"/>
    <w:rsid w:val="00310F4D"/>
    <w:rsid w:val="00310F4E"/>
    <w:rsid w:val="003114C9"/>
    <w:rsid w:val="0031157F"/>
    <w:rsid w:val="0031159A"/>
    <w:rsid w:val="0031172B"/>
    <w:rsid w:val="0031192D"/>
    <w:rsid w:val="00311D04"/>
    <w:rsid w:val="0031214A"/>
    <w:rsid w:val="00312178"/>
    <w:rsid w:val="00312215"/>
    <w:rsid w:val="003123C7"/>
    <w:rsid w:val="003125C7"/>
    <w:rsid w:val="00312808"/>
    <w:rsid w:val="00312898"/>
    <w:rsid w:val="003129C4"/>
    <w:rsid w:val="00312BC8"/>
    <w:rsid w:val="00312D26"/>
    <w:rsid w:val="00313070"/>
    <w:rsid w:val="0031312D"/>
    <w:rsid w:val="00313193"/>
    <w:rsid w:val="003131A2"/>
    <w:rsid w:val="003131E0"/>
    <w:rsid w:val="003133D4"/>
    <w:rsid w:val="00313B8A"/>
    <w:rsid w:val="00313CF8"/>
    <w:rsid w:val="00313D84"/>
    <w:rsid w:val="00313E19"/>
    <w:rsid w:val="00313F3F"/>
    <w:rsid w:val="00314165"/>
    <w:rsid w:val="0031427A"/>
    <w:rsid w:val="0031449B"/>
    <w:rsid w:val="00314522"/>
    <w:rsid w:val="00314622"/>
    <w:rsid w:val="003147B2"/>
    <w:rsid w:val="003148D3"/>
    <w:rsid w:val="00314B04"/>
    <w:rsid w:val="00314DCF"/>
    <w:rsid w:val="00314E14"/>
    <w:rsid w:val="00314F51"/>
    <w:rsid w:val="0031500B"/>
    <w:rsid w:val="0031501C"/>
    <w:rsid w:val="00315192"/>
    <w:rsid w:val="003152A9"/>
    <w:rsid w:val="0031532C"/>
    <w:rsid w:val="003154AC"/>
    <w:rsid w:val="0031556F"/>
    <w:rsid w:val="003155CA"/>
    <w:rsid w:val="003155FD"/>
    <w:rsid w:val="003156C8"/>
    <w:rsid w:val="003158F6"/>
    <w:rsid w:val="00315999"/>
    <w:rsid w:val="00315B47"/>
    <w:rsid w:val="00315B6C"/>
    <w:rsid w:val="00315BEC"/>
    <w:rsid w:val="00315C23"/>
    <w:rsid w:val="00315CEE"/>
    <w:rsid w:val="00315FE1"/>
    <w:rsid w:val="00316064"/>
    <w:rsid w:val="00316074"/>
    <w:rsid w:val="00316107"/>
    <w:rsid w:val="00316C6C"/>
    <w:rsid w:val="00316CA9"/>
    <w:rsid w:val="00316E21"/>
    <w:rsid w:val="00316F3A"/>
    <w:rsid w:val="00317139"/>
    <w:rsid w:val="003171C5"/>
    <w:rsid w:val="00317288"/>
    <w:rsid w:val="0031736B"/>
    <w:rsid w:val="0031736D"/>
    <w:rsid w:val="00317479"/>
    <w:rsid w:val="003175F1"/>
    <w:rsid w:val="00317668"/>
    <w:rsid w:val="003177D7"/>
    <w:rsid w:val="003177F0"/>
    <w:rsid w:val="00317809"/>
    <w:rsid w:val="00317879"/>
    <w:rsid w:val="003179DF"/>
    <w:rsid w:val="00317A09"/>
    <w:rsid w:val="00317A52"/>
    <w:rsid w:val="00317BEF"/>
    <w:rsid w:val="00317CEE"/>
    <w:rsid w:val="00320124"/>
    <w:rsid w:val="00320A12"/>
    <w:rsid w:val="00320A80"/>
    <w:rsid w:val="00320AE3"/>
    <w:rsid w:val="00320E0D"/>
    <w:rsid w:val="003210D5"/>
    <w:rsid w:val="00321660"/>
    <w:rsid w:val="0032188F"/>
    <w:rsid w:val="0032189E"/>
    <w:rsid w:val="00321ADE"/>
    <w:rsid w:val="00321AEF"/>
    <w:rsid w:val="00321C31"/>
    <w:rsid w:val="00321ECC"/>
    <w:rsid w:val="0032226B"/>
    <w:rsid w:val="0032226F"/>
    <w:rsid w:val="003222F2"/>
    <w:rsid w:val="0032248F"/>
    <w:rsid w:val="003224D2"/>
    <w:rsid w:val="003225A8"/>
    <w:rsid w:val="003229C9"/>
    <w:rsid w:val="00322B98"/>
    <w:rsid w:val="00322CE3"/>
    <w:rsid w:val="00322DD7"/>
    <w:rsid w:val="0032319B"/>
    <w:rsid w:val="00323234"/>
    <w:rsid w:val="003232EA"/>
    <w:rsid w:val="00323343"/>
    <w:rsid w:val="00323757"/>
    <w:rsid w:val="00323784"/>
    <w:rsid w:val="003237AA"/>
    <w:rsid w:val="00323B28"/>
    <w:rsid w:val="00323F77"/>
    <w:rsid w:val="00324012"/>
    <w:rsid w:val="003240D8"/>
    <w:rsid w:val="0032416F"/>
    <w:rsid w:val="00324223"/>
    <w:rsid w:val="00324344"/>
    <w:rsid w:val="003243DD"/>
    <w:rsid w:val="00324436"/>
    <w:rsid w:val="003244DD"/>
    <w:rsid w:val="003246D5"/>
    <w:rsid w:val="0032478F"/>
    <w:rsid w:val="00324904"/>
    <w:rsid w:val="00324A98"/>
    <w:rsid w:val="00324CA4"/>
    <w:rsid w:val="00324CC3"/>
    <w:rsid w:val="00324CDA"/>
    <w:rsid w:val="00324EC8"/>
    <w:rsid w:val="003251F6"/>
    <w:rsid w:val="00325898"/>
    <w:rsid w:val="003259EE"/>
    <w:rsid w:val="00325ADD"/>
    <w:rsid w:val="00325D43"/>
    <w:rsid w:val="00325E67"/>
    <w:rsid w:val="00325FC3"/>
    <w:rsid w:val="0032679C"/>
    <w:rsid w:val="00326B24"/>
    <w:rsid w:val="00326B5E"/>
    <w:rsid w:val="00327066"/>
    <w:rsid w:val="00327155"/>
    <w:rsid w:val="003271AC"/>
    <w:rsid w:val="003271F2"/>
    <w:rsid w:val="003276D8"/>
    <w:rsid w:val="00327835"/>
    <w:rsid w:val="0032787A"/>
    <w:rsid w:val="00327A62"/>
    <w:rsid w:val="00327AE6"/>
    <w:rsid w:val="00327C50"/>
    <w:rsid w:val="00327CC7"/>
    <w:rsid w:val="00327D49"/>
    <w:rsid w:val="00327DD4"/>
    <w:rsid w:val="00327E5E"/>
    <w:rsid w:val="0033007E"/>
    <w:rsid w:val="003300B0"/>
    <w:rsid w:val="0033014E"/>
    <w:rsid w:val="003302D3"/>
    <w:rsid w:val="003302D8"/>
    <w:rsid w:val="003304AF"/>
    <w:rsid w:val="003304CA"/>
    <w:rsid w:val="003304D8"/>
    <w:rsid w:val="003304EC"/>
    <w:rsid w:val="0033063C"/>
    <w:rsid w:val="003306C8"/>
    <w:rsid w:val="003306E5"/>
    <w:rsid w:val="0033099C"/>
    <w:rsid w:val="00330C7E"/>
    <w:rsid w:val="00330CD0"/>
    <w:rsid w:val="00330E37"/>
    <w:rsid w:val="00330E48"/>
    <w:rsid w:val="00330E59"/>
    <w:rsid w:val="00330F83"/>
    <w:rsid w:val="00330F91"/>
    <w:rsid w:val="003312C0"/>
    <w:rsid w:val="00331301"/>
    <w:rsid w:val="0033169C"/>
    <w:rsid w:val="0033189D"/>
    <w:rsid w:val="00331A74"/>
    <w:rsid w:val="00331A7C"/>
    <w:rsid w:val="00331B17"/>
    <w:rsid w:val="00331B32"/>
    <w:rsid w:val="00332151"/>
    <w:rsid w:val="003321A1"/>
    <w:rsid w:val="0033235F"/>
    <w:rsid w:val="003324D8"/>
    <w:rsid w:val="00332579"/>
    <w:rsid w:val="0033296C"/>
    <w:rsid w:val="00332BB2"/>
    <w:rsid w:val="00332D40"/>
    <w:rsid w:val="003332E8"/>
    <w:rsid w:val="003332ED"/>
    <w:rsid w:val="003333C0"/>
    <w:rsid w:val="00333435"/>
    <w:rsid w:val="00333467"/>
    <w:rsid w:val="00333535"/>
    <w:rsid w:val="00333B57"/>
    <w:rsid w:val="00333CBD"/>
    <w:rsid w:val="00333D4A"/>
    <w:rsid w:val="003341D5"/>
    <w:rsid w:val="00334247"/>
    <w:rsid w:val="003347D2"/>
    <w:rsid w:val="003347FF"/>
    <w:rsid w:val="0033497A"/>
    <w:rsid w:val="003349A4"/>
    <w:rsid w:val="00334B0C"/>
    <w:rsid w:val="00334C70"/>
    <w:rsid w:val="00334D3E"/>
    <w:rsid w:val="00334D4A"/>
    <w:rsid w:val="00334DFF"/>
    <w:rsid w:val="00335141"/>
    <w:rsid w:val="00335172"/>
    <w:rsid w:val="003352E8"/>
    <w:rsid w:val="00335338"/>
    <w:rsid w:val="003354AF"/>
    <w:rsid w:val="003354F9"/>
    <w:rsid w:val="003354FC"/>
    <w:rsid w:val="003355DA"/>
    <w:rsid w:val="0033564A"/>
    <w:rsid w:val="00335A7C"/>
    <w:rsid w:val="00335B06"/>
    <w:rsid w:val="00335B0C"/>
    <w:rsid w:val="00335CA0"/>
    <w:rsid w:val="00335CC9"/>
    <w:rsid w:val="00335CDC"/>
    <w:rsid w:val="00335DD0"/>
    <w:rsid w:val="00335E4E"/>
    <w:rsid w:val="00335E51"/>
    <w:rsid w:val="00335E5B"/>
    <w:rsid w:val="00335FDE"/>
    <w:rsid w:val="00336280"/>
    <w:rsid w:val="00336606"/>
    <w:rsid w:val="003368FD"/>
    <w:rsid w:val="00336CCB"/>
    <w:rsid w:val="00336EA8"/>
    <w:rsid w:val="0033726A"/>
    <w:rsid w:val="003374BC"/>
    <w:rsid w:val="00337A0A"/>
    <w:rsid w:val="00337B20"/>
    <w:rsid w:val="00337BC0"/>
    <w:rsid w:val="00337E81"/>
    <w:rsid w:val="00337F3F"/>
    <w:rsid w:val="003403F4"/>
    <w:rsid w:val="00340634"/>
    <w:rsid w:val="00340642"/>
    <w:rsid w:val="00340944"/>
    <w:rsid w:val="00340B5A"/>
    <w:rsid w:val="00340B91"/>
    <w:rsid w:val="00340CE3"/>
    <w:rsid w:val="00340F58"/>
    <w:rsid w:val="00341025"/>
    <w:rsid w:val="00341222"/>
    <w:rsid w:val="003413D9"/>
    <w:rsid w:val="00341417"/>
    <w:rsid w:val="0034177B"/>
    <w:rsid w:val="003418B4"/>
    <w:rsid w:val="00341914"/>
    <w:rsid w:val="00341A0F"/>
    <w:rsid w:val="00341CFE"/>
    <w:rsid w:val="003420C8"/>
    <w:rsid w:val="00342161"/>
    <w:rsid w:val="00342486"/>
    <w:rsid w:val="003424E9"/>
    <w:rsid w:val="00342602"/>
    <w:rsid w:val="003426A1"/>
    <w:rsid w:val="003426EB"/>
    <w:rsid w:val="003427AE"/>
    <w:rsid w:val="003429C9"/>
    <w:rsid w:val="00342A61"/>
    <w:rsid w:val="003431A0"/>
    <w:rsid w:val="003435CD"/>
    <w:rsid w:val="00343894"/>
    <w:rsid w:val="003441A0"/>
    <w:rsid w:val="0034431D"/>
    <w:rsid w:val="003443A1"/>
    <w:rsid w:val="00344532"/>
    <w:rsid w:val="003445C0"/>
    <w:rsid w:val="00344735"/>
    <w:rsid w:val="00344875"/>
    <w:rsid w:val="00344B23"/>
    <w:rsid w:val="00344C8E"/>
    <w:rsid w:val="00344E55"/>
    <w:rsid w:val="00344E62"/>
    <w:rsid w:val="003455DD"/>
    <w:rsid w:val="00345729"/>
    <w:rsid w:val="0034590F"/>
    <w:rsid w:val="00345942"/>
    <w:rsid w:val="00345B29"/>
    <w:rsid w:val="00345F2E"/>
    <w:rsid w:val="00345F8D"/>
    <w:rsid w:val="003462C5"/>
    <w:rsid w:val="0034646B"/>
    <w:rsid w:val="00346548"/>
    <w:rsid w:val="00346669"/>
    <w:rsid w:val="003467CE"/>
    <w:rsid w:val="00346863"/>
    <w:rsid w:val="00346995"/>
    <w:rsid w:val="00346D4F"/>
    <w:rsid w:val="00346D53"/>
    <w:rsid w:val="00346D77"/>
    <w:rsid w:val="00346E29"/>
    <w:rsid w:val="00347015"/>
    <w:rsid w:val="003471BB"/>
    <w:rsid w:val="00347212"/>
    <w:rsid w:val="0034728C"/>
    <w:rsid w:val="00347902"/>
    <w:rsid w:val="00347F0E"/>
    <w:rsid w:val="00350783"/>
    <w:rsid w:val="00350968"/>
    <w:rsid w:val="00350AF0"/>
    <w:rsid w:val="00350B21"/>
    <w:rsid w:val="00350D88"/>
    <w:rsid w:val="00350F0E"/>
    <w:rsid w:val="00350F85"/>
    <w:rsid w:val="003512E2"/>
    <w:rsid w:val="003514AF"/>
    <w:rsid w:val="003516A5"/>
    <w:rsid w:val="003516E8"/>
    <w:rsid w:val="0035173D"/>
    <w:rsid w:val="003518A5"/>
    <w:rsid w:val="0035192B"/>
    <w:rsid w:val="00351A39"/>
    <w:rsid w:val="00351A78"/>
    <w:rsid w:val="00351B26"/>
    <w:rsid w:val="00351CCD"/>
    <w:rsid w:val="00351DED"/>
    <w:rsid w:val="00351F8D"/>
    <w:rsid w:val="00352039"/>
    <w:rsid w:val="0035222A"/>
    <w:rsid w:val="00352359"/>
    <w:rsid w:val="003525B6"/>
    <w:rsid w:val="0035262E"/>
    <w:rsid w:val="003526B9"/>
    <w:rsid w:val="00352978"/>
    <w:rsid w:val="00352A6E"/>
    <w:rsid w:val="00352D9F"/>
    <w:rsid w:val="00352DF2"/>
    <w:rsid w:val="00352E4B"/>
    <w:rsid w:val="00352F11"/>
    <w:rsid w:val="003530BC"/>
    <w:rsid w:val="00353364"/>
    <w:rsid w:val="003534CE"/>
    <w:rsid w:val="003536CF"/>
    <w:rsid w:val="00353791"/>
    <w:rsid w:val="00353902"/>
    <w:rsid w:val="003539E9"/>
    <w:rsid w:val="003539F8"/>
    <w:rsid w:val="00353BA0"/>
    <w:rsid w:val="00353CD7"/>
    <w:rsid w:val="00353EE9"/>
    <w:rsid w:val="00353F77"/>
    <w:rsid w:val="00353FFD"/>
    <w:rsid w:val="0035408E"/>
    <w:rsid w:val="003541B8"/>
    <w:rsid w:val="003547A9"/>
    <w:rsid w:val="003548C4"/>
    <w:rsid w:val="00354B50"/>
    <w:rsid w:val="00354BBC"/>
    <w:rsid w:val="00354F33"/>
    <w:rsid w:val="00355124"/>
    <w:rsid w:val="00355362"/>
    <w:rsid w:val="003553E7"/>
    <w:rsid w:val="0035548B"/>
    <w:rsid w:val="00355643"/>
    <w:rsid w:val="003557A1"/>
    <w:rsid w:val="0035585D"/>
    <w:rsid w:val="00355884"/>
    <w:rsid w:val="00355C31"/>
    <w:rsid w:val="00355EB5"/>
    <w:rsid w:val="0035618D"/>
    <w:rsid w:val="003561F7"/>
    <w:rsid w:val="003564E1"/>
    <w:rsid w:val="0035678A"/>
    <w:rsid w:val="00356812"/>
    <w:rsid w:val="003569B0"/>
    <w:rsid w:val="003569B5"/>
    <w:rsid w:val="00356A46"/>
    <w:rsid w:val="00356AFA"/>
    <w:rsid w:val="00356F4A"/>
    <w:rsid w:val="0035713A"/>
    <w:rsid w:val="003574C4"/>
    <w:rsid w:val="0035759A"/>
    <w:rsid w:val="00357783"/>
    <w:rsid w:val="00357916"/>
    <w:rsid w:val="00357ADA"/>
    <w:rsid w:val="00357C07"/>
    <w:rsid w:val="00357EAD"/>
    <w:rsid w:val="00360225"/>
    <w:rsid w:val="00360493"/>
    <w:rsid w:val="0036053C"/>
    <w:rsid w:val="003605A8"/>
    <w:rsid w:val="003605FB"/>
    <w:rsid w:val="0036079C"/>
    <w:rsid w:val="003607B7"/>
    <w:rsid w:val="003607C7"/>
    <w:rsid w:val="00360958"/>
    <w:rsid w:val="003609E3"/>
    <w:rsid w:val="00360B2B"/>
    <w:rsid w:val="0036161E"/>
    <w:rsid w:val="00361C55"/>
    <w:rsid w:val="00362091"/>
    <w:rsid w:val="003622A3"/>
    <w:rsid w:val="0036230E"/>
    <w:rsid w:val="0036246A"/>
    <w:rsid w:val="0036252D"/>
    <w:rsid w:val="003629C8"/>
    <w:rsid w:val="00363080"/>
    <w:rsid w:val="0036308E"/>
    <w:rsid w:val="003630A0"/>
    <w:rsid w:val="003632F5"/>
    <w:rsid w:val="0036330C"/>
    <w:rsid w:val="003633AC"/>
    <w:rsid w:val="003634AE"/>
    <w:rsid w:val="003638EE"/>
    <w:rsid w:val="00363B36"/>
    <w:rsid w:val="00363D83"/>
    <w:rsid w:val="00363EB1"/>
    <w:rsid w:val="00364124"/>
    <w:rsid w:val="00364150"/>
    <w:rsid w:val="00364480"/>
    <w:rsid w:val="003644F3"/>
    <w:rsid w:val="00364567"/>
    <w:rsid w:val="003645D7"/>
    <w:rsid w:val="0036486D"/>
    <w:rsid w:val="00364903"/>
    <w:rsid w:val="00364951"/>
    <w:rsid w:val="003649AD"/>
    <w:rsid w:val="00364C1C"/>
    <w:rsid w:val="00364E74"/>
    <w:rsid w:val="00364ED8"/>
    <w:rsid w:val="00364F91"/>
    <w:rsid w:val="00365052"/>
    <w:rsid w:val="003653E4"/>
    <w:rsid w:val="00365443"/>
    <w:rsid w:val="003655C9"/>
    <w:rsid w:val="0036571B"/>
    <w:rsid w:val="0036571F"/>
    <w:rsid w:val="0036579E"/>
    <w:rsid w:val="00365912"/>
    <w:rsid w:val="00365965"/>
    <w:rsid w:val="00365B02"/>
    <w:rsid w:val="00365E0F"/>
    <w:rsid w:val="003660FD"/>
    <w:rsid w:val="0036631A"/>
    <w:rsid w:val="00366425"/>
    <w:rsid w:val="00366459"/>
    <w:rsid w:val="0036698C"/>
    <w:rsid w:val="003671D8"/>
    <w:rsid w:val="00367204"/>
    <w:rsid w:val="00367207"/>
    <w:rsid w:val="003675BE"/>
    <w:rsid w:val="00367784"/>
    <w:rsid w:val="003677A3"/>
    <w:rsid w:val="00367AAB"/>
    <w:rsid w:val="00367B3A"/>
    <w:rsid w:val="00367B85"/>
    <w:rsid w:val="00367BB8"/>
    <w:rsid w:val="00367C37"/>
    <w:rsid w:val="00367E27"/>
    <w:rsid w:val="00370177"/>
    <w:rsid w:val="003701DD"/>
    <w:rsid w:val="00370375"/>
    <w:rsid w:val="00370404"/>
    <w:rsid w:val="00370684"/>
    <w:rsid w:val="0037093D"/>
    <w:rsid w:val="00370B86"/>
    <w:rsid w:val="00370E88"/>
    <w:rsid w:val="00370F73"/>
    <w:rsid w:val="00370F7B"/>
    <w:rsid w:val="00371409"/>
    <w:rsid w:val="00371663"/>
    <w:rsid w:val="0037167C"/>
    <w:rsid w:val="0037171D"/>
    <w:rsid w:val="00371934"/>
    <w:rsid w:val="00371A41"/>
    <w:rsid w:val="00371AB2"/>
    <w:rsid w:val="00371D85"/>
    <w:rsid w:val="00371EF3"/>
    <w:rsid w:val="00371F22"/>
    <w:rsid w:val="00371FA9"/>
    <w:rsid w:val="00372021"/>
    <w:rsid w:val="003720B5"/>
    <w:rsid w:val="003723C9"/>
    <w:rsid w:val="0037251D"/>
    <w:rsid w:val="00372B3C"/>
    <w:rsid w:val="00372D9D"/>
    <w:rsid w:val="00372FDF"/>
    <w:rsid w:val="00373193"/>
    <w:rsid w:val="003731D1"/>
    <w:rsid w:val="003735B9"/>
    <w:rsid w:val="0037377E"/>
    <w:rsid w:val="003737AE"/>
    <w:rsid w:val="00373954"/>
    <w:rsid w:val="00373981"/>
    <w:rsid w:val="00373A91"/>
    <w:rsid w:val="00373B9E"/>
    <w:rsid w:val="00373D69"/>
    <w:rsid w:val="00373FCA"/>
    <w:rsid w:val="003747F8"/>
    <w:rsid w:val="00374A94"/>
    <w:rsid w:val="00374FCA"/>
    <w:rsid w:val="003751E8"/>
    <w:rsid w:val="00375211"/>
    <w:rsid w:val="00375255"/>
    <w:rsid w:val="00375351"/>
    <w:rsid w:val="0037566A"/>
    <w:rsid w:val="00375887"/>
    <w:rsid w:val="00375BFF"/>
    <w:rsid w:val="00375CC8"/>
    <w:rsid w:val="00375F5C"/>
    <w:rsid w:val="00376201"/>
    <w:rsid w:val="00376302"/>
    <w:rsid w:val="003766B6"/>
    <w:rsid w:val="00376742"/>
    <w:rsid w:val="00376A29"/>
    <w:rsid w:val="00376CDB"/>
    <w:rsid w:val="00376E52"/>
    <w:rsid w:val="0037714E"/>
    <w:rsid w:val="00377653"/>
    <w:rsid w:val="003779A4"/>
    <w:rsid w:val="00377C95"/>
    <w:rsid w:val="00377F08"/>
    <w:rsid w:val="003800CA"/>
    <w:rsid w:val="0038030A"/>
    <w:rsid w:val="00380338"/>
    <w:rsid w:val="00380500"/>
    <w:rsid w:val="00380574"/>
    <w:rsid w:val="00380594"/>
    <w:rsid w:val="0038073C"/>
    <w:rsid w:val="003807FC"/>
    <w:rsid w:val="00380850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768"/>
    <w:rsid w:val="00381781"/>
    <w:rsid w:val="003818D9"/>
    <w:rsid w:val="00381909"/>
    <w:rsid w:val="003820E4"/>
    <w:rsid w:val="003821BA"/>
    <w:rsid w:val="003824F3"/>
    <w:rsid w:val="003824FD"/>
    <w:rsid w:val="00382645"/>
    <w:rsid w:val="00382A23"/>
    <w:rsid w:val="00382D8D"/>
    <w:rsid w:val="00382DED"/>
    <w:rsid w:val="00382F99"/>
    <w:rsid w:val="00383061"/>
    <w:rsid w:val="003830C8"/>
    <w:rsid w:val="003832D6"/>
    <w:rsid w:val="00383428"/>
    <w:rsid w:val="003835B4"/>
    <w:rsid w:val="003836E1"/>
    <w:rsid w:val="0038372A"/>
    <w:rsid w:val="003837A7"/>
    <w:rsid w:val="00383803"/>
    <w:rsid w:val="00383879"/>
    <w:rsid w:val="0038398D"/>
    <w:rsid w:val="00383A47"/>
    <w:rsid w:val="00383ACF"/>
    <w:rsid w:val="00383D2A"/>
    <w:rsid w:val="00384057"/>
    <w:rsid w:val="003841C4"/>
    <w:rsid w:val="003841EE"/>
    <w:rsid w:val="003842ED"/>
    <w:rsid w:val="003843ED"/>
    <w:rsid w:val="0038448B"/>
    <w:rsid w:val="00384581"/>
    <w:rsid w:val="00384631"/>
    <w:rsid w:val="0038463C"/>
    <w:rsid w:val="00384813"/>
    <w:rsid w:val="00384925"/>
    <w:rsid w:val="00384949"/>
    <w:rsid w:val="00384AB2"/>
    <w:rsid w:val="00384B94"/>
    <w:rsid w:val="00384CBE"/>
    <w:rsid w:val="003850CA"/>
    <w:rsid w:val="0038545B"/>
    <w:rsid w:val="00385643"/>
    <w:rsid w:val="003859D0"/>
    <w:rsid w:val="00385A47"/>
    <w:rsid w:val="00385AD9"/>
    <w:rsid w:val="00385DF6"/>
    <w:rsid w:val="00386041"/>
    <w:rsid w:val="00386113"/>
    <w:rsid w:val="0038613F"/>
    <w:rsid w:val="0038650D"/>
    <w:rsid w:val="00386678"/>
    <w:rsid w:val="0038675E"/>
    <w:rsid w:val="00386770"/>
    <w:rsid w:val="00386AE3"/>
    <w:rsid w:val="00386D6E"/>
    <w:rsid w:val="003870AD"/>
    <w:rsid w:val="003870F9"/>
    <w:rsid w:val="00387283"/>
    <w:rsid w:val="003878BB"/>
    <w:rsid w:val="00387A15"/>
    <w:rsid w:val="00387DAA"/>
    <w:rsid w:val="00387EC5"/>
    <w:rsid w:val="00387F24"/>
    <w:rsid w:val="003900F6"/>
    <w:rsid w:val="00390333"/>
    <w:rsid w:val="003904BE"/>
    <w:rsid w:val="003907BA"/>
    <w:rsid w:val="00390977"/>
    <w:rsid w:val="00390994"/>
    <w:rsid w:val="003909D3"/>
    <w:rsid w:val="00390A25"/>
    <w:rsid w:val="00390AAA"/>
    <w:rsid w:val="00390BBE"/>
    <w:rsid w:val="00391043"/>
    <w:rsid w:val="00391145"/>
    <w:rsid w:val="00391351"/>
    <w:rsid w:val="00391444"/>
    <w:rsid w:val="00391580"/>
    <w:rsid w:val="00391787"/>
    <w:rsid w:val="00391A62"/>
    <w:rsid w:val="00391B59"/>
    <w:rsid w:val="00391D03"/>
    <w:rsid w:val="00391D3B"/>
    <w:rsid w:val="00391D76"/>
    <w:rsid w:val="00391FA3"/>
    <w:rsid w:val="00392013"/>
    <w:rsid w:val="00392475"/>
    <w:rsid w:val="00392606"/>
    <w:rsid w:val="00392723"/>
    <w:rsid w:val="00392797"/>
    <w:rsid w:val="00392B1C"/>
    <w:rsid w:val="0039319D"/>
    <w:rsid w:val="003931BC"/>
    <w:rsid w:val="0039323E"/>
    <w:rsid w:val="003932A3"/>
    <w:rsid w:val="003933A2"/>
    <w:rsid w:val="00393655"/>
    <w:rsid w:val="003937F8"/>
    <w:rsid w:val="0039392E"/>
    <w:rsid w:val="00393ABA"/>
    <w:rsid w:val="00394001"/>
    <w:rsid w:val="00394115"/>
    <w:rsid w:val="0039427A"/>
    <w:rsid w:val="00394450"/>
    <w:rsid w:val="003944F9"/>
    <w:rsid w:val="003944FC"/>
    <w:rsid w:val="00394755"/>
    <w:rsid w:val="00394959"/>
    <w:rsid w:val="00394B57"/>
    <w:rsid w:val="00394FD1"/>
    <w:rsid w:val="00394FE2"/>
    <w:rsid w:val="0039501D"/>
    <w:rsid w:val="003950E8"/>
    <w:rsid w:val="0039526F"/>
    <w:rsid w:val="00395558"/>
    <w:rsid w:val="00395A78"/>
    <w:rsid w:val="00395B49"/>
    <w:rsid w:val="00395BC8"/>
    <w:rsid w:val="00395CD7"/>
    <w:rsid w:val="00395D96"/>
    <w:rsid w:val="00395EC2"/>
    <w:rsid w:val="00395F49"/>
    <w:rsid w:val="00395FD1"/>
    <w:rsid w:val="003965C9"/>
    <w:rsid w:val="003965D2"/>
    <w:rsid w:val="00396871"/>
    <w:rsid w:val="003969CC"/>
    <w:rsid w:val="00396E98"/>
    <w:rsid w:val="00396F79"/>
    <w:rsid w:val="003970CB"/>
    <w:rsid w:val="0039714A"/>
    <w:rsid w:val="003974D1"/>
    <w:rsid w:val="003974DF"/>
    <w:rsid w:val="00397733"/>
    <w:rsid w:val="0039782F"/>
    <w:rsid w:val="00397B5C"/>
    <w:rsid w:val="00397B97"/>
    <w:rsid w:val="00397D45"/>
    <w:rsid w:val="00397EB8"/>
    <w:rsid w:val="00397F91"/>
    <w:rsid w:val="003A000D"/>
    <w:rsid w:val="003A00B2"/>
    <w:rsid w:val="003A02B8"/>
    <w:rsid w:val="003A03AC"/>
    <w:rsid w:val="003A0710"/>
    <w:rsid w:val="003A093D"/>
    <w:rsid w:val="003A0B37"/>
    <w:rsid w:val="003A1345"/>
    <w:rsid w:val="003A153D"/>
    <w:rsid w:val="003A15D2"/>
    <w:rsid w:val="003A1631"/>
    <w:rsid w:val="003A1826"/>
    <w:rsid w:val="003A197A"/>
    <w:rsid w:val="003A1C30"/>
    <w:rsid w:val="003A1EDB"/>
    <w:rsid w:val="003A2491"/>
    <w:rsid w:val="003A26C2"/>
    <w:rsid w:val="003A27F3"/>
    <w:rsid w:val="003A2B83"/>
    <w:rsid w:val="003A2E60"/>
    <w:rsid w:val="003A34DE"/>
    <w:rsid w:val="003A370C"/>
    <w:rsid w:val="003A395D"/>
    <w:rsid w:val="003A3C08"/>
    <w:rsid w:val="003A3F59"/>
    <w:rsid w:val="003A40A1"/>
    <w:rsid w:val="003A40ED"/>
    <w:rsid w:val="003A41F8"/>
    <w:rsid w:val="003A4200"/>
    <w:rsid w:val="003A4246"/>
    <w:rsid w:val="003A42A5"/>
    <w:rsid w:val="003A442E"/>
    <w:rsid w:val="003A4597"/>
    <w:rsid w:val="003A4890"/>
    <w:rsid w:val="003A4C96"/>
    <w:rsid w:val="003A4D91"/>
    <w:rsid w:val="003A4FF1"/>
    <w:rsid w:val="003A52C4"/>
    <w:rsid w:val="003A5753"/>
    <w:rsid w:val="003A5A01"/>
    <w:rsid w:val="003A5B98"/>
    <w:rsid w:val="003A5BEA"/>
    <w:rsid w:val="003A5CE2"/>
    <w:rsid w:val="003A5E50"/>
    <w:rsid w:val="003A5FAB"/>
    <w:rsid w:val="003A5FD4"/>
    <w:rsid w:val="003A6251"/>
    <w:rsid w:val="003A6583"/>
    <w:rsid w:val="003A68FB"/>
    <w:rsid w:val="003A6C70"/>
    <w:rsid w:val="003A6FB5"/>
    <w:rsid w:val="003A7034"/>
    <w:rsid w:val="003A78E1"/>
    <w:rsid w:val="003A7952"/>
    <w:rsid w:val="003A7DEA"/>
    <w:rsid w:val="003A7DF6"/>
    <w:rsid w:val="003A7EA2"/>
    <w:rsid w:val="003B01F2"/>
    <w:rsid w:val="003B0215"/>
    <w:rsid w:val="003B0381"/>
    <w:rsid w:val="003B03C8"/>
    <w:rsid w:val="003B043E"/>
    <w:rsid w:val="003B0617"/>
    <w:rsid w:val="003B0683"/>
    <w:rsid w:val="003B0EAA"/>
    <w:rsid w:val="003B0F22"/>
    <w:rsid w:val="003B102F"/>
    <w:rsid w:val="003B1063"/>
    <w:rsid w:val="003B11A0"/>
    <w:rsid w:val="003B1496"/>
    <w:rsid w:val="003B154C"/>
    <w:rsid w:val="003B171F"/>
    <w:rsid w:val="003B18D8"/>
    <w:rsid w:val="003B1DFE"/>
    <w:rsid w:val="003B1EB9"/>
    <w:rsid w:val="003B1F7F"/>
    <w:rsid w:val="003B1FED"/>
    <w:rsid w:val="003B2059"/>
    <w:rsid w:val="003B22FF"/>
    <w:rsid w:val="003B2512"/>
    <w:rsid w:val="003B2698"/>
    <w:rsid w:val="003B28F2"/>
    <w:rsid w:val="003B2995"/>
    <w:rsid w:val="003B2C5C"/>
    <w:rsid w:val="003B2D51"/>
    <w:rsid w:val="003B3071"/>
    <w:rsid w:val="003B31E2"/>
    <w:rsid w:val="003B3348"/>
    <w:rsid w:val="003B36BE"/>
    <w:rsid w:val="003B3724"/>
    <w:rsid w:val="003B3755"/>
    <w:rsid w:val="003B37AF"/>
    <w:rsid w:val="003B3A17"/>
    <w:rsid w:val="003B3A88"/>
    <w:rsid w:val="003B3D5A"/>
    <w:rsid w:val="003B4238"/>
    <w:rsid w:val="003B475A"/>
    <w:rsid w:val="003B4A70"/>
    <w:rsid w:val="003B4BDA"/>
    <w:rsid w:val="003B4C34"/>
    <w:rsid w:val="003B4C7A"/>
    <w:rsid w:val="003B4E8C"/>
    <w:rsid w:val="003B5813"/>
    <w:rsid w:val="003B5D36"/>
    <w:rsid w:val="003B5D62"/>
    <w:rsid w:val="003B6006"/>
    <w:rsid w:val="003B6170"/>
    <w:rsid w:val="003B6351"/>
    <w:rsid w:val="003B6572"/>
    <w:rsid w:val="003B6602"/>
    <w:rsid w:val="003B6E96"/>
    <w:rsid w:val="003B6EDC"/>
    <w:rsid w:val="003B6FEB"/>
    <w:rsid w:val="003B704F"/>
    <w:rsid w:val="003B7312"/>
    <w:rsid w:val="003B7738"/>
    <w:rsid w:val="003B773B"/>
    <w:rsid w:val="003B776F"/>
    <w:rsid w:val="003B7832"/>
    <w:rsid w:val="003B784A"/>
    <w:rsid w:val="003B7B7E"/>
    <w:rsid w:val="003B7E68"/>
    <w:rsid w:val="003B7F3F"/>
    <w:rsid w:val="003C0039"/>
    <w:rsid w:val="003C00E0"/>
    <w:rsid w:val="003C01D8"/>
    <w:rsid w:val="003C037C"/>
    <w:rsid w:val="003C0401"/>
    <w:rsid w:val="003C046E"/>
    <w:rsid w:val="003C0676"/>
    <w:rsid w:val="003C0AD9"/>
    <w:rsid w:val="003C0BA8"/>
    <w:rsid w:val="003C0C39"/>
    <w:rsid w:val="003C0DF0"/>
    <w:rsid w:val="003C1220"/>
    <w:rsid w:val="003C14D8"/>
    <w:rsid w:val="003C158D"/>
    <w:rsid w:val="003C1841"/>
    <w:rsid w:val="003C19D1"/>
    <w:rsid w:val="003C1F59"/>
    <w:rsid w:val="003C1FC8"/>
    <w:rsid w:val="003C21D6"/>
    <w:rsid w:val="003C2243"/>
    <w:rsid w:val="003C225C"/>
    <w:rsid w:val="003C2366"/>
    <w:rsid w:val="003C2486"/>
    <w:rsid w:val="003C27EB"/>
    <w:rsid w:val="003C28D7"/>
    <w:rsid w:val="003C2CCC"/>
    <w:rsid w:val="003C2D00"/>
    <w:rsid w:val="003C2E22"/>
    <w:rsid w:val="003C2E90"/>
    <w:rsid w:val="003C2FDC"/>
    <w:rsid w:val="003C3193"/>
    <w:rsid w:val="003C32D3"/>
    <w:rsid w:val="003C37DA"/>
    <w:rsid w:val="003C3E70"/>
    <w:rsid w:val="003C3FC3"/>
    <w:rsid w:val="003C40A6"/>
    <w:rsid w:val="003C43F0"/>
    <w:rsid w:val="003C44C4"/>
    <w:rsid w:val="003C45A3"/>
    <w:rsid w:val="003C4CB4"/>
    <w:rsid w:val="003C4CD3"/>
    <w:rsid w:val="003C4DDA"/>
    <w:rsid w:val="003C5036"/>
    <w:rsid w:val="003C50B0"/>
    <w:rsid w:val="003C5280"/>
    <w:rsid w:val="003C530C"/>
    <w:rsid w:val="003C548F"/>
    <w:rsid w:val="003C55D9"/>
    <w:rsid w:val="003C578A"/>
    <w:rsid w:val="003C5965"/>
    <w:rsid w:val="003C5BE0"/>
    <w:rsid w:val="003C5D41"/>
    <w:rsid w:val="003C608F"/>
    <w:rsid w:val="003C627F"/>
    <w:rsid w:val="003C63A3"/>
    <w:rsid w:val="003C63D4"/>
    <w:rsid w:val="003C64ED"/>
    <w:rsid w:val="003C66BC"/>
    <w:rsid w:val="003C6910"/>
    <w:rsid w:val="003C6915"/>
    <w:rsid w:val="003C69DD"/>
    <w:rsid w:val="003C6C65"/>
    <w:rsid w:val="003C71E2"/>
    <w:rsid w:val="003C71FC"/>
    <w:rsid w:val="003C74D7"/>
    <w:rsid w:val="003C763A"/>
    <w:rsid w:val="003C763B"/>
    <w:rsid w:val="003C768A"/>
    <w:rsid w:val="003C799A"/>
    <w:rsid w:val="003C7AF2"/>
    <w:rsid w:val="003C7B4C"/>
    <w:rsid w:val="003C7B93"/>
    <w:rsid w:val="003C7C62"/>
    <w:rsid w:val="003D0331"/>
    <w:rsid w:val="003D0342"/>
    <w:rsid w:val="003D0DB0"/>
    <w:rsid w:val="003D0E6B"/>
    <w:rsid w:val="003D111C"/>
    <w:rsid w:val="003D12EE"/>
    <w:rsid w:val="003D1331"/>
    <w:rsid w:val="003D134E"/>
    <w:rsid w:val="003D13A5"/>
    <w:rsid w:val="003D1406"/>
    <w:rsid w:val="003D177A"/>
    <w:rsid w:val="003D18A6"/>
    <w:rsid w:val="003D193D"/>
    <w:rsid w:val="003D198E"/>
    <w:rsid w:val="003D1ED2"/>
    <w:rsid w:val="003D1F89"/>
    <w:rsid w:val="003D1FA7"/>
    <w:rsid w:val="003D1FB2"/>
    <w:rsid w:val="003D20F4"/>
    <w:rsid w:val="003D216A"/>
    <w:rsid w:val="003D22DE"/>
    <w:rsid w:val="003D2369"/>
    <w:rsid w:val="003D296A"/>
    <w:rsid w:val="003D2A22"/>
    <w:rsid w:val="003D3080"/>
    <w:rsid w:val="003D30AB"/>
    <w:rsid w:val="003D325C"/>
    <w:rsid w:val="003D32C3"/>
    <w:rsid w:val="003D37F0"/>
    <w:rsid w:val="003D38AB"/>
    <w:rsid w:val="003D39FD"/>
    <w:rsid w:val="003D3ADD"/>
    <w:rsid w:val="003D3C01"/>
    <w:rsid w:val="003D3E93"/>
    <w:rsid w:val="003D3F1A"/>
    <w:rsid w:val="003D3F92"/>
    <w:rsid w:val="003D4300"/>
    <w:rsid w:val="003D4384"/>
    <w:rsid w:val="003D4C29"/>
    <w:rsid w:val="003D4D9B"/>
    <w:rsid w:val="003D53E1"/>
    <w:rsid w:val="003D54FA"/>
    <w:rsid w:val="003D5597"/>
    <w:rsid w:val="003D55C3"/>
    <w:rsid w:val="003D56F7"/>
    <w:rsid w:val="003D5713"/>
    <w:rsid w:val="003D57B5"/>
    <w:rsid w:val="003D5927"/>
    <w:rsid w:val="003D5BB9"/>
    <w:rsid w:val="003D5C2E"/>
    <w:rsid w:val="003D5C32"/>
    <w:rsid w:val="003D5D2D"/>
    <w:rsid w:val="003D5D90"/>
    <w:rsid w:val="003D5F0D"/>
    <w:rsid w:val="003D5F5A"/>
    <w:rsid w:val="003D62BF"/>
    <w:rsid w:val="003D6504"/>
    <w:rsid w:val="003D6506"/>
    <w:rsid w:val="003D65F4"/>
    <w:rsid w:val="003D6697"/>
    <w:rsid w:val="003D6784"/>
    <w:rsid w:val="003D6A17"/>
    <w:rsid w:val="003D6A37"/>
    <w:rsid w:val="003D6A3E"/>
    <w:rsid w:val="003D6B2E"/>
    <w:rsid w:val="003D6D5B"/>
    <w:rsid w:val="003D6DEB"/>
    <w:rsid w:val="003D6E19"/>
    <w:rsid w:val="003D6E67"/>
    <w:rsid w:val="003D7014"/>
    <w:rsid w:val="003D709A"/>
    <w:rsid w:val="003D7453"/>
    <w:rsid w:val="003D75E7"/>
    <w:rsid w:val="003D7692"/>
    <w:rsid w:val="003D78C3"/>
    <w:rsid w:val="003D78F7"/>
    <w:rsid w:val="003D7958"/>
    <w:rsid w:val="003D7978"/>
    <w:rsid w:val="003D799C"/>
    <w:rsid w:val="003D7B21"/>
    <w:rsid w:val="003D7C72"/>
    <w:rsid w:val="003D7D4A"/>
    <w:rsid w:val="003D7D7D"/>
    <w:rsid w:val="003D7D8E"/>
    <w:rsid w:val="003D7D8F"/>
    <w:rsid w:val="003D7EDE"/>
    <w:rsid w:val="003E0415"/>
    <w:rsid w:val="003E0465"/>
    <w:rsid w:val="003E04C6"/>
    <w:rsid w:val="003E050E"/>
    <w:rsid w:val="003E0799"/>
    <w:rsid w:val="003E082C"/>
    <w:rsid w:val="003E0B8C"/>
    <w:rsid w:val="003E0BA2"/>
    <w:rsid w:val="003E0D20"/>
    <w:rsid w:val="003E0EC3"/>
    <w:rsid w:val="003E0F1E"/>
    <w:rsid w:val="003E123B"/>
    <w:rsid w:val="003E1270"/>
    <w:rsid w:val="003E12CA"/>
    <w:rsid w:val="003E1424"/>
    <w:rsid w:val="003E18FF"/>
    <w:rsid w:val="003E1949"/>
    <w:rsid w:val="003E19E3"/>
    <w:rsid w:val="003E1A75"/>
    <w:rsid w:val="003E1B1D"/>
    <w:rsid w:val="003E1CDB"/>
    <w:rsid w:val="003E1EA4"/>
    <w:rsid w:val="003E1EEB"/>
    <w:rsid w:val="003E1F49"/>
    <w:rsid w:val="003E1FA6"/>
    <w:rsid w:val="003E20B5"/>
    <w:rsid w:val="003E2302"/>
    <w:rsid w:val="003E2371"/>
    <w:rsid w:val="003E2473"/>
    <w:rsid w:val="003E24AA"/>
    <w:rsid w:val="003E25BE"/>
    <w:rsid w:val="003E2B62"/>
    <w:rsid w:val="003E2BFE"/>
    <w:rsid w:val="003E30B2"/>
    <w:rsid w:val="003E316C"/>
    <w:rsid w:val="003E3501"/>
    <w:rsid w:val="003E366A"/>
    <w:rsid w:val="003E37A2"/>
    <w:rsid w:val="003E3855"/>
    <w:rsid w:val="003E392C"/>
    <w:rsid w:val="003E3D0B"/>
    <w:rsid w:val="003E3D18"/>
    <w:rsid w:val="003E3DC6"/>
    <w:rsid w:val="003E3F7D"/>
    <w:rsid w:val="003E42B6"/>
    <w:rsid w:val="003E433A"/>
    <w:rsid w:val="003E436E"/>
    <w:rsid w:val="003E4565"/>
    <w:rsid w:val="003E483E"/>
    <w:rsid w:val="003E495B"/>
    <w:rsid w:val="003E49A4"/>
    <w:rsid w:val="003E4B5F"/>
    <w:rsid w:val="003E4C42"/>
    <w:rsid w:val="003E4DC8"/>
    <w:rsid w:val="003E4F67"/>
    <w:rsid w:val="003E530B"/>
    <w:rsid w:val="003E53E0"/>
    <w:rsid w:val="003E53F2"/>
    <w:rsid w:val="003E559B"/>
    <w:rsid w:val="003E562B"/>
    <w:rsid w:val="003E56D4"/>
    <w:rsid w:val="003E5796"/>
    <w:rsid w:val="003E58AD"/>
    <w:rsid w:val="003E5999"/>
    <w:rsid w:val="003E5E55"/>
    <w:rsid w:val="003E5EFB"/>
    <w:rsid w:val="003E5F0A"/>
    <w:rsid w:val="003E5F72"/>
    <w:rsid w:val="003E61D4"/>
    <w:rsid w:val="003E6360"/>
    <w:rsid w:val="003E646D"/>
    <w:rsid w:val="003E64A4"/>
    <w:rsid w:val="003E675C"/>
    <w:rsid w:val="003E68C4"/>
    <w:rsid w:val="003E6A0C"/>
    <w:rsid w:val="003E6B63"/>
    <w:rsid w:val="003E6F62"/>
    <w:rsid w:val="003E6FE8"/>
    <w:rsid w:val="003E7001"/>
    <w:rsid w:val="003E7069"/>
    <w:rsid w:val="003E72DE"/>
    <w:rsid w:val="003E73F3"/>
    <w:rsid w:val="003E7568"/>
    <w:rsid w:val="003E7812"/>
    <w:rsid w:val="003E78C1"/>
    <w:rsid w:val="003E7ACB"/>
    <w:rsid w:val="003E7CC4"/>
    <w:rsid w:val="003E7CF2"/>
    <w:rsid w:val="003E7E40"/>
    <w:rsid w:val="003F0069"/>
    <w:rsid w:val="003F0330"/>
    <w:rsid w:val="003F0364"/>
    <w:rsid w:val="003F04C0"/>
    <w:rsid w:val="003F05AE"/>
    <w:rsid w:val="003F06C1"/>
    <w:rsid w:val="003F0919"/>
    <w:rsid w:val="003F0974"/>
    <w:rsid w:val="003F0A2D"/>
    <w:rsid w:val="003F0A49"/>
    <w:rsid w:val="003F0AD1"/>
    <w:rsid w:val="003F0B40"/>
    <w:rsid w:val="003F0BAC"/>
    <w:rsid w:val="003F0C47"/>
    <w:rsid w:val="003F0DAE"/>
    <w:rsid w:val="003F0EBC"/>
    <w:rsid w:val="003F0EC5"/>
    <w:rsid w:val="003F15C2"/>
    <w:rsid w:val="003F16C2"/>
    <w:rsid w:val="003F17D2"/>
    <w:rsid w:val="003F1C99"/>
    <w:rsid w:val="003F1F70"/>
    <w:rsid w:val="003F1FF2"/>
    <w:rsid w:val="003F201B"/>
    <w:rsid w:val="003F21FE"/>
    <w:rsid w:val="003F2371"/>
    <w:rsid w:val="003F253C"/>
    <w:rsid w:val="003F25B4"/>
    <w:rsid w:val="003F25C1"/>
    <w:rsid w:val="003F25E6"/>
    <w:rsid w:val="003F2732"/>
    <w:rsid w:val="003F288C"/>
    <w:rsid w:val="003F2978"/>
    <w:rsid w:val="003F2B08"/>
    <w:rsid w:val="003F2E43"/>
    <w:rsid w:val="003F311C"/>
    <w:rsid w:val="003F32CE"/>
    <w:rsid w:val="003F32CF"/>
    <w:rsid w:val="003F34CE"/>
    <w:rsid w:val="003F3740"/>
    <w:rsid w:val="003F39F0"/>
    <w:rsid w:val="003F3A1A"/>
    <w:rsid w:val="003F3A60"/>
    <w:rsid w:val="003F3BDA"/>
    <w:rsid w:val="003F3C44"/>
    <w:rsid w:val="003F4074"/>
    <w:rsid w:val="003F41C6"/>
    <w:rsid w:val="003F42A2"/>
    <w:rsid w:val="003F43C6"/>
    <w:rsid w:val="003F4672"/>
    <w:rsid w:val="003F49BD"/>
    <w:rsid w:val="003F4B72"/>
    <w:rsid w:val="003F4B7E"/>
    <w:rsid w:val="003F4BA6"/>
    <w:rsid w:val="003F4E0A"/>
    <w:rsid w:val="003F4E52"/>
    <w:rsid w:val="003F4FEB"/>
    <w:rsid w:val="003F510C"/>
    <w:rsid w:val="003F5242"/>
    <w:rsid w:val="003F535D"/>
    <w:rsid w:val="003F5777"/>
    <w:rsid w:val="003F59E2"/>
    <w:rsid w:val="003F5A92"/>
    <w:rsid w:val="003F5BA0"/>
    <w:rsid w:val="003F5BAA"/>
    <w:rsid w:val="003F5BCD"/>
    <w:rsid w:val="003F5DCD"/>
    <w:rsid w:val="003F5DF3"/>
    <w:rsid w:val="003F63DF"/>
    <w:rsid w:val="003F6540"/>
    <w:rsid w:val="003F6B0C"/>
    <w:rsid w:val="003F6BE3"/>
    <w:rsid w:val="003F6C00"/>
    <w:rsid w:val="003F6DE1"/>
    <w:rsid w:val="003F6E74"/>
    <w:rsid w:val="003F6FB6"/>
    <w:rsid w:val="003F7195"/>
    <w:rsid w:val="003F727F"/>
    <w:rsid w:val="003F73B3"/>
    <w:rsid w:val="003F747D"/>
    <w:rsid w:val="003F7ABD"/>
    <w:rsid w:val="003F7BEB"/>
    <w:rsid w:val="003F7D76"/>
    <w:rsid w:val="003F7F94"/>
    <w:rsid w:val="00400007"/>
    <w:rsid w:val="004002D1"/>
    <w:rsid w:val="004003BF"/>
    <w:rsid w:val="004004D4"/>
    <w:rsid w:val="00400512"/>
    <w:rsid w:val="0040090D"/>
    <w:rsid w:val="004009CE"/>
    <w:rsid w:val="00400A2D"/>
    <w:rsid w:val="00400EB4"/>
    <w:rsid w:val="00400F2C"/>
    <w:rsid w:val="00400FC0"/>
    <w:rsid w:val="00401247"/>
    <w:rsid w:val="004012D1"/>
    <w:rsid w:val="00401491"/>
    <w:rsid w:val="0040150C"/>
    <w:rsid w:val="00401547"/>
    <w:rsid w:val="00401741"/>
    <w:rsid w:val="00401BE7"/>
    <w:rsid w:val="00401DB8"/>
    <w:rsid w:val="00401DE2"/>
    <w:rsid w:val="00401EB9"/>
    <w:rsid w:val="00401EE8"/>
    <w:rsid w:val="00401F42"/>
    <w:rsid w:val="00401FB9"/>
    <w:rsid w:val="00401FCB"/>
    <w:rsid w:val="0040202C"/>
    <w:rsid w:val="00402188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A30"/>
    <w:rsid w:val="00402AE6"/>
    <w:rsid w:val="00402E7A"/>
    <w:rsid w:val="00402EA9"/>
    <w:rsid w:val="00402EC5"/>
    <w:rsid w:val="00403110"/>
    <w:rsid w:val="0040318F"/>
    <w:rsid w:val="00403456"/>
    <w:rsid w:val="0040353F"/>
    <w:rsid w:val="0040363E"/>
    <w:rsid w:val="00403744"/>
    <w:rsid w:val="004037B1"/>
    <w:rsid w:val="00403840"/>
    <w:rsid w:val="00403980"/>
    <w:rsid w:val="00403D3B"/>
    <w:rsid w:val="00403EEC"/>
    <w:rsid w:val="00404073"/>
    <w:rsid w:val="004040C5"/>
    <w:rsid w:val="00404110"/>
    <w:rsid w:val="004041A8"/>
    <w:rsid w:val="004042FD"/>
    <w:rsid w:val="004043AD"/>
    <w:rsid w:val="0040447C"/>
    <w:rsid w:val="00404773"/>
    <w:rsid w:val="00404A31"/>
    <w:rsid w:val="00404B56"/>
    <w:rsid w:val="00404BA7"/>
    <w:rsid w:val="00404C9E"/>
    <w:rsid w:val="00405348"/>
    <w:rsid w:val="00405E9E"/>
    <w:rsid w:val="00405EDA"/>
    <w:rsid w:val="00405F3F"/>
    <w:rsid w:val="00405FDF"/>
    <w:rsid w:val="0040608C"/>
    <w:rsid w:val="0040613F"/>
    <w:rsid w:val="00406160"/>
    <w:rsid w:val="00406213"/>
    <w:rsid w:val="00406375"/>
    <w:rsid w:val="0040644F"/>
    <w:rsid w:val="004064AF"/>
    <w:rsid w:val="004067AA"/>
    <w:rsid w:val="0040682D"/>
    <w:rsid w:val="00406854"/>
    <w:rsid w:val="00406871"/>
    <w:rsid w:val="00406C42"/>
    <w:rsid w:val="00406E4E"/>
    <w:rsid w:val="0040759B"/>
    <w:rsid w:val="004076A7"/>
    <w:rsid w:val="004076CD"/>
    <w:rsid w:val="0040781F"/>
    <w:rsid w:val="00407822"/>
    <w:rsid w:val="00407B1E"/>
    <w:rsid w:val="00407D1C"/>
    <w:rsid w:val="00407D8D"/>
    <w:rsid w:val="00407DEB"/>
    <w:rsid w:val="00407E57"/>
    <w:rsid w:val="00407F82"/>
    <w:rsid w:val="00410522"/>
    <w:rsid w:val="00410541"/>
    <w:rsid w:val="00410678"/>
    <w:rsid w:val="004106B8"/>
    <w:rsid w:val="00410922"/>
    <w:rsid w:val="004109AF"/>
    <w:rsid w:val="0041104A"/>
    <w:rsid w:val="00411104"/>
    <w:rsid w:val="00411181"/>
    <w:rsid w:val="004113D5"/>
    <w:rsid w:val="004115E6"/>
    <w:rsid w:val="004119C5"/>
    <w:rsid w:val="00411A8B"/>
    <w:rsid w:val="00411B8F"/>
    <w:rsid w:val="00411C10"/>
    <w:rsid w:val="00411CC3"/>
    <w:rsid w:val="00412065"/>
    <w:rsid w:val="00412131"/>
    <w:rsid w:val="00412160"/>
    <w:rsid w:val="0041216D"/>
    <w:rsid w:val="00412294"/>
    <w:rsid w:val="00412464"/>
    <w:rsid w:val="00412C5B"/>
    <w:rsid w:val="00412C5E"/>
    <w:rsid w:val="00412E50"/>
    <w:rsid w:val="0041305F"/>
    <w:rsid w:val="004130C9"/>
    <w:rsid w:val="00413252"/>
    <w:rsid w:val="0041361C"/>
    <w:rsid w:val="0041364C"/>
    <w:rsid w:val="0041384E"/>
    <w:rsid w:val="00413AE1"/>
    <w:rsid w:val="00413BD8"/>
    <w:rsid w:val="00413DFC"/>
    <w:rsid w:val="004140E2"/>
    <w:rsid w:val="00414344"/>
    <w:rsid w:val="00414862"/>
    <w:rsid w:val="00414946"/>
    <w:rsid w:val="0041498E"/>
    <w:rsid w:val="00414A02"/>
    <w:rsid w:val="00414BFB"/>
    <w:rsid w:val="00414FF0"/>
    <w:rsid w:val="004150CD"/>
    <w:rsid w:val="004152F2"/>
    <w:rsid w:val="004155D4"/>
    <w:rsid w:val="004157EA"/>
    <w:rsid w:val="004158A6"/>
    <w:rsid w:val="004159D5"/>
    <w:rsid w:val="00415A62"/>
    <w:rsid w:val="00415B34"/>
    <w:rsid w:val="00415C1C"/>
    <w:rsid w:val="00415CD7"/>
    <w:rsid w:val="00415DEC"/>
    <w:rsid w:val="00415E12"/>
    <w:rsid w:val="004160BB"/>
    <w:rsid w:val="00416364"/>
    <w:rsid w:val="004165A7"/>
    <w:rsid w:val="0041688E"/>
    <w:rsid w:val="00416906"/>
    <w:rsid w:val="00416E3A"/>
    <w:rsid w:val="00417090"/>
    <w:rsid w:val="004172D0"/>
    <w:rsid w:val="00417708"/>
    <w:rsid w:val="00417BC9"/>
    <w:rsid w:val="00417E32"/>
    <w:rsid w:val="00417FC4"/>
    <w:rsid w:val="00420129"/>
    <w:rsid w:val="004201BE"/>
    <w:rsid w:val="004202F1"/>
    <w:rsid w:val="0042041D"/>
    <w:rsid w:val="00420465"/>
    <w:rsid w:val="00420690"/>
    <w:rsid w:val="004206ED"/>
    <w:rsid w:val="00420741"/>
    <w:rsid w:val="0042090E"/>
    <w:rsid w:val="00420C1A"/>
    <w:rsid w:val="00420C70"/>
    <w:rsid w:val="00420C85"/>
    <w:rsid w:val="00420CD1"/>
    <w:rsid w:val="00421400"/>
    <w:rsid w:val="00421401"/>
    <w:rsid w:val="00421738"/>
    <w:rsid w:val="00421B38"/>
    <w:rsid w:val="00421BC3"/>
    <w:rsid w:val="00421BF9"/>
    <w:rsid w:val="00421F27"/>
    <w:rsid w:val="00421F5F"/>
    <w:rsid w:val="00422190"/>
    <w:rsid w:val="00422199"/>
    <w:rsid w:val="004226F7"/>
    <w:rsid w:val="0042279B"/>
    <w:rsid w:val="004227CF"/>
    <w:rsid w:val="0042291B"/>
    <w:rsid w:val="00423058"/>
    <w:rsid w:val="0042310B"/>
    <w:rsid w:val="0042340E"/>
    <w:rsid w:val="0042343D"/>
    <w:rsid w:val="00423484"/>
    <w:rsid w:val="0042348F"/>
    <w:rsid w:val="00423773"/>
    <w:rsid w:val="004237A5"/>
    <w:rsid w:val="00423CD5"/>
    <w:rsid w:val="00423E09"/>
    <w:rsid w:val="004240CA"/>
    <w:rsid w:val="0042413A"/>
    <w:rsid w:val="00424191"/>
    <w:rsid w:val="0042442D"/>
    <w:rsid w:val="004244FF"/>
    <w:rsid w:val="00424600"/>
    <w:rsid w:val="00424636"/>
    <w:rsid w:val="00424B4C"/>
    <w:rsid w:val="00424F3B"/>
    <w:rsid w:val="00424F5C"/>
    <w:rsid w:val="00425252"/>
    <w:rsid w:val="004253D9"/>
    <w:rsid w:val="0042575C"/>
    <w:rsid w:val="00425F77"/>
    <w:rsid w:val="00426083"/>
    <w:rsid w:val="0042620C"/>
    <w:rsid w:val="0042633F"/>
    <w:rsid w:val="00426447"/>
    <w:rsid w:val="00426540"/>
    <w:rsid w:val="00426737"/>
    <w:rsid w:val="0042699B"/>
    <w:rsid w:val="004269A6"/>
    <w:rsid w:val="00426A2F"/>
    <w:rsid w:val="00426A98"/>
    <w:rsid w:val="00426DCA"/>
    <w:rsid w:val="00426F43"/>
    <w:rsid w:val="00426FAF"/>
    <w:rsid w:val="0042716F"/>
    <w:rsid w:val="00427319"/>
    <w:rsid w:val="00427625"/>
    <w:rsid w:val="0042791D"/>
    <w:rsid w:val="004279BC"/>
    <w:rsid w:val="00430180"/>
    <w:rsid w:val="0043019B"/>
    <w:rsid w:val="00430383"/>
    <w:rsid w:val="0043046E"/>
    <w:rsid w:val="004304C6"/>
    <w:rsid w:val="00430526"/>
    <w:rsid w:val="00430969"/>
    <w:rsid w:val="00430AF8"/>
    <w:rsid w:val="00430BC2"/>
    <w:rsid w:val="00430BFA"/>
    <w:rsid w:val="00430CF0"/>
    <w:rsid w:val="00430EFA"/>
    <w:rsid w:val="0043117C"/>
    <w:rsid w:val="0043132F"/>
    <w:rsid w:val="004313A3"/>
    <w:rsid w:val="00431432"/>
    <w:rsid w:val="0043149E"/>
    <w:rsid w:val="004317A7"/>
    <w:rsid w:val="00431897"/>
    <w:rsid w:val="00431AFD"/>
    <w:rsid w:val="00431C2D"/>
    <w:rsid w:val="00431E23"/>
    <w:rsid w:val="00431E3F"/>
    <w:rsid w:val="00431F26"/>
    <w:rsid w:val="00432134"/>
    <w:rsid w:val="00432191"/>
    <w:rsid w:val="004323D8"/>
    <w:rsid w:val="004326A2"/>
    <w:rsid w:val="00432BBB"/>
    <w:rsid w:val="00432D3D"/>
    <w:rsid w:val="00432DCA"/>
    <w:rsid w:val="00432EC9"/>
    <w:rsid w:val="00432F95"/>
    <w:rsid w:val="004331EE"/>
    <w:rsid w:val="004332B2"/>
    <w:rsid w:val="004332CD"/>
    <w:rsid w:val="0043361B"/>
    <w:rsid w:val="0043395D"/>
    <w:rsid w:val="00433BC1"/>
    <w:rsid w:val="00433E5A"/>
    <w:rsid w:val="00433FB7"/>
    <w:rsid w:val="00434075"/>
    <w:rsid w:val="004343A9"/>
    <w:rsid w:val="00434586"/>
    <w:rsid w:val="004345AD"/>
    <w:rsid w:val="004345D4"/>
    <w:rsid w:val="00434704"/>
    <w:rsid w:val="00434731"/>
    <w:rsid w:val="0043485C"/>
    <w:rsid w:val="0043498D"/>
    <w:rsid w:val="00434BAF"/>
    <w:rsid w:val="00434F15"/>
    <w:rsid w:val="00434FF1"/>
    <w:rsid w:val="0043501B"/>
    <w:rsid w:val="00435596"/>
    <w:rsid w:val="00435828"/>
    <w:rsid w:val="004358A4"/>
    <w:rsid w:val="00435B7B"/>
    <w:rsid w:val="0043623C"/>
    <w:rsid w:val="004362E3"/>
    <w:rsid w:val="004364B2"/>
    <w:rsid w:val="004364E1"/>
    <w:rsid w:val="004365EC"/>
    <w:rsid w:val="00436C77"/>
    <w:rsid w:val="00436D52"/>
    <w:rsid w:val="00437171"/>
    <w:rsid w:val="00437495"/>
    <w:rsid w:val="004375F4"/>
    <w:rsid w:val="004378F3"/>
    <w:rsid w:val="00437A99"/>
    <w:rsid w:val="00437B65"/>
    <w:rsid w:val="00437F1D"/>
    <w:rsid w:val="00437FED"/>
    <w:rsid w:val="00440044"/>
    <w:rsid w:val="00440735"/>
    <w:rsid w:val="004407B7"/>
    <w:rsid w:val="004407D8"/>
    <w:rsid w:val="0044081C"/>
    <w:rsid w:val="004408AD"/>
    <w:rsid w:val="004409A8"/>
    <w:rsid w:val="00440AA3"/>
    <w:rsid w:val="00440DEC"/>
    <w:rsid w:val="00440E32"/>
    <w:rsid w:val="00441140"/>
    <w:rsid w:val="00441259"/>
    <w:rsid w:val="004413A7"/>
    <w:rsid w:val="0044150A"/>
    <w:rsid w:val="00441545"/>
    <w:rsid w:val="004415AB"/>
    <w:rsid w:val="004415F5"/>
    <w:rsid w:val="00441C6F"/>
    <w:rsid w:val="00442187"/>
    <w:rsid w:val="0044228C"/>
    <w:rsid w:val="00442390"/>
    <w:rsid w:val="00442927"/>
    <w:rsid w:val="00442A37"/>
    <w:rsid w:val="00442AB6"/>
    <w:rsid w:val="00442B4B"/>
    <w:rsid w:val="00442C7C"/>
    <w:rsid w:val="00442D17"/>
    <w:rsid w:val="00442E9B"/>
    <w:rsid w:val="0044312A"/>
    <w:rsid w:val="0044315F"/>
    <w:rsid w:val="0044321F"/>
    <w:rsid w:val="0044323E"/>
    <w:rsid w:val="0044324C"/>
    <w:rsid w:val="00443476"/>
    <w:rsid w:val="004435E5"/>
    <w:rsid w:val="0044378A"/>
    <w:rsid w:val="00443990"/>
    <w:rsid w:val="00443AE7"/>
    <w:rsid w:val="00443B77"/>
    <w:rsid w:val="00443B90"/>
    <w:rsid w:val="00443CC4"/>
    <w:rsid w:val="00443E7E"/>
    <w:rsid w:val="00443ED8"/>
    <w:rsid w:val="00443F22"/>
    <w:rsid w:val="00444068"/>
    <w:rsid w:val="004440D2"/>
    <w:rsid w:val="00444689"/>
    <w:rsid w:val="00444AB6"/>
    <w:rsid w:val="00444E57"/>
    <w:rsid w:val="00444ECA"/>
    <w:rsid w:val="00445345"/>
    <w:rsid w:val="00445402"/>
    <w:rsid w:val="00445459"/>
    <w:rsid w:val="004456A5"/>
    <w:rsid w:val="0044574C"/>
    <w:rsid w:val="00445858"/>
    <w:rsid w:val="00445CCE"/>
    <w:rsid w:val="00445D86"/>
    <w:rsid w:val="0044612F"/>
    <w:rsid w:val="00446217"/>
    <w:rsid w:val="00446470"/>
    <w:rsid w:val="004464B3"/>
    <w:rsid w:val="00446619"/>
    <w:rsid w:val="004469DF"/>
    <w:rsid w:val="004469F8"/>
    <w:rsid w:val="00446AE0"/>
    <w:rsid w:val="00446B48"/>
    <w:rsid w:val="00446DDB"/>
    <w:rsid w:val="00446E88"/>
    <w:rsid w:val="00446ED4"/>
    <w:rsid w:val="00446FAC"/>
    <w:rsid w:val="004472A7"/>
    <w:rsid w:val="00447377"/>
    <w:rsid w:val="004474FF"/>
    <w:rsid w:val="0044779B"/>
    <w:rsid w:val="00447806"/>
    <w:rsid w:val="0044791C"/>
    <w:rsid w:val="004479D6"/>
    <w:rsid w:val="00447B80"/>
    <w:rsid w:val="00447C00"/>
    <w:rsid w:val="00447C63"/>
    <w:rsid w:val="00447D47"/>
    <w:rsid w:val="00447D8F"/>
    <w:rsid w:val="00447D9D"/>
    <w:rsid w:val="00447E6D"/>
    <w:rsid w:val="004500CB"/>
    <w:rsid w:val="004504AE"/>
    <w:rsid w:val="004505BD"/>
    <w:rsid w:val="00450A00"/>
    <w:rsid w:val="00450A63"/>
    <w:rsid w:val="00450CB1"/>
    <w:rsid w:val="00450D0A"/>
    <w:rsid w:val="004511F1"/>
    <w:rsid w:val="00451251"/>
    <w:rsid w:val="00451353"/>
    <w:rsid w:val="00451444"/>
    <w:rsid w:val="0045144F"/>
    <w:rsid w:val="00451691"/>
    <w:rsid w:val="004517C0"/>
    <w:rsid w:val="00451990"/>
    <w:rsid w:val="004519DF"/>
    <w:rsid w:val="00451B6B"/>
    <w:rsid w:val="00451CD9"/>
    <w:rsid w:val="00451F87"/>
    <w:rsid w:val="004520EE"/>
    <w:rsid w:val="0045229A"/>
    <w:rsid w:val="004523CC"/>
    <w:rsid w:val="004527A1"/>
    <w:rsid w:val="004528E0"/>
    <w:rsid w:val="00452E88"/>
    <w:rsid w:val="0045332F"/>
    <w:rsid w:val="0045354F"/>
    <w:rsid w:val="004535BF"/>
    <w:rsid w:val="00453667"/>
    <w:rsid w:val="0045367D"/>
    <w:rsid w:val="004536F2"/>
    <w:rsid w:val="004537C8"/>
    <w:rsid w:val="004537D2"/>
    <w:rsid w:val="00453AE3"/>
    <w:rsid w:val="00453B64"/>
    <w:rsid w:val="00453C27"/>
    <w:rsid w:val="004541EC"/>
    <w:rsid w:val="00454339"/>
    <w:rsid w:val="0045446D"/>
    <w:rsid w:val="00454617"/>
    <w:rsid w:val="00454660"/>
    <w:rsid w:val="0045475E"/>
    <w:rsid w:val="00454899"/>
    <w:rsid w:val="00454900"/>
    <w:rsid w:val="00454954"/>
    <w:rsid w:val="00454AF1"/>
    <w:rsid w:val="00454CB3"/>
    <w:rsid w:val="00454F24"/>
    <w:rsid w:val="00454F39"/>
    <w:rsid w:val="00454FD3"/>
    <w:rsid w:val="0045507D"/>
    <w:rsid w:val="004551BE"/>
    <w:rsid w:val="00455243"/>
    <w:rsid w:val="004552A2"/>
    <w:rsid w:val="0045536C"/>
    <w:rsid w:val="004559E7"/>
    <w:rsid w:val="00455B1B"/>
    <w:rsid w:val="00455E6A"/>
    <w:rsid w:val="00455FCF"/>
    <w:rsid w:val="00456229"/>
    <w:rsid w:val="004562D9"/>
    <w:rsid w:val="0045634A"/>
    <w:rsid w:val="004563F0"/>
    <w:rsid w:val="00456494"/>
    <w:rsid w:val="0045658B"/>
    <w:rsid w:val="004567B7"/>
    <w:rsid w:val="00456A11"/>
    <w:rsid w:val="00456C43"/>
    <w:rsid w:val="00456C56"/>
    <w:rsid w:val="00456E1D"/>
    <w:rsid w:val="00456E33"/>
    <w:rsid w:val="00456F01"/>
    <w:rsid w:val="004575C8"/>
    <w:rsid w:val="004576F3"/>
    <w:rsid w:val="00457799"/>
    <w:rsid w:val="00457873"/>
    <w:rsid w:val="00457B8E"/>
    <w:rsid w:val="00457C18"/>
    <w:rsid w:val="00457C3C"/>
    <w:rsid w:val="00457DEB"/>
    <w:rsid w:val="00457F8F"/>
    <w:rsid w:val="004602A1"/>
    <w:rsid w:val="0046076F"/>
    <w:rsid w:val="00460B2D"/>
    <w:rsid w:val="00460F97"/>
    <w:rsid w:val="0046126B"/>
    <w:rsid w:val="00461393"/>
    <w:rsid w:val="004615A4"/>
    <w:rsid w:val="004617C6"/>
    <w:rsid w:val="00461C56"/>
    <w:rsid w:val="00461DBE"/>
    <w:rsid w:val="00461FCF"/>
    <w:rsid w:val="00462282"/>
    <w:rsid w:val="00462288"/>
    <w:rsid w:val="004622C0"/>
    <w:rsid w:val="004624C4"/>
    <w:rsid w:val="00462AFF"/>
    <w:rsid w:val="00462C92"/>
    <w:rsid w:val="00462D4E"/>
    <w:rsid w:val="00462D52"/>
    <w:rsid w:val="00462F45"/>
    <w:rsid w:val="00462FDB"/>
    <w:rsid w:val="004630CE"/>
    <w:rsid w:val="00463604"/>
    <w:rsid w:val="004638F6"/>
    <w:rsid w:val="00463A35"/>
    <w:rsid w:val="00463E59"/>
    <w:rsid w:val="00463F43"/>
    <w:rsid w:val="004641FB"/>
    <w:rsid w:val="004642F9"/>
    <w:rsid w:val="004643A0"/>
    <w:rsid w:val="00464487"/>
    <w:rsid w:val="004644E1"/>
    <w:rsid w:val="004646CB"/>
    <w:rsid w:val="00464720"/>
    <w:rsid w:val="00464738"/>
    <w:rsid w:val="004648DF"/>
    <w:rsid w:val="00464987"/>
    <w:rsid w:val="00464AE7"/>
    <w:rsid w:val="00464D39"/>
    <w:rsid w:val="00464F3C"/>
    <w:rsid w:val="004651C5"/>
    <w:rsid w:val="00465258"/>
    <w:rsid w:val="0046539B"/>
    <w:rsid w:val="00465427"/>
    <w:rsid w:val="0046546A"/>
    <w:rsid w:val="004659AA"/>
    <w:rsid w:val="00465A3B"/>
    <w:rsid w:val="00465C8B"/>
    <w:rsid w:val="00465CA8"/>
    <w:rsid w:val="00465D29"/>
    <w:rsid w:val="00465FAE"/>
    <w:rsid w:val="00466196"/>
    <w:rsid w:val="0046685E"/>
    <w:rsid w:val="00466A5B"/>
    <w:rsid w:val="00466C0E"/>
    <w:rsid w:val="00466CF4"/>
    <w:rsid w:val="00467126"/>
    <w:rsid w:val="0046726D"/>
    <w:rsid w:val="00467635"/>
    <w:rsid w:val="00467820"/>
    <w:rsid w:val="00467B71"/>
    <w:rsid w:val="00467C97"/>
    <w:rsid w:val="00467E40"/>
    <w:rsid w:val="00467F68"/>
    <w:rsid w:val="00470128"/>
    <w:rsid w:val="004706EC"/>
    <w:rsid w:val="0047099D"/>
    <w:rsid w:val="00470D0C"/>
    <w:rsid w:val="00471117"/>
    <w:rsid w:val="004711A2"/>
    <w:rsid w:val="00471341"/>
    <w:rsid w:val="004713F3"/>
    <w:rsid w:val="00471419"/>
    <w:rsid w:val="0047145B"/>
    <w:rsid w:val="00471A0F"/>
    <w:rsid w:val="00471A25"/>
    <w:rsid w:val="00471B7A"/>
    <w:rsid w:val="00471CED"/>
    <w:rsid w:val="00471E52"/>
    <w:rsid w:val="004721C3"/>
    <w:rsid w:val="00472223"/>
    <w:rsid w:val="004724E8"/>
    <w:rsid w:val="00472818"/>
    <w:rsid w:val="00472A00"/>
    <w:rsid w:val="00472CF6"/>
    <w:rsid w:val="00472DDA"/>
    <w:rsid w:val="00472FFA"/>
    <w:rsid w:val="00473032"/>
    <w:rsid w:val="00473043"/>
    <w:rsid w:val="0047314E"/>
    <w:rsid w:val="00473236"/>
    <w:rsid w:val="0047323C"/>
    <w:rsid w:val="004733D6"/>
    <w:rsid w:val="004734B6"/>
    <w:rsid w:val="004734BE"/>
    <w:rsid w:val="004734FE"/>
    <w:rsid w:val="004736A8"/>
    <w:rsid w:val="004738DB"/>
    <w:rsid w:val="004738E9"/>
    <w:rsid w:val="004739D8"/>
    <w:rsid w:val="00473A00"/>
    <w:rsid w:val="00473A88"/>
    <w:rsid w:val="00473C1E"/>
    <w:rsid w:val="00473E06"/>
    <w:rsid w:val="00473E4E"/>
    <w:rsid w:val="004740BE"/>
    <w:rsid w:val="004741A6"/>
    <w:rsid w:val="004743D4"/>
    <w:rsid w:val="00474482"/>
    <w:rsid w:val="004744F5"/>
    <w:rsid w:val="00474869"/>
    <w:rsid w:val="0047499A"/>
    <w:rsid w:val="00474B36"/>
    <w:rsid w:val="00474C79"/>
    <w:rsid w:val="00474F50"/>
    <w:rsid w:val="00475197"/>
    <w:rsid w:val="004752CE"/>
    <w:rsid w:val="004753FD"/>
    <w:rsid w:val="00475417"/>
    <w:rsid w:val="00475994"/>
    <w:rsid w:val="00475AC5"/>
    <w:rsid w:val="00475ADE"/>
    <w:rsid w:val="00475C5F"/>
    <w:rsid w:val="00476067"/>
    <w:rsid w:val="004762D1"/>
    <w:rsid w:val="00476558"/>
    <w:rsid w:val="00476659"/>
    <w:rsid w:val="0047668F"/>
    <w:rsid w:val="004767D0"/>
    <w:rsid w:val="004768E5"/>
    <w:rsid w:val="0047695A"/>
    <w:rsid w:val="00476D41"/>
    <w:rsid w:val="00476DCD"/>
    <w:rsid w:val="00476F45"/>
    <w:rsid w:val="00476FD9"/>
    <w:rsid w:val="0047714F"/>
    <w:rsid w:val="00477172"/>
    <w:rsid w:val="0047722C"/>
    <w:rsid w:val="00477564"/>
    <w:rsid w:val="00477617"/>
    <w:rsid w:val="00477640"/>
    <w:rsid w:val="004779A6"/>
    <w:rsid w:val="00477B36"/>
    <w:rsid w:val="00480005"/>
    <w:rsid w:val="00480011"/>
    <w:rsid w:val="00480252"/>
    <w:rsid w:val="0048090C"/>
    <w:rsid w:val="004809AC"/>
    <w:rsid w:val="00480BA4"/>
    <w:rsid w:val="00480BAB"/>
    <w:rsid w:val="00480C66"/>
    <w:rsid w:val="00480E51"/>
    <w:rsid w:val="00480FEF"/>
    <w:rsid w:val="004812A9"/>
    <w:rsid w:val="004813C0"/>
    <w:rsid w:val="0048162D"/>
    <w:rsid w:val="00481B42"/>
    <w:rsid w:val="00481DCA"/>
    <w:rsid w:val="00481E6F"/>
    <w:rsid w:val="00482091"/>
    <w:rsid w:val="004820F6"/>
    <w:rsid w:val="00482237"/>
    <w:rsid w:val="004824CC"/>
    <w:rsid w:val="004826B3"/>
    <w:rsid w:val="004827EA"/>
    <w:rsid w:val="00482AA2"/>
    <w:rsid w:val="00482D28"/>
    <w:rsid w:val="00482F02"/>
    <w:rsid w:val="00483216"/>
    <w:rsid w:val="004833D9"/>
    <w:rsid w:val="0048343E"/>
    <w:rsid w:val="00483486"/>
    <w:rsid w:val="00483620"/>
    <w:rsid w:val="004837C1"/>
    <w:rsid w:val="004837E2"/>
    <w:rsid w:val="00483879"/>
    <w:rsid w:val="0048399E"/>
    <w:rsid w:val="00483D87"/>
    <w:rsid w:val="00483E40"/>
    <w:rsid w:val="00483EAC"/>
    <w:rsid w:val="0048415D"/>
    <w:rsid w:val="0048416D"/>
    <w:rsid w:val="00484381"/>
    <w:rsid w:val="00484537"/>
    <w:rsid w:val="00484C42"/>
    <w:rsid w:val="00484D04"/>
    <w:rsid w:val="00484F6C"/>
    <w:rsid w:val="00485123"/>
    <w:rsid w:val="00485145"/>
    <w:rsid w:val="00485315"/>
    <w:rsid w:val="004854EA"/>
    <w:rsid w:val="00485A4C"/>
    <w:rsid w:val="00485AD2"/>
    <w:rsid w:val="00485C3E"/>
    <w:rsid w:val="00485E6F"/>
    <w:rsid w:val="00485FBA"/>
    <w:rsid w:val="00486003"/>
    <w:rsid w:val="00486357"/>
    <w:rsid w:val="00486367"/>
    <w:rsid w:val="004864AE"/>
    <w:rsid w:val="004864D9"/>
    <w:rsid w:val="00486ACF"/>
    <w:rsid w:val="00486BB7"/>
    <w:rsid w:val="00486D9D"/>
    <w:rsid w:val="00486F67"/>
    <w:rsid w:val="0048710E"/>
    <w:rsid w:val="004871B4"/>
    <w:rsid w:val="004872C6"/>
    <w:rsid w:val="004873AE"/>
    <w:rsid w:val="004873B6"/>
    <w:rsid w:val="004875E9"/>
    <w:rsid w:val="00487709"/>
    <w:rsid w:val="00487755"/>
    <w:rsid w:val="00487795"/>
    <w:rsid w:val="00487807"/>
    <w:rsid w:val="00487D8B"/>
    <w:rsid w:val="00487F2A"/>
    <w:rsid w:val="004902C4"/>
    <w:rsid w:val="004903E7"/>
    <w:rsid w:val="0049049E"/>
    <w:rsid w:val="0049055D"/>
    <w:rsid w:val="00490561"/>
    <w:rsid w:val="004906F0"/>
    <w:rsid w:val="00490755"/>
    <w:rsid w:val="0049082A"/>
    <w:rsid w:val="00490855"/>
    <w:rsid w:val="00490928"/>
    <w:rsid w:val="00490AFB"/>
    <w:rsid w:val="00490F4E"/>
    <w:rsid w:val="00490F7E"/>
    <w:rsid w:val="00491146"/>
    <w:rsid w:val="00491436"/>
    <w:rsid w:val="00491446"/>
    <w:rsid w:val="0049166F"/>
    <w:rsid w:val="0049180D"/>
    <w:rsid w:val="004918AA"/>
    <w:rsid w:val="00491B09"/>
    <w:rsid w:val="00491B36"/>
    <w:rsid w:val="00491C62"/>
    <w:rsid w:val="00491D84"/>
    <w:rsid w:val="00491F6C"/>
    <w:rsid w:val="0049211D"/>
    <w:rsid w:val="0049223D"/>
    <w:rsid w:val="004922B2"/>
    <w:rsid w:val="004922CA"/>
    <w:rsid w:val="0049240C"/>
    <w:rsid w:val="00492468"/>
    <w:rsid w:val="004924B6"/>
    <w:rsid w:val="004924CF"/>
    <w:rsid w:val="0049261C"/>
    <w:rsid w:val="004926FE"/>
    <w:rsid w:val="00492737"/>
    <w:rsid w:val="0049289F"/>
    <w:rsid w:val="004929D9"/>
    <w:rsid w:val="00492AD8"/>
    <w:rsid w:val="00492BF1"/>
    <w:rsid w:val="00492C1A"/>
    <w:rsid w:val="00492CCC"/>
    <w:rsid w:val="00492E88"/>
    <w:rsid w:val="00492ECB"/>
    <w:rsid w:val="0049333D"/>
    <w:rsid w:val="0049342E"/>
    <w:rsid w:val="004934C6"/>
    <w:rsid w:val="00493C1D"/>
    <w:rsid w:val="00493E23"/>
    <w:rsid w:val="00493EC4"/>
    <w:rsid w:val="00493F6D"/>
    <w:rsid w:val="004940BA"/>
    <w:rsid w:val="004940FC"/>
    <w:rsid w:val="004941A8"/>
    <w:rsid w:val="00494514"/>
    <w:rsid w:val="00494584"/>
    <w:rsid w:val="004945B1"/>
    <w:rsid w:val="0049471E"/>
    <w:rsid w:val="004949E1"/>
    <w:rsid w:val="00494A33"/>
    <w:rsid w:val="00494BB9"/>
    <w:rsid w:val="00494C05"/>
    <w:rsid w:val="004952C4"/>
    <w:rsid w:val="0049540D"/>
    <w:rsid w:val="004956B4"/>
    <w:rsid w:val="004959BE"/>
    <w:rsid w:val="00495AE9"/>
    <w:rsid w:val="00495C57"/>
    <w:rsid w:val="004962A5"/>
    <w:rsid w:val="004962C9"/>
    <w:rsid w:val="0049630A"/>
    <w:rsid w:val="004963B4"/>
    <w:rsid w:val="00496523"/>
    <w:rsid w:val="0049663D"/>
    <w:rsid w:val="0049666D"/>
    <w:rsid w:val="004966EB"/>
    <w:rsid w:val="004968B9"/>
    <w:rsid w:val="00496BA8"/>
    <w:rsid w:val="00496EED"/>
    <w:rsid w:val="00497007"/>
    <w:rsid w:val="004970D4"/>
    <w:rsid w:val="004970F7"/>
    <w:rsid w:val="0049716D"/>
    <w:rsid w:val="004971B9"/>
    <w:rsid w:val="00497241"/>
    <w:rsid w:val="0049744C"/>
    <w:rsid w:val="00497517"/>
    <w:rsid w:val="0049766C"/>
    <w:rsid w:val="0049775A"/>
    <w:rsid w:val="00497B20"/>
    <w:rsid w:val="00497B9B"/>
    <w:rsid w:val="004A010C"/>
    <w:rsid w:val="004A0331"/>
    <w:rsid w:val="004A058D"/>
    <w:rsid w:val="004A072F"/>
    <w:rsid w:val="004A0733"/>
    <w:rsid w:val="004A077E"/>
    <w:rsid w:val="004A0818"/>
    <w:rsid w:val="004A0AAE"/>
    <w:rsid w:val="004A0EFA"/>
    <w:rsid w:val="004A0F29"/>
    <w:rsid w:val="004A1013"/>
    <w:rsid w:val="004A1029"/>
    <w:rsid w:val="004A11F3"/>
    <w:rsid w:val="004A1328"/>
    <w:rsid w:val="004A1701"/>
    <w:rsid w:val="004A1794"/>
    <w:rsid w:val="004A1BE7"/>
    <w:rsid w:val="004A1DD7"/>
    <w:rsid w:val="004A2468"/>
    <w:rsid w:val="004A2533"/>
    <w:rsid w:val="004A25E8"/>
    <w:rsid w:val="004A296C"/>
    <w:rsid w:val="004A2AB2"/>
    <w:rsid w:val="004A2C72"/>
    <w:rsid w:val="004A2CD0"/>
    <w:rsid w:val="004A2DAF"/>
    <w:rsid w:val="004A3498"/>
    <w:rsid w:val="004A3936"/>
    <w:rsid w:val="004A3944"/>
    <w:rsid w:val="004A3A41"/>
    <w:rsid w:val="004A3A87"/>
    <w:rsid w:val="004A3AEF"/>
    <w:rsid w:val="004A3B3D"/>
    <w:rsid w:val="004A3B8B"/>
    <w:rsid w:val="004A3C5A"/>
    <w:rsid w:val="004A3DAA"/>
    <w:rsid w:val="004A3E2A"/>
    <w:rsid w:val="004A3F09"/>
    <w:rsid w:val="004A404F"/>
    <w:rsid w:val="004A40B4"/>
    <w:rsid w:val="004A416D"/>
    <w:rsid w:val="004A43F0"/>
    <w:rsid w:val="004A4491"/>
    <w:rsid w:val="004A4701"/>
    <w:rsid w:val="004A47A4"/>
    <w:rsid w:val="004A4952"/>
    <w:rsid w:val="004A57F9"/>
    <w:rsid w:val="004A586B"/>
    <w:rsid w:val="004A59D8"/>
    <w:rsid w:val="004A5A65"/>
    <w:rsid w:val="004A5ADC"/>
    <w:rsid w:val="004A5B51"/>
    <w:rsid w:val="004A6128"/>
    <w:rsid w:val="004A62A7"/>
    <w:rsid w:val="004A62FA"/>
    <w:rsid w:val="004A63E3"/>
    <w:rsid w:val="004A65D8"/>
    <w:rsid w:val="004A689B"/>
    <w:rsid w:val="004A6A7D"/>
    <w:rsid w:val="004A6B18"/>
    <w:rsid w:val="004A6B34"/>
    <w:rsid w:val="004A6D28"/>
    <w:rsid w:val="004A6EA6"/>
    <w:rsid w:val="004A7101"/>
    <w:rsid w:val="004A71C9"/>
    <w:rsid w:val="004A74E8"/>
    <w:rsid w:val="004A7518"/>
    <w:rsid w:val="004A7560"/>
    <w:rsid w:val="004A75C6"/>
    <w:rsid w:val="004A78DB"/>
    <w:rsid w:val="004A792F"/>
    <w:rsid w:val="004A7B2D"/>
    <w:rsid w:val="004A7DA8"/>
    <w:rsid w:val="004A7E2E"/>
    <w:rsid w:val="004B014B"/>
    <w:rsid w:val="004B01DB"/>
    <w:rsid w:val="004B0358"/>
    <w:rsid w:val="004B048A"/>
    <w:rsid w:val="004B04DA"/>
    <w:rsid w:val="004B0576"/>
    <w:rsid w:val="004B0596"/>
    <w:rsid w:val="004B0657"/>
    <w:rsid w:val="004B0863"/>
    <w:rsid w:val="004B0CD8"/>
    <w:rsid w:val="004B0E21"/>
    <w:rsid w:val="004B12E0"/>
    <w:rsid w:val="004B17B1"/>
    <w:rsid w:val="004B17F6"/>
    <w:rsid w:val="004B18DF"/>
    <w:rsid w:val="004B1B7A"/>
    <w:rsid w:val="004B1C6D"/>
    <w:rsid w:val="004B1D02"/>
    <w:rsid w:val="004B1DD1"/>
    <w:rsid w:val="004B1E1F"/>
    <w:rsid w:val="004B209E"/>
    <w:rsid w:val="004B2594"/>
    <w:rsid w:val="004B26E9"/>
    <w:rsid w:val="004B2C96"/>
    <w:rsid w:val="004B2FEC"/>
    <w:rsid w:val="004B321F"/>
    <w:rsid w:val="004B34C3"/>
    <w:rsid w:val="004B35E3"/>
    <w:rsid w:val="004B36B4"/>
    <w:rsid w:val="004B38FD"/>
    <w:rsid w:val="004B3A78"/>
    <w:rsid w:val="004B3DA4"/>
    <w:rsid w:val="004B3F28"/>
    <w:rsid w:val="004B3F7C"/>
    <w:rsid w:val="004B4070"/>
    <w:rsid w:val="004B40D6"/>
    <w:rsid w:val="004B42EB"/>
    <w:rsid w:val="004B4347"/>
    <w:rsid w:val="004B439F"/>
    <w:rsid w:val="004B459D"/>
    <w:rsid w:val="004B45AD"/>
    <w:rsid w:val="004B4679"/>
    <w:rsid w:val="004B47B4"/>
    <w:rsid w:val="004B4D31"/>
    <w:rsid w:val="004B5183"/>
    <w:rsid w:val="004B52A0"/>
    <w:rsid w:val="004B5388"/>
    <w:rsid w:val="004B591B"/>
    <w:rsid w:val="004B5DC4"/>
    <w:rsid w:val="004B6177"/>
    <w:rsid w:val="004B62C8"/>
    <w:rsid w:val="004B6449"/>
    <w:rsid w:val="004B66D4"/>
    <w:rsid w:val="004B69D5"/>
    <w:rsid w:val="004B6C28"/>
    <w:rsid w:val="004B6CC3"/>
    <w:rsid w:val="004B6CF0"/>
    <w:rsid w:val="004B6D82"/>
    <w:rsid w:val="004B6E10"/>
    <w:rsid w:val="004B6EC8"/>
    <w:rsid w:val="004B721A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C4C"/>
    <w:rsid w:val="004C0906"/>
    <w:rsid w:val="004C0B5B"/>
    <w:rsid w:val="004C0BCE"/>
    <w:rsid w:val="004C0DA3"/>
    <w:rsid w:val="004C1019"/>
    <w:rsid w:val="004C11E4"/>
    <w:rsid w:val="004C12A0"/>
    <w:rsid w:val="004C130A"/>
    <w:rsid w:val="004C136A"/>
    <w:rsid w:val="004C14DC"/>
    <w:rsid w:val="004C14EF"/>
    <w:rsid w:val="004C16E4"/>
    <w:rsid w:val="004C1703"/>
    <w:rsid w:val="004C18D4"/>
    <w:rsid w:val="004C191C"/>
    <w:rsid w:val="004C1B3E"/>
    <w:rsid w:val="004C1BF9"/>
    <w:rsid w:val="004C210B"/>
    <w:rsid w:val="004C226F"/>
    <w:rsid w:val="004C227F"/>
    <w:rsid w:val="004C24C1"/>
    <w:rsid w:val="004C26A7"/>
    <w:rsid w:val="004C2755"/>
    <w:rsid w:val="004C2949"/>
    <w:rsid w:val="004C295C"/>
    <w:rsid w:val="004C2AEE"/>
    <w:rsid w:val="004C313A"/>
    <w:rsid w:val="004C3221"/>
    <w:rsid w:val="004C3236"/>
    <w:rsid w:val="004C33FD"/>
    <w:rsid w:val="004C3578"/>
    <w:rsid w:val="004C35BC"/>
    <w:rsid w:val="004C3764"/>
    <w:rsid w:val="004C3950"/>
    <w:rsid w:val="004C3CE8"/>
    <w:rsid w:val="004C3E8A"/>
    <w:rsid w:val="004C3EE2"/>
    <w:rsid w:val="004C3F7F"/>
    <w:rsid w:val="004C45A6"/>
    <w:rsid w:val="004C484D"/>
    <w:rsid w:val="004C4949"/>
    <w:rsid w:val="004C4973"/>
    <w:rsid w:val="004C49E0"/>
    <w:rsid w:val="004C4CEA"/>
    <w:rsid w:val="004C5041"/>
    <w:rsid w:val="004C510A"/>
    <w:rsid w:val="004C529F"/>
    <w:rsid w:val="004C5343"/>
    <w:rsid w:val="004C5579"/>
    <w:rsid w:val="004C579B"/>
    <w:rsid w:val="004C579E"/>
    <w:rsid w:val="004C5A6D"/>
    <w:rsid w:val="004C613C"/>
    <w:rsid w:val="004C6240"/>
    <w:rsid w:val="004C62D8"/>
    <w:rsid w:val="004C636D"/>
    <w:rsid w:val="004C6550"/>
    <w:rsid w:val="004C6655"/>
    <w:rsid w:val="004C68B3"/>
    <w:rsid w:val="004C6A2B"/>
    <w:rsid w:val="004C6B03"/>
    <w:rsid w:val="004C6B6D"/>
    <w:rsid w:val="004C6BD3"/>
    <w:rsid w:val="004C6EC7"/>
    <w:rsid w:val="004C72EB"/>
    <w:rsid w:val="004C738C"/>
    <w:rsid w:val="004C7439"/>
    <w:rsid w:val="004C747E"/>
    <w:rsid w:val="004C7653"/>
    <w:rsid w:val="004C7881"/>
    <w:rsid w:val="004C78C2"/>
    <w:rsid w:val="004C7945"/>
    <w:rsid w:val="004C798E"/>
    <w:rsid w:val="004C7BFB"/>
    <w:rsid w:val="004C7EA2"/>
    <w:rsid w:val="004C7FEC"/>
    <w:rsid w:val="004D0003"/>
    <w:rsid w:val="004D0021"/>
    <w:rsid w:val="004D00CE"/>
    <w:rsid w:val="004D0394"/>
    <w:rsid w:val="004D0526"/>
    <w:rsid w:val="004D05A0"/>
    <w:rsid w:val="004D076E"/>
    <w:rsid w:val="004D07D1"/>
    <w:rsid w:val="004D0867"/>
    <w:rsid w:val="004D0980"/>
    <w:rsid w:val="004D0A9C"/>
    <w:rsid w:val="004D0C7B"/>
    <w:rsid w:val="004D0D16"/>
    <w:rsid w:val="004D0D1C"/>
    <w:rsid w:val="004D0EAB"/>
    <w:rsid w:val="004D0FBB"/>
    <w:rsid w:val="004D117A"/>
    <w:rsid w:val="004D11E9"/>
    <w:rsid w:val="004D14E4"/>
    <w:rsid w:val="004D1693"/>
    <w:rsid w:val="004D1765"/>
    <w:rsid w:val="004D19CC"/>
    <w:rsid w:val="004D1B8F"/>
    <w:rsid w:val="004D1DE5"/>
    <w:rsid w:val="004D1ECF"/>
    <w:rsid w:val="004D1F4E"/>
    <w:rsid w:val="004D2405"/>
    <w:rsid w:val="004D253B"/>
    <w:rsid w:val="004D25DA"/>
    <w:rsid w:val="004D2AA2"/>
    <w:rsid w:val="004D2CAB"/>
    <w:rsid w:val="004D2E62"/>
    <w:rsid w:val="004D2F54"/>
    <w:rsid w:val="004D30E3"/>
    <w:rsid w:val="004D3114"/>
    <w:rsid w:val="004D3175"/>
    <w:rsid w:val="004D34B5"/>
    <w:rsid w:val="004D3527"/>
    <w:rsid w:val="004D389C"/>
    <w:rsid w:val="004D3955"/>
    <w:rsid w:val="004D39B7"/>
    <w:rsid w:val="004D3A1C"/>
    <w:rsid w:val="004D3B30"/>
    <w:rsid w:val="004D40BE"/>
    <w:rsid w:val="004D4433"/>
    <w:rsid w:val="004D45D4"/>
    <w:rsid w:val="004D4C4A"/>
    <w:rsid w:val="004D515D"/>
    <w:rsid w:val="004D5169"/>
    <w:rsid w:val="004D550A"/>
    <w:rsid w:val="004D5588"/>
    <w:rsid w:val="004D5620"/>
    <w:rsid w:val="004D56DB"/>
    <w:rsid w:val="004D591B"/>
    <w:rsid w:val="004D5960"/>
    <w:rsid w:val="004D59C6"/>
    <w:rsid w:val="004D5B56"/>
    <w:rsid w:val="004D5D04"/>
    <w:rsid w:val="004D5F36"/>
    <w:rsid w:val="004D60B3"/>
    <w:rsid w:val="004D6313"/>
    <w:rsid w:val="004D6386"/>
    <w:rsid w:val="004D67E6"/>
    <w:rsid w:val="004D69CF"/>
    <w:rsid w:val="004D6BC7"/>
    <w:rsid w:val="004D6C41"/>
    <w:rsid w:val="004D6CA2"/>
    <w:rsid w:val="004D6EC0"/>
    <w:rsid w:val="004D6F5E"/>
    <w:rsid w:val="004D6F95"/>
    <w:rsid w:val="004D6FC0"/>
    <w:rsid w:val="004D707A"/>
    <w:rsid w:val="004D7332"/>
    <w:rsid w:val="004D7425"/>
    <w:rsid w:val="004D7472"/>
    <w:rsid w:val="004D7615"/>
    <w:rsid w:val="004D7618"/>
    <w:rsid w:val="004D77F7"/>
    <w:rsid w:val="004D7B49"/>
    <w:rsid w:val="004D7C24"/>
    <w:rsid w:val="004D7DB4"/>
    <w:rsid w:val="004D7E5E"/>
    <w:rsid w:val="004D7EDD"/>
    <w:rsid w:val="004E03DC"/>
    <w:rsid w:val="004E052D"/>
    <w:rsid w:val="004E0535"/>
    <w:rsid w:val="004E0609"/>
    <w:rsid w:val="004E098E"/>
    <w:rsid w:val="004E0990"/>
    <w:rsid w:val="004E0B43"/>
    <w:rsid w:val="004E0B69"/>
    <w:rsid w:val="004E0DD0"/>
    <w:rsid w:val="004E0E29"/>
    <w:rsid w:val="004E15E7"/>
    <w:rsid w:val="004E1605"/>
    <w:rsid w:val="004E16B7"/>
    <w:rsid w:val="004E1B0D"/>
    <w:rsid w:val="004E1BB6"/>
    <w:rsid w:val="004E1D55"/>
    <w:rsid w:val="004E1DF6"/>
    <w:rsid w:val="004E1EE7"/>
    <w:rsid w:val="004E20D4"/>
    <w:rsid w:val="004E220C"/>
    <w:rsid w:val="004E2556"/>
    <w:rsid w:val="004E279F"/>
    <w:rsid w:val="004E27FA"/>
    <w:rsid w:val="004E2972"/>
    <w:rsid w:val="004E2F28"/>
    <w:rsid w:val="004E2F45"/>
    <w:rsid w:val="004E35A9"/>
    <w:rsid w:val="004E35BE"/>
    <w:rsid w:val="004E35FA"/>
    <w:rsid w:val="004E3905"/>
    <w:rsid w:val="004E39C6"/>
    <w:rsid w:val="004E3A14"/>
    <w:rsid w:val="004E3A1B"/>
    <w:rsid w:val="004E3B13"/>
    <w:rsid w:val="004E3BB3"/>
    <w:rsid w:val="004E3BCB"/>
    <w:rsid w:val="004E3BF0"/>
    <w:rsid w:val="004E3D6A"/>
    <w:rsid w:val="004E3ED3"/>
    <w:rsid w:val="004E402A"/>
    <w:rsid w:val="004E4101"/>
    <w:rsid w:val="004E4266"/>
    <w:rsid w:val="004E4523"/>
    <w:rsid w:val="004E4596"/>
    <w:rsid w:val="004E46CC"/>
    <w:rsid w:val="004E478B"/>
    <w:rsid w:val="004E4AE8"/>
    <w:rsid w:val="004E562B"/>
    <w:rsid w:val="004E58F4"/>
    <w:rsid w:val="004E5950"/>
    <w:rsid w:val="004E5AC0"/>
    <w:rsid w:val="004E5F88"/>
    <w:rsid w:val="004E6112"/>
    <w:rsid w:val="004E63E8"/>
    <w:rsid w:val="004E6447"/>
    <w:rsid w:val="004E65AE"/>
    <w:rsid w:val="004E664C"/>
    <w:rsid w:val="004E6740"/>
    <w:rsid w:val="004E67C5"/>
    <w:rsid w:val="004E6ADB"/>
    <w:rsid w:val="004E6B4B"/>
    <w:rsid w:val="004E6BC7"/>
    <w:rsid w:val="004E6C25"/>
    <w:rsid w:val="004E6D1E"/>
    <w:rsid w:val="004E6E70"/>
    <w:rsid w:val="004E6E9B"/>
    <w:rsid w:val="004E764E"/>
    <w:rsid w:val="004E7666"/>
    <w:rsid w:val="004E78F8"/>
    <w:rsid w:val="004E7C00"/>
    <w:rsid w:val="004E7C1E"/>
    <w:rsid w:val="004E7C76"/>
    <w:rsid w:val="004E7E01"/>
    <w:rsid w:val="004E7E83"/>
    <w:rsid w:val="004E7F9C"/>
    <w:rsid w:val="004E7FBD"/>
    <w:rsid w:val="004E7FE7"/>
    <w:rsid w:val="004F00ED"/>
    <w:rsid w:val="004F0137"/>
    <w:rsid w:val="004F0444"/>
    <w:rsid w:val="004F08DA"/>
    <w:rsid w:val="004F0945"/>
    <w:rsid w:val="004F0B8B"/>
    <w:rsid w:val="004F0D3A"/>
    <w:rsid w:val="004F0E46"/>
    <w:rsid w:val="004F0FC7"/>
    <w:rsid w:val="004F104F"/>
    <w:rsid w:val="004F13C2"/>
    <w:rsid w:val="004F140F"/>
    <w:rsid w:val="004F15B6"/>
    <w:rsid w:val="004F16EA"/>
    <w:rsid w:val="004F1805"/>
    <w:rsid w:val="004F1930"/>
    <w:rsid w:val="004F1A10"/>
    <w:rsid w:val="004F1EC5"/>
    <w:rsid w:val="004F22A1"/>
    <w:rsid w:val="004F23CE"/>
    <w:rsid w:val="004F26F9"/>
    <w:rsid w:val="004F281F"/>
    <w:rsid w:val="004F2AB2"/>
    <w:rsid w:val="004F2AF1"/>
    <w:rsid w:val="004F2BF6"/>
    <w:rsid w:val="004F2C46"/>
    <w:rsid w:val="004F2FA6"/>
    <w:rsid w:val="004F3160"/>
    <w:rsid w:val="004F325D"/>
    <w:rsid w:val="004F3385"/>
    <w:rsid w:val="004F33F6"/>
    <w:rsid w:val="004F38F5"/>
    <w:rsid w:val="004F3A98"/>
    <w:rsid w:val="004F3BE8"/>
    <w:rsid w:val="004F3C78"/>
    <w:rsid w:val="004F3CCE"/>
    <w:rsid w:val="004F3E71"/>
    <w:rsid w:val="004F3F8B"/>
    <w:rsid w:val="004F4021"/>
    <w:rsid w:val="004F436E"/>
    <w:rsid w:val="004F44F2"/>
    <w:rsid w:val="004F4656"/>
    <w:rsid w:val="004F4670"/>
    <w:rsid w:val="004F468A"/>
    <w:rsid w:val="004F46D3"/>
    <w:rsid w:val="004F4700"/>
    <w:rsid w:val="004F4797"/>
    <w:rsid w:val="004F484D"/>
    <w:rsid w:val="004F48F1"/>
    <w:rsid w:val="004F4A37"/>
    <w:rsid w:val="004F4B4F"/>
    <w:rsid w:val="004F4F6E"/>
    <w:rsid w:val="004F5218"/>
    <w:rsid w:val="004F524F"/>
    <w:rsid w:val="004F5337"/>
    <w:rsid w:val="004F537E"/>
    <w:rsid w:val="004F55F3"/>
    <w:rsid w:val="004F56E0"/>
    <w:rsid w:val="004F56EB"/>
    <w:rsid w:val="004F5BB1"/>
    <w:rsid w:val="004F5DFA"/>
    <w:rsid w:val="004F5E36"/>
    <w:rsid w:val="004F5E8C"/>
    <w:rsid w:val="004F6031"/>
    <w:rsid w:val="004F6707"/>
    <w:rsid w:val="004F6793"/>
    <w:rsid w:val="004F6990"/>
    <w:rsid w:val="004F6B8A"/>
    <w:rsid w:val="004F6FA7"/>
    <w:rsid w:val="004F710C"/>
    <w:rsid w:val="004F7128"/>
    <w:rsid w:val="004F7362"/>
    <w:rsid w:val="004F74A4"/>
    <w:rsid w:val="004F752C"/>
    <w:rsid w:val="004F763D"/>
    <w:rsid w:val="004F78DD"/>
    <w:rsid w:val="004F78E4"/>
    <w:rsid w:val="004F7A01"/>
    <w:rsid w:val="004F7A42"/>
    <w:rsid w:val="004F7C34"/>
    <w:rsid w:val="004F7CAE"/>
    <w:rsid w:val="004F7CF1"/>
    <w:rsid w:val="004F7D67"/>
    <w:rsid w:val="00500537"/>
    <w:rsid w:val="0050060E"/>
    <w:rsid w:val="00500D14"/>
    <w:rsid w:val="00500DB2"/>
    <w:rsid w:val="005012C2"/>
    <w:rsid w:val="00501BC1"/>
    <w:rsid w:val="00501F5D"/>
    <w:rsid w:val="00501F81"/>
    <w:rsid w:val="00502026"/>
    <w:rsid w:val="005020FD"/>
    <w:rsid w:val="00502605"/>
    <w:rsid w:val="00502663"/>
    <w:rsid w:val="0050279F"/>
    <w:rsid w:val="005028FE"/>
    <w:rsid w:val="00502A10"/>
    <w:rsid w:val="00502D45"/>
    <w:rsid w:val="00502DF0"/>
    <w:rsid w:val="00502E71"/>
    <w:rsid w:val="00502F3D"/>
    <w:rsid w:val="005030DE"/>
    <w:rsid w:val="00503229"/>
    <w:rsid w:val="005038FD"/>
    <w:rsid w:val="00503B1D"/>
    <w:rsid w:val="00503C4D"/>
    <w:rsid w:val="00503CAC"/>
    <w:rsid w:val="00503EB3"/>
    <w:rsid w:val="00503EC4"/>
    <w:rsid w:val="00503F81"/>
    <w:rsid w:val="005041D6"/>
    <w:rsid w:val="00504375"/>
    <w:rsid w:val="0050442A"/>
    <w:rsid w:val="00504505"/>
    <w:rsid w:val="005045AE"/>
    <w:rsid w:val="00504D25"/>
    <w:rsid w:val="00504D51"/>
    <w:rsid w:val="00504DFC"/>
    <w:rsid w:val="00504F95"/>
    <w:rsid w:val="00505135"/>
    <w:rsid w:val="00505184"/>
    <w:rsid w:val="00505398"/>
    <w:rsid w:val="005054EC"/>
    <w:rsid w:val="00505547"/>
    <w:rsid w:val="005055DD"/>
    <w:rsid w:val="00505A0A"/>
    <w:rsid w:val="00505ED0"/>
    <w:rsid w:val="0050623A"/>
    <w:rsid w:val="00506269"/>
    <w:rsid w:val="0050628E"/>
    <w:rsid w:val="00506D15"/>
    <w:rsid w:val="00506E7A"/>
    <w:rsid w:val="00507231"/>
    <w:rsid w:val="00507482"/>
    <w:rsid w:val="00507677"/>
    <w:rsid w:val="005078F0"/>
    <w:rsid w:val="00507C0E"/>
    <w:rsid w:val="00507EF7"/>
    <w:rsid w:val="005101D5"/>
    <w:rsid w:val="0051023F"/>
    <w:rsid w:val="00510C04"/>
    <w:rsid w:val="00510F3B"/>
    <w:rsid w:val="00511165"/>
    <w:rsid w:val="005113F1"/>
    <w:rsid w:val="0051146E"/>
    <w:rsid w:val="00511667"/>
    <w:rsid w:val="005116DB"/>
    <w:rsid w:val="005116F8"/>
    <w:rsid w:val="0051170E"/>
    <w:rsid w:val="00511904"/>
    <w:rsid w:val="00511AC6"/>
    <w:rsid w:val="00511CBF"/>
    <w:rsid w:val="00511E4B"/>
    <w:rsid w:val="00511F28"/>
    <w:rsid w:val="0051203C"/>
    <w:rsid w:val="0051238E"/>
    <w:rsid w:val="00512545"/>
    <w:rsid w:val="0051264F"/>
    <w:rsid w:val="005127D9"/>
    <w:rsid w:val="0051298F"/>
    <w:rsid w:val="00512B0F"/>
    <w:rsid w:val="00512C89"/>
    <w:rsid w:val="00512D0F"/>
    <w:rsid w:val="00512DF0"/>
    <w:rsid w:val="005130CA"/>
    <w:rsid w:val="005130E3"/>
    <w:rsid w:val="005132D2"/>
    <w:rsid w:val="00513566"/>
    <w:rsid w:val="00513BB1"/>
    <w:rsid w:val="00513EE9"/>
    <w:rsid w:val="00513FBE"/>
    <w:rsid w:val="00514315"/>
    <w:rsid w:val="005144A2"/>
    <w:rsid w:val="005146AC"/>
    <w:rsid w:val="0051475B"/>
    <w:rsid w:val="00514776"/>
    <w:rsid w:val="00514841"/>
    <w:rsid w:val="00514874"/>
    <w:rsid w:val="00514965"/>
    <w:rsid w:val="00514AF2"/>
    <w:rsid w:val="00515000"/>
    <w:rsid w:val="0051500C"/>
    <w:rsid w:val="00515085"/>
    <w:rsid w:val="005150D1"/>
    <w:rsid w:val="0051518A"/>
    <w:rsid w:val="005156AB"/>
    <w:rsid w:val="005156D8"/>
    <w:rsid w:val="0051570E"/>
    <w:rsid w:val="005158B2"/>
    <w:rsid w:val="005158EB"/>
    <w:rsid w:val="00515A98"/>
    <w:rsid w:val="00516126"/>
    <w:rsid w:val="0051641B"/>
    <w:rsid w:val="005165A9"/>
    <w:rsid w:val="005165D9"/>
    <w:rsid w:val="005166B4"/>
    <w:rsid w:val="00516986"/>
    <w:rsid w:val="005169AE"/>
    <w:rsid w:val="00516A16"/>
    <w:rsid w:val="00516A9C"/>
    <w:rsid w:val="00516E24"/>
    <w:rsid w:val="00517067"/>
    <w:rsid w:val="00517417"/>
    <w:rsid w:val="0051759C"/>
    <w:rsid w:val="00517713"/>
    <w:rsid w:val="00517974"/>
    <w:rsid w:val="00517B9F"/>
    <w:rsid w:val="00517CD4"/>
    <w:rsid w:val="00517DE6"/>
    <w:rsid w:val="00520040"/>
    <w:rsid w:val="00520045"/>
    <w:rsid w:val="005200CD"/>
    <w:rsid w:val="00520360"/>
    <w:rsid w:val="005203EF"/>
    <w:rsid w:val="00520466"/>
    <w:rsid w:val="00520500"/>
    <w:rsid w:val="0052073F"/>
    <w:rsid w:val="00520B1F"/>
    <w:rsid w:val="00520C0D"/>
    <w:rsid w:val="00520C4E"/>
    <w:rsid w:val="00520CA4"/>
    <w:rsid w:val="00520CA9"/>
    <w:rsid w:val="00520E0C"/>
    <w:rsid w:val="00520EEF"/>
    <w:rsid w:val="00520F2F"/>
    <w:rsid w:val="00520FAC"/>
    <w:rsid w:val="005214B0"/>
    <w:rsid w:val="00521698"/>
    <w:rsid w:val="005216F2"/>
    <w:rsid w:val="00521889"/>
    <w:rsid w:val="00521D2A"/>
    <w:rsid w:val="00521DA6"/>
    <w:rsid w:val="00521EDA"/>
    <w:rsid w:val="00521FF2"/>
    <w:rsid w:val="0052204C"/>
    <w:rsid w:val="005221FC"/>
    <w:rsid w:val="005222C7"/>
    <w:rsid w:val="005225E9"/>
    <w:rsid w:val="005227E2"/>
    <w:rsid w:val="005228A3"/>
    <w:rsid w:val="0052295D"/>
    <w:rsid w:val="00522FA9"/>
    <w:rsid w:val="005230F4"/>
    <w:rsid w:val="005236B7"/>
    <w:rsid w:val="005236D6"/>
    <w:rsid w:val="005237C0"/>
    <w:rsid w:val="0052383E"/>
    <w:rsid w:val="00523A80"/>
    <w:rsid w:val="00523B22"/>
    <w:rsid w:val="00523C37"/>
    <w:rsid w:val="00523C58"/>
    <w:rsid w:val="00523E2A"/>
    <w:rsid w:val="00523E37"/>
    <w:rsid w:val="00523FA6"/>
    <w:rsid w:val="005240BF"/>
    <w:rsid w:val="0052467C"/>
    <w:rsid w:val="005246DB"/>
    <w:rsid w:val="005249A5"/>
    <w:rsid w:val="00524A60"/>
    <w:rsid w:val="00524C77"/>
    <w:rsid w:val="00524C7D"/>
    <w:rsid w:val="00524D40"/>
    <w:rsid w:val="00524DAE"/>
    <w:rsid w:val="005254AD"/>
    <w:rsid w:val="005255D3"/>
    <w:rsid w:val="0052584A"/>
    <w:rsid w:val="005258C7"/>
    <w:rsid w:val="00525B16"/>
    <w:rsid w:val="00525BD1"/>
    <w:rsid w:val="00525C08"/>
    <w:rsid w:val="005263B7"/>
    <w:rsid w:val="0052666D"/>
    <w:rsid w:val="00526856"/>
    <w:rsid w:val="0052699A"/>
    <w:rsid w:val="00526A70"/>
    <w:rsid w:val="00526D23"/>
    <w:rsid w:val="005271F4"/>
    <w:rsid w:val="005276D4"/>
    <w:rsid w:val="005277FB"/>
    <w:rsid w:val="0052782E"/>
    <w:rsid w:val="00527945"/>
    <w:rsid w:val="0052799D"/>
    <w:rsid w:val="005279A7"/>
    <w:rsid w:val="00527BEF"/>
    <w:rsid w:val="00527D12"/>
    <w:rsid w:val="00527D2B"/>
    <w:rsid w:val="00527D3E"/>
    <w:rsid w:val="0053000D"/>
    <w:rsid w:val="0053000E"/>
    <w:rsid w:val="005301E4"/>
    <w:rsid w:val="0053045B"/>
    <w:rsid w:val="0053050D"/>
    <w:rsid w:val="005307A6"/>
    <w:rsid w:val="005309D3"/>
    <w:rsid w:val="00530ADB"/>
    <w:rsid w:val="00530D13"/>
    <w:rsid w:val="00530D32"/>
    <w:rsid w:val="00531108"/>
    <w:rsid w:val="005311BB"/>
    <w:rsid w:val="00531383"/>
    <w:rsid w:val="00531A4F"/>
    <w:rsid w:val="00531C3F"/>
    <w:rsid w:val="00531E56"/>
    <w:rsid w:val="00532203"/>
    <w:rsid w:val="005323C2"/>
    <w:rsid w:val="005323F9"/>
    <w:rsid w:val="005329C5"/>
    <w:rsid w:val="00532CB3"/>
    <w:rsid w:val="0053327F"/>
    <w:rsid w:val="005339CD"/>
    <w:rsid w:val="00533A13"/>
    <w:rsid w:val="00533CD6"/>
    <w:rsid w:val="00533D1A"/>
    <w:rsid w:val="00533D74"/>
    <w:rsid w:val="00533F48"/>
    <w:rsid w:val="00533F7D"/>
    <w:rsid w:val="00533FEE"/>
    <w:rsid w:val="00534241"/>
    <w:rsid w:val="00534250"/>
    <w:rsid w:val="0053432B"/>
    <w:rsid w:val="0053449C"/>
    <w:rsid w:val="00534510"/>
    <w:rsid w:val="005346D6"/>
    <w:rsid w:val="005349F3"/>
    <w:rsid w:val="00534C34"/>
    <w:rsid w:val="00534CAC"/>
    <w:rsid w:val="00535164"/>
    <w:rsid w:val="00535288"/>
    <w:rsid w:val="005352CE"/>
    <w:rsid w:val="00535561"/>
    <w:rsid w:val="0053558E"/>
    <w:rsid w:val="005355B2"/>
    <w:rsid w:val="005355CB"/>
    <w:rsid w:val="00535630"/>
    <w:rsid w:val="005356FD"/>
    <w:rsid w:val="0053570A"/>
    <w:rsid w:val="0053572A"/>
    <w:rsid w:val="005359E5"/>
    <w:rsid w:val="00535B6A"/>
    <w:rsid w:val="00535CCD"/>
    <w:rsid w:val="00535F65"/>
    <w:rsid w:val="00535FBF"/>
    <w:rsid w:val="0053600F"/>
    <w:rsid w:val="005360CF"/>
    <w:rsid w:val="00536286"/>
    <w:rsid w:val="0053640B"/>
    <w:rsid w:val="005365E7"/>
    <w:rsid w:val="00536785"/>
    <w:rsid w:val="005367F1"/>
    <w:rsid w:val="00536969"/>
    <w:rsid w:val="00536BC3"/>
    <w:rsid w:val="00536C54"/>
    <w:rsid w:val="005372DF"/>
    <w:rsid w:val="00537662"/>
    <w:rsid w:val="00537720"/>
    <w:rsid w:val="00537DAF"/>
    <w:rsid w:val="00537F5F"/>
    <w:rsid w:val="005407D8"/>
    <w:rsid w:val="00540DD3"/>
    <w:rsid w:val="00540E6B"/>
    <w:rsid w:val="00541272"/>
    <w:rsid w:val="0054143F"/>
    <w:rsid w:val="0054156A"/>
    <w:rsid w:val="005415B0"/>
    <w:rsid w:val="005415FA"/>
    <w:rsid w:val="005418F9"/>
    <w:rsid w:val="00541ABA"/>
    <w:rsid w:val="00541BE1"/>
    <w:rsid w:val="00541F9A"/>
    <w:rsid w:val="00542167"/>
    <w:rsid w:val="005422EE"/>
    <w:rsid w:val="005425F9"/>
    <w:rsid w:val="0054266D"/>
    <w:rsid w:val="00542926"/>
    <w:rsid w:val="00542D32"/>
    <w:rsid w:val="0054309A"/>
    <w:rsid w:val="00543288"/>
    <w:rsid w:val="005433B6"/>
    <w:rsid w:val="00543495"/>
    <w:rsid w:val="00543708"/>
    <w:rsid w:val="00543C3B"/>
    <w:rsid w:val="00543D65"/>
    <w:rsid w:val="00543D81"/>
    <w:rsid w:val="00543FC6"/>
    <w:rsid w:val="00544373"/>
    <w:rsid w:val="005444DE"/>
    <w:rsid w:val="0054458C"/>
    <w:rsid w:val="00544817"/>
    <w:rsid w:val="00544D4E"/>
    <w:rsid w:val="00544D51"/>
    <w:rsid w:val="00544DC9"/>
    <w:rsid w:val="00544EEE"/>
    <w:rsid w:val="00544FEE"/>
    <w:rsid w:val="0054503B"/>
    <w:rsid w:val="0054520E"/>
    <w:rsid w:val="0054546B"/>
    <w:rsid w:val="00545530"/>
    <w:rsid w:val="00545AEE"/>
    <w:rsid w:val="00545BF2"/>
    <w:rsid w:val="00545D97"/>
    <w:rsid w:val="00545D9D"/>
    <w:rsid w:val="00545FC9"/>
    <w:rsid w:val="005460FB"/>
    <w:rsid w:val="0054647E"/>
    <w:rsid w:val="0054652A"/>
    <w:rsid w:val="00546620"/>
    <w:rsid w:val="005469F7"/>
    <w:rsid w:val="00546F31"/>
    <w:rsid w:val="00547007"/>
    <w:rsid w:val="005470B7"/>
    <w:rsid w:val="00547432"/>
    <w:rsid w:val="00547D93"/>
    <w:rsid w:val="00547EA0"/>
    <w:rsid w:val="0055026E"/>
    <w:rsid w:val="005503FC"/>
    <w:rsid w:val="00550463"/>
    <w:rsid w:val="0055054B"/>
    <w:rsid w:val="005505B9"/>
    <w:rsid w:val="0055074B"/>
    <w:rsid w:val="005508FB"/>
    <w:rsid w:val="005509C8"/>
    <w:rsid w:val="00550AF1"/>
    <w:rsid w:val="00550C9B"/>
    <w:rsid w:val="00550F24"/>
    <w:rsid w:val="00550FAC"/>
    <w:rsid w:val="005513C3"/>
    <w:rsid w:val="00551656"/>
    <w:rsid w:val="0055167C"/>
    <w:rsid w:val="005517B2"/>
    <w:rsid w:val="00551BD1"/>
    <w:rsid w:val="00551D11"/>
    <w:rsid w:val="00551DA8"/>
    <w:rsid w:val="00551EB9"/>
    <w:rsid w:val="00551F08"/>
    <w:rsid w:val="00551F5B"/>
    <w:rsid w:val="0055208A"/>
    <w:rsid w:val="00552139"/>
    <w:rsid w:val="0055226B"/>
    <w:rsid w:val="00552770"/>
    <w:rsid w:val="0055278D"/>
    <w:rsid w:val="00552890"/>
    <w:rsid w:val="005529E7"/>
    <w:rsid w:val="00552D79"/>
    <w:rsid w:val="00552FD4"/>
    <w:rsid w:val="00553025"/>
    <w:rsid w:val="005532A6"/>
    <w:rsid w:val="005534A6"/>
    <w:rsid w:val="005535AE"/>
    <w:rsid w:val="00553B68"/>
    <w:rsid w:val="00553BF0"/>
    <w:rsid w:val="00553C6F"/>
    <w:rsid w:val="00553D54"/>
    <w:rsid w:val="00553E1C"/>
    <w:rsid w:val="00553E57"/>
    <w:rsid w:val="00554057"/>
    <w:rsid w:val="005542EA"/>
    <w:rsid w:val="00554580"/>
    <w:rsid w:val="00554B58"/>
    <w:rsid w:val="00554D5F"/>
    <w:rsid w:val="00554E05"/>
    <w:rsid w:val="005553A8"/>
    <w:rsid w:val="005553BA"/>
    <w:rsid w:val="00555629"/>
    <w:rsid w:val="005556B3"/>
    <w:rsid w:val="005556BF"/>
    <w:rsid w:val="005557BE"/>
    <w:rsid w:val="005557C3"/>
    <w:rsid w:val="00555843"/>
    <w:rsid w:val="00555CC2"/>
    <w:rsid w:val="00555E22"/>
    <w:rsid w:val="005560B6"/>
    <w:rsid w:val="005561D7"/>
    <w:rsid w:val="00556334"/>
    <w:rsid w:val="00556870"/>
    <w:rsid w:val="005568A2"/>
    <w:rsid w:val="005568AB"/>
    <w:rsid w:val="005569F9"/>
    <w:rsid w:val="00556DBA"/>
    <w:rsid w:val="00556E08"/>
    <w:rsid w:val="00556F3D"/>
    <w:rsid w:val="00556F5C"/>
    <w:rsid w:val="00556F71"/>
    <w:rsid w:val="00557074"/>
    <w:rsid w:val="00557086"/>
    <w:rsid w:val="005571B9"/>
    <w:rsid w:val="00557452"/>
    <w:rsid w:val="00557548"/>
    <w:rsid w:val="005577AB"/>
    <w:rsid w:val="0055787E"/>
    <w:rsid w:val="00557959"/>
    <w:rsid w:val="00557C1B"/>
    <w:rsid w:val="00557D60"/>
    <w:rsid w:val="0056017D"/>
    <w:rsid w:val="00560478"/>
    <w:rsid w:val="0056049D"/>
    <w:rsid w:val="005604F9"/>
    <w:rsid w:val="0056053A"/>
    <w:rsid w:val="0056091E"/>
    <w:rsid w:val="005609F2"/>
    <w:rsid w:val="005609F7"/>
    <w:rsid w:val="00560D54"/>
    <w:rsid w:val="00560D83"/>
    <w:rsid w:val="00560E62"/>
    <w:rsid w:val="00560F97"/>
    <w:rsid w:val="00561015"/>
    <w:rsid w:val="00561018"/>
    <w:rsid w:val="00561581"/>
    <w:rsid w:val="00561664"/>
    <w:rsid w:val="005616EF"/>
    <w:rsid w:val="005617AA"/>
    <w:rsid w:val="005618BD"/>
    <w:rsid w:val="00561E92"/>
    <w:rsid w:val="00561F2A"/>
    <w:rsid w:val="00561F51"/>
    <w:rsid w:val="0056217A"/>
    <w:rsid w:val="0056219D"/>
    <w:rsid w:val="00562238"/>
    <w:rsid w:val="0056234A"/>
    <w:rsid w:val="0056241B"/>
    <w:rsid w:val="00562506"/>
    <w:rsid w:val="005625E2"/>
    <w:rsid w:val="005627CF"/>
    <w:rsid w:val="00562810"/>
    <w:rsid w:val="00562D6F"/>
    <w:rsid w:val="00563280"/>
    <w:rsid w:val="005632CA"/>
    <w:rsid w:val="00563311"/>
    <w:rsid w:val="0056392D"/>
    <w:rsid w:val="00563AD9"/>
    <w:rsid w:val="00563BBE"/>
    <w:rsid w:val="00563BE7"/>
    <w:rsid w:val="005640FA"/>
    <w:rsid w:val="0056417D"/>
    <w:rsid w:val="005641A9"/>
    <w:rsid w:val="005642D4"/>
    <w:rsid w:val="0056434B"/>
    <w:rsid w:val="005645C4"/>
    <w:rsid w:val="005648D9"/>
    <w:rsid w:val="00564A6B"/>
    <w:rsid w:val="00564ADB"/>
    <w:rsid w:val="00564B77"/>
    <w:rsid w:val="00564C7C"/>
    <w:rsid w:val="00564CC4"/>
    <w:rsid w:val="00564F57"/>
    <w:rsid w:val="00564FF6"/>
    <w:rsid w:val="00565397"/>
    <w:rsid w:val="00565399"/>
    <w:rsid w:val="005653CF"/>
    <w:rsid w:val="00565518"/>
    <w:rsid w:val="00565663"/>
    <w:rsid w:val="00565750"/>
    <w:rsid w:val="0056584B"/>
    <w:rsid w:val="005659EC"/>
    <w:rsid w:val="00565B47"/>
    <w:rsid w:val="00565C36"/>
    <w:rsid w:val="00565FAE"/>
    <w:rsid w:val="0056606F"/>
    <w:rsid w:val="0056679E"/>
    <w:rsid w:val="0056687B"/>
    <w:rsid w:val="005669D0"/>
    <w:rsid w:val="00566A31"/>
    <w:rsid w:val="00566AF0"/>
    <w:rsid w:val="00566B46"/>
    <w:rsid w:val="00566BC8"/>
    <w:rsid w:val="00566C7F"/>
    <w:rsid w:val="00566D77"/>
    <w:rsid w:val="00566DC6"/>
    <w:rsid w:val="00566F47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8F9"/>
    <w:rsid w:val="005679F7"/>
    <w:rsid w:val="00567A01"/>
    <w:rsid w:val="00567B68"/>
    <w:rsid w:val="00567BC0"/>
    <w:rsid w:val="00567DA6"/>
    <w:rsid w:val="0057029F"/>
    <w:rsid w:val="005703FC"/>
    <w:rsid w:val="005704E9"/>
    <w:rsid w:val="0057068E"/>
    <w:rsid w:val="00570741"/>
    <w:rsid w:val="005709F6"/>
    <w:rsid w:val="00570B5E"/>
    <w:rsid w:val="00570EB8"/>
    <w:rsid w:val="00570F94"/>
    <w:rsid w:val="00570FC8"/>
    <w:rsid w:val="00570FF0"/>
    <w:rsid w:val="00571772"/>
    <w:rsid w:val="005717CD"/>
    <w:rsid w:val="00571834"/>
    <w:rsid w:val="00571BC6"/>
    <w:rsid w:val="00571BD0"/>
    <w:rsid w:val="00571F22"/>
    <w:rsid w:val="00572139"/>
    <w:rsid w:val="00572149"/>
    <w:rsid w:val="0057233D"/>
    <w:rsid w:val="00572719"/>
    <w:rsid w:val="005727CC"/>
    <w:rsid w:val="00572AF7"/>
    <w:rsid w:val="00572C54"/>
    <w:rsid w:val="00572F82"/>
    <w:rsid w:val="005730A3"/>
    <w:rsid w:val="005732AC"/>
    <w:rsid w:val="00573385"/>
    <w:rsid w:val="0057338C"/>
    <w:rsid w:val="00573505"/>
    <w:rsid w:val="00573641"/>
    <w:rsid w:val="00573723"/>
    <w:rsid w:val="00573E91"/>
    <w:rsid w:val="00573F4E"/>
    <w:rsid w:val="00573F5D"/>
    <w:rsid w:val="00573FCF"/>
    <w:rsid w:val="00574278"/>
    <w:rsid w:val="0057431A"/>
    <w:rsid w:val="005745EC"/>
    <w:rsid w:val="0057481F"/>
    <w:rsid w:val="00574963"/>
    <w:rsid w:val="00574AD0"/>
    <w:rsid w:val="00574C8A"/>
    <w:rsid w:val="00574CAF"/>
    <w:rsid w:val="00574DEF"/>
    <w:rsid w:val="00575119"/>
    <w:rsid w:val="00575134"/>
    <w:rsid w:val="0057520A"/>
    <w:rsid w:val="0057534B"/>
    <w:rsid w:val="005754D2"/>
    <w:rsid w:val="005756C9"/>
    <w:rsid w:val="00575B7E"/>
    <w:rsid w:val="00576152"/>
    <w:rsid w:val="005764BE"/>
    <w:rsid w:val="00576C0D"/>
    <w:rsid w:val="00576FA1"/>
    <w:rsid w:val="0057707A"/>
    <w:rsid w:val="00577249"/>
    <w:rsid w:val="00577450"/>
    <w:rsid w:val="00577464"/>
    <w:rsid w:val="0057750D"/>
    <w:rsid w:val="0057761C"/>
    <w:rsid w:val="00577683"/>
    <w:rsid w:val="005777F5"/>
    <w:rsid w:val="005778BF"/>
    <w:rsid w:val="00577FDB"/>
    <w:rsid w:val="0058000D"/>
    <w:rsid w:val="00580104"/>
    <w:rsid w:val="00580115"/>
    <w:rsid w:val="005805C3"/>
    <w:rsid w:val="0058092E"/>
    <w:rsid w:val="00580B4B"/>
    <w:rsid w:val="00580BA5"/>
    <w:rsid w:val="00580F65"/>
    <w:rsid w:val="0058105C"/>
    <w:rsid w:val="00581178"/>
    <w:rsid w:val="00581564"/>
    <w:rsid w:val="005815F6"/>
    <w:rsid w:val="005816E2"/>
    <w:rsid w:val="00581936"/>
    <w:rsid w:val="005819FB"/>
    <w:rsid w:val="00581B8B"/>
    <w:rsid w:val="00581B9F"/>
    <w:rsid w:val="00581E07"/>
    <w:rsid w:val="00581E0B"/>
    <w:rsid w:val="00582069"/>
    <w:rsid w:val="0058217F"/>
    <w:rsid w:val="005821C2"/>
    <w:rsid w:val="0058220B"/>
    <w:rsid w:val="0058220C"/>
    <w:rsid w:val="0058227F"/>
    <w:rsid w:val="00582639"/>
    <w:rsid w:val="00582806"/>
    <w:rsid w:val="00582A30"/>
    <w:rsid w:val="00582B86"/>
    <w:rsid w:val="00582C93"/>
    <w:rsid w:val="00582DEA"/>
    <w:rsid w:val="00582E0B"/>
    <w:rsid w:val="00582E46"/>
    <w:rsid w:val="00582E88"/>
    <w:rsid w:val="00582FF4"/>
    <w:rsid w:val="0058311F"/>
    <w:rsid w:val="005831CC"/>
    <w:rsid w:val="00583319"/>
    <w:rsid w:val="00583765"/>
    <w:rsid w:val="00583774"/>
    <w:rsid w:val="005837B8"/>
    <w:rsid w:val="00583B45"/>
    <w:rsid w:val="00583C63"/>
    <w:rsid w:val="00583D41"/>
    <w:rsid w:val="00583F6C"/>
    <w:rsid w:val="00583FD9"/>
    <w:rsid w:val="005842B6"/>
    <w:rsid w:val="00584746"/>
    <w:rsid w:val="00584759"/>
    <w:rsid w:val="0058492E"/>
    <w:rsid w:val="0058497F"/>
    <w:rsid w:val="0058499E"/>
    <w:rsid w:val="00584B53"/>
    <w:rsid w:val="00584C5A"/>
    <w:rsid w:val="00584DCA"/>
    <w:rsid w:val="00585150"/>
    <w:rsid w:val="005852CA"/>
    <w:rsid w:val="005852FA"/>
    <w:rsid w:val="00585854"/>
    <w:rsid w:val="00585866"/>
    <w:rsid w:val="00585B63"/>
    <w:rsid w:val="0058606D"/>
    <w:rsid w:val="00586278"/>
    <w:rsid w:val="005864A9"/>
    <w:rsid w:val="00586694"/>
    <w:rsid w:val="0058676A"/>
    <w:rsid w:val="0058676F"/>
    <w:rsid w:val="005868BB"/>
    <w:rsid w:val="00586A2A"/>
    <w:rsid w:val="00586B7B"/>
    <w:rsid w:val="00586C02"/>
    <w:rsid w:val="005873F8"/>
    <w:rsid w:val="00587564"/>
    <w:rsid w:val="0058766D"/>
    <w:rsid w:val="0058784F"/>
    <w:rsid w:val="00587B05"/>
    <w:rsid w:val="00587C08"/>
    <w:rsid w:val="00587CA5"/>
    <w:rsid w:val="00587CCB"/>
    <w:rsid w:val="00587CEE"/>
    <w:rsid w:val="00587F06"/>
    <w:rsid w:val="005903E3"/>
    <w:rsid w:val="005908D9"/>
    <w:rsid w:val="00590C35"/>
    <w:rsid w:val="00590DAF"/>
    <w:rsid w:val="00590E8A"/>
    <w:rsid w:val="00591202"/>
    <w:rsid w:val="00591359"/>
    <w:rsid w:val="005914D2"/>
    <w:rsid w:val="005917AE"/>
    <w:rsid w:val="00591ACD"/>
    <w:rsid w:val="00591AFA"/>
    <w:rsid w:val="00591B55"/>
    <w:rsid w:val="00591E90"/>
    <w:rsid w:val="00591EDB"/>
    <w:rsid w:val="00592071"/>
    <w:rsid w:val="005920CD"/>
    <w:rsid w:val="005923AE"/>
    <w:rsid w:val="00592521"/>
    <w:rsid w:val="005925D2"/>
    <w:rsid w:val="005925D9"/>
    <w:rsid w:val="0059267B"/>
    <w:rsid w:val="005926B4"/>
    <w:rsid w:val="005927AC"/>
    <w:rsid w:val="005929EE"/>
    <w:rsid w:val="00592BAC"/>
    <w:rsid w:val="00592CB1"/>
    <w:rsid w:val="00592F50"/>
    <w:rsid w:val="00593299"/>
    <w:rsid w:val="00593788"/>
    <w:rsid w:val="00593BC6"/>
    <w:rsid w:val="00593FB7"/>
    <w:rsid w:val="00594124"/>
    <w:rsid w:val="00594419"/>
    <w:rsid w:val="00594509"/>
    <w:rsid w:val="005946A6"/>
    <w:rsid w:val="00594A77"/>
    <w:rsid w:val="00594F48"/>
    <w:rsid w:val="00595038"/>
    <w:rsid w:val="00595397"/>
    <w:rsid w:val="00595635"/>
    <w:rsid w:val="00595640"/>
    <w:rsid w:val="005956A5"/>
    <w:rsid w:val="0059571B"/>
    <w:rsid w:val="00595873"/>
    <w:rsid w:val="005959F8"/>
    <w:rsid w:val="00595B21"/>
    <w:rsid w:val="00595C13"/>
    <w:rsid w:val="00595D91"/>
    <w:rsid w:val="00595F31"/>
    <w:rsid w:val="00596042"/>
    <w:rsid w:val="0059617B"/>
    <w:rsid w:val="0059656D"/>
    <w:rsid w:val="00596582"/>
    <w:rsid w:val="00596AEB"/>
    <w:rsid w:val="00596DF5"/>
    <w:rsid w:val="00597018"/>
    <w:rsid w:val="005970DC"/>
    <w:rsid w:val="0059710B"/>
    <w:rsid w:val="005979F9"/>
    <w:rsid w:val="00597A50"/>
    <w:rsid w:val="00597AED"/>
    <w:rsid w:val="00597B6B"/>
    <w:rsid w:val="00597F4F"/>
    <w:rsid w:val="00597FCB"/>
    <w:rsid w:val="005A025A"/>
    <w:rsid w:val="005A049F"/>
    <w:rsid w:val="005A057F"/>
    <w:rsid w:val="005A0613"/>
    <w:rsid w:val="005A068D"/>
    <w:rsid w:val="005A083A"/>
    <w:rsid w:val="005A08E8"/>
    <w:rsid w:val="005A0AC4"/>
    <w:rsid w:val="005A0AFB"/>
    <w:rsid w:val="005A0B38"/>
    <w:rsid w:val="005A0B9A"/>
    <w:rsid w:val="005A0CE1"/>
    <w:rsid w:val="005A0D55"/>
    <w:rsid w:val="005A12D2"/>
    <w:rsid w:val="005A13EA"/>
    <w:rsid w:val="005A1660"/>
    <w:rsid w:val="005A1D88"/>
    <w:rsid w:val="005A201E"/>
    <w:rsid w:val="005A2037"/>
    <w:rsid w:val="005A2092"/>
    <w:rsid w:val="005A20B7"/>
    <w:rsid w:val="005A21E8"/>
    <w:rsid w:val="005A2274"/>
    <w:rsid w:val="005A247E"/>
    <w:rsid w:val="005A26F5"/>
    <w:rsid w:val="005A2BBD"/>
    <w:rsid w:val="005A2F63"/>
    <w:rsid w:val="005A324A"/>
    <w:rsid w:val="005A3459"/>
    <w:rsid w:val="005A3615"/>
    <w:rsid w:val="005A3A79"/>
    <w:rsid w:val="005A3CAC"/>
    <w:rsid w:val="005A3EDF"/>
    <w:rsid w:val="005A3F64"/>
    <w:rsid w:val="005A3FE0"/>
    <w:rsid w:val="005A40D3"/>
    <w:rsid w:val="005A416D"/>
    <w:rsid w:val="005A4219"/>
    <w:rsid w:val="005A428D"/>
    <w:rsid w:val="005A447D"/>
    <w:rsid w:val="005A485D"/>
    <w:rsid w:val="005A48A8"/>
    <w:rsid w:val="005A5055"/>
    <w:rsid w:val="005A50FF"/>
    <w:rsid w:val="005A535E"/>
    <w:rsid w:val="005A5371"/>
    <w:rsid w:val="005A538B"/>
    <w:rsid w:val="005A55D0"/>
    <w:rsid w:val="005A5690"/>
    <w:rsid w:val="005A5730"/>
    <w:rsid w:val="005A57BB"/>
    <w:rsid w:val="005A5988"/>
    <w:rsid w:val="005A59F9"/>
    <w:rsid w:val="005A5A75"/>
    <w:rsid w:val="005A5D54"/>
    <w:rsid w:val="005A5ED7"/>
    <w:rsid w:val="005A5F4F"/>
    <w:rsid w:val="005A5FBB"/>
    <w:rsid w:val="005A6026"/>
    <w:rsid w:val="005A65F6"/>
    <w:rsid w:val="005A6AF6"/>
    <w:rsid w:val="005A6EB0"/>
    <w:rsid w:val="005A70FA"/>
    <w:rsid w:val="005A71CC"/>
    <w:rsid w:val="005A71EE"/>
    <w:rsid w:val="005A7528"/>
    <w:rsid w:val="005A7533"/>
    <w:rsid w:val="005A7723"/>
    <w:rsid w:val="005A77B7"/>
    <w:rsid w:val="005A7A14"/>
    <w:rsid w:val="005A7B17"/>
    <w:rsid w:val="005A7CE6"/>
    <w:rsid w:val="005A7D58"/>
    <w:rsid w:val="005B029C"/>
    <w:rsid w:val="005B05E2"/>
    <w:rsid w:val="005B07C6"/>
    <w:rsid w:val="005B0AFB"/>
    <w:rsid w:val="005B0C99"/>
    <w:rsid w:val="005B1100"/>
    <w:rsid w:val="005B121D"/>
    <w:rsid w:val="005B12DC"/>
    <w:rsid w:val="005B14B7"/>
    <w:rsid w:val="005B168D"/>
    <w:rsid w:val="005B16EA"/>
    <w:rsid w:val="005B17B8"/>
    <w:rsid w:val="005B17E1"/>
    <w:rsid w:val="005B1867"/>
    <w:rsid w:val="005B19B3"/>
    <w:rsid w:val="005B21ED"/>
    <w:rsid w:val="005B246C"/>
    <w:rsid w:val="005B288F"/>
    <w:rsid w:val="005B28A9"/>
    <w:rsid w:val="005B2C5E"/>
    <w:rsid w:val="005B3308"/>
    <w:rsid w:val="005B35F3"/>
    <w:rsid w:val="005B3623"/>
    <w:rsid w:val="005B3A56"/>
    <w:rsid w:val="005B3B9F"/>
    <w:rsid w:val="005B3C8D"/>
    <w:rsid w:val="005B3EA0"/>
    <w:rsid w:val="005B3FE2"/>
    <w:rsid w:val="005B40F4"/>
    <w:rsid w:val="005B4198"/>
    <w:rsid w:val="005B4199"/>
    <w:rsid w:val="005B426F"/>
    <w:rsid w:val="005B47DF"/>
    <w:rsid w:val="005B4A22"/>
    <w:rsid w:val="005B4DA4"/>
    <w:rsid w:val="005B4E99"/>
    <w:rsid w:val="005B5374"/>
    <w:rsid w:val="005B55E5"/>
    <w:rsid w:val="005B55FE"/>
    <w:rsid w:val="005B57E7"/>
    <w:rsid w:val="005B5ABD"/>
    <w:rsid w:val="005B5B6B"/>
    <w:rsid w:val="005B63B7"/>
    <w:rsid w:val="005B63DB"/>
    <w:rsid w:val="005B669A"/>
    <w:rsid w:val="005B6729"/>
    <w:rsid w:val="005B6AA2"/>
    <w:rsid w:val="005B7108"/>
    <w:rsid w:val="005B7145"/>
    <w:rsid w:val="005B71E2"/>
    <w:rsid w:val="005B73EF"/>
    <w:rsid w:val="005B7442"/>
    <w:rsid w:val="005B750E"/>
    <w:rsid w:val="005B7D6B"/>
    <w:rsid w:val="005B7FAA"/>
    <w:rsid w:val="005C00C1"/>
    <w:rsid w:val="005C05F7"/>
    <w:rsid w:val="005C079D"/>
    <w:rsid w:val="005C09CE"/>
    <w:rsid w:val="005C0A91"/>
    <w:rsid w:val="005C0B95"/>
    <w:rsid w:val="005C0B97"/>
    <w:rsid w:val="005C0D58"/>
    <w:rsid w:val="005C0D86"/>
    <w:rsid w:val="005C0EF6"/>
    <w:rsid w:val="005C10DD"/>
    <w:rsid w:val="005C1309"/>
    <w:rsid w:val="005C1476"/>
    <w:rsid w:val="005C1778"/>
    <w:rsid w:val="005C19BA"/>
    <w:rsid w:val="005C1CA7"/>
    <w:rsid w:val="005C1D6B"/>
    <w:rsid w:val="005C1E27"/>
    <w:rsid w:val="005C215A"/>
    <w:rsid w:val="005C21AE"/>
    <w:rsid w:val="005C24D0"/>
    <w:rsid w:val="005C24D1"/>
    <w:rsid w:val="005C2574"/>
    <w:rsid w:val="005C25E9"/>
    <w:rsid w:val="005C25F3"/>
    <w:rsid w:val="005C2670"/>
    <w:rsid w:val="005C26D1"/>
    <w:rsid w:val="005C29AD"/>
    <w:rsid w:val="005C2A8E"/>
    <w:rsid w:val="005C2C02"/>
    <w:rsid w:val="005C2E0B"/>
    <w:rsid w:val="005C2F5B"/>
    <w:rsid w:val="005C31B6"/>
    <w:rsid w:val="005C326B"/>
    <w:rsid w:val="005C3708"/>
    <w:rsid w:val="005C3787"/>
    <w:rsid w:val="005C38C7"/>
    <w:rsid w:val="005C394D"/>
    <w:rsid w:val="005C3BB3"/>
    <w:rsid w:val="005C3DAA"/>
    <w:rsid w:val="005C404F"/>
    <w:rsid w:val="005C40E5"/>
    <w:rsid w:val="005C42A7"/>
    <w:rsid w:val="005C42B5"/>
    <w:rsid w:val="005C4562"/>
    <w:rsid w:val="005C4570"/>
    <w:rsid w:val="005C471F"/>
    <w:rsid w:val="005C473A"/>
    <w:rsid w:val="005C487E"/>
    <w:rsid w:val="005C48AC"/>
    <w:rsid w:val="005C49AA"/>
    <w:rsid w:val="005C4B52"/>
    <w:rsid w:val="005C4EAC"/>
    <w:rsid w:val="005C5415"/>
    <w:rsid w:val="005C594E"/>
    <w:rsid w:val="005C59D8"/>
    <w:rsid w:val="005C5BF2"/>
    <w:rsid w:val="005C5F1B"/>
    <w:rsid w:val="005C5FB3"/>
    <w:rsid w:val="005C5FC0"/>
    <w:rsid w:val="005C609A"/>
    <w:rsid w:val="005C6286"/>
    <w:rsid w:val="005C66D3"/>
    <w:rsid w:val="005C6914"/>
    <w:rsid w:val="005C6915"/>
    <w:rsid w:val="005C6A7A"/>
    <w:rsid w:val="005C6B21"/>
    <w:rsid w:val="005C6BD1"/>
    <w:rsid w:val="005C6CAB"/>
    <w:rsid w:val="005C6CF7"/>
    <w:rsid w:val="005C6E5D"/>
    <w:rsid w:val="005C717D"/>
    <w:rsid w:val="005C7321"/>
    <w:rsid w:val="005C7433"/>
    <w:rsid w:val="005C7555"/>
    <w:rsid w:val="005C7672"/>
    <w:rsid w:val="005C7762"/>
    <w:rsid w:val="005C79E3"/>
    <w:rsid w:val="005C7C54"/>
    <w:rsid w:val="005C7C58"/>
    <w:rsid w:val="005C7D60"/>
    <w:rsid w:val="005C7E23"/>
    <w:rsid w:val="005C7E37"/>
    <w:rsid w:val="005C7F36"/>
    <w:rsid w:val="005C7F4A"/>
    <w:rsid w:val="005C7FD1"/>
    <w:rsid w:val="005D0163"/>
    <w:rsid w:val="005D0390"/>
    <w:rsid w:val="005D03DA"/>
    <w:rsid w:val="005D0734"/>
    <w:rsid w:val="005D081A"/>
    <w:rsid w:val="005D0895"/>
    <w:rsid w:val="005D0AF2"/>
    <w:rsid w:val="005D0DBF"/>
    <w:rsid w:val="005D0E39"/>
    <w:rsid w:val="005D10F3"/>
    <w:rsid w:val="005D11AC"/>
    <w:rsid w:val="005D12F1"/>
    <w:rsid w:val="005D13D2"/>
    <w:rsid w:val="005D1792"/>
    <w:rsid w:val="005D18C8"/>
    <w:rsid w:val="005D1A47"/>
    <w:rsid w:val="005D1A5B"/>
    <w:rsid w:val="005D1BFA"/>
    <w:rsid w:val="005D1F5E"/>
    <w:rsid w:val="005D219D"/>
    <w:rsid w:val="005D22DD"/>
    <w:rsid w:val="005D22FC"/>
    <w:rsid w:val="005D27DF"/>
    <w:rsid w:val="005D2952"/>
    <w:rsid w:val="005D2D4F"/>
    <w:rsid w:val="005D2D8E"/>
    <w:rsid w:val="005D2DF2"/>
    <w:rsid w:val="005D2F6A"/>
    <w:rsid w:val="005D31FF"/>
    <w:rsid w:val="005D331B"/>
    <w:rsid w:val="005D3689"/>
    <w:rsid w:val="005D36C9"/>
    <w:rsid w:val="005D37DD"/>
    <w:rsid w:val="005D383A"/>
    <w:rsid w:val="005D38C1"/>
    <w:rsid w:val="005D3B05"/>
    <w:rsid w:val="005D3D84"/>
    <w:rsid w:val="005D3E6E"/>
    <w:rsid w:val="005D4040"/>
    <w:rsid w:val="005D408D"/>
    <w:rsid w:val="005D41F8"/>
    <w:rsid w:val="005D432F"/>
    <w:rsid w:val="005D4424"/>
    <w:rsid w:val="005D4503"/>
    <w:rsid w:val="005D4637"/>
    <w:rsid w:val="005D4644"/>
    <w:rsid w:val="005D4816"/>
    <w:rsid w:val="005D4D6F"/>
    <w:rsid w:val="005D4D73"/>
    <w:rsid w:val="005D50CE"/>
    <w:rsid w:val="005D51BA"/>
    <w:rsid w:val="005D52CA"/>
    <w:rsid w:val="005D55EC"/>
    <w:rsid w:val="005D5642"/>
    <w:rsid w:val="005D5B25"/>
    <w:rsid w:val="005D5D7A"/>
    <w:rsid w:val="005D616C"/>
    <w:rsid w:val="005D61DB"/>
    <w:rsid w:val="005D63C5"/>
    <w:rsid w:val="005D64A8"/>
    <w:rsid w:val="005D65D6"/>
    <w:rsid w:val="005D65D8"/>
    <w:rsid w:val="005D66F3"/>
    <w:rsid w:val="005D68F7"/>
    <w:rsid w:val="005D6BA4"/>
    <w:rsid w:val="005D6E69"/>
    <w:rsid w:val="005D6FC1"/>
    <w:rsid w:val="005D71C2"/>
    <w:rsid w:val="005D7201"/>
    <w:rsid w:val="005D730A"/>
    <w:rsid w:val="005D7333"/>
    <w:rsid w:val="005D73B9"/>
    <w:rsid w:val="005D7402"/>
    <w:rsid w:val="005D74C5"/>
    <w:rsid w:val="005D7832"/>
    <w:rsid w:val="005D7F1D"/>
    <w:rsid w:val="005E0424"/>
    <w:rsid w:val="005E06FE"/>
    <w:rsid w:val="005E105A"/>
    <w:rsid w:val="005E12A7"/>
    <w:rsid w:val="005E1447"/>
    <w:rsid w:val="005E14F0"/>
    <w:rsid w:val="005E15A1"/>
    <w:rsid w:val="005E15A4"/>
    <w:rsid w:val="005E16CA"/>
    <w:rsid w:val="005E1942"/>
    <w:rsid w:val="005E1DD6"/>
    <w:rsid w:val="005E1F95"/>
    <w:rsid w:val="005E212F"/>
    <w:rsid w:val="005E29B6"/>
    <w:rsid w:val="005E2AFC"/>
    <w:rsid w:val="005E2CB3"/>
    <w:rsid w:val="005E2E55"/>
    <w:rsid w:val="005E2F87"/>
    <w:rsid w:val="005E3054"/>
    <w:rsid w:val="005E334F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C17"/>
    <w:rsid w:val="005E3CB1"/>
    <w:rsid w:val="005E3DAE"/>
    <w:rsid w:val="005E3F4E"/>
    <w:rsid w:val="005E43E5"/>
    <w:rsid w:val="005E44E1"/>
    <w:rsid w:val="005E4514"/>
    <w:rsid w:val="005E45EF"/>
    <w:rsid w:val="005E46F0"/>
    <w:rsid w:val="005E48FC"/>
    <w:rsid w:val="005E4ADB"/>
    <w:rsid w:val="005E4BD6"/>
    <w:rsid w:val="005E4E2D"/>
    <w:rsid w:val="005E5047"/>
    <w:rsid w:val="005E51A6"/>
    <w:rsid w:val="005E5209"/>
    <w:rsid w:val="005E5474"/>
    <w:rsid w:val="005E5495"/>
    <w:rsid w:val="005E5792"/>
    <w:rsid w:val="005E58B1"/>
    <w:rsid w:val="005E595E"/>
    <w:rsid w:val="005E5B88"/>
    <w:rsid w:val="005E5C03"/>
    <w:rsid w:val="005E5C42"/>
    <w:rsid w:val="005E5C6F"/>
    <w:rsid w:val="005E5D0F"/>
    <w:rsid w:val="005E5DA6"/>
    <w:rsid w:val="005E5FD5"/>
    <w:rsid w:val="005E611D"/>
    <w:rsid w:val="005E6167"/>
    <w:rsid w:val="005E6311"/>
    <w:rsid w:val="005E633A"/>
    <w:rsid w:val="005E64AD"/>
    <w:rsid w:val="005E64F3"/>
    <w:rsid w:val="005E6775"/>
    <w:rsid w:val="005E6950"/>
    <w:rsid w:val="005E6ACA"/>
    <w:rsid w:val="005E6B8C"/>
    <w:rsid w:val="005E6BB4"/>
    <w:rsid w:val="005E6BFB"/>
    <w:rsid w:val="005E6DE8"/>
    <w:rsid w:val="005E6F68"/>
    <w:rsid w:val="005E74C7"/>
    <w:rsid w:val="005E758B"/>
    <w:rsid w:val="005E7646"/>
    <w:rsid w:val="005E7AFE"/>
    <w:rsid w:val="005E7BB1"/>
    <w:rsid w:val="005E7C1D"/>
    <w:rsid w:val="005E7D41"/>
    <w:rsid w:val="005E7D63"/>
    <w:rsid w:val="005E7F56"/>
    <w:rsid w:val="005F00A1"/>
    <w:rsid w:val="005F025E"/>
    <w:rsid w:val="005F053D"/>
    <w:rsid w:val="005F0591"/>
    <w:rsid w:val="005F0883"/>
    <w:rsid w:val="005F090E"/>
    <w:rsid w:val="005F0B05"/>
    <w:rsid w:val="005F0B90"/>
    <w:rsid w:val="005F0BBA"/>
    <w:rsid w:val="005F0D70"/>
    <w:rsid w:val="005F0EBD"/>
    <w:rsid w:val="005F0FFA"/>
    <w:rsid w:val="005F1896"/>
    <w:rsid w:val="005F1BBD"/>
    <w:rsid w:val="005F1C55"/>
    <w:rsid w:val="005F1E36"/>
    <w:rsid w:val="005F2142"/>
    <w:rsid w:val="005F264B"/>
    <w:rsid w:val="005F2999"/>
    <w:rsid w:val="005F29FB"/>
    <w:rsid w:val="005F2AE4"/>
    <w:rsid w:val="005F2B1B"/>
    <w:rsid w:val="005F2ED1"/>
    <w:rsid w:val="005F300C"/>
    <w:rsid w:val="005F300E"/>
    <w:rsid w:val="005F30E8"/>
    <w:rsid w:val="005F34A6"/>
    <w:rsid w:val="005F3551"/>
    <w:rsid w:val="005F37A2"/>
    <w:rsid w:val="005F3922"/>
    <w:rsid w:val="005F39FA"/>
    <w:rsid w:val="005F3A60"/>
    <w:rsid w:val="005F3AFE"/>
    <w:rsid w:val="005F3C2D"/>
    <w:rsid w:val="005F3CBF"/>
    <w:rsid w:val="005F3DE8"/>
    <w:rsid w:val="005F40AD"/>
    <w:rsid w:val="005F43BF"/>
    <w:rsid w:val="005F4769"/>
    <w:rsid w:val="005F4800"/>
    <w:rsid w:val="005F4817"/>
    <w:rsid w:val="005F4A47"/>
    <w:rsid w:val="005F4B3B"/>
    <w:rsid w:val="005F4E8B"/>
    <w:rsid w:val="005F4EFA"/>
    <w:rsid w:val="005F50CB"/>
    <w:rsid w:val="005F50D1"/>
    <w:rsid w:val="005F53A5"/>
    <w:rsid w:val="005F5645"/>
    <w:rsid w:val="005F5657"/>
    <w:rsid w:val="005F5739"/>
    <w:rsid w:val="005F57C0"/>
    <w:rsid w:val="005F5AAA"/>
    <w:rsid w:val="005F5B49"/>
    <w:rsid w:val="005F5BA4"/>
    <w:rsid w:val="005F5BE7"/>
    <w:rsid w:val="005F5DB2"/>
    <w:rsid w:val="005F5E2F"/>
    <w:rsid w:val="005F5E7F"/>
    <w:rsid w:val="005F6060"/>
    <w:rsid w:val="005F6073"/>
    <w:rsid w:val="005F62F6"/>
    <w:rsid w:val="005F6387"/>
    <w:rsid w:val="005F63FB"/>
    <w:rsid w:val="005F6445"/>
    <w:rsid w:val="005F6554"/>
    <w:rsid w:val="005F65AE"/>
    <w:rsid w:val="005F66C8"/>
    <w:rsid w:val="005F6BD5"/>
    <w:rsid w:val="005F6C24"/>
    <w:rsid w:val="005F6C55"/>
    <w:rsid w:val="005F6F9F"/>
    <w:rsid w:val="005F702A"/>
    <w:rsid w:val="005F71B0"/>
    <w:rsid w:val="005F72BE"/>
    <w:rsid w:val="005F731D"/>
    <w:rsid w:val="005F74B2"/>
    <w:rsid w:val="005F7670"/>
    <w:rsid w:val="005F771E"/>
    <w:rsid w:val="005F7A9A"/>
    <w:rsid w:val="005F7BAB"/>
    <w:rsid w:val="005F7DF4"/>
    <w:rsid w:val="005F7EBF"/>
    <w:rsid w:val="00600225"/>
    <w:rsid w:val="00600301"/>
    <w:rsid w:val="00600395"/>
    <w:rsid w:val="00600413"/>
    <w:rsid w:val="00600730"/>
    <w:rsid w:val="0060079F"/>
    <w:rsid w:val="00600AF5"/>
    <w:rsid w:val="00600BC6"/>
    <w:rsid w:val="00600C54"/>
    <w:rsid w:val="00600DB8"/>
    <w:rsid w:val="00600E67"/>
    <w:rsid w:val="00600E94"/>
    <w:rsid w:val="00600EE8"/>
    <w:rsid w:val="00600F4A"/>
    <w:rsid w:val="00600FCE"/>
    <w:rsid w:val="00601232"/>
    <w:rsid w:val="006013B3"/>
    <w:rsid w:val="00601619"/>
    <w:rsid w:val="00601A5A"/>
    <w:rsid w:val="00601C06"/>
    <w:rsid w:val="00601C73"/>
    <w:rsid w:val="00601C86"/>
    <w:rsid w:val="00601CC7"/>
    <w:rsid w:val="00601E2F"/>
    <w:rsid w:val="00601F73"/>
    <w:rsid w:val="00601FA1"/>
    <w:rsid w:val="00601FD4"/>
    <w:rsid w:val="006023DE"/>
    <w:rsid w:val="00602688"/>
    <w:rsid w:val="006026B3"/>
    <w:rsid w:val="00602B05"/>
    <w:rsid w:val="00602D6B"/>
    <w:rsid w:val="00603046"/>
    <w:rsid w:val="006030D0"/>
    <w:rsid w:val="00603161"/>
    <w:rsid w:val="006033B3"/>
    <w:rsid w:val="00603401"/>
    <w:rsid w:val="0060349B"/>
    <w:rsid w:val="00603644"/>
    <w:rsid w:val="006037F2"/>
    <w:rsid w:val="0060381F"/>
    <w:rsid w:val="00603A14"/>
    <w:rsid w:val="006041E5"/>
    <w:rsid w:val="00604252"/>
    <w:rsid w:val="00604403"/>
    <w:rsid w:val="0060446B"/>
    <w:rsid w:val="006046D0"/>
    <w:rsid w:val="00604746"/>
    <w:rsid w:val="0060485F"/>
    <w:rsid w:val="0060488D"/>
    <w:rsid w:val="00604B0E"/>
    <w:rsid w:val="00604C00"/>
    <w:rsid w:val="00604DB1"/>
    <w:rsid w:val="006051FB"/>
    <w:rsid w:val="006052D8"/>
    <w:rsid w:val="00605431"/>
    <w:rsid w:val="0060553C"/>
    <w:rsid w:val="006056A4"/>
    <w:rsid w:val="00605732"/>
    <w:rsid w:val="00605C85"/>
    <w:rsid w:val="00605CE5"/>
    <w:rsid w:val="00605F71"/>
    <w:rsid w:val="00605FD1"/>
    <w:rsid w:val="00606085"/>
    <w:rsid w:val="006061BE"/>
    <w:rsid w:val="006061CF"/>
    <w:rsid w:val="00606604"/>
    <w:rsid w:val="00606608"/>
    <w:rsid w:val="006067B6"/>
    <w:rsid w:val="00606A80"/>
    <w:rsid w:val="00606CDA"/>
    <w:rsid w:val="00606D12"/>
    <w:rsid w:val="00607093"/>
    <w:rsid w:val="00607238"/>
    <w:rsid w:val="00607375"/>
    <w:rsid w:val="006074CC"/>
    <w:rsid w:val="00607583"/>
    <w:rsid w:val="006075BF"/>
    <w:rsid w:val="006075DF"/>
    <w:rsid w:val="0060763B"/>
    <w:rsid w:val="0060770F"/>
    <w:rsid w:val="006077F0"/>
    <w:rsid w:val="0060781F"/>
    <w:rsid w:val="00607872"/>
    <w:rsid w:val="0060795A"/>
    <w:rsid w:val="00607B17"/>
    <w:rsid w:val="00607B96"/>
    <w:rsid w:val="00607BE4"/>
    <w:rsid w:val="00607D31"/>
    <w:rsid w:val="00607D33"/>
    <w:rsid w:val="00607EA5"/>
    <w:rsid w:val="006101F2"/>
    <w:rsid w:val="00610420"/>
    <w:rsid w:val="00610517"/>
    <w:rsid w:val="006106E8"/>
    <w:rsid w:val="0061091B"/>
    <w:rsid w:val="00610B8B"/>
    <w:rsid w:val="00611003"/>
    <w:rsid w:val="0061109E"/>
    <w:rsid w:val="006110ED"/>
    <w:rsid w:val="00611203"/>
    <w:rsid w:val="0061125C"/>
    <w:rsid w:val="006116EE"/>
    <w:rsid w:val="00611829"/>
    <w:rsid w:val="00611841"/>
    <w:rsid w:val="00611C1F"/>
    <w:rsid w:val="00611CB3"/>
    <w:rsid w:val="00611D0B"/>
    <w:rsid w:val="006120E6"/>
    <w:rsid w:val="0061216E"/>
    <w:rsid w:val="006123FD"/>
    <w:rsid w:val="006124A6"/>
    <w:rsid w:val="006124E0"/>
    <w:rsid w:val="0061252A"/>
    <w:rsid w:val="00612769"/>
    <w:rsid w:val="00612881"/>
    <w:rsid w:val="006129A2"/>
    <w:rsid w:val="006129FC"/>
    <w:rsid w:val="00612DFE"/>
    <w:rsid w:val="00612F44"/>
    <w:rsid w:val="00613073"/>
    <w:rsid w:val="0061335D"/>
    <w:rsid w:val="00613380"/>
    <w:rsid w:val="00613B12"/>
    <w:rsid w:val="00613D2B"/>
    <w:rsid w:val="006141BD"/>
    <w:rsid w:val="00614302"/>
    <w:rsid w:val="00614361"/>
    <w:rsid w:val="006144CB"/>
    <w:rsid w:val="00614802"/>
    <w:rsid w:val="0061480C"/>
    <w:rsid w:val="00614845"/>
    <w:rsid w:val="0061486F"/>
    <w:rsid w:val="0061490C"/>
    <w:rsid w:val="00614B00"/>
    <w:rsid w:val="00614B22"/>
    <w:rsid w:val="00614D93"/>
    <w:rsid w:val="00614D94"/>
    <w:rsid w:val="00614F55"/>
    <w:rsid w:val="00614F92"/>
    <w:rsid w:val="00615065"/>
    <w:rsid w:val="00615414"/>
    <w:rsid w:val="006158EA"/>
    <w:rsid w:val="006158F7"/>
    <w:rsid w:val="006159D9"/>
    <w:rsid w:val="00615CFE"/>
    <w:rsid w:val="00615E1B"/>
    <w:rsid w:val="00615FDD"/>
    <w:rsid w:val="00615FE0"/>
    <w:rsid w:val="0061645F"/>
    <w:rsid w:val="00616566"/>
    <w:rsid w:val="00616568"/>
    <w:rsid w:val="00616629"/>
    <w:rsid w:val="0061662F"/>
    <w:rsid w:val="00616649"/>
    <w:rsid w:val="0061689C"/>
    <w:rsid w:val="00616B18"/>
    <w:rsid w:val="00616D2C"/>
    <w:rsid w:val="00616DDB"/>
    <w:rsid w:val="00616F27"/>
    <w:rsid w:val="00616FBB"/>
    <w:rsid w:val="006170B2"/>
    <w:rsid w:val="0061752E"/>
    <w:rsid w:val="00617750"/>
    <w:rsid w:val="00617847"/>
    <w:rsid w:val="006178B6"/>
    <w:rsid w:val="006178D8"/>
    <w:rsid w:val="00617AA4"/>
    <w:rsid w:val="00617C69"/>
    <w:rsid w:val="00617CEA"/>
    <w:rsid w:val="00617FCC"/>
    <w:rsid w:val="00620067"/>
    <w:rsid w:val="00620195"/>
    <w:rsid w:val="006203C3"/>
    <w:rsid w:val="006203D2"/>
    <w:rsid w:val="006204FB"/>
    <w:rsid w:val="00620735"/>
    <w:rsid w:val="006207F6"/>
    <w:rsid w:val="0062092F"/>
    <w:rsid w:val="006209A2"/>
    <w:rsid w:val="00620E1E"/>
    <w:rsid w:val="00620F72"/>
    <w:rsid w:val="00621030"/>
    <w:rsid w:val="00621174"/>
    <w:rsid w:val="006213A1"/>
    <w:rsid w:val="0062159D"/>
    <w:rsid w:val="0062159F"/>
    <w:rsid w:val="00621746"/>
    <w:rsid w:val="006217CF"/>
    <w:rsid w:val="00621893"/>
    <w:rsid w:val="00621B8B"/>
    <w:rsid w:val="00621C36"/>
    <w:rsid w:val="00621F47"/>
    <w:rsid w:val="00622069"/>
    <w:rsid w:val="006220F3"/>
    <w:rsid w:val="00622410"/>
    <w:rsid w:val="0062244C"/>
    <w:rsid w:val="0062256A"/>
    <w:rsid w:val="0062278F"/>
    <w:rsid w:val="006227BB"/>
    <w:rsid w:val="00622A65"/>
    <w:rsid w:val="00622F6A"/>
    <w:rsid w:val="00622FAC"/>
    <w:rsid w:val="00623057"/>
    <w:rsid w:val="00623217"/>
    <w:rsid w:val="0062323B"/>
    <w:rsid w:val="006234A4"/>
    <w:rsid w:val="00623603"/>
    <w:rsid w:val="00623605"/>
    <w:rsid w:val="00623678"/>
    <w:rsid w:val="00623717"/>
    <w:rsid w:val="0062381D"/>
    <w:rsid w:val="00623A3B"/>
    <w:rsid w:val="00623A7B"/>
    <w:rsid w:val="00623B2B"/>
    <w:rsid w:val="00623DCA"/>
    <w:rsid w:val="00623F22"/>
    <w:rsid w:val="00624026"/>
    <w:rsid w:val="0062442A"/>
    <w:rsid w:val="006248B9"/>
    <w:rsid w:val="006249AD"/>
    <w:rsid w:val="00624B84"/>
    <w:rsid w:val="00624C63"/>
    <w:rsid w:val="00624EA0"/>
    <w:rsid w:val="00625259"/>
    <w:rsid w:val="0062539A"/>
    <w:rsid w:val="006254D5"/>
    <w:rsid w:val="006254E4"/>
    <w:rsid w:val="00625733"/>
    <w:rsid w:val="00625860"/>
    <w:rsid w:val="0062595A"/>
    <w:rsid w:val="00625C97"/>
    <w:rsid w:val="00625D7F"/>
    <w:rsid w:val="00626125"/>
    <w:rsid w:val="0062613A"/>
    <w:rsid w:val="00626205"/>
    <w:rsid w:val="006262A5"/>
    <w:rsid w:val="006262CA"/>
    <w:rsid w:val="00626356"/>
    <w:rsid w:val="0062678A"/>
    <w:rsid w:val="00626A46"/>
    <w:rsid w:val="00626B64"/>
    <w:rsid w:val="00626C91"/>
    <w:rsid w:val="00626CF9"/>
    <w:rsid w:val="00626E55"/>
    <w:rsid w:val="00626E63"/>
    <w:rsid w:val="0062705E"/>
    <w:rsid w:val="006272AE"/>
    <w:rsid w:val="0062756C"/>
    <w:rsid w:val="006275E4"/>
    <w:rsid w:val="00627960"/>
    <w:rsid w:val="006279B9"/>
    <w:rsid w:val="00627AA0"/>
    <w:rsid w:val="00627BDB"/>
    <w:rsid w:val="00627C28"/>
    <w:rsid w:val="00627C88"/>
    <w:rsid w:val="00630059"/>
    <w:rsid w:val="0063012D"/>
    <w:rsid w:val="006301CA"/>
    <w:rsid w:val="00630214"/>
    <w:rsid w:val="0063023E"/>
    <w:rsid w:val="006302D1"/>
    <w:rsid w:val="0063065F"/>
    <w:rsid w:val="0063068D"/>
    <w:rsid w:val="0063080E"/>
    <w:rsid w:val="00630990"/>
    <w:rsid w:val="006309DE"/>
    <w:rsid w:val="00630C87"/>
    <w:rsid w:val="00630E88"/>
    <w:rsid w:val="00630F2A"/>
    <w:rsid w:val="00630FAD"/>
    <w:rsid w:val="0063113A"/>
    <w:rsid w:val="00631372"/>
    <w:rsid w:val="00631544"/>
    <w:rsid w:val="00631AB0"/>
    <w:rsid w:val="00631AC3"/>
    <w:rsid w:val="00632040"/>
    <w:rsid w:val="006322E7"/>
    <w:rsid w:val="00632800"/>
    <w:rsid w:val="00632A31"/>
    <w:rsid w:val="00632EBC"/>
    <w:rsid w:val="00632F2E"/>
    <w:rsid w:val="0063313F"/>
    <w:rsid w:val="006331F4"/>
    <w:rsid w:val="006334A3"/>
    <w:rsid w:val="006335B5"/>
    <w:rsid w:val="006339FF"/>
    <w:rsid w:val="00633AE0"/>
    <w:rsid w:val="00633B39"/>
    <w:rsid w:val="00633CC5"/>
    <w:rsid w:val="00633CDA"/>
    <w:rsid w:val="00633E01"/>
    <w:rsid w:val="00633E7E"/>
    <w:rsid w:val="00634125"/>
    <w:rsid w:val="00634133"/>
    <w:rsid w:val="00634199"/>
    <w:rsid w:val="006343CC"/>
    <w:rsid w:val="00634429"/>
    <w:rsid w:val="0063443F"/>
    <w:rsid w:val="00634489"/>
    <w:rsid w:val="00634723"/>
    <w:rsid w:val="00634785"/>
    <w:rsid w:val="00634AD5"/>
    <w:rsid w:val="00634CB8"/>
    <w:rsid w:val="00634CCB"/>
    <w:rsid w:val="00634DCE"/>
    <w:rsid w:val="00635024"/>
    <w:rsid w:val="0063512C"/>
    <w:rsid w:val="00635355"/>
    <w:rsid w:val="0063546E"/>
    <w:rsid w:val="00635534"/>
    <w:rsid w:val="00635547"/>
    <w:rsid w:val="00635ACB"/>
    <w:rsid w:val="00635BFF"/>
    <w:rsid w:val="00635D3B"/>
    <w:rsid w:val="00635DF7"/>
    <w:rsid w:val="00635E01"/>
    <w:rsid w:val="00635EAD"/>
    <w:rsid w:val="00635F68"/>
    <w:rsid w:val="00636158"/>
    <w:rsid w:val="006363FE"/>
    <w:rsid w:val="006368CB"/>
    <w:rsid w:val="006368EA"/>
    <w:rsid w:val="00636988"/>
    <w:rsid w:val="00636C81"/>
    <w:rsid w:val="00636E08"/>
    <w:rsid w:val="00636E77"/>
    <w:rsid w:val="00636F4E"/>
    <w:rsid w:val="006371B6"/>
    <w:rsid w:val="0063723F"/>
    <w:rsid w:val="00637504"/>
    <w:rsid w:val="00637884"/>
    <w:rsid w:val="0063796C"/>
    <w:rsid w:val="00637AB0"/>
    <w:rsid w:val="00637AE4"/>
    <w:rsid w:val="00637D1C"/>
    <w:rsid w:val="00637FD1"/>
    <w:rsid w:val="0064040D"/>
    <w:rsid w:val="006404BB"/>
    <w:rsid w:val="00640623"/>
    <w:rsid w:val="00640794"/>
    <w:rsid w:val="00640B98"/>
    <w:rsid w:val="00640E7C"/>
    <w:rsid w:val="00640EC4"/>
    <w:rsid w:val="00640F0F"/>
    <w:rsid w:val="0064109B"/>
    <w:rsid w:val="006411B3"/>
    <w:rsid w:val="00641314"/>
    <w:rsid w:val="00641325"/>
    <w:rsid w:val="0064147A"/>
    <w:rsid w:val="006414FF"/>
    <w:rsid w:val="006415A3"/>
    <w:rsid w:val="006415BD"/>
    <w:rsid w:val="006415D1"/>
    <w:rsid w:val="0064169A"/>
    <w:rsid w:val="00641721"/>
    <w:rsid w:val="006417E0"/>
    <w:rsid w:val="00641889"/>
    <w:rsid w:val="00641956"/>
    <w:rsid w:val="00641C84"/>
    <w:rsid w:val="00641D33"/>
    <w:rsid w:val="00642274"/>
    <w:rsid w:val="0064228E"/>
    <w:rsid w:val="00642334"/>
    <w:rsid w:val="00642574"/>
    <w:rsid w:val="006426E1"/>
    <w:rsid w:val="006429FD"/>
    <w:rsid w:val="00643219"/>
    <w:rsid w:val="0064329F"/>
    <w:rsid w:val="006433A1"/>
    <w:rsid w:val="006433CC"/>
    <w:rsid w:val="006433DE"/>
    <w:rsid w:val="00643449"/>
    <w:rsid w:val="00643745"/>
    <w:rsid w:val="00643C09"/>
    <w:rsid w:val="0064410E"/>
    <w:rsid w:val="0064424C"/>
    <w:rsid w:val="006443E3"/>
    <w:rsid w:val="0064464F"/>
    <w:rsid w:val="00644F2F"/>
    <w:rsid w:val="0064509C"/>
    <w:rsid w:val="006450D2"/>
    <w:rsid w:val="0064533D"/>
    <w:rsid w:val="0064542C"/>
    <w:rsid w:val="0064558C"/>
    <w:rsid w:val="0064589C"/>
    <w:rsid w:val="006458E9"/>
    <w:rsid w:val="00645A1A"/>
    <w:rsid w:val="00645B2E"/>
    <w:rsid w:val="00645B88"/>
    <w:rsid w:val="00645C8B"/>
    <w:rsid w:val="00645E72"/>
    <w:rsid w:val="0064625B"/>
    <w:rsid w:val="00646296"/>
    <w:rsid w:val="006462C6"/>
    <w:rsid w:val="00646480"/>
    <w:rsid w:val="006464C6"/>
    <w:rsid w:val="006465F7"/>
    <w:rsid w:val="006467ED"/>
    <w:rsid w:val="00646938"/>
    <w:rsid w:val="00646A4C"/>
    <w:rsid w:val="00646B91"/>
    <w:rsid w:val="00646DC4"/>
    <w:rsid w:val="00646DE2"/>
    <w:rsid w:val="00646F58"/>
    <w:rsid w:val="00646FD4"/>
    <w:rsid w:val="0064723D"/>
    <w:rsid w:val="00647468"/>
    <w:rsid w:val="00647500"/>
    <w:rsid w:val="00647B53"/>
    <w:rsid w:val="006500AC"/>
    <w:rsid w:val="0065040D"/>
    <w:rsid w:val="0065076F"/>
    <w:rsid w:val="00650A1A"/>
    <w:rsid w:val="00650A30"/>
    <w:rsid w:val="00650A76"/>
    <w:rsid w:val="00650CA4"/>
    <w:rsid w:val="00650DD7"/>
    <w:rsid w:val="006511C5"/>
    <w:rsid w:val="0065163B"/>
    <w:rsid w:val="00651DB7"/>
    <w:rsid w:val="006521BE"/>
    <w:rsid w:val="0065239E"/>
    <w:rsid w:val="006523BB"/>
    <w:rsid w:val="006525C9"/>
    <w:rsid w:val="006526D2"/>
    <w:rsid w:val="006528FD"/>
    <w:rsid w:val="0065293A"/>
    <w:rsid w:val="00652D7B"/>
    <w:rsid w:val="00652DD2"/>
    <w:rsid w:val="006530C0"/>
    <w:rsid w:val="006534DF"/>
    <w:rsid w:val="006534FA"/>
    <w:rsid w:val="006537C5"/>
    <w:rsid w:val="00653875"/>
    <w:rsid w:val="00653A41"/>
    <w:rsid w:val="00653D00"/>
    <w:rsid w:val="00653DA4"/>
    <w:rsid w:val="00653E9C"/>
    <w:rsid w:val="00653FA9"/>
    <w:rsid w:val="0065408E"/>
    <w:rsid w:val="0065419E"/>
    <w:rsid w:val="00654478"/>
    <w:rsid w:val="006544BD"/>
    <w:rsid w:val="0065453B"/>
    <w:rsid w:val="00654762"/>
    <w:rsid w:val="00654A1C"/>
    <w:rsid w:val="00654B1A"/>
    <w:rsid w:val="00654BBF"/>
    <w:rsid w:val="00654CBE"/>
    <w:rsid w:val="00654F3A"/>
    <w:rsid w:val="006550A7"/>
    <w:rsid w:val="006553D2"/>
    <w:rsid w:val="00655569"/>
    <w:rsid w:val="006556BF"/>
    <w:rsid w:val="00655B22"/>
    <w:rsid w:val="00655B26"/>
    <w:rsid w:val="00655BFB"/>
    <w:rsid w:val="00655D4B"/>
    <w:rsid w:val="00655DB3"/>
    <w:rsid w:val="00655DC0"/>
    <w:rsid w:val="00655E7B"/>
    <w:rsid w:val="006560F9"/>
    <w:rsid w:val="00656170"/>
    <w:rsid w:val="00656226"/>
    <w:rsid w:val="00656264"/>
    <w:rsid w:val="006562AD"/>
    <w:rsid w:val="006563FD"/>
    <w:rsid w:val="0065653B"/>
    <w:rsid w:val="00656597"/>
    <w:rsid w:val="006567CB"/>
    <w:rsid w:val="006567FC"/>
    <w:rsid w:val="0065682D"/>
    <w:rsid w:val="006569AA"/>
    <w:rsid w:val="00656AF7"/>
    <w:rsid w:val="00656B6E"/>
    <w:rsid w:val="00656E21"/>
    <w:rsid w:val="00656F16"/>
    <w:rsid w:val="00657780"/>
    <w:rsid w:val="00657982"/>
    <w:rsid w:val="00657A6B"/>
    <w:rsid w:val="00657B92"/>
    <w:rsid w:val="00657BC9"/>
    <w:rsid w:val="00657D33"/>
    <w:rsid w:val="00657D73"/>
    <w:rsid w:val="00657DB9"/>
    <w:rsid w:val="00657F60"/>
    <w:rsid w:val="0066005E"/>
    <w:rsid w:val="006600F7"/>
    <w:rsid w:val="006601D2"/>
    <w:rsid w:val="00660248"/>
    <w:rsid w:val="00660446"/>
    <w:rsid w:val="006605A8"/>
    <w:rsid w:val="0066067A"/>
    <w:rsid w:val="00660778"/>
    <w:rsid w:val="00660BB5"/>
    <w:rsid w:val="00660DDC"/>
    <w:rsid w:val="00660FE5"/>
    <w:rsid w:val="006611AE"/>
    <w:rsid w:val="00661A23"/>
    <w:rsid w:val="00661C9E"/>
    <w:rsid w:val="00661F56"/>
    <w:rsid w:val="00662170"/>
    <w:rsid w:val="00662264"/>
    <w:rsid w:val="006625A9"/>
    <w:rsid w:val="0066273C"/>
    <w:rsid w:val="0066295D"/>
    <w:rsid w:val="006629C3"/>
    <w:rsid w:val="00662BA2"/>
    <w:rsid w:val="00662D8A"/>
    <w:rsid w:val="00662F29"/>
    <w:rsid w:val="0066305F"/>
    <w:rsid w:val="006631D6"/>
    <w:rsid w:val="006633AE"/>
    <w:rsid w:val="006634B4"/>
    <w:rsid w:val="006634E2"/>
    <w:rsid w:val="00663AD9"/>
    <w:rsid w:val="00663BE4"/>
    <w:rsid w:val="00663F2A"/>
    <w:rsid w:val="006645F2"/>
    <w:rsid w:val="006647AC"/>
    <w:rsid w:val="00664999"/>
    <w:rsid w:val="00664A7D"/>
    <w:rsid w:val="00664AB3"/>
    <w:rsid w:val="00664AFA"/>
    <w:rsid w:val="00664B42"/>
    <w:rsid w:val="00664B60"/>
    <w:rsid w:val="00664C8D"/>
    <w:rsid w:val="00664CFF"/>
    <w:rsid w:val="0066533F"/>
    <w:rsid w:val="006653ED"/>
    <w:rsid w:val="0066555E"/>
    <w:rsid w:val="0066574E"/>
    <w:rsid w:val="00665C3A"/>
    <w:rsid w:val="00665C7F"/>
    <w:rsid w:val="00665D10"/>
    <w:rsid w:val="00665E07"/>
    <w:rsid w:val="006662E1"/>
    <w:rsid w:val="00666566"/>
    <w:rsid w:val="0066675B"/>
    <w:rsid w:val="00666848"/>
    <w:rsid w:val="006668CC"/>
    <w:rsid w:val="00666C49"/>
    <w:rsid w:val="00666D6B"/>
    <w:rsid w:val="00666DD2"/>
    <w:rsid w:val="00666EEF"/>
    <w:rsid w:val="00666FE3"/>
    <w:rsid w:val="00667026"/>
    <w:rsid w:val="006670FC"/>
    <w:rsid w:val="00667108"/>
    <w:rsid w:val="00667170"/>
    <w:rsid w:val="00667206"/>
    <w:rsid w:val="0066723D"/>
    <w:rsid w:val="0066737C"/>
    <w:rsid w:val="006673AA"/>
    <w:rsid w:val="0066770A"/>
    <w:rsid w:val="006678BA"/>
    <w:rsid w:val="00667900"/>
    <w:rsid w:val="00667905"/>
    <w:rsid w:val="00667B8E"/>
    <w:rsid w:val="00667C38"/>
    <w:rsid w:val="00667FD1"/>
    <w:rsid w:val="006701CC"/>
    <w:rsid w:val="006704E3"/>
    <w:rsid w:val="00670865"/>
    <w:rsid w:val="006709B4"/>
    <w:rsid w:val="00670A19"/>
    <w:rsid w:val="00670E3E"/>
    <w:rsid w:val="00671066"/>
    <w:rsid w:val="00671274"/>
    <w:rsid w:val="006714B6"/>
    <w:rsid w:val="006716B8"/>
    <w:rsid w:val="00671835"/>
    <w:rsid w:val="00671928"/>
    <w:rsid w:val="00671BD4"/>
    <w:rsid w:val="00671DC6"/>
    <w:rsid w:val="006720AE"/>
    <w:rsid w:val="00672414"/>
    <w:rsid w:val="00672645"/>
    <w:rsid w:val="00672A34"/>
    <w:rsid w:val="00672B4E"/>
    <w:rsid w:val="00672C44"/>
    <w:rsid w:val="00672ED3"/>
    <w:rsid w:val="00672EDE"/>
    <w:rsid w:val="00672FFF"/>
    <w:rsid w:val="006731BF"/>
    <w:rsid w:val="00673348"/>
    <w:rsid w:val="006733C3"/>
    <w:rsid w:val="0067371E"/>
    <w:rsid w:val="0067375B"/>
    <w:rsid w:val="0067387A"/>
    <w:rsid w:val="00673D9D"/>
    <w:rsid w:val="00673F46"/>
    <w:rsid w:val="00673FE7"/>
    <w:rsid w:val="006740D7"/>
    <w:rsid w:val="0067430B"/>
    <w:rsid w:val="006743C0"/>
    <w:rsid w:val="0067447C"/>
    <w:rsid w:val="006745CF"/>
    <w:rsid w:val="00674736"/>
    <w:rsid w:val="0067475F"/>
    <w:rsid w:val="006748B2"/>
    <w:rsid w:val="00674932"/>
    <w:rsid w:val="00674A2F"/>
    <w:rsid w:val="00674ABE"/>
    <w:rsid w:val="00674AEB"/>
    <w:rsid w:val="00674CF6"/>
    <w:rsid w:val="00674E07"/>
    <w:rsid w:val="00675079"/>
    <w:rsid w:val="0067520E"/>
    <w:rsid w:val="00675231"/>
    <w:rsid w:val="00675268"/>
    <w:rsid w:val="006754CB"/>
    <w:rsid w:val="00675525"/>
    <w:rsid w:val="00675797"/>
    <w:rsid w:val="006757BC"/>
    <w:rsid w:val="006758A0"/>
    <w:rsid w:val="006758BD"/>
    <w:rsid w:val="00675BCC"/>
    <w:rsid w:val="00675DA9"/>
    <w:rsid w:val="00675E45"/>
    <w:rsid w:val="006760F4"/>
    <w:rsid w:val="00676648"/>
    <w:rsid w:val="00676842"/>
    <w:rsid w:val="00676975"/>
    <w:rsid w:val="006769B5"/>
    <w:rsid w:val="00676ACA"/>
    <w:rsid w:val="00676B1B"/>
    <w:rsid w:val="00676B9F"/>
    <w:rsid w:val="00676BAB"/>
    <w:rsid w:val="00676D5C"/>
    <w:rsid w:val="00676D9D"/>
    <w:rsid w:val="00676DF3"/>
    <w:rsid w:val="00676F69"/>
    <w:rsid w:val="00677030"/>
    <w:rsid w:val="00677284"/>
    <w:rsid w:val="006772C4"/>
    <w:rsid w:val="006773F8"/>
    <w:rsid w:val="006775DC"/>
    <w:rsid w:val="00677840"/>
    <w:rsid w:val="006778C1"/>
    <w:rsid w:val="00677DA4"/>
    <w:rsid w:val="00677E4A"/>
    <w:rsid w:val="00677FF6"/>
    <w:rsid w:val="00680020"/>
    <w:rsid w:val="0068012A"/>
    <w:rsid w:val="006801E2"/>
    <w:rsid w:val="00680478"/>
    <w:rsid w:val="0068047C"/>
    <w:rsid w:val="006808D5"/>
    <w:rsid w:val="006808F0"/>
    <w:rsid w:val="00680A4B"/>
    <w:rsid w:val="00680BD2"/>
    <w:rsid w:val="00680E2D"/>
    <w:rsid w:val="00681049"/>
    <w:rsid w:val="0068121A"/>
    <w:rsid w:val="00681350"/>
    <w:rsid w:val="006817A7"/>
    <w:rsid w:val="006817C0"/>
    <w:rsid w:val="006818EE"/>
    <w:rsid w:val="00681A91"/>
    <w:rsid w:val="00681B18"/>
    <w:rsid w:val="00681B77"/>
    <w:rsid w:val="00681E34"/>
    <w:rsid w:val="00681EC8"/>
    <w:rsid w:val="00681F38"/>
    <w:rsid w:val="0068218D"/>
    <w:rsid w:val="00682281"/>
    <w:rsid w:val="00682294"/>
    <w:rsid w:val="006822CD"/>
    <w:rsid w:val="00682500"/>
    <w:rsid w:val="00682576"/>
    <w:rsid w:val="0068264F"/>
    <w:rsid w:val="006828AC"/>
    <w:rsid w:val="00682CDF"/>
    <w:rsid w:val="00682CE9"/>
    <w:rsid w:val="00682DD9"/>
    <w:rsid w:val="00682FB4"/>
    <w:rsid w:val="00682FCF"/>
    <w:rsid w:val="00683348"/>
    <w:rsid w:val="00683535"/>
    <w:rsid w:val="00683575"/>
    <w:rsid w:val="006835FC"/>
    <w:rsid w:val="006836C3"/>
    <w:rsid w:val="006836CC"/>
    <w:rsid w:val="0068370A"/>
    <w:rsid w:val="00683803"/>
    <w:rsid w:val="006838D6"/>
    <w:rsid w:val="006838E0"/>
    <w:rsid w:val="0068396E"/>
    <w:rsid w:val="006839DE"/>
    <w:rsid w:val="00683BFF"/>
    <w:rsid w:val="00683CDE"/>
    <w:rsid w:val="00683D62"/>
    <w:rsid w:val="00683EE8"/>
    <w:rsid w:val="00683EF0"/>
    <w:rsid w:val="00683F12"/>
    <w:rsid w:val="00683FAD"/>
    <w:rsid w:val="0068405F"/>
    <w:rsid w:val="00684123"/>
    <w:rsid w:val="00684408"/>
    <w:rsid w:val="00684474"/>
    <w:rsid w:val="00684476"/>
    <w:rsid w:val="006844C6"/>
    <w:rsid w:val="006844EC"/>
    <w:rsid w:val="00684561"/>
    <w:rsid w:val="00684ABB"/>
    <w:rsid w:val="00684DB4"/>
    <w:rsid w:val="00684DD7"/>
    <w:rsid w:val="00684EB5"/>
    <w:rsid w:val="00685052"/>
    <w:rsid w:val="0068526B"/>
    <w:rsid w:val="006853EC"/>
    <w:rsid w:val="00685444"/>
    <w:rsid w:val="006854A8"/>
    <w:rsid w:val="006855BE"/>
    <w:rsid w:val="006858F9"/>
    <w:rsid w:val="006858FA"/>
    <w:rsid w:val="00685A2F"/>
    <w:rsid w:val="00685A5F"/>
    <w:rsid w:val="00685A98"/>
    <w:rsid w:val="00685B36"/>
    <w:rsid w:val="00685C19"/>
    <w:rsid w:val="00685EA9"/>
    <w:rsid w:val="00685FDC"/>
    <w:rsid w:val="0068699F"/>
    <w:rsid w:val="006877B6"/>
    <w:rsid w:val="00687B99"/>
    <w:rsid w:val="00687D02"/>
    <w:rsid w:val="00687D23"/>
    <w:rsid w:val="00687DD5"/>
    <w:rsid w:val="00690191"/>
    <w:rsid w:val="006901F0"/>
    <w:rsid w:val="00690675"/>
    <w:rsid w:val="006906B9"/>
    <w:rsid w:val="006906CD"/>
    <w:rsid w:val="006908B0"/>
    <w:rsid w:val="00690C5D"/>
    <w:rsid w:val="00690EB5"/>
    <w:rsid w:val="00690F54"/>
    <w:rsid w:val="00690FF1"/>
    <w:rsid w:val="00691038"/>
    <w:rsid w:val="006911E4"/>
    <w:rsid w:val="00691338"/>
    <w:rsid w:val="00691537"/>
    <w:rsid w:val="00691614"/>
    <w:rsid w:val="0069188E"/>
    <w:rsid w:val="006918FA"/>
    <w:rsid w:val="00691A71"/>
    <w:rsid w:val="00691BF1"/>
    <w:rsid w:val="00691C20"/>
    <w:rsid w:val="00691E71"/>
    <w:rsid w:val="00691FFD"/>
    <w:rsid w:val="0069244F"/>
    <w:rsid w:val="006924C1"/>
    <w:rsid w:val="00692526"/>
    <w:rsid w:val="006926DC"/>
    <w:rsid w:val="00692A14"/>
    <w:rsid w:val="00692A38"/>
    <w:rsid w:val="00692BB8"/>
    <w:rsid w:val="00692C42"/>
    <w:rsid w:val="00692CC3"/>
    <w:rsid w:val="00692EEF"/>
    <w:rsid w:val="006930A2"/>
    <w:rsid w:val="00693264"/>
    <w:rsid w:val="00693299"/>
    <w:rsid w:val="00693CE2"/>
    <w:rsid w:val="00693D8D"/>
    <w:rsid w:val="00693E5C"/>
    <w:rsid w:val="00693FB7"/>
    <w:rsid w:val="0069411F"/>
    <w:rsid w:val="006941E9"/>
    <w:rsid w:val="00694372"/>
    <w:rsid w:val="006943C4"/>
    <w:rsid w:val="006944AE"/>
    <w:rsid w:val="006944E6"/>
    <w:rsid w:val="00694596"/>
    <w:rsid w:val="00694649"/>
    <w:rsid w:val="00694880"/>
    <w:rsid w:val="00694890"/>
    <w:rsid w:val="00694994"/>
    <w:rsid w:val="00694B28"/>
    <w:rsid w:val="00694B68"/>
    <w:rsid w:val="00694EFF"/>
    <w:rsid w:val="00694F45"/>
    <w:rsid w:val="00694F76"/>
    <w:rsid w:val="00694FD4"/>
    <w:rsid w:val="00695002"/>
    <w:rsid w:val="0069527D"/>
    <w:rsid w:val="006955FE"/>
    <w:rsid w:val="00695666"/>
    <w:rsid w:val="006957F1"/>
    <w:rsid w:val="00695874"/>
    <w:rsid w:val="00695CB8"/>
    <w:rsid w:val="00695E6A"/>
    <w:rsid w:val="00695F3F"/>
    <w:rsid w:val="0069626A"/>
    <w:rsid w:val="00696292"/>
    <w:rsid w:val="00696432"/>
    <w:rsid w:val="00696583"/>
    <w:rsid w:val="00696852"/>
    <w:rsid w:val="006968F8"/>
    <w:rsid w:val="006968FF"/>
    <w:rsid w:val="00696A55"/>
    <w:rsid w:val="00696B54"/>
    <w:rsid w:val="00696CF9"/>
    <w:rsid w:val="00696F40"/>
    <w:rsid w:val="0069724A"/>
    <w:rsid w:val="006974EB"/>
    <w:rsid w:val="00697558"/>
    <w:rsid w:val="006975E0"/>
    <w:rsid w:val="006977DF"/>
    <w:rsid w:val="00697808"/>
    <w:rsid w:val="00697931"/>
    <w:rsid w:val="00697942"/>
    <w:rsid w:val="00697A81"/>
    <w:rsid w:val="00697D46"/>
    <w:rsid w:val="00697DA1"/>
    <w:rsid w:val="006A022C"/>
    <w:rsid w:val="006A02FD"/>
    <w:rsid w:val="006A0330"/>
    <w:rsid w:val="006A0363"/>
    <w:rsid w:val="006A0409"/>
    <w:rsid w:val="006A06AB"/>
    <w:rsid w:val="006A08AA"/>
    <w:rsid w:val="006A08E9"/>
    <w:rsid w:val="006A091F"/>
    <w:rsid w:val="006A0B62"/>
    <w:rsid w:val="006A0C33"/>
    <w:rsid w:val="006A0C70"/>
    <w:rsid w:val="006A0F56"/>
    <w:rsid w:val="006A1101"/>
    <w:rsid w:val="006A129C"/>
    <w:rsid w:val="006A12AD"/>
    <w:rsid w:val="006A1369"/>
    <w:rsid w:val="006A14E4"/>
    <w:rsid w:val="006A1839"/>
    <w:rsid w:val="006A1C2F"/>
    <w:rsid w:val="006A1C31"/>
    <w:rsid w:val="006A1EDF"/>
    <w:rsid w:val="006A249B"/>
    <w:rsid w:val="006A2560"/>
    <w:rsid w:val="006A275E"/>
    <w:rsid w:val="006A279E"/>
    <w:rsid w:val="006A285F"/>
    <w:rsid w:val="006A2F98"/>
    <w:rsid w:val="006A30FA"/>
    <w:rsid w:val="006A317D"/>
    <w:rsid w:val="006A3180"/>
    <w:rsid w:val="006A3267"/>
    <w:rsid w:val="006A3288"/>
    <w:rsid w:val="006A32F5"/>
    <w:rsid w:val="006A33CA"/>
    <w:rsid w:val="006A388A"/>
    <w:rsid w:val="006A39C6"/>
    <w:rsid w:val="006A3AF9"/>
    <w:rsid w:val="006A3D51"/>
    <w:rsid w:val="006A3F11"/>
    <w:rsid w:val="006A3F50"/>
    <w:rsid w:val="006A4548"/>
    <w:rsid w:val="006A456E"/>
    <w:rsid w:val="006A4B16"/>
    <w:rsid w:val="006A5023"/>
    <w:rsid w:val="006A509A"/>
    <w:rsid w:val="006A51B2"/>
    <w:rsid w:val="006A5235"/>
    <w:rsid w:val="006A52B1"/>
    <w:rsid w:val="006A52D7"/>
    <w:rsid w:val="006A56D4"/>
    <w:rsid w:val="006A592C"/>
    <w:rsid w:val="006A5ABC"/>
    <w:rsid w:val="006A5F15"/>
    <w:rsid w:val="006A5F41"/>
    <w:rsid w:val="006A6276"/>
    <w:rsid w:val="006A6318"/>
    <w:rsid w:val="006A66B6"/>
    <w:rsid w:val="006A673B"/>
    <w:rsid w:val="006A68A2"/>
    <w:rsid w:val="006A68B0"/>
    <w:rsid w:val="006A6927"/>
    <w:rsid w:val="006A6AEE"/>
    <w:rsid w:val="006A7186"/>
    <w:rsid w:val="006A71BB"/>
    <w:rsid w:val="006A739F"/>
    <w:rsid w:val="006A7BD6"/>
    <w:rsid w:val="006A7C82"/>
    <w:rsid w:val="006A7D55"/>
    <w:rsid w:val="006A7F6C"/>
    <w:rsid w:val="006A7F7D"/>
    <w:rsid w:val="006A7FC1"/>
    <w:rsid w:val="006B04F0"/>
    <w:rsid w:val="006B05C0"/>
    <w:rsid w:val="006B06AB"/>
    <w:rsid w:val="006B06D2"/>
    <w:rsid w:val="006B06FF"/>
    <w:rsid w:val="006B0991"/>
    <w:rsid w:val="006B0B98"/>
    <w:rsid w:val="006B1077"/>
    <w:rsid w:val="006B11A1"/>
    <w:rsid w:val="006B11CC"/>
    <w:rsid w:val="006B15B5"/>
    <w:rsid w:val="006B1641"/>
    <w:rsid w:val="006B191B"/>
    <w:rsid w:val="006B195E"/>
    <w:rsid w:val="006B1DE6"/>
    <w:rsid w:val="006B2043"/>
    <w:rsid w:val="006B2126"/>
    <w:rsid w:val="006B2155"/>
    <w:rsid w:val="006B2186"/>
    <w:rsid w:val="006B22F8"/>
    <w:rsid w:val="006B23AC"/>
    <w:rsid w:val="006B2670"/>
    <w:rsid w:val="006B29E7"/>
    <w:rsid w:val="006B2AA5"/>
    <w:rsid w:val="006B2ABA"/>
    <w:rsid w:val="006B2B5E"/>
    <w:rsid w:val="006B2B83"/>
    <w:rsid w:val="006B2B92"/>
    <w:rsid w:val="006B2DF9"/>
    <w:rsid w:val="006B3057"/>
    <w:rsid w:val="006B35F0"/>
    <w:rsid w:val="006B385E"/>
    <w:rsid w:val="006B386B"/>
    <w:rsid w:val="006B38CF"/>
    <w:rsid w:val="006B3ADA"/>
    <w:rsid w:val="006B3B07"/>
    <w:rsid w:val="006B3C1C"/>
    <w:rsid w:val="006B3CB4"/>
    <w:rsid w:val="006B3CBC"/>
    <w:rsid w:val="006B3CF7"/>
    <w:rsid w:val="006B3D5F"/>
    <w:rsid w:val="006B3D83"/>
    <w:rsid w:val="006B3F18"/>
    <w:rsid w:val="006B414E"/>
    <w:rsid w:val="006B422D"/>
    <w:rsid w:val="006B4321"/>
    <w:rsid w:val="006B440F"/>
    <w:rsid w:val="006B4767"/>
    <w:rsid w:val="006B4785"/>
    <w:rsid w:val="006B47B2"/>
    <w:rsid w:val="006B48CE"/>
    <w:rsid w:val="006B4ACA"/>
    <w:rsid w:val="006B4B79"/>
    <w:rsid w:val="006B4E92"/>
    <w:rsid w:val="006B55EC"/>
    <w:rsid w:val="006B56A7"/>
    <w:rsid w:val="006B5704"/>
    <w:rsid w:val="006B594C"/>
    <w:rsid w:val="006B5974"/>
    <w:rsid w:val="006B5AE5"/>
    <w:rsid w:val="006B5B13"/>
    <w:rsid w:val="006B5C36"/>
    <w:rsid w:val="006B5D6D"/>
    <w:rsid w:val="006B5DC3"/>
    <w:rsid w:val="006B5F87"/>
    <w:rsid w:val="006B6064"/>
    <w:rsid w:val="006B6131"/>
    <w:rsid w:val="006B6140"/>
    <w:rsid w:val="006B63EB"/>
    <w:rsid w:val="006B65B1"/>
    <w:rsid w:val="006B66BA"/>
    <w:rsid w:val="006B68C6"/>
    <w:rsid w:val="006B6FFB"/>
    <w:rsid w:val="006B7069"/>
    <w:rsid w:val="006B70D6"/>
    <w:rsid w:val="006B7261"/>
    <w:rsid w:val="006B74AD"/>
    <w:rsid w:val="006B7562"/>
    <w:rsid w:val="006B7711"/>
    <w:rsid w:val="006B78ED"/>
    <w:rsid w:val="006B7A31"/>
    <w:rsid w:val="006B7AA5"/>
    <w:rsid w:val="006B7C28"/>
    <w:rsid w:val="006B7E6F"/>
    <w:rsid w:val="006B7F24"/>
    <w:rsid w:val="006C0270"/>
    <w:rsid w:val="006C0316"/>
    <w:rsid w:val="006C0507"/>
    <w:rsid w:val="006C06EF"/>
    <w:rsid w:val="006C08EE"/>
    <w:rsid w:val="006C0C8E"/>
    <w:rsid w:val="006C0CBF"/>
    <w:rsid w:val="006C0CC5"/>
    <w:rsid w:val="006C0D48"/>
    <w:rsid w:val="006C0F73"/>
    <w:rsid w:val="006C0F9A"/>
    <w:rsid w:val="006C145B"/>
    <w:rsid w:val="006C16D5"/>
    <w:rsid w:val="006C184E"/>
    <w:rsid w:val="006C1CED"/>
    <w:rsid w:val="006C20B0"/>
    <w:rsid w:val="006C211F"/>
    <w:rsid w:val="006C2167"/>
    <w:rsid w:val="006C2173"/>
    <w:rsid w:val="006C2300"/>
    <w:rsid w:val="006C24D9"/>
    <w:rsid w:val="006C2628"/>
    <w:rsid w:val="006C27EF"/>
    <w:rsid w:val="006C2825"/>
    <w:rsid w:val="006C2934"/>
    <w:rsid w:val="006C2BD0"/>
    <w:rsid w:val="006C2C3E"/>
    <w:rsid w:val="006C2C96"/>
    <w:rsid w:val="006C2E5F"/>
    <w:rsid w:val="006C2FBC"/>
    <w:rsid w:val="006C3070"/>
    <w:rsid w:val="006C307F"/>
    <w:rsid w:val="006C313A"/>
    <w:rsid w:val="006C31B2"/>
    <w:rsid w:val="006C3202"/>
    <w:rsid w:val="006C3674"/>
    <w:rsid w:val="006C38B2"/>
    <w:rsid w:val="006C3C6F"/>
    <w:rsid w:val="006C4388"/>
    <w:rsid w:val="006C48D5"/>
    <w:rsid w:val="006C4A74"/>
    <w:rsid w:val="006C4CD4"/>
    <w:rsid w:val="006C53D9"/>
    <w:rsid w:val="006C5514"/>
    <w:rsid w:val="006C5679"/>
    <w:rsid w:val="006C5851"/>
    <w:rsid w:val="006C5854"/>
    <w:rsid w:val="006C58CE"/>
    <w:rsid w:val="006C58E6"/>
    <w:rsid w:val="006C5A62"/>
    <w:rsid w:val="006C5AA7"/>
    <w:rsid w:val="006C5B17"/>
    <w:rsid w:val="006C5B4F"/>
    <w:rsid w:val="006C5CC1"/>
    <w:rsid w:val="006C5D1E"/>
    <w:rsid w:val="006C5D28"/>
    <w:rsid w:val="006C5E4F"/>
    <w:rsid w:val="006C5F72"/>
    <w:rsid w:val="006C605E"/>
    <w:rsid w:val="006C65B4"/>
    <w:rsid w:val="006C675C"/>
    <w:rsid w:val="006C6782"/>
    <w:rsid w:val="006C67DA"/>
    <w:rsid w:val="006C6834"/>
    <w:rsid w:val="006C68D4"/>
    <w:rsid w:val="006C6ABC"/>
    <w:rsid w:val="006C6B05"/>
    <w:rsid w:val="006C6B0F"/>
    <w:rsid w:val="006C6BFC"/>
    <w:rsid w:val="006C6DE0"/>
    <w:rsid w:val="006C6ED3"/>
    <w:rsid w:val="006C7093"/>
    <w:rsid w:val="006C759C"/>
    <w:rsid w:val="006C761C"/>
    <w:rsid w:val="006C77DD"/>
    <w:rsid w:val="006C7863"/>
    <w:rsid w:val="006C7876"/>
    <w:rsid w:val="006C799E"/>
    <w:rsid w:val="006C7AF5"/>
    <w:rsid w:val="006C7C45"/>
    <w:rsid w:val="006C7D88"/>
    <w:rsid w:val="006C7FDB"/>
    <w:rsid w:val="006D0017"/>
    <w:rsid w:val="006D024B"/>
    <w:rsid w:val="006D0667"/>
    <w:rsid w:val="006D06CA"/>
    <w:rsid w:val="006D0733"/>
    <w:rsid w:val="006D0AA0"/>
    <w:rsid w:val="006D0ACD"/>
    <w:rsid w:val="006D0CFE"/>
    <w:rsid w:val="006D0D65"/>
    <w:rsid w:val="006D10CE"/>
    <w:rsid w:val="006D1257"/>
    <w:rsid w:val="006D1355"/>
    <w:rsid w:val="006D165B"/>
    <w:rsid w:val="006D1748"/>
    <w:rsid w:val="006D17A9"/>
    <w:rsid w:val="006D1826"/>
    <w:rsid w:val="006D1C44"/>
    <w:rsid w:val="006D2086"/>
    <w:rsid w:val="006D2165"/>
    <w:rsid w:val="006D2381"/>
    <w:rsid w:val="006D2668"/>
    <w:rsid w:val="006D2844"/>
    <w:rsid w:val="006D2B67"/>
    <w:rsid w:val="006D2BB4"/>
    <w:rsid w:val="006D2D5A"/>
    <w:rsid w:val="006D2E17"/>
    <w:rsid w:val="006D309A"/>
    <w:rsid w:val="006D32A6"/>
    <w:rsid w:val="006D33BF"/>
    <w:rsid w:val="006D3911"/>
    <w:rsid w:val="006D39F8"/>
    <w:rsid w:val="006D3CA7"/>
    <w:rsid w:val="006D3CDF"/>
    <w:rsid w:val="006D4137"/>
    <w:rsid w:val="006D4371"/>
    <w:rsid w:val="006D460B"/>
    <w:rsid w:val="006D4707"/>
    <w:rsid w:val="006D4921"/>
    <w:rsid w:val="006D4930"/>
    <w:rsid w:val="006D496F"/>
    <w:rsid w:val="006D4B11"/>
    <w:rsid w:val="006D4C9C"/>
    <w:rsid w:val="006D4E2C"/>
    <w:rsid w:val="006D5137"/>
    <w:rsid w:val="006D527F"/>
    <w:rsid w:val="006D5312"/>
    <w:rsid w:val="006D53C8"/>
    <w:rsid w:val="006D55D3"/>
    <w:rsid w:val="006D5BCC"/>
    <w:rsid w:val="006D5C60"/>
    <w:rsid w:val="006D5C77"/>
    <w:rsid w:val="006D5F73"/>
    <w:rsid w:val="006D5FA7"/>
    <w:rsid w:val="006D60ED"/>
    <w:rsid w:val="006D6100"/>
    <w:rsid w:val="006D6130"/>
    <w:rsid w:val="006D619F"/>
    <w:rsid w:val="006D6548"/>
    <w:rsid w:val="006D6672"/>
    <w:rsid w:val="006D680F"/>
    <w:rsid w:val="006D6A27"/>
    <w:rsid w:val="006D6B08"/>
    <w:rsid w:val="006D6EC2"/>
    <w:rsid w:val="006D7262"/>
    <w:rsid w:val="006D746D"/>
    <w:rsid w:val="006D762D"/>
    <w:rsid w:val="006D7777"/>
    <w:rsid w:val="006D778C"/>
    <w:rsid w:val="006D782B"/>
    <w:rsid w:val="006D78E8"/>
    <w:rsid w:val="006D795C"/>
    <w:rsid w:val="006D79A2"/>
    <w:rsid w:val="006D7CDC"/>
    <w:rsid w:val="006D7EDB"/>
    <w:rsid w:val="006D7F4C"/>
    <w:rsid w:val="006E032A"/>
    <w:rsid w:val="006E0376"/>
    <w:rsid w:val="006E073B"/>
    <w:rsid w:val="006E07ED"/>
    <w:rsid w:val="006E0862"/>
    <w:rsid w:val="006E08C2"/>
    <w:rsid w:val="006E0D87"/>
    <w:rsid w:val="006E0FA2"/>
    <w:rsid w:val="006E1222"/>
    <w:rsid w:val="006E14DF"/>
    <w:rsid w:val="006E16FA"/>
    <w:rsid w:val="006E1CA4"/>
    <w:rsid w:val="006E1D2B"/>
    <w:rsid w:val="006E2176"/>
    <w:rsid w:val="006E23EA"/>
    <w:rsid w:val="006E2A6A"/>
    <w:rsid w:val="006E3079"/>
    <w:rsid w:val="006E3861"/>
    <w:rsid w:val="006E3D63"/>
    <w:rsid w:val="006E3E07"/>
    <w:rsid w:val="006E3FF8"/>
    <w:rsid w:val="006E4679"/>
    <w:rsid w:val="006E4772"/>
    <w:rsid w:val="006E47EC"/>
    <w:rsid w:val="006E4C9C"/>
    <w:rsid w:val="006E4D2B"/>
    <w:rsid w:val="006E4E2E"/>
    <w:rsid w:val="006E50EA"/>
    <w:rsid w:val="006E5822"/>
    <w:rsid w:val="006E59AC"/>
    <w:rsid w:val="006E5A9B"/>
    <w:rsid w:val="006E5B05"/>
    <w:rsid w:val="006E5D9B"/>
    <w:rsid w:val="006E60F4"/>
    <w:rsid w:val="006E612F"/>
    <w:rsid w:val="006E64D2"/>
    <w:rsid w:val="006E663C"/>
    <w:rsid w:val="006E6704"/>
    <w:rsid w:val="006E68B6"/>
    <w:rsid w:val="006E6D5A"/>
    <w:rsid w:val="006E6F8A"/>
    <w:rsid w:val="006E6FBC"/>
    <w:rsid w:val="006E7205"/>
    <w:rsid w:val="006E7253"/>
    <w:rsid w:val="006E73F1"/>
    <w:rsid w:val="006E791C"/>
    <w:rsid w:val="006E7A6D"/>
    <w:rsid w:val="006E7D0F"/>
    <w:rsid w:val="006E7EB2"/>
    <w:rsid w:val="006E7EF9"/>
    <w:rsid w:val="006F04E3"/>
    <w:rsid w:val="006F0D2C"/>
    <w:rsid w:val="006F0D9E"/>
    <w:rsid w:val="006F0EE8"/>
    <w:rsid w:val="006F0FE9"/>
    <w:rsid w:val="006F104B"/>
    <w:rsid w:val="006F11E4"/>
    <w:rsid w:val="006F132B"/>
    <w:rsid w:val="006F13FF"/>
    <w:rsid w:val="006F1556"/>
    <w:rsid w:val="006F1591"/>
    <w:rsid w:val="006F18FE"/>
    <w:rsid w:val="006F1925"/>
    <w:rsid w:val="006F1A78"/>
    <w:rsid w:val="006F1B56"/>
    <w:rsid w:val="006F1E4E"/>
    <w:rsid w:val="006F1E9F"/>
    <w:rsid w:val="006F2048"/>
    <w:rsid w:val="006F2124"/>
    <w:rsid w:val="006F21D5"/>
    <w:rsid w:val="006F2483"/>
    <w:rsid w:val="006F249B"/>
    <w:rsid w:val="006F2592"/>
    <w:rsid w:val="006F2748"/>
    <w:rsid w:val="006F2B54"/>
    <w:rsid w:val="006F2C35"/>
    <w:rsid w:val="006F2CBE"/>
    <w:rsid w:val="006F2F7A"/>
    <w:rsid w:val="006F2FDE"/>
    <w:rsid w:val="006F3057"/>
    <w:rsid w:val="006F3193"/>
    <w:rsid w:val="006F31AE"/>
    <w:rsid w:val="006F345F"/>
    <w:rsid w:val="006F3517"/>
    <w:rsid w:val="006F358F"/>
    <w:rsid w:val="006F35FC"/>
    <w:rsid w:val="006F3642"/>
    <w:rsid w:val="006F3839"/>
    <w:rsid w:val="006F3887"/>
    <w:rsid w:val="006F3E17"/>
    <w:rsid w:val="006F410F"/>
    <w:rsid w:val="006F4189"/>
    <w:rsid w:val="006F4204"/>
    <w:rsid w:val="006F425F"/>
    <w:rsid w:val="006F4550"/>
    <w:rsid w:val="006F472D"/>
    <w:rsid w:val="006F4C1D"/>
    <w:rsid w:val="006F517C"/>
    <w:rsid w:val="006F52A8"/>
    <w:rsid w:val="006F5493"/>
    <w:rsid w:val="006F576A"/>
    <w:rsid w:val="006F57A5"/>
    <w:rsid w:val="006F57C9"/>
    <w:rsid w:val="006F5814"/>
    <w:rsid w:val="006F5882"/>
    <w:rsid w:val="006F5AC8"/>
    <w:rsid w:val="006F5CB1"/>
    <w:rsid w:val="006F5CE3"/>
    <w:rsid w:val="006F5CFC"/>
    <w:rsid w:val="006F610A"/>
    <w:rsid w:val="006F6127"/>
    <w:rsid w:val="006F613C"/>
    <w:rsid w:val="006F61C3"/>
    <w:rsid w:val="006F63C8"/>
    <w:rsid w:val="006F6492"/>
    <w:rsid w:val="006F654D"/>
    <w:rsid w:val="006F662A"/>
    <w:rsid w:val="006F674E"/>
    <w:rsid w:val="006F6885"/>
    <w:rsid w:val="006F68EC"/>
    <w:rsid w:val="006F6A5F"/>
    <w:rsid w:val="006F6BA8"/>
    <w:rsid w:val="006F6D84"/>
    <w:rsid w:val="006F6DEA"/>
    <w:rsid w:val="006F6EB5"/>
    <w:rsid w:val="006F6F02"/>
    <w:rsid w:val="006F6F2B"/>
    <w:rsid w:val="006F6FBA"/>
    <w:rsid w:val="006F7029"/>
    <w:rsid w:val="006F72E1"/>
    <w:rsid w:val="006F7457"/>
    <w:rsid w:val="006F74EC"/>
    <w:rsid w:val="006F7619"/>
    <w:rsid w:val="006F7733"/>
    <w:rsid w:val="006F7848"/>
    <w:rsid w:val="006F7876"/>
    <w:rsid w:val="006F7940"/>
    <w:rsid w:val="006F7B62"/>
    <w:rsid w:val="006F7CEC"/>
    <w:rsid w:val="006F7E69"/>
    <w:rsid w:val="0070005D"/>
    <w:rsid w:val="0070021D"/>
    <w:rsid w:val="007002C2"/>
    <w:rsid w:val="00700749"/>
    <w:rsid w:val="0070079F"/>
    <w:rsid w:val="00700842"/>
    <w:rsid w:val="00700931"/>
    <w:rsid w:val="00700A6A"/>
    <w:rsid w:val="00700B48"/>
    <w:rsid w:val="00700CF4"/>
    <w:rsid w:val="00701067"/>
    <w:rsid w:val="00701223"/>
    <w:rsid w:val="00701302"/>
    <w:rsid w:val="007014B4"/>
    <w:rsid w:val="0070158D"/>
    <w:rsid w:val="007015D1"/>
    <w:rsid w:val="00701688"/>
    <w:rsid w:val="007016A9"/>
    <w:rsid w:val="007018A8"/>
    <w:rsid w:val="0070197C"/>
    <w:rsid w:val="00701B3F"/>
    <w:rsid w:val="00701D12"/>
    <w:rsid w:val="00701D88"/>
    <w:rsid w:val="0070225C"/>
    <w:rsid w:val="00702486"/>
    <w:rsid w:val="007024E1"/>
    <w:rsid w:val="00702705"/>
    <w:rsid w:val="007027F2"/>
    <w:rsid w:val="00702808"/>
    <w:rsid w:val="0070286A"/>
    <w:rsid w:val="00702885"/>
    <w:rsid w:val="007029D7"/>
    <w:rsid w:val="00702A20"/>
    <w:rsid w:val="00702ACB"/>
    <w:rsid w:val="00702DB5"/>
    <w:rsid w:val="00702FD8"/>
    <w:rsid w:val="00703185"/>
    <w:rsid w:val="0070328B"/>
    <w:rsid w:val="0070346E"/>
    <w:rsid w:val="007035D7"/>
    <w:rsid w:val="007037EC"/>
    <w:rsid w:val="00703B88"/>
    <w:rsid w:val="00703EC3"/>
    <w:rsid w:val="00703ECF"/>
    <w:rsid w:val="00703EDB"/>
    <w:rsid w:val="00704025"/>
    <w:rsid w:val="0070404D"/>
    <w:rsid w:val="007040B5"/>
    <w:rsid w:val="00704161"/>
    <w:rsid w:val="0070431C"/>
    <w:rsid w:val="007045F3"/>
    <w:rsid w:val="007046B5"/>
    <w:rsid w:val="0070488C"/>
    <w:rsid w:val="0070489F"/>
    <w:rsid w:val="007048B2"/>
    <w:rsid w:val="00704A14"/>
    <w:rsid w:val="00704B34"/>
    <w:rsid w:val="00704BCF"/>
    <w:rsid w:val="00705028"/>
    <w:rsid w:val="007051FA"/>
    <w:rsid w:val="0070549A"/>
    <w:rsid w:val="0070559B"/>
    <w:rsid w:val="007055D1"/>
    <w:rsid w:val="007055E3"/>
    <w:rsid w:val="0070560F"/>
    <w:rsid w:val="007059DD"/>
    <w:rsid w:val="00705CC1"/>
    <w:rsid w:val="00705EDA"/>
    <w:rsid w:val="007060F5"/>
    <w:rsid w:val="007062BB"/>
    <w:rsid w:val="00706695"/>
    <w:rsid w:val="007066B9"/>
    <w:rsid w:val="00706BBF"/>
    <w:rsid w:val="00706BD8"/>
    <w:rsid w:val="00706DDB"/>
    <w:rsid w:val="00706F19"/>
    <w:rsid w:val="007071D5"/>
    <w:rsid w:val="0070734A"/>
    <w:rsid w:val="0070765C"/>
    <w:rsid w:val="0070771C"/>
    <w:rsid w:val="00707989"/>
    <w:rsid w:val="00707D87"/>
    <w:rsid w:val="00707DD3"/>
    <w:rsid w:val="00707E3C"/>
    <w:rsid w:val="00707ECA"/>
    <w:rsid w:val="00707ED5"/>
    <w:rsid w:val="00710078"/>
    <w:rsid w:val="0071024E"/>
    <w:rsid w:val="00710467"/>
    <w:rsid w:val="007105A8"/>
    <w:rsid w:val="00710A75"/>
    <w:rsid w:val="00710E94"/>
    <w:rsid w:val="00710EAC"/>
    <w:rsid w:val="00711038"/>
    <w:rsid w:val="00711495"/>
    <w:rsid w:val="00711576"/>
    <w:rsid w:val="007117A2"/>
    <w:rsid w:val="007117CA"/>
    <w:rsid w:val="0071185F"/>
    <w:rsid w:val="00711A8B"/>
    <w:rsid w:val="00711D87"/>
    <w:rsid w:val="00711E2B"/>
    <w:rsid w:val="00711E3C"/>
    <w:rsid w:val="00711EB0"/>
    <w:rsid w:val="00712008"/>
    <w:rsid w:val="007122AA"/>
    <w:rsid w:val="007126C3"/>
    <w:rsid w:val="0071283E"/>
    <w:rsid w:val="00712861"/>
    <w:rsid w:val="007129D6"/>
    <w:rsid w:val="00712BA7"/>
    <w:rsid w:val="00712D67"/>
    <w:rsid w:val="00712E2C"/>
    <w:rsid w:val="007130D4"/>
    <w:rsid w:val="00713320"/>
    <w:rsid w:val="00713360"/>
    <w:rsid w:val="00713397"/>
    <w:rsid w:val="007134F4"/>
    <w:rsid w:val="00713684"/>
    <w:rsid w:val="007138ED"/>
    <w:rsid w:val="00713967"/>
    <w:rsid w:val="00713B32"/>
    <w:rsid w:val="00713B7C"/>
    <w:rsid w:val="00713BE3"/>
    <w:rsid w:val="00713E77"/>
    <w:rsid w:val="00713E89"/>
    <w:rsid w:val="00713F9B"/>
    <w:rsid w:val="007142C7"/>
    <w:rsid w:val="00714540"/>
    <w:rsid w:val="00714643"/>
    <w:rsid w:val="007146B8"/>
    <w:rsid w:val="00714A94"/>
    <w:rsid w:val="00715141"/>
    <w:rsid w:val="00715528"/>
    <w:rsid w:val="0071572A"/>
    <w:rsid w:val="00715744"/>
    <w:rsid w:val="00715765"/>
    <w:rsid w:val="00715D6A"/>
    <w:rsid w:val="00715E9A"/>
    <w:rsid w:val="007160F9"/>
    <w:rsid w:val="00716122"/>
    <w:rsid w:val="0071622F"/>
    <w:rsid w:val="00716598"/>
    <w:rsid w:val="00716643"/>
    <w:rsid w:val="007166D6"/>
    <w:rsid w:val="00716979"/>
    <w:rsid w:val="007169BD"/>
    <w:rsid w:val="00716BA5"/>
    <w:rsid w:val="00716CBF"/>
    <w:rsid w:val="00716DA4"/>
    <w:rsid w:val="00716ED3"/>
    <w:rsid w:val="0071753D"/>
    <w:rsid w:val="0071754D"/>
    <w:rsid w:val="00717878"/>
    <w:rsid w:val="00717D7E"/>
    <w:rsid w:val="0072000F"/>
    <w:rsid w:val="0072015F"/>
    <w:rsid w:val="0072045D"/>
    <w:rsid w:val="0072047C"/>
    <w:rsid w:val="0072047D"/>
    <w:rsid w:val="0072055A"/>
    <w:rsid w:val="007205D0"/>
    <w:rsid w:val="007206AA"/>
    <w:rsid w:val="007208EB"/>
    <w:rsid w:val="007208FB"/>
    <w:rsid w:val="00720983"/>
    <w:rsid w:val="0072099A"/>
    <w:rsid w:val="00720E75"/>
    <w:rsid w:val="00721147"/>
    <w:rsid w:val="007211F3"/>
    <w:rsid w:val="0072129F"/>
    <w:rsid w:val="00721331"/>
    <w:rsid w:val="00721671"/>
    <w:rsid w:val="0072167F"/>
    <w:rsid w:val="00721B3D"/>
    <w:rsid w:val="00721D50"/>
    <w:rsid w:val="007224F5"/>
    <w:rsid w:val="007226F2"/>
    <w:rsid w:val="0072298C"/>
    <w:rsid w:val="00722E1E"/>
    <w:rsid w:val="007235AC"/>
    <w:rsid w:val="00723706"/>
    <w:rsid w:val="00723A38"/>
    <w:rsid w:val="00723AC5"/>
    <w:rsid w:val="00723B54"/>
    <w:rsid w:val="00723C76"/>
    <w:rsid w:val="0072408A"/>
    <w:rsid w:val="0072420D"/>
    <w:rsid w:val="007242B9"/>
    <w:rsid w:val="007243EB"/>
    <w:rsid w:val="007244EA"/>
    <w:rsid w:val="007245D1"/>
    <w:rsid w:val="00724968"/>
    <w:rsid w:val="00724A02"/>
    <w:rsid w:val="00724CB6"/>
    <w:rsid w:val="00724DD7"/>
    <w:rsid w:val="00724E68"/>
    <w:rsid w:val="00724F2C"/>
    <w:rsid w:val="00724F46"/>
    <w:rsid w:val="00725155"/>
    <w:rsid w:val="007251DA"/>
    <w:rsid w:val="0072532D"/>
    <w:rsid w:val="00725350"/>
    <w:rsid w:val="00725351"/>
    <w:rsid w:val="0072559A"/>
    <w:rsid w:val="007255E7"/>
    <w:rsid w:val="00725620"/>
    <w:rsid w:val="007257C1"/>
    <w:rsid w:val="00725B17"/>
    <w:rsid w:val="00725C08"/>
    <w:rsid w:val="00725CF7"/>
    <w:rsid w:val="00726034"/>
    <w:rsid w:val="00726205"/>
    <w:rsid w:val="00726238"/>
    <w:rsid w:val="00726446"/>
    <w:rsid w:val="00726564"/>
    <w:rsid w:val="00726694"/>
    <w:rsid w:val="007266DA"/>
    <w:rsid w:val="00726728"/>
    <w:rsid w:val="0072673A"/>
    <w:rsid w:val="00726E1C"/>
    <w:rsid w:val="00726EAA"/>
    <w:rsid w:val="00726F1C"/>
    <w:rsid w:val="00727244"/>
    <w:rsid w:val="00727298"/>
    <w:rsid w:val="007272DA"/>
    <w:rsid w:val="0072744D"/>
    <w:rsid w:val="007274D8"/>
    <w:rsid w:val="00727B22"/>
    <w:rsid w:val="00727B41"/>
    <w:rsid w:val="00727DFE"/>
    <w:rsid w:val="007306F8"/>
    <w:rsid w:val="00730838"/>
    <w:rsid w:val="0073084B"/>
    <w:rsid w:val="00730D06"/>
    <w:rsid w:val="00730D31"/>
    <w:rsid w:val="00730F2A"/>
    <w:rsid w:val="00730F50"/>
    <w:rsid w:val="00731185"/>
    <w:rsid w:val="007312B3"/>
    <w:rsid w:val="0073156C"/>
    <w:rsid w:val="007316E4"/>
    <w:rsid w:val="00731C66"/>
    <w:rsid w:val="00731CD1"/>
    <w:rsid w:val="00731D02"/>
    <w:rsid w:val="00731D17"/>
    <w:rsid w:val="00731D6C"/>
    <w:rsid w:val="00731E66"/>
    <w:rsid w:val="00731FD7"/>
    <w:rsid w:val="00731FE7"/>
    <w:rsid w:val="007322B3"/>
    <w:rsid w:val="0073239A"/>
    <w:rsid w:val="007323EF"/>
    <w:rsid w:val="007324CF"/>
    <w:rsid w:val="0073268A"/>
    <w:rsid w:val="007326BF"/>
    <w:rsid w:val="007328AB"/>
    <w:rsid w:val="00732A61"/>
    <w:rsid w:val="00732D58"/>
    <w:rsid w:val="00733147"/>
    <w:rsid w:val="00733246"/>
    <w:rsid w:val="007332D8"/>
    <w:rsid w:val="007333AC"/>
    <w:rsid w:val="007337F1"/>
    <w:rsid w:val="00733A51"/>
    <w:rsid w:val="00733B13"/>
    <w:rsid w:val="00733FC2"/>
    <w:rsid w:val="0073410A"/>
    <w:rsid w:val="0073418E"/>
    <w:rsid w:val="007342BD"/>
    <w:rsid w:val="00734739"/>
    <w:rsid w:val="00734FED"/>
    <w:rsid w:val="0073506D"/>
    <w:rsid w:val="00735128"/>
    <w:rsid w:val="0073532D"/>
    <w:rsid w:val="007354CE"/>
    <w:rsid w:val="00735848"/>
    <w:rsid w:val="00735875"/>
    <w:rsid w:val="007359AD"/>
    <w:rsid w:val="00735A7A"/>
    <w:rsid w:val="00735AE8"/>
    <w:rsid w:val="00735B4B"/>
    <w:rsid w:val="00735C37"/>
    <w:rsid w:val="00735CCB"/>
    <w:rsid w:val="00735CF1"/>
    <w:rsid w:val="00735E52"/>
    <w:rsid w:val="00736019"/>
    <w:rsid w:val="00736251"/>
    <w:rsid w:val="007362B2"/>
    <w:rsid w:val="00736309"/>
    <w:rsid w:val="00736628"/>
    <w:rsid w:val="00736664"/>
    <w:rsid w:val="00736F4F"/>
    <w:rsid w:val="0073704A"/>
    <w:rsid w:val="007371BB"/>
    <w:rsid w:val="00737617"/>
    <w:rsid w:val="00737741"/>
    <w:rsid w:val="00737B54"/>
    <w:rsid w:val="00740391"/>
    <w:rsid w:val="00740940"/>
    <w:rsid w:val="00740CBC"/>
    <w:rsid w:val="0074136C"/>
    <w:rsid w:val="007415C6"/>
    <w:rsid w:val="0074178B"/>
    <w:rsid w:val="0074196C"/>
    <w:rsid w:val="00741E74"/>
    <w:rsid w:val="00741EF1"/>
    <w:rsid w:val="00741F28"/>
    <w:rsid w:val="00741F72"/>
    <w:rsid w:val="00742102"/>
    <w:rsid w:val="007421AC"/>
    <w:rsid w:val="007422FF"/>
    <w:rsid w:val="00742548"/>
    <w:rsid w:val="00742740"/>
    <w:rsid w:val="00742E8B"/>
    <w:rsid w:val="00742FF7"/>
    <w:rsid w:val="00743053"/>
    <w:rsid w:val="0074305A"/>
    <w:rsid w:val="007433EC"/>
    <w:rsid w:val="007434B6"/>
    <w:rsid w:val="00743788"/>
    <w:rsid w:val="007439FF"/>
    <w:rsid w:val="00743AE2"/>
    <w:rsid w:val="00743E7F"/>
    <w:rsid w:val="00744444"/>
    <w:rsid w:val="007447A8"/>
    <w:rsid w:val="00744997"/>
    <w:rsid w:val="00744AAF"/>
    <w:rsid w:val="00744B2F"/>
    <w:rsid w:val="00744C63"/>
    <w:rsid w:val="00744D16"/>
    <w:rsid w:val="00744F5E"/>
    <w:rsid w:val="007453B9"/>
    <w:rsid w:val="007454B5"/>
    <w:rsid w:val="00745654"/>
    <w:rsid w:val="007459A1"/>
    <w:rsid w:val="00745A77"/>
    <w:rsid w:val="00745A81"/>
    <w:rsid w:val="00745A94"/>
    <w:rsid w:val="00745B76"/>
    <w:rsid w:val="00745D39"/>
    <w:rsid w:val="00745D3C"/>
    <w:rsid w:val="00745D92"/>
    <w:rsid w:val="00745E20"/>
    <w:rsid w:val="007463D9"/>
    <w:rsid w:val="00746492"/>
    <w:rsid w:val="00746745"/>
    <w:rsid w:val="007467F8"/>
    <w:rsid w:val="007468B5"/>
    <w:rsid w:val="007468D7"/>
    <w:rsid w:val="00746979"/>
    <w:rsid w:val="00746A6A"/>
    <w:rsid w:val="00746AB7"/>
    <w:rsid w:val="00746D1A"/>
    <w:rsid w:val="00747054"/>
    <w:rsid w:val="00747382"/>
    <w:rsid w:val="007473F5"/>
    <w:rsid w:val="007476D7"/>
    <w:rsid w:val="007477F7"/>
    <w:rsid w:val="00747C59"/>
    <w:rsid w:val="00747D2F"/>
    <w:rsid w:val="00747E1D"/>
    <w:rsid w:val="00747FFD"/>
    <w:rsid w:val="007500D1"/>
    <w:rsid w:val="007504B3"/>
    <w:rsid w:val="0075087F"/>
    <w:rsid w:val="00750947"/>
    <w:rsid w:val="00750AF6"/>
    <w:rsid w:val="00750D70"/>
    <w:rsid w:val="00750E79"/>
    <w:rsid w:val="00750F5A"/>
    <w:rsid w:val="0075101C"/>
    <w:rsid w:val="0075114D"/>
    <w:rsid w:val="0075118A"/>
    <w:rsid w:val="007511C5"/>
    <w:rsid w:val="00751428"/>
    <w:rsid w:val="007515ED"/>
    <w:rsid w:val="007517F9"/>
    <w:rsid w:val="00751838"/>
    <w:rsid w:val="00751A66"/>
    <w:rsid w:val="00751B9E"/>
    <w:rsid w:val="00751E40"/>
    <w:rsid w:val="00751FF8"/>
    <w:rsid w:val="007520DA"/>
    <w:rsid w:val="007521CC"/>
    <w:rsid w:val="0075273F"/>
    <w:rsid w:val="00752830"/>
    <w:rsid w:val="007528B3"/>
    <w:rsid w:val="00752BE4"/>
    <w:rsid w:val="00752C0D"/>
    <w:rsid w:val="00752CBB"/>
    <w:rsid w:val="00752EFE"/>
    <w:rsid w:val="0075304C"/>
    <w:rsid w:val="007530DC"/>
    <w:rsid w:val="007532E4"/>
    <w:rsid w:val="00753760"/>
    <w:rsid w:val="00753817"/>
    <w:rsid w:val="00753A04"/>
    <w:rsid w:val="00753BAC"/>
    <w:rsid w:val="00753F4A"/>
    <w:rsid w:val="007540FB"/>
    <w:rsid w:val="007541AA"/>
    <w:rsid w:val="00754517"/>
    <w:rsid w:val="0075471F"/>
    <w:rsid w:val="00754829"/>
    <w:rsid w:val="00754B5E"/>
    <w:rsid w:val="007554A9"/>
    <w:rsid w:val="007556F0"/>
    <w:rsid w:val="00755748"/>
    <w:rsid w:val="00755892"/>
    <w:rsid w:val="00755B77"/>
    <w:rsid w:val="00755B93"/>
    <w:rsid w:val="00755CA0"/>
    <w:rsid w:val="00755CD8"/>
    <w:rsid w:val="00755DB8"/>
    <w:rsid w:val="00755DF2"/>
    <w:rsid w:val="00755DFE"/>
    <w:rsid w:val="00756071"/>
    <w:rsid w:val="0075623C"/>
    <w:rsid w:val="0075673C"/>
    <w:rsid w:val="00756C5E"/>
    <w:rsid w:val="00756EA7"/>
    <w:rsid w:val="0075711A"/>
    <w:rsid w:val="00757225"/>
    <w:rsid w:val="0075725D"/>
    <w:rsid w:val="00757569"/>
    <w:rsid w:val="00757592"/>
    <w:rsid w:val="00757696"/>
    <w:rsid w:val="007576BF"/>
    <w:rsid w:val="00757717"/>
    <w:rsid w:val="007578F4"/>
    <w:rsid w:val="00757A65"/>
    <w:rsid w:val="00757BF7"/>
    <w:rsid w:val="00757E55"/>
    <w:rsid w:val="00760003"/>
    <w:rsid w:val="007600B5"/>
    <w:rsid w:val="0076031B"/>
    <w:rsid w:val="00760350"/>
    <w:rsid w:val="00760812"/>
    <w:rsid w:val="007609A4"/>
    <w:rsid w:val="007609FD"/>
    <w:rsid w:val="00760BC7"/>
    <w:rsid w:val="00760E44"/>
    <w:rsid w:val="00760F79"/>
    <w:rsid w:val="00761136"/>
    <w:rsid w:val="007612D6"/>
    <w:rsid w:val="00761349"/>
    <w:rsid w:val="0076137B"/>
    <w:rsid w:val="0076150E"/>
    <w:rsid w:val="0076186B"/>
    <w:rsid w:val="007618E8"/>
    <w:rsid w:val="00761A40"/>
    <w:rsid w:val="00761AAD"/>
    <w:rsid w:val="00761B6A"/>
    <w:rsid w:val="00761C3C"/>
    <w:rsid w:val="00761C58"/>
    <w:rsid w:val="00761E1C"/>
    <w:rsid w:val="00761F6A"/>
    <w:rsid w:val="0076216A"/>
    <w:rsid w:val="00762173"/>
    <w:rsid w:val="00762A04"/>
    <w:rsid w:val="00762ABF"/>
    <w:rsid w:val="00762C36"/>
    <w:rsid w:val="00762C7A"/>
    <w:rsid w:val="00762D56"/>
    <w:rsid w:val="00762E70"/>
    <w:rsid w:val="0076307D"/>
    <w:rsid w:val="00763269"/>
    <w:rsid w:val="00763291"/>
    <w:rsid w:val="007632CE"/>
    <w:rsid w:val="007632E8"/>
    <w:rsid w:val="00763328"/>
    <w:rsid w:val="00763382"/>
    <w:rsid w:val="00763405"/>
    <w:rsid w:val="00763480"/>
    <w:rsid w:val="007634EE"/>
    <w:rsid w:val="0076376E"/>
    <w:rsid w:val="00763787"/>
    <w:rsid w:val="007637E7"/>
    <w:rsid w:val="007638FB"/>
    <w:rsid w:val="00763913"/>
    <w:rsid w:val="00763935"/>
    <w:rsid w:val="007639D8"/>
    <w:rsid w:val="00763E06"/>
    <w:rsid w:val="00763EB5"/>
    <w:rsid w:val="0076401B"/>
    <w:rsid w:val="0076406C"/>
    <w:rsid w:val="007642FE"/>
    <w:rsid w:val="007644FF"/>
    <w:rsid w:val="00764554"/>
    <w:rsid w:val="0076457B"/>
    <w:rsid w:val="007645C4"/>
    <w:rsid w:val="007647C4"/>
    <w:rsid w:val="007647EE"/>
    <w:rsid w:val="00764821"/>
    <w:rsid w:val="00764856"/>
    <w:rsid w:val="007648C0"/>
    <w:rsid w:val="007648E9"/>
    <w:rsid w:val="007648F8"/>
    <w:rsid w:val="00764B8D"/>
    <w:rsid w:val="00764F71"/>
    <w:rsid w:val="007653C5"/>
    <w:rsid w:val="00765504"/>
    <w:rsid w:val="00765507"/>
    <w:rsid w:val="007655FA"/>
    <w:rsid w:val="00765AEF"/>
    <w:rsid w:val="00765B34"/>
    <w:rsid w:val="0076606A"/>
    <w:rsid w:val="007660AE"/>
    <w:rsid w:val="00766107"/>
    <w:rsid w:val="00766132"/>
    <w:rsid w:val="0076630C"/>
    <w:rsid w:val="00766324"/>
    <w:rsid w:val="00766356"/>
    <w:rsid w:val="007665BA"/>
    <w:rsid w:val="007666C8"/>
    <w:rsid w:val="007666F3"/>
    <w:rsid w:val="00766F6D"/>
    <w:rsid w:val="00766F9A"/>
    <w:rsid w:val="00767099"/>
    <w:rsid w:val="0076717D"/>
    <w:rsid w:val="00767734"/>
    <w:rsid w:val="00767A61"/>
    <w:rsid w:val="00767DA2"/>
    <w:rsid w:val="00767FA0"/>
    <w:rsid w:val="00770053"/>
    <w:rsid w:val="0077007F"/>
    <w:rsid w:val="0077013E"/>
    <w:rsid w:val="007703AA"/>
    <w:rsid w:val="00770404"/>
    <w:rsid w:val="00770422"/>
    <w:rsid w:val="00770A99"/>
    <w:rsid w:val="00770CEA"/>
    <w:rsid w:val="00771294"/>
    <w:rsid w:val="007712B5"/>
    <w:rsid w:val="007713B9"/>
    <w:rsid w:val="00771847"/>
    <w:rsid w:val="007719F2"/>
    <w:rsid w:val="00771AA4"/>
    <w:rsid w:val="00771EF7"/>
    <w:rsid w:val="00771FD8"/>
    <w:rsid w:val="00772150"/>
    <w:rsid w:val="00772294"/>
    <w:rsid w:val="00772468"/>
    <w:rsid w:val="007726DC"/>
    <w:rsid w:val="007727A3"/>
    <w:rsid w:val="0077285C"/>
    <w:rsid w:val="007728DA"/>
    <w:rsid w:val="007728EE"/>
    <w:rsid w:val="00772C8F"/>
    <w:rsid w:val="00772F13"/>
    <w:rsid w:val="0077361A"/>
    <w:rsid w:val="007737FB"/>
    <w:rsid w:val="00773B60"/>
    <w:rsid w:val="00773C43"/>
    <w:rsid w:val="00773E34"/>
    <w:rsid w:val="007740A9"/>
    <w:rsid w:val="0077426C"/>
    <w:rsid w:val="00774395"/>
    <w:rsid w:val="00774494"/>
    <w:rsid w:val="007745C4"/>
    <w:rsid w:val="007746F5"/>
    <w:rsid w:val="00774CAE"/>
    <w:rsid w:val="00774D47"/>
    <w:rsid w:val="00774E5B"/>
    <w:rsid w:val="00774F53"/>
    <w:rsid w:val="00775001"/>
    <w:rsid w:val="007752E9"/>
    <w:rsid w:val="00775395"/>
    <w:rsid w:val="007754AA"/>
    <w:rsid w:val="007755C2"/>
    <w:rsid w:val="0077570A"/>
    <w:rsid w:val="007757C0"/>
    <w:rsid w:val="00775844"/>
    <w:rsid w:val="007759C3"/>
    <w:rsid w:val="00775A7F"/>
    <w:rsid w:val="00775BA3"/>
    <w:rsid w:val="00775C67"/>
    <w:rsid w:val="00775EF7"/>
    <w:rsid w:val="00776097"/>
    <w:rsid w:val="007760C5"/>
    <w:rsid w:val="0077649A"/>
    <w:rsid w:val="00776551"/>
    <w:rsid w:val="007765F7"/>
    <w:rsid w:val="007767F0"/>
    <w:rsid w:val="0077691B"/>
    <w:rsid w:val="00776A58"/>
    <w:rsid w:val="00776BAB"/>
    <w:rsid w:val="00776C15"/>
    <w:rsid w:val="00776C91"/>
    <w:rsid w:val="00776EB3"/>
    <w:rsid w:val="00776EC9"/>
    <w:rsid w:val="00776FB4"/>
    <w:rsid w:val="00776FE4"/>
    <w:rsid w:val="0077726F"/>
    <w:rsid w:val="00777604"/>
    <w:rsid w:val="00777769"/>
    <w:rsid w:val="007778DD"/>
    <w:rsid w:val="00777AFA"/>
    <w:rsid w:val="00777E8E"/>
    <w:rsid w:val="00777F2F"/>
    <w:rsid w:val="00777FE2"/>
    <w:rsid w:val="007803DB"/>
    <w:rsid w:val="0078043A"/>
    <w:rsid w:val="0078059D"/>
    <w:rsid w:val="0078062D"/>
    <w:rsid w:val="00780738"/>
    <w:rsid w:val="00780A73"/>
    <w:rsid w:val="00780F23"/>
    <w:rsid w:val="0078121A"/>
    <w:rsid w:val="00781376"/>
    <w:rsid w:val="007816DC"/>
    <w:rsid w:val="007816E1"/>
    <w:rsid w:val="00781866"/>
    <w:rsid w:val="0078197A"/>
    <w:rsid w:val="00781B68"/>
    <w:rsid w:val="00781BF5"/>
    <w:rsid w:val="00781FCE"/>
    <w:rsid w:val="00782170"/>
    <w:rsid w:val="00782409"/>
    <w:rsid w:val="00782465"/>
    <w:rsid w:val="007824A1"/>
    <w:rsid w:val="007824A7"/>
    <w:rsid w:val="00782C2E"/>
    <w:rsid w:val="00782C3B"/>
    <w:rsid w:val="00782C97"/>
    <w:rsid w:val="00782CA3"/>
    <w:rsid w:val="00782EAC"/>
    <w:rsid w:val="0078334D"/>
    <w:rsid w:val="007834DE"/>
    <w:rsid w:val="0078365E"/>
    <w:rsid w:val="00783747"/>
    <w:rsid w:val="00783765"/>
    <w:rsid w:val="00783FFD"/>
    <w:rsid w:val="0078400A"/>
    <w:rsid w:val="007840C0"/>
    <w:rsid w:val="007840FB"/>
    <w:rsid w:val="00784103"/>
    <w:rsid w:val="007841D5"/>
    <w:rsid w:val="0078439F"/>
    <w:rsid w:val="007844A2"/>
    <w:rsid w:val="007844C1"/>
    <w:rsid w:val="00785238"/>
    <w:rsid w:val="0078541A"/>
    <w:rsid w:val="0078551D"/>
    <w:rsid w:val="00785522"/>
    <w:rsid w:val="00785553"/>
    <w:rsid w:val="0078570B"/>
    <w:rsid w:val="0078572E"/>
    <w:rsid w:val="00785767"/>
    <w:rsid w:val="00785B2C"/>
    <w:rsid w:val="00785FBE"/>
    <w:rsid w:val="00786028"/>
    <w:rsid w:val="007864F1"/>
    <w:rsid w:val="00786572"/>
    <w:rsid w:val="007866E1"/>
    <w:rsid w:val="007867E5"/>
    <w:rsid w:val="007867E6"/>
    <w:rsid w:val="007868ED"/>
    <w:rsid w:val="00786B3A"/>
    <w:rsid w:val="00786C3F"/>
    <w:rsid w:val="00786EA5"/>
    <w:rsid w:val="00786EFC"/>
    <w:rsid w:val="00786F6E"/>
    <w:rsid w:val="00787080"/>
    <w:rsid w:val="007871F7"/>
    <w:rsid w:val="00787278"/>
    <w:rsid w:val="0078733A"/>
    <w:rsid w:val="00787617"/>
    <w:rsid w:val="00787697"/>
    <w:rsid w:val="007876A0"/>
    <w:rsid w:val="007876F9"/>
    <w:rsid w:val="00787889"/>
    <w:rsid w:val="007878E2"/>
    <w:rsid w:val="00787B47"/>
    <w:rsid w:val="00787B8F"/>
    <w:rsid w:val="00787BB4"/>
    <w:rsid w:val="00787E2E"/>
    <w:rsid w:val="007900E1"/>
    <w:rsid w:val="007904CD"/>
    <w:rsid w:val="007904DF"/>
    <w:rsid w:val="007907AF"/>
    <w:rsid w:val="007907DB"/>
    <w:rsid w:val="00790A90"/>
    <w:rsid w:val="00790AA8"/>
    <w:rsid w:val="00790B18"/>
    <w:rsid w:val="00790DB5"/>
    <w:rsid w:val="00790DBF"/>
    <w:rsid w:val="00790ECF"/>
    <w:rsid w:val="0079107F"/>
    <w:rsid w:val="007911EF"/>
    <w:rsid w:val="007915C9"/>
    <w:rsid w:val="007915FB"/>
    <w:rsid w:val="007917BF"/>
    <w:rsid w:val="00791B11"/>
    <w:rsid w:val="00791B58"/>
    <w:rsid w:val="00791C5C"/>
    <w:rsid w:val="00791CCA"/>
    <w:rsid w:val="00791FEF"/>
    <w:rsid w:val="00792576"/>
    <w:rsid w:val="00792E68"/>
    <w:rsid w:val="00792F94"/>
    <w:rsid w:val="00793068"/>
    <w:rsid w:val="007930BA"/>
    <w:rsid w:val="007930D5"/>
    <w:rsid w:val="00793124"/>
    <w:rsid w:val="0079332D"/>
    <w:rsid w:val="00793967"/>
    <w:rsid w:val="00793B9F"/>
    <w:rsid w:val="00793FA7"/>
    <w:rsid w:val="00794147"/>
    <w:rsid w:val="00794151"/>
    <w:rsid w:val="0079415A"/>
    <w:rsid w:val="0079466F"/>
    <w:rsid w:val="007947F3"/>
    <w:rsid w:val="0079488D"/>
    <w:rsid w:val="007949EF"/>
    <w:rsid w:val="00794C28"/>
    <w:rsid w:val="00794C4B"/>
    <w:rsid w:val="00794CF4"/>
    <w:rsid w:val="00794D03"/>
    <w:rsid w:val="00794D8F"/>
    <w:rsid w:val="00794F45"/>
    <w:rsid w:val="00794FDD"/>
    <w:rsid w:val="007950A8"/>
    <w:rsid w:val="007950D2"/>
    <w:rsid w:val="00795154"/>
    <w:rsid w:val="0079523B"/>
    <w:rsid w:val="0079529C"/>
    <w:rsid w:val="0079533E"/>
    <w:rsid w:val="00795456"/>
    <w:rsid w:val="00795486"/>
    <w:rsid w:val="007955F5"/>
    <w:rsid w:val="0079573C"/>
    <w:rsid w:val="0079582D"/>
    <w:rsid w:val="007958F6"/>
    <w:rsid w:val="00795994"/>
    <w:rsid w:val="00795B80"/>
    <w:rsid w:val="00795CD0"/>
    <w:rsid w:val="00795D85"/>
    <w:rsid w:val="00795D8B"/>
    <w:rsid w:val="0079601F"/>
    <w:rsid w:val="007960B6"/>
    <w:rsid w:val="007963F5"/>
    <w:rsid w:val="007964BB"/>
    <w:rsid w:val="007967C0"/>
    <w:rsid w:val="007968C6"/>
    <w:rsid w:val="007969A2"/>
    <w:rsid w:val="007969DE"/>
    <w:rsid w:val="00796A74"/>
    <w:rsid w:val="00796B5E"/>
    <w:rsid w:val="00796EA2"/>
    <w:rsid w:val="00796F18"/>
    <w:rsid w:val="00796FA5"/>
    <w:rsid w:val="00797379"/>
    <w:rsid w:val="007973A7"/>
    <w:rsid w:val="0079747B"/>
    <w:rsid w:val="00797894"/>
    <w:rsid w:val="00797929"/>
    <w:rsid w:val="00797AD6"/>
    <w:rsid w:val="00797B39"/>
    <w:rsid w:val="00797B7B"/>
    <w:rsid w:val="00797BE6"/>
    <w:rsid w:val="00797F44"/>
    <w:rsid w:val="007A03F7"/>
    <w:rsid w:val="007A0487"/>
    <w:rsid w:val="007A05E3"/>
    <w:rsid w:val="007A06CC"/>
    <w:rsid w:val="007A0806"/>
    <w:rsid w:val="007A08DE"/>
    <w:rsid w:val="007A094A"/>
    <w:rsid w:val="007A0A1D"/>
    <w:rsid w:val="007A0C03"/>
    <w:rsid w:val="007A0D05"/>
    <w:rsid w:val="007A0DAE"/>
    <w:rsid w:val="007A0E00"/>
    <w:rsid w:val="007A0F1D"/>
    <w:rsid w:val="007A0F99"/>
    <w:rsid w:val="007A0FEB"/>
    <w:rsid w:val="007A120D"/>
    <w:rsid w:val="007A1464"/>
    <w:rsid w:val="007A1763"/>
    <w:rsid w:val="007A17D1"/>
    <w:rsid w:val="007A188B"/>
    <w:rsid w:val="007A192A"/>
    <w:rsid w:val="007A1A18"/>
    <w:rsid w:val="007A1AE2"/>
    <w:rsid w:val="007A1B9C"/>
    <w:rsid w:val="007A1BC4"/>
    <w:rsid w:val="007A2204"/>
    <w:rsid w:val="007A242B"/>
    <w:rsid w:val="007A26CE"/>
    <w:rsid w:val="007A2B57"/>
    <w:rsid w:val="007A2C85"/>
    <w:rsid w:val="007A3341"/>
    <w:rsid w:val="007A3676"/>
    <w:rsid w:val="007A3689"/>
    <w:rsid w:val="007A391A"/>
    <w:rsid w:val="007A39AC"/>
    <w:rsid w:val="007A3A72"/>
    <w:rsid w:val="007A3C3E"/>
    <w:rsid w:val="007A3D5C"/>
    <w:rsid w:val="007A3FFC"/>
    <w:rsid w:val="007A4152"/>
    <w:rsid w:val="007A4643"/>
    <w:rsid w:val="007A4781"/>
    <w:rsid w:val="007A4B77"/>
    <w:rsid w:val="007A4E81"/>
    <w:rsid w:val="007A5173"/>
    <w:rsid w:val="007A5305"/>
    <w:rsid w:val="007A53BC"/>
    <w:rsid w:val="007A5555"/>
    <w:rsid w:val="007A577A"/>
    <w:rsid w:val="007A5A50"/>
    <w:rsid w:val="007A5C16"/>
    <w:rsid w:val="007A5D5E"/>
    <w:rsid w:val="007A6212"/>
    <w:rsid w:val="007A62F1"/>
    <w:rsid w:val="007A63B1"/>
    <w:rsid w:val="007A658A"/>
    <w:rsid w:val="007A6663"/>
    <w:rsid w:val="007A67B7"/>
    <w:rsid w:val="007A6839"/>
    <w:rsid w:val="007A6948"/>
    <w:rsid w:val="007A6963"/>
    <w:rsid w:val="007A6AE3"/>
    <w:rsid w:val="007A6B90"/>
    <w:rsid w:val="007A6BFA"/>
    <w:rsid w:val="007A6C47"/>
    <w:rsid w:val="007A6D50"/>
    <w:rsid w:val="007A719C"/>
    <w:rsid w:val="007A7364"/>
    <w:rsid w:val="007A73E5"/>
    <w:rsid w:val="007A7452"/>
    <w:rsid w:val="007A7480"/>
    <w:rsid w:val="007A7824"/>
    <w:rsid w:val="007A78FD"/>
    <w:rsid w:val="007A7980"/>
    <w:rsid w:val="007A7A42"/>
    <w:rsid w:val="007A7CA8"/>
    <w:rsid w:val="007A7D6D"/>
    <w:rsid w:val="007A7EA5"/>
    <w:rsid w:val="007A7EB0"/>
    <w:rsid w:val="007A7F3F"/>
    <w:rsid w:val="007B01DF"/>
    <w:rsid w:val="007B026C"/>
    <w:rsid w:val="007B0308"/>
    <w:rsid w:val="007B040C"/>
    <w:rsid w:val="007B05C4"/>
    <w:rsid w:val="007B07AC"/>
    <w:rsid w:val="007B09EE"/>
    <w:rsid w:val="007B109D"/>
    <w:rsid w:val="007B10B2"/>
    <w:rsid w:val="007B1155"/>
    <w:rsid w:val="007B1693"/>
    <w:rsid w:val="007B16AB"/>
    <w:rsid w:val="007B17AC"/>
    <w:rsid w:val="007B1A6C"/>
    <w:rsid w:val="007B1B47"/>
    <w:rsid w:val="007B1D5F"/>
    <w:rsid w:val="007B1F03"/>
    <w:rsid w:val="007B22AC"/>
    <w:rsid w:val="007B24F9"/>
    <w:rsid w:val="007B2552"/>
    <w:rsid w:val="007B2755"/>
    <w:rsid w:val="007B29A4"/>
    <w:rsid w:val="007B2C55"/>
    <w:rsid w:val="007B2F42"/>
    <w:rsid w:val="007B3074"/>
    <w:rsid w:val="007B30AC"/>
    <w:rsid w:val="007B30F8"/>
    <w:rsid w:val="007B3167"/>
    <w:rsid w:val="007B3233"/>
    <w:rsid w:val="007B3266"/>
    <w:rsid w:val="007B326F"/>
    <w:rsid w:val="007B3387"/>
    <w:rsid w:val="007B36E6"/>
    <w:rsid w:val="007B3776"/>
    <w:rsid w:val="007B38F3"/>
    <w:rsid w:val="007B3961"/>
    <w:rsid w:val="007B3A6D"/>
    <w:rsid w:val="007B3AD0"/>
    <w:rsid w:val="007B3D96"/>
    <w:rsid w:val="007B3E30"/>
    <w:rsid w:val="007B3F2A"/>
    <w:rsid w:val="007B409D"/>
    <w:rsid w:val="007B48F9"/>
    <w:rsid w:val="007B4AC5"/>
    <w:rsid w:val="007B50FB"/>
    <w:rsid w:val="007B517E"/>
    <w:rsid w:val="007B5383"/>
    <w:rsid w:val="007B541B"/>
    <w:rsid w:val="007B544F"/>
    <w:rsid w:val="007B570B"/>
    <w:rsid w:val="007B592A"/>
    <w:rsid w:val="007B5963"/>
    <w:rsid w:val="007B59DB"/>
    <w:rsid w:val="007B5A03"/>
    <w:rsid w:val="007B5B0E"/>
    <w:rsid w:val="007B5C97"/>
    <w:rsid w:val="007B5CB2"/>
    <w:rsid w:val="007B5D73"/>
    <w:rsid w:val="007B621B"/>
    <w:rsid w:val="007B6258"/>
    <w:rsid w:val="007B62CA"/>
    <w:rsid w:val="007B6579"/>
    <w:rsid w:val="007B668F"/>
    <w:rsid w:val="007B677B"/>
    <w:rsid w:val="007B685F"/>
    <w:rsid w:val="007B6900"/>
    <w:rsid w:val="007B6948"/>
    <w:rsid w:val="007B6A05"/>
    <w:rsid w:val="007B6D41"/>
    <w:rsid w:val="007B6D97"/>
    <w:rsid w:val="007B6ED3"/>
    <w:rsid w:val="007B7133"/>
    <w:rsid w:val="007B7164"/>
    <w:rsid w:val="007B7304"/>
    <w:rsid w:val="007B7308"/>
    <w:rsid w:val="007B738B"/>
    <w:rsid w:val="007B742E"/>
    <w:rsid w:val="007B76A1"/>
    <w:rsid w:val="007B7FA8"/>
    <w:rsid w:val="007C0048"/>
    <w:rsid w:val="007C02D3"/>
    <w:rsid w:val="007C080F"/>
    <w:rsid w:val="007C089C"/>
    <w:rsid w:val="007C0AB2"/>
    <w:rsid w:val="007C0BCB"/>
    <w:rsid w:val="007C0D63"/>
    <w:rsid w:val="007C0FE6"/>
    <w:rsid w:val="007C10A8"/>
    <w:rsid w:val="007C1133"/>
    <w:rsid w:val="007C1510"/>
    <w:rsid w:val="007C1638"/>
    <w:rsid w:val="007C19AF"/>
    <w:rsid w:val="007C19BD"/>
    <w:rsid w:val="007C1BF2"/>
    <w:rsid w:val="007C1C5C"/>
    <w:rsid w:val="007C1F62"/>
    <w:rsid w:val="007C2494"/>
    <w:rsid w:val="007C251C"/>
    <w:rsid w:val="007C2714"/>
    <w:rsid w:val="007C2911"/>
    <w:rsid w:val="007C291A"/>
    <w:rsid w:val="007C2A1F"/>
    <w:rsid w:val="007C2AFD"/>
    <w:rsid w:val="007C2C4F"/>
    <w:rsid w:val="007C2FA5"/>
    <w:rsid w:val="007C2FC2"/>
    <w:rsid w:val="007C31C1"/>
    <w:rsid w:val="007C31E4"/>
    <w:rsid w:val="007C332F"/>
    <w:rsid w:val="007C3514"/>
    <w:rsid w:val="007C3581"/>
    <w:rsid w:val="007C37FE"/>
    <w:rsid w:val="007C38CB"/>
    <w:rsid w:val="007C399D"/>
    <w:rsid w:val="007C3A9F"/>
    <w:rsid w:val="007C3B9B"/>
    <w:rsid w:val="007C3EB8"/>
    <w:rsid w:val="007C4093"/>
    <w:rsid w:val="007C4744"/>
    <w:rsid w:val="007C4940"/>
    <w:rsid w:val="007C4A84"/>
    <w:rsid w:val="007C4A92"/>
    <w:rsid w:val="007C4BDC"/>
    <w:rsid w:val="007C4C62"/>
    <w:rsid w:val="007C4DE7"/>
    <w:rsid w:val="007C4FE6"/>
    <w:rsid w:val="007C510D"/>
    <w:rsid w:val="007C510E"/>
    <w:rsid w:val="007C51A9"/>
    <w:rsid w:val="007C52A3"/>
    <w:rsid w:val="007C534F"/>
    <w:rsid w:val="007C536A"/>
    <w:rsid w:val="007C5410"/>
    <w:rsid w:val="007C570D"/>
    <w:rsid w:val="007C588A"/>
    <w:rsid w:val="007C5B0E"/>
    <w:rsid w:val="007C6170"/>
    <w:rsid w:val="007C632A"/>
    <w:rsid w:val="007C63FA"/>
    <w:rsid w:val="007C663D"/>
    <w:rsid w:val="007C66E6"/>
    <w:rsid w:val="007C672C"/>
    <w:rsid w:val="007C6849"/>
    <w:rsid w:val="007C6956"/>
    <w:rsid w:val="007C6C0F"/>
    <w:rsid w:val="007C6C15"/>
    <w:rsid w:val="007C6C46"/>
    <w:rsid w:val="007C6C7D"/>
    <w:rsid w:val="007C7070"/>
    <w:rsid w:val="007C70BA"/>
    <w:rsid w:val="007C7345"/>
    <w:rsid w:val="007C7380"/>
    <w:rsid w:val="007C73B4"/>
    <w:rsid w:val="007C73E3"/>
    <w:rsid w:val="007C743A"/>
    <w:rsid w:val="007C74B9"/>
    <w:rsid w:val="007C79B5"/>
    <w:rsid w:val="007C79EF"/>
    <w:rsid w:val="007C7A04"/>
    <w:rsid w:val="007C7DEA"/>
    <w:rsid w:val="007C7F7F"/>
    <w:rsid w:val="007D0178"/>
    <w:rsid w:val="007D0267"/>
    <w:rsid w:val="007D0582"/>
    <w:rsid w:val="007D0714"/>
    <w:rsid w:val="007D07BF"/>
    <w:rsid w:val="007D0880"/>
    <w:rsid w:val="007D0B3F"/>
    <w:rsid w:val="007D0CFA"/>
    <w:rsid w:val="007D0ECB"/>
    <w:rsid w:val="007D0FAA"/>
    <w:rsid w:val="007D10D7"/>
    <w:rsid w:val="007D126E"/>
    <w:rsid w:val="007D12D8"/>
    <w:rsid w:val="007D12DB"/>
    <w:rsid w:val="007D1756"/>
    <w:rsid w:val="007D1922"/>
    <w:rsid w:val="007D1B48"/>
    <w:rsid w:val="007D1B66"/>
    <w:rsid w:val="007D1C9F"/>
    <w:rsid w:val="007D2206"/>
    <w:rsid w:val="007D2262"/>
    <w:rsid w:val="007D2316"/>
    <w:rsid w:val="007D2425"/>
    <w:rsid w:val="007D262A"/>
    <w:rsid w:val="007D2880"/>
    <w:rsid w:val="007D299F"/>
    <w:rsid w:val="007D2AAA"/>
    <w:rsid w:val="007D2D01"/>
    <w:rsid w:val="007D2F3B"/>
    <w:rsid w:val="007D31CC"/>
    <w:rsid w:val="007D350D"/>
    <w:rsid w:val="007D37D1"/>
    <w:rsid w:val="007D3873"/>
    <w:rsid w:val="007D3A22"/>
    <w:rsid w:val="007D3B09"/>
    <w:rsid w:val="007D3B10"/>
    <w:rsid w:val="007D3B6C"/>
    <w:rsid w:val="007D3DCB"/>
    <w:rsid w:val="007D3E8D"/>
    <w:rsid w:val="007D404E"/>
    <w:rsid w:val="007D41CC"/>
    <w:rsid w:val="007D420E"/>
    <w:rsid w:val="007D432C"/>
    <w:rsid w:val="007D4448"/>
    <w:rsid w:val="007D44BC"/>
    <w:rsid w:val="007D45A6"/>
    <w:rsid w:val="007D45F8"/>
    <w:rsid w:val="007D4625"/>
    <w:rsid w:val="007D4664"/>
    <w:rsid w:val="007D48F4"/>
    <w:rsid w:val="007D4B38"/>
    <w:rsid w:val="007D4C6B"/>
    <w:rsid w:val="007D5112"/>
    <w:rsid w:val="007D513A"/>
    <w:rsid w:val="007D51CE"/>
    <w:rsid w:val="007D5537"/>
    <w:rsid w:val="007D5576"/>
    <w:rsid w:val="007D56A5"/>
    <w:rsid w:val="007D5C9D"/>
    <w:rsid w:val="007D5DD4"/>
    <w:rsid w:val="007D5E51"/>
    <w:rsid w:val="007D5F51"/>
    <w:rsid w:val="007D5FDE"/>
    <w:rsid w:val="007D612A"/>
    <w:rsid w:val="007D62AA"/>
    <w:rsid w:val="007D6622"/>
    <w:rsid w:val="007D665C"/>
    <w:rsid w:val="007D6695"/>
    <w:rsid w:val="007D6C85"/>
    <w:rsid w:val="007D6C90"/>
    <w:rsid w:val="007D6D23"/>
    <w:rsid w:val="007D6E36"/>
    <w:rsid w:val="007D6E4D"/>
    <w:rsid w:val="007D71A5"/>
    <w:rsid w:val="007D72AA"/>
    <w:rsid w:val="007D72FF"/>
    <w:rsid w:val="007D759C"/>
    <w:rsid w:val="007D75C0"/>
    <w:rsid w:val="007D76F6"/>
    <w:rsid w:val="007D7903"/>
    <w:rsid w:val="007D7BD3"/>
    <w:rsid w:val="007D7BDA"/>
    <w:rsid w:val="007E002A"/>
    <w:rsid w:val="007E00B4"/>
    <w:rsid w:val="007E0314"/>
    <w:rsid w:val="007E0331"/>
    <w:rsid w:val="007E0423"/>
    <w:rsid w:val="007E047A"/>
    <w:rsid w:val="007E0599"/>
    <w:rsid w:val="007E0672"/>
    <w:rsid w:val="007E06A5"/>
    <w:rsid w:val="007E0720"/>
    <w:rsid w:val="007E08AE"/>
    <w:rsid w:val="007E095D"/>
    <w:rsid w:val="007E0998"/>
    <w:rsid w:val="007E09FE"/>
    <w:rsid w:val="007E0A55"/>
    <w:rsid w:val="007E0ABB"/>
    <w:rsid w:val="007E0B24"/>
    <w:rsid w:val="007E0BD0"/>
    <w:rsid w:val="007E0BD1"/>
    <w:rsid w:val="007E0D0B"/>
    <w:rsid w:val="007E0DC0"/>
    <w:rsid w:val="007E100F"/>
    <w:rsid w:val="007E1049"/>
    <w:rsid w:val="007E104D"/>
    <w:rsid w:val="007E1112"/>
    <w:rsid w:val="007E12F9"/>
    <w:rsid w:val="007E1388"/>
    <w:rsid w:val="007E14C2"/>
    <w:rsid w:val="007E154D"/>
    <w:rsid w:val="007E15C6"/>
    <w:rsid w:val="007E1612"/>
    <w:rsid w:val="007E1634"/>
    <w:rsid w:val="007E170E"/>
    <w:rsid w:val="007E17E0"/>
    <w:rsid w:val="007E1959"/>
    <w:rsid w:val="007E1CAE"/>
    <w:rsid w:val="007E1CDF"/>
    <w:rsid w:val="007E1D45"/>
    <w:rsid w:val="007E1D7E"/>
    <w:rsid w:val="007E1D8D"/>
    <w:rsid w:val="007E2007"/>
    <w:rsid w:val="007E2170"/>
    <w:rsid w:val="007E223F"/>
    <w:rsid w:val="007E2244"/>
    <w:rsid w:val="007E2450"/>
    <w:rsid w:val="007E2950"/>
    <w:rsid w:val="007E2AB2"/>
    <w:rsid w:val="007E2F2E"/>
    <w:rsid w:val="007E311E"/>
    <w:rsid w:val="007E35A6"/>
    <w:rsid w:val="007E35A9"/>
    <w:rsid w:val="007E3616"/>
    <w:rsid w:val="007E37E8"/>
    <w:rsid w:val="007E3B4F"/>
    <w:rsid w:val="007E3B5A"/>
    <w:rsid w:val="007E3C00"/>
    <w:rsid w:val="007E3E99"/>
    <w:rsid w:val="007E418B"/>
    <w:rsid w:val="007E4190"/>
    <w:rsid w:val="007E43FC"/>
    <w:rsid w:val="007E44F9"/>
    <w:rsid w:val="007E464C"/>
    <w:rsid w:val="007E46F5"/>
    <w:rsid w:val="007E4AC4"/>
    <w:rsid w:val="007E4B14"/>
    <w:rsid w:val="007E4D2F"/>
    <w:rsid w:val="007E5224"/>
    <w:rsid w:val="007E5226"/>
    <w:rsid w:val="007E5345"/>
    <w:rsid w:val="007E59A8"/>
    <w:rsid w:val="007E6131"/>
    <w:rsid w:val="007E61F5"/>
    <w:rsid w:val="007E6369"/>
    <w:rsid w:val="007E63D3"/>
    <w:rsid w:val="007E64C8"/>
    <w:rsid w:val="007E66EB"/>
    <w:rsid w:val="007E6763"/>
    <w:rsid w:val="007E676E"/>
    <w:rsid w:val="007E6A1F"/>
    <w:rsid w:val="007E6C13"/>
    <w:rsid w:val="007E6DB8"/>
    <w:rsid w:val="007E6E1F"/>
    <w:rsid w:val="007E6F9D"/>
    <w:rsid w:val="007E6FD6"/>
    <w:rsid w:val="007E7036"/>
    <w:rsid w:val="007E70D8"/>
    <w:rsid w:val="007E7113"/>
    <w:rsid w:val="007E72B5"/>
    <w:rsid w:val="007E72CD"/>
    <w:rsid w:val="007E735F"/>
    <w:rsid w:val="007E752E"/>
    <w:rsid w:val="007E7569"/>
    <w:rsid w:val="007E774F"/>
    <w:rsid w:val="007E7D71"/>
    <w:rsid w:val="007E7ED3"/>
    <w:rsid w:val="007F0054"/>
    <w:rsid w:val="007F0178"/>
    <w:rsid w:val="007F03BE"/>
    <w:rsid w:val="007F03CE"/>
    <w:rsid w:val="007F058A"/>
    <w:rsid w:val="007F0AA7"/>
    <w:rsid w:val="007F0B09"/>
    <w:rsid w:val="007F0BC1"/>
    <w:rsid w:val="007F0CF1"/>
    <w:rsid w:val="007F1287"/>
    <w:rsid w:val="007F13EA"/>
    <w:rsid w:val="007F153B"/>
    <w:rsid w:val="007F1862"/>
    <w:rsid w:val="007F189A"/>
    <w:rsid w:val="007F19C9"/>
    <w:rsid w:val="007F1A25"/>
    <w:rsid w:val="007F1E8D"/>
    <w:rsid w:val="007F1EA5"/>
    <w:rsid w:val="007F20CE"/>
    <w:rsid w:val="007F210F"/>
    <w:rsid w:val="007F2247"/>
    <w:rsid w:val="007F2A44"/>
    <w:rsid w:val="007F2AA3"/>
    <w:rsid w:val="007F2B1C"/>
    <w:rsid w:val="007F2D01"/>
    <w:rsid w:val="007F3170"/>
    <w:rsid w:val="007F31B8"/>
    <w:rsid w:val="007F3615"/>
    <w:rsid w:val="007F39D1"/>
    <w:rsid w:val="007F39D4"/>
    <w:rsid w:val="007F3A1B"/>
    <w:rsid w:val="007F3A5A"/>
    <w:rsid w:val="007F3CF6"/>
    <w:rsid w:val="007F407B"/>
    <w:rsid w:val="007F46D7"/>
    <w:rsid w:val="007F47DD"/>
    <w:rsid w:val="007F490D"/>
    <w:rsid w:val="007F4958"/>
    <w:rsid w:val="007F4A38"/>
    <w:rsid w:val="007F4A4A"/>
    <w:rsid w:val="007F4A68"/>
    <w:rsid w:val="007F4DA1"/>
    <w:rsid w:val="007F4ECD"/>
    <w:rsid w:val="007F51AF"/>
    <w:rsid w:val="007F5368"/>
    <w:rsid w:val="007F541A"/>
    <w:rsid w:val="007F571B"/>
    <w:rsid w:val="007F577E"/>
    <w:rsid w:val="007F5892"/>
    <w:rsid w:val="007F5A8E"/>
    <w:rsid w:val="007F5CBB"/>
    <w:rsid w:val="007F5CD3"/>
    <w:rsid w:val="007F5DCA"/>
    <w:rsid w:val="007F5F95"/>
    <w:rsid w:val="007F5FAE"/>
    <w:rsid w:val="007F604A"/>
    <w:rsid w:val="007F60D8"/>
    <w:rsid w:val="007F63D7"/>
    <w:rsid w:val="007F69F2"/>
    <w:rsid w:val="007F6A9D"/>
    <w:rsid w:val="007F6BC3"/>
    <w:rsid w:val="007F6DAA"/>
    <w:rsid w:val="007F70D6"/>
    <w:rsid w:val="007F710D"/>
    <w:rsid w:val="007F7280"/>
    <w:rsid w:val="007F75BC"/>
    <w:rsid w:val="007F7654"/>
    <w:rsid w:val="007F790D"/>
    <w:rsid w:val="007F79C2"/>
    <w:rsid w:val="007F7D65"/>
    <w:rsid w:val="008001AE"/>
    <w:rsid w:val="0080026A"/>
    <w:rsid w:val="008004B7"/>
    <w:rsid w:val="00800527"/>
    <w:rsid w:val="00801086"/>
    <w:rsid w:val="00801100"/>
    <w:rsid w:val="00801196"/>
    <w:rsid w:val="008011CE"/>
    <w:rsid w:val="00801572"/>
    <w:rsid w:val="008017C6"/>
    <w:rsid w:val="00801944"/>
    <w:rsid w:val="00801CB8"/>
    <w:rsid w:val="00802497"/>
    <w:rsid w:val="0080257C"/>
    <w:rsid w:val="008025A0"/>
    <w:rsid w:val="00802626"/>
    <w:rsid w:val="00802711"/>
    <w:rsid w:val="00802C11"/>
    <w:rsid w:val="00802F65"/>
    <w:rsid w:val="0080326B"/>
    <w:rsid w:val="008033FD"/>
    <w:rsid w:val="00803512"/>
    <w:rsid w:val="00803563"/>
    <w:rsid w:val="008036CF"/>
    <w:rsid w:val="008037CF"/>
    <w:rsid w:val="00803F6C"/>
    <w:rsid w:val="008040E8"/>
    <w:rsid w:val="00804218"/>
    <w:rsid w:val="008043B1"/>
    <w:rsid w:val="008044E4"/>
    <w:rsid w:val="00804564"/>
    <w:rsid w:val="008045A4"/>
    <w:rsid w:val="00804725"/>
    <w:rsid w:val="00804732"/>
    <w:rsid w:val="00804ED8"/>
    <w:rsid w:val="00804FE6"/>
    <w:rsid w:val="0080510D"/>
    <w:rsid w:val="0080512A"/>
    <w:rsid w:val="0080522B"/>
    <w:rsid w:val="00805300"/>
    <w:rsid w:val="00805357"/>
    <w:rsid w:val="0080544B"/>
    <w:rsid w:val="0080549B"/>
    <w:rsid w:val="00805679"/>
    <w:rsid w:val="00805A84"/>
    <w:rsid w:val="00805EE0"/>
    <w:rsid w:val="00805EE7"/>
    <w:rsid w:val="008064F1"/>
    <w:rsid w:val="008065ED"/>
    <w:rsid w:val="00806631"/>
    <w:rsid w:val="00806757"/>
    <w:rsid w:val="008067D9"/>
    <w:rsid w:val="00806CA9"/>
    <w:rsid w:val="00806D0F"/>
    <w:rsid w:val="0080702B"/>
    <w:rsid w:val="00807186"/>
    <w:rsid w:val="008071BE"/>
    <w:rsid w:val="008073E3"/>
    <w:rsid w:val="00807522"/>
    <w:rsid w:val="00807743"/>
    <w:rsid w:val="008077EC"/>
    <w:rsid w:val="00807BDB"/>
    <w:rsid w:val="00807C81"/>
    <w:rsid w:val="00807CCF"/>
    <w:rsid w:val="00807E49"/>
    <w:rsid w:val="00807FB5"/>
    <w:rsid w:val="00810099"/>
    <w:rsid w:val="00810233"/>
    <w:rsid w:val="00810307"/>
    <w:rsid w:val="008106F0"/>
    <w:rsid w:val="0081070B"/>
    <w:rsid w:val="008109C3"/>
    <w:rsid w:val="00810A38"/>
    <w:rsid w:val="00810BEE"/>
    <w:rsid w:val="00810F1A"/>
    <w:rsid w:val="00810FB6"/>
    <w:rsid w:val="008116F5"/>
    <w:rsid w:val="00811783"/>
    <w:rsid w:val="00811B18"/>
    <w:rsid w:val="00811BA6"/>
    <w:rsid w:val="00811C87"/>
    <w:rsid w:val="00812111"/>
    <w:rsid w:val="008123BC"/>
    <w:rsid w:val="00812452"/>
    <w:rsid w:val="00812618"/>
    <w:rsid w:val="008126F1"/>
    <w:rsid w:val="008128D0"/>
    <w:rsid w:val="0081291A"/>
    <w:rsid w:val="00812A23"/>
    <w:rsid w:val="00812B6D"/>
    <w:rsid w:val="00812BCA"/>
    <w:rsid w:val="00812CB3"/>
    <w:rsid w:val="00812E8C"/>
    <w:rsid w:val="00812EAD"/>
    <w:rsid w:val="00813332"/>
    <w:rsid w:val="00813444"/>
    <w:rsid w:val="008134C3"/>
    <w:rsid w:val="008134E8"/>
    <w:rsid w:val="00813502"/>
    <w:rsid w:val="008135AF"/>
    <w:rsid w:val="00813732"/>
    <w:rsid w:val="00813885"/>
    <w:rsid w:val="008138AA"/>
    <w:rsid w:val="00813A16"/>
    <w:rsid w:val="00813AAB"/>
    <w:rsid w:val="00813B31"/>
    <w:rsid w:val="00813C85"/>
    <w:rsid w:val="00813D00"/>
    <w:rsid w:val="00813EE3"/>
    <w:rsid w:val="008141B8"/>
    <w:rsid w:val="00814209"/>
    <w:rsid w:val="00814229"/>
    <w:rsid w:val="00814408"/>
    <w:rsid w:val="00814631"/>
    <w:rsid w:val="00814881"/>
    <w:rsid w:val="00814DFA"/>
    <w:rsid w:val="0081518B"/>
    <w:rsid w:val="008151E2"/>
    <w:rsid w:val="0081534E"/>
    <w:rsid w:val="00815507"/>
    <w:rsid w:val="0081567E"/>
    <w:rsid w:val="008158C7"/>
    <w:rsid w:val="008159ED"/>
    <w:rsid w:val="00815FA8"/>
    <w:rsid w:val="00815FC1"/>
    <w:rsid w:val="008162E2"/>
    <w:rsid w:val="008166A4"/>
    <w:rsid w:val="008166D4"/>
    <w:rsid w:val="008168B8"/>
    <w:rsid w:val="0081697D"/>
    <w:rsid w:val="00816A59"/>
    <w:rsid w:val="00816D06"/>
    <w:rsid w:val="00816DE8"/>
    <w:rsid w:val="00816EDF"/>
    <w:rsid w:val="0081715C"/>
    <w:rsid w:val="0081715E"/>
    <w:rsid w:val="008173C2"/>
    <w:rsid w:val="008175EF"/>
    <w:rsid w:val="008177A9"/>
    <w:rsid w:val="0081796D"/>
    <w:rsid w:val="008179BD"/>
    <w:rsid w:val="008179F3"/>
    <w:rsid w:val="00817CF9"/>
    <w:rsid w:val="0082004E"/>
    <w:rsid w:val="008202C8"/>
    <w:rsid w:val="0082045A"/>
    <w:rsid w:val="008204B2"/>
    <w:rsid w:val="00820505"/>
    <w:rsid w:val="0082059D"/>
    <w:rsid w:val="008205FB"/>
    <w:rsid w:val="00820650"/>
    <w:rsid w:val="00820C43"/>
    <w:rsid w:val="00820E7E"/>
    <w:rsid w:val="008212F0"/>
    <w:rsid w:val="008218BA"/>
    <w:rsid w:val="008218EA"/>
    <w:rsid w:val="00821B06"/>
    <w:rsid w:val="00821BC0"/>
    <w:rsid w:val="00821F93"/>
    <w:rsid w:val="00821FF1"/>
    <w:rsid w:val="00822283"/>
    <w:rsid w:val="00822288"/>
    <w:rsid w:val="00822710"/>
    <w:rsid w:val="00822CB6"/>
    <w:rsid w:val="00822D87"/>
    <w:rsid w:val="00822E25"/>
    <w:rsid w:val="008231E5"/>
    <w:rsid w:val="0082332D"/>
    <w:rsid w:val="00823A8C"/>
    <w:rsid w:val="00823AFF"/>
    <w:rsid w:val="00823C8B"/>
    <w:rsid w:val="00823C8E"/>
    <w:rsid w:val="00823CB5"/>
    <w:rsid w:val="00823D2D"/>
    <w:rsid w:val="00824447"/>
    <w:rsid w:val="0082475E"/>
    <w:rsid w:val="008247DC"/>
    <w:rsid w:val="008248A6"/>
    <w:rsid w:val="00824C0E"/>
    <w:rsid w:val="00824E5B"/>
    <w:rsid w:val="00824E9C"/>
    <w:rsid w:val="0082521E"/>
    <w:rsid w:val="00825223"/>
    <w:rsid w:val="008252EF"/>
    <w:rsid w:val="008253D0"/>
    <w:rsid w:val="00825774"/>
    <w:rsid w:val="0082578F"/>
    <w:rsid w:val="0082583E"/>
    <w:rsid w:val="00825BEF"/>
    <w:rsid w:val="00825C28"/>
    <w:rsid w:val="00825CD2"/>
    <w:rsid w:val="00825EDB"/>
    <w:rsid w:val="00826204"/>
    <w:rsid w:val="00826242"/>
    <w:rsid w:val="0082630F"/>
    <w:rsid w:val="008264CD"/>
    <w:rsid w:val="00826AE4"/>
    <w:rsid w:val="00826B0F"/>
    <w:rsid w:val="00826B9E"/>
    <w:rsid w:val="008272F9"/>
    <w:rsid w:val="008273E7"/>
    <w:rsid w:val="008275E2"/>
    <w:rsid w:val="00827A2A"/>
    <w:rsid w:val="00827AC5"/>
    <w:rsid w:val="00827B5B"/>
    <w:rsid w:val="00827BAF"/>
    <w:rsid w:val="00827DDC"/>
    <w:rsid w:val="00827E8B"/>
    <w:rsid w:val="008300A4"/>
    <w:rsid w:val="008303EF"/>
    <w:rsid w:val="00830500"/>
    <w:rsid w:val="008306E2"/>
    <w:rsid w:val="00830945"/>
    <w:rsid w:val="00830ACC"/>
    <w:rsid w:val="00830B45"/>
    <w:rsid w:val="00831265"/>
    <w:rsid w:val="00831C93"/>
    <w:rsid w:val="00831DC6"/>
    <w:rsid w:val="00832152"/>
    <w:rsid w:val="008321C6"/>
    <w:rsid w:val="0083222E"/>
    <w:rsid w:val="0083228F"/>
    <w:rsid w:val="0083242D"/>
    <w:rsid w:val="0083244B"/>
    <w:rsid w:val="00832453"/>
    <w:rsid w:val="008325F1"/>
    <w:rsid w:val="0083260A"/>
    <w:rsid w:val="008326A8"/>
    <w:rsid w:val="008328EA"/>
    <w:rsid w:val="00832929"/>
    <w:rsid w:val="00832B0A"/>
    <w:rsid w:val="00832D07"/>
    <w:rsid w:val="00832D9E"/>
    <w:rsid w:val="008330F8"/>
    <w:rsid w:val="00833201"/>
    <w:rsid w:val="0083325B"/>
    <w:rsid w:val="00833265"/>
    <w:rsid w:val="008332E2"/>
    <w:rsid w:val="00833399"/>
    <w:rsid w:val="0083360D"/>
    <w:rsid w:val="00833770"/>
    <w:rsid w:val="00833773"/>
    <w:rsid w:val="008337D9"/>
    <w:rsid w:val="0083380C"/>
    <w:rsid w:val="00833BE4"/>
    <w:rsid w:val="00833C38"/>
    <w:rsid w:val="00833F5F"/>
    <w:rsid w:val="00834098"/>
    <w:rsid w:val="00834205"/>
    <w:rsid w:val="00834290"/>
    <w:rsid w:val="0083461B"/>
    <w:rsid w:val="00834861"/>
    <w:rsid w:val="00834B4E"/>
    <w:rsid w:val="00834B82"/>
    <w:rsid w:val="00834E79"/>
    <w:rsid w:val="00834F15"/>
    <w:rsid w:val="00835013"/>
    <w:rsid w:val="00835115"/>
    <w:rsid w:val="0083516C"/>
    <w:rsid w:val="0083536E"/>
    <w:rsid w:val="0083545E"/>
    <w:rsid w:val="00835467"/>
    <w:rsid w:val="008356FC"/>
    <w:rsid w:val="00835880"/>
    <w:rsid w:val="00835910"/>
    <w:rsid w:val="00835945"/>
    <w:rsid w:val="00835989"/>
    <w:rsid w:val="00835ACB"/>
    <w:rsid w:val="00835AE0"/>
    <w:rsid w:val="00835AE8"/>
    <w:rsid w:val="00835B3E"/>
    <w:rsid w:val="00835F7B"/>
    <w:rsid w:val="00836291"/>
    <w:rsid w:val="00836544"/>
    <w:rsid w:val="00836566"/>
    <w:rsid w:val="00836805"/>
    <w:rsid w:val="008368B1"/>
    <w:rsid w:val="008368BD"/>
    <w:rsid w:val="008368CF"/>
    <w:rsid w:val="00836DE1"/>
    <w:rsid w:val="00836FDB"/>
    <w:rsid w:val="00836FFF"/>
    <w:rsid w:val="008372AD"/>
    <w:rsid w:val="008373E6"/>
    <w:rsid w:val="0083740D"/>
    <w:rsid w:val="0083760C"/>
    <w:rsid w:val="008379D1"/>
    <w:rsid w:val="00837A98"/>
    <w:rsid w:val="00837BE5"/>
    <w:rsid w:val="00837F5D"/>
    <w:rsid w:val="00840001"/>
    <w:rsid w:val="00840247"/>
    <w:rsid w:val="00840363"/>
    <w:rsid w:val="008404A0"/>
    <w:rsid w:val="008406AC"/>
    <w:rsid w:val="008407A6"/>
    <w:rsid w:val="00840895"/>
    <w:rsid w:val="008408B7"/>
    <w:rsid w:val="00840D44"/>
    <w:rsid w:val="00840E7B"/>
    <w:rsid w:val="00840ED0"/>
    <w:rsid w:val="00840EF1"/>
    <w:rsid w:val="008413E5"/>
    <w:rsid w:val="00841469"/>
    <w:rsid w:val="0084165D"/>
    <w:rsid w:val="00841747"/>
    <w:rsid w:val="00841A3C"/>
    <w:rsid w:val="00841AF7"/>
    <w:rsid w:val="00841E70"/>
    <w:rsid w:val="0084214D"/>
    <w:rsid w:val="008421C6"/>
    <w:rsid w:val="008425C7"/>
    <w:rsid w:val="008427AD"/>
    <w:rsid w:val="00842925"/>
    <w:rsid w:val="00842996"/>
    <w:rsid w:val="00842A4D"/>
    <w:rsid w:val="00842DA3"/>
    <w:rsid w:val="00842E17"/>
    <w:rsid w:val="00843090"/>
    <w:rsid w:val="008430A5"/>
    <w:rsid w:val="0084315A"/>
    <w:rsid w:val="008433DA"/>
    <w:rsid w:val="008435B4"/>
    <w:rsid w:val="00843724"/>
    <w:rsid w:val="00843747"/>
    <w:rsid w:val="008437D7"/>
    <w:rsid w:val="008438ED"/>
    <w:rsid w:val="00843BCE"/>
    <w:rsid w:val="00843C45"/>
    <w:rsid w:val="00843DFC"/>
    <w:rsid w:val="00843EF5"/>
    <w:rsid w:val="00843FF4"/>
    <w:rsid w:val="0084471C"/>
    <w:rsid w:val="0084483B"/>
    <w:rsid w:val="008448AE"/>
    <w:rsid w:val="0084493E"/>
    <w:rsid w:val="00844AC5"/>
    <w:rsid w:val="00845051"/>
    <w:rsid w:val="008453A5"/>
    <w:rsid w:val="00845549"/>
    <w:rsid w:val="0084566F"/>
    <w:rsid w:val="008459A0"/>
    <w:rsid w:val="00845AD6"/>
    <w:rsid w:val="00845D60"/>
    <w:rsid w:val="00845E2C"/>
    <w:rsid w:val="00845F32"/>
    <w:rsid w:val="00845F46"/>
    <w:rsid w:val="008460A0"/>
    <w:rsid w:val="0084640C"/>
    <w:rsid w:val="008464B9"/>
    <w:rsid w:val="0084681D"/>
    <w:rsid w:val="00846C31"/>
    <w:rsid w:val="00846E09"/>
    <w:rsid w:val="00846FEF"/>
    <w:rsid w:val="008470D2"/>
    <w:rsid w:val="00847124"/>
    <w:rsid w:val="00847284"/>
    <w:rsid w:val="0084739C"/>
    <w:rsid w:val="008473F2"/>
    <w:rsid w:val="008476E7"/>
    <w:rsid w:val="00847A7B"/>
    <w:rsid w:val="008500CE"/>
    <w:rsid w:val="00850304"/>
    <w:rsid w:val="0085054A"/>
    <w:rsid w:val="00850903"/>
    <w:rsid w:val="00850AC3"/>
    <w:rsid w:val="00850B79"/>
    <w:rsid w:val="00850E6B"/>
    <w:rsid w:val="00850F61"/>
    <w:rsid w:val="00851146"/>
    <w:rsid w:val="0085157C"/>
    <w:rsid w:val="0085182C"/>
    <w:rsid w:val="0085199F"/>
    <w:rsid w:val="00851D2A"/>
    <w:rsid w:val="00851DD2"/>
    <w:rsid w:val="00851E16"/>
    <w:rsid w:val="008527DE"/>
    <w:rsid w:val="008527EA"/>
    <w:rsid w:val="00852990"/>
    <w:rsid w:val="00852998"/>
    <w:rsid w:val="008529A0"/>
    <w:rsid w:val="00852B22"/>
    <w:rsid w:val="00852CB0"/>
    <w:rsid w:val="00852DAE"/>
    <w:rsid w:val="0085319D"/>
    <w:rsid w:val="00853212"/>
    <w:rsid w:val="0085348A"/>
    <w:rsid w:val="008535F8"/>
    <w:rsid w:val="00853768"/>
    <w:rsid w:val="00853A30"/>
    <w:rsid w:val="00853AC8"/>
    <w:rsid w:val="00853D1E"/>
    <w:rsid w:val="00853EBA"/>
    <w:rsid w:val="0085448F"/>
    <w:rsid w:val="00854518"/>
    <w:rsid w:val="00854543"/>
    <w:rsid w:val="00854572"/>
    <w:rsid w:val="0085460D"/>
    <w:rsid w:val="00854653"/>
    <w:rsid w:val="00854848"/>
    <w:rsid w:val="00854976"/>
    <w:rsid w:val="0085499F"/>
    <w:rsid w:val="00854AB3"/>
    <w:rsid w:val="00854E0A"/>
    <w:rsid w:val="00854FDE"/>
    <w:rsid w:val="00854FF7"/>
    <w:rsid w:val="0085503F"/>
    <w:rsid w:val="0085514F"/>
    <w:rsid w:val="0085530C"/>
    <w:rsid w:val="00855459"/>
    <w:rsid w:val="008559FF"/>
    <w:rsid w:val="00855A57"/>
    <w:rsid w:val="00855C25"/>
    <w:rsid w:val="00855F06"/>
    <w:rsid w:val="00855FA5"/>
    <w:rsid w:val="008563CF"/>
    <w:rsid w:val="00856BDD"/>
    <w:rsid w:val="00856EAE"/>
    <w:rsid w:val="00856F06"/>
    <w:rsid w:val="00856F53"/>
    <w:rsid w:val="00856F66"/>
    <w:rsid w:val="00857018"/>
    <w:rsid w:val="008570E1"/>
    <w:rsid w:val="008572A6"/>
    <w:rsid w:val="0085742E"/>
    <w:rsid w:val="0085746D"/>
    <w:rsid w:val="00857730"/>
    <w:rsid w:val="0085777E"/>
    <w:rsid w:val="0085784F"/>
    <w:rsid w:val="008578CE"/>
    <w:rsid w:val="00857A95"/>
    <w:rsid w:val="00857B31"/>
    <w:rsid w:val="00857D5B"/>
    <w:rsid w:val="00857DC8"/>
    <w:rsid w:val="00857E07"/>
    <w:rsid w:val="00857E3C"/>
    <w:rsid w:val="00857EBE"/>
    <w:rsid w:val="00857EFC"/>
    <w:rsid w:val="00860090"/>
    <w:rsid w:val="00860295"/>
    <w:rsid w:val="00860413"/>
    <w:rsid w:val="00860435"/>
    <w:rsid w:val="00860512"/>
    <w:rsid w:val="008607DD"/>
    <w:rsid w:val="00860894"/>
    <w:rsid w:val="00860994"/>
    <w:rsid w:val="00860B3C"/>
    <w:rsid w:val="00860BC6"/>
    <w:rsid w:val="00860C29"/>
    <w:rsid w:val="00860CA3"/>
    <w:rsid w:val="00860F12"/>
    <w:rsid w:val="00860FDA"/>
    <w:rsid w:val="008610D8"/>
    <w:rsid w:val="00861492"/>
    <w:rsid w:val="008614B5"/>
    <w:rsid w:val="00861553"/>
    <w:rsid w:val="00861579"/>
    <w:rsid w:val="00861687"/>
    <w:rsid w:val="00861712"/>
    <w:rsid w:val="008619D1"/>
    <w:rsid w:val="00861B7A"/>
    <w:rsid w:val="00861CB5"/>
    <w:rsid w:val="00861DD4"/>
    <w:rsid w:val="00861E96"/>
    <w:rsid w:val="00861F39"/>
    <w:rsid w:val="00861FF6"/>
    <w:rsid w:val="00861FFE"/>
    <w:rsid w:val="008624E1"/>
    <w:rsid w:val="00862588"/>
    <w:rsid w:val="008626BE"/>
    <w:rsid w:val="00862840"/>
    <w:rsid w:val="00862897"/>
    <w:rsid w:val="00862A2A"/>
    <w:rsid w:val="00862C18"/>
    <w:rsid w:val="00862C41"/>
    <w:rsid w:val="00862C5F"/>
    <w:rsid w:val="00862CAA"/>
    <w:rsid w:val="00862E2C"/>
    <w:rsid w:val="00862F76"/>
    <w:rsid w:val="0086349B"/>
    <w:rsid w:val="008635C0"/>
    <w:rsid w:val="008635C4"/>
    <w:rsid w:val="008637D4"/>
    <w:rsid w:val="0086386A"/>
    <w:rsid w:val="00863A40"/>
    <w:rsid w:val="00863A8B"/>
    <w:rsid w:val="00863ED4"/>
    <w:rsid w:val="00863FCD"/>
    <w:rsid w:val="00864130"/>
    <w:rsid w:val="008641F8"/>
    <w:rsid w:val="0086426B"/>
    <w:rsid w:val="00864527"/>
    <w:rsid w:val="00864539"/>
    <w:rsid w:val="00864592"/>
    <w:rsid w:val="008646B9"/>
    <w:rsid w:val="008647E5"/>
    <w:rsid w:val="00864AC2"/>
    <w:rsid w:val="00864B3A"/>
    <w:rsid w:val="00864BE4"/>
    <w:rsid w:val="00864C7E"/>
    <w:rsid w:val="00864CF5"/>
    <w:rsid w:val="00864E8A"/>
    <w:rsid w:val="00864F17"/>
    <w:rsid w:val="00864FF2"/>
    <w:rsid w:val="008650F4"/>
    <w:rsid w:val="008651C6"/>
    <w:rsid w:val="008651D1"/>
    <w:rsid w:val="008654A9"/>
    <w:rsid w:val="0086554E"/>
    <w:rsid w:val="00865808"/>
    <w:rsid w:val="00865DF8"/>
    <w:rsid w:val="0086600C"/>
    <w:rsid w:val="0086605F"/>
    <w:rsid w:val="008661B3"/>
    <w:rsid w:val="00866339"/>
    <w:rsid w:val="008663C7"/>
    <w:rsid w:val="0086646E"/>
    <w:rsid w:val="008664EA"/>
    <w:rsid w:val="008667BC"/>
    <w:rsid w:val="00866954"/>
    <w:rsid w:val="00866973"/>
    <w:rsid w:val="008671C9"/>
    <w:rsid w:val="0086738D"/>
    <w:rsid w:val="0086741A"/>
    <w:rsid w:val="00867928"/>
    <w:rsid w:val="00867B55"/>
    <w:rsid w:val="00867DD3"/>
    <w:rsid w:val="00867E39"/>
    <w:rsid w:val="00867FFB"/>
    <w:rsid w:val="00870407"/>
    <w:rsid w:val="00870417"/>
    <w:rsid w:val="00870943"/>
    <w:rsid w:val="008709E4"/>
    <w:rsid w:val="00870B9E"/>
    <w:rsid w:val="00870C84"/>
    <w:rsid w:val="00870C85"/>
    <w:rsid w:val="00870D47"/>
    <w:rsid w:val="00870E05"/>
    <w:rsid w:val="00870E16"/>
    <w:rsid w:val="00870E34"/>
    <w:rsid w:val="008710DE"/>
    <w:rsid w:val="0087116F"/>
    <w:rsid w:val="00871178"/>
    <w:rsid w:val="008711E3"/>
    <w:rsid w:val="008712DA"/>
    <w:rsid w:val="0087130B"/>
    <w:rsid w:val="00871438"/>
    <w:rsid w:val="008716F4"/>
    <w:rsid w:val="00871707"/>
    <w:rsid w:val="00871824"/>
    <w:rsid w:val="00871877"/>
    <w:rsid w:val="008718CD"/>
    <w:rsid w:val="00871DC7"/>
    <w:rsid w:val="00871DEC"/>
    <w:rsid w:val="00871EA9"/>
    <w:rsid w:val="00872013"/>
    <w:rsid w:val="00872147"/>
    <w:rsid w:val="00872595"/>
    <w:rsid w:val="00872670"/>
    <w:rsid w:val="008728BD"/>
    <w:rsid w:val="008728D9"/>
    <w:rsid w:val="00872A12"/>
    <w:rsid w:val="00872C7C"/>
    <w:rsid w:val="00872CA6"/>
    <w:rsid w:val="00872EC7"/>
    <w:rsid w:val="00872EDA"/>
    <w:rsid w:val="00873036"/>
    <w:rsid w:val="008731B5"/>
    <w:rsid w:val="0087336E"/>
    <w:rsid w:val="008733CA"/>
    <w:rsid w:val="008734FE"/>
    <w:rsid w:val="00873722"/>
    <w:rsid w:val="00873C69"/>
    <w:rsid w:val="00873DA4"/>
    <w:rsid w:val="0087402A"/>
    <w:rsid w:val="008742EC"/>
    <w:rsid w:val="00874312"/>
    <w:rsid w:val="008744A4"/>
    <w:rsid w:val="0087479B"/>
    <w:rsid w:val="00874D97"/>
    <w:rsid w:val="00874E27"/>
    <w:rsid w:val="00874E5B"/>
    <w:rsid w:val="00874EA2"/>
    <w:rsid w:val="008750FA"/>
    <w:rsid w:val="00875229"/>
    <w:rsid w:val="008752A4"/>
    <w:rsid w:val="00875324"/>
    <w:rsid w:val="00875339"/>
    <w:rsid w:val="00875876"/>
    <w:rsid w:val="00875941"/>
    <w:rsid w:val="00875AD1"/>
    <w:rsid w:val="00875CAF"/>
    <w:rsid w:val="00876121"/>
    <w:rsid w:val="0087618B"/>
    <w:rsid w:val="00876255"/>
    <w:rsid w:val="008764A4"/>
    <w:rsid w:val="008764C0"/>
    <w:rsid w:val="008767A5"/>
    <w:rsid w:val="008769EC"/>
    <w:rsid w:val="00876D28"/>
    <w:rsid w:val="0087700E"/>
    <w:rsid w:val="00877119"/>
    <w:rsid w:val="00877175"/>
    <w:rsid w:val="0087740B"/>
    <w:rsid w:val="0087774C"/>
    <w:rsid w:val="008779DE"/>
    <w:rsid w:val="008779FA"/>
    <w:rsid w:val="00877D7B"/>
    <w:rsid w:val="00877D9B"/>
    <w:rsid w:val="00877DA0"/>
    <w:rsid w:val="00880048"/>
    <w:rsid w:val="00880122"/>
    <w:rsid w:val="0088029C"/>
    <w:rsid w:val="008803CF"/>
    <w:rsid w:val="008806C2"/>
    <w:rsid w:val="0088070F"/>
    <w:rsid w:val="008807DA"/>
    <w:rsid w:val="008808A9"/>
    <w:rsid w:val="00880C59"/>
    <w:rsid w:val="00880D1E"/>
    <w:rsid w:val="00880DAB"/>
    <w:rsid w:val="00880F1A"/>
    <w:rsid w:val="0088148A"/>
    <w:rsid w:val="008818B4"/>
    <w:rsid w:val="00881AF9"/>
    <w:rsid w:val="00881C5C"/>
    <w:rsid w:val="00881EB8"/>
    <w:rsid w:val="00881ECF"/>
    <w:rsid w:val="008821EE"/>
    <w:rsid w:val="00882442"/>
    <w:rsid w:val="00882561"/>
    <w:rsid w:val="00882873"/>
    <w:rsid w:val="00882CC5"/>
    <w:rsid w:val="00882E80"/>
    <w:rsid w:val="00882E8C"/>
    <w:rsid w:val="00882EFC"/>
    <w:rsid w:val="00883484"/>
    <w:rsid w:val="008835CC"/>
    <w:rsid w:val="00883616"/>
    <w:rsid w:val="008839CD"/>
    <w:rsid w:val="008839D6"/>
    <w:rsid w:val="008839E6"/>
    <w:rsid w:val="00883ABF"/>
    <w:rsid w:val="00883C2D"/>
    <w:rsid w:val="00883D4A"/>
    <w:rsid w:val="00883D57"/>
    <w:rsid w:val="00883EB0"/>
    <w:rsid w:val="00883F38"/>
    <w:rsid w:val="00883F61"/>
    <w:rsid w:val="0088468E"/>
    <w:rsid w:val="008848AD"/>
    <w:rsid w:val="00884914"/>
    <w:rsid w:val="00884AE5"/>
    <w:rsid w:val="00884C8A"/>
    <w:rsid w:val="00884FFE"/>
    <w:rsid w:val="00885217"/>
    <w:rsid w:val="00885247"/>
    <w:rsid w:val="008855A0"/>
    <w:rsid w:val="008857AA"/>
    <w:rsid w:val="0088596E"/>
    <w:rsid w:val="008859FF"/>
    <w:rsid w:val="00885BDD"/>
    <w:rsid w:val="00885BDF"/>
    <w:rsid w:val="00885D79"/>
    <w:rsid w:val="00885E14"/>
    <w:rsid w:val="00885ECD"/>
    <w:rsid w:val="008860C7"/>
    <w:rsid w:val="008862BE"/>
    <w:rsid w:val="00886776"/>
    <w:rsid w:val="0088679E"/>
    <w:rsid w:val="008867FC"/>
    <w:rsid w:val="008869D3"/>
    <w:rsid w:val="00886A37"/>
    <w:rsid w:val="00886C6E"/>
    <w:rsid w:val="00886CB3"/>
    <w:rsid w:val="00887567"/>
    <w:rsid w:val="008875FA"/>
    <w:rsid w:val="0088763E"/>
    <w:rsid w:val="008877D8"/>
    <w:rsid w:val="008878E0"/>
    <w:rsid w:val="0088794C"/>
    <w:rsid w:val="00887AFD"/>
    <w:rsid w:val="00887B03"/>
    <w:rsid w:val="00887B52"/>
    <w:rsid w:val="00887B54"/>
    <w:rsid w:val="00887B77"/>
    <w:rsid w:val="00887C7C"/>
    <w:rsid w:val="00887FB7"/>
    <w:rsid w:val="00890042"/>
    <w:rsid w:val="00890529"/>
    <w:rsid w:val="00890717"/>
    <w:rsid w:val="00890757"/>
    <w:rsid w:val="0089089F"/>
    <w:rsid w:val="008909D1"/>
    <w:rsid w:val="00890A74"/>
    <w:rsid w:val="00890F65"/>
    <w:rsid w:val="0089129A"/>
    <w:rsid w:val="00891860"/>
    <w:rsid w:val="00891ACF"/>
    <w:rsid w:val="00891B3B"/>
    <w:rsid w:val="00891B6C"/>
    <w:rsid w:val="00891C35"/>
    <w:rsid w:val="00891D79"/>
    <w:rsid w:val="00891DB6"/>
    <w:rsid w:val="00891F3F"/>
    <w:rsid w:val="00891FEE"/>
    <w:rsid w:val="0089200B"/>
    <w:rsid w:val="008920C2"/>
    <w:rsid w:val="0089237D"/>
    <w:rsid w:val="008925AB"/>
    <w:rsid w:val="00892905"/>
    <w:rsid w:val="00892A66"/>
    <w:rsid w:val="00892B54"/>
    <w:rsid w:val="00892CDB"/>
    <w:rsid w:val="00892DE0"/>
    <w:rsid w:val="00892E34"/>
    <w:rsid w:val="00892E4C"/>
    <w:rsid w:val="00892F70"/>
    <w:rsid w:val="00893004"/>
    <w:rsid w:val="00893010"/>
    <w:rsid w:val="008930A1"/>
    <w:rsid w:val="008932A9"/>
    <w:rsid w:val="008932D1"/>
    <w:rsid w:val="00893365"/>
    <w:rsid w:val="008933D7"/>
    <w:rsid w:val="00893485"/>
    <w:rsid w:val="008935A9"/>
    <w:rsid w:val="008935B1"/>
    <w:rsid w:val="008935F1"/>
    <w:rsid w:val="008936C9"/>
    <w:rsid w:val="00893758"/>
    <w:rsid w:val="0089378E"/>
    <w:rsid w:val="008938EA"/>
    <w:rsid w:val="00893C47"/>
    <w:rsid w:val="00894086"/>
    <w:rsid w:val="008940E7"/>
    <w:rsid w:val="008942AE"/>
    <w:rsid w:val="008943F8"/>
    <w:rsid w:val="00894516"/>
    <w:rsid w:val="0089455E"/>
    <w:rsid w:val="00894887"/>
    <w:rsid w:val="0089488C"/>
    <w:rsid w:val="008948FB"/>
    <w:rsid w:val="00894B79"/>
    <w:rsid w:val="00894C5A"/>
    <w:rsid w:val="00894D4E"/>
    <w:rsid w:val="00894DC2"/>
    <w:rsid w:val="00894E75"/>
    <w:rsid w:val="0089527C"/>
    <w:rsid w:val="00895555"/>
    <w:rsid w:val="00895570"/>
    <w:rsid w:val="008955E7"/>
    <w:rsid w:val="0089568A"/>
    <w:rsid w:val="008958B0"/>
    <w:rsid w:val="00895A34"/>
    <w:rsid w:val="00895BFB"/>
    <w:rsid w:val="00895C66"/>
    <w:rsid w:val="00895D64"/>
    <w:rsid w:val="00895DBA"/>
    <w:rsid w:val="00895FEB"/>
    <w:rsid w:val="0089602D"/>
    <w:rsid w:val="00896364"/>
    <w:rsid w:val="00896379"/>
    <w:rsid w:val="00896503"/>
    <w:rsid w:val="00896546"/>
    <w:rsid w:val="0089661B"/>
    <w:rsid w:val="00896875"/>
    <w:rsid w:val="00896AEB"/>
    <w:rsid w:val="00896E32"/>
    <w:rsid w:val="00896FAF"/>
    <w:rsid w:val="00896FE7"/>
    <w:rsid w:val="008970E0"/>
    <w:rsid w:val="0089744A"/>
    <w:rsid w:val="00897760"/>
    <w:rsid w:val="00897799"/>
    <w:rsid w:val="008979C6"/>
    <w:rsid w:val="00897A8D"/>
    <w:rsid w:val="00897C0B"/>
    <w:rsid w:val="00897D8E"/>
    <w:rsid w:val="00897F65"/>
    <w:rsid w:val="00897F8A"/>
    <w:rsid w:val="00897F9D"/>
    <w:rsid w:val="008A01A1"/>
    <w:rsid w:val="008A0287"/>
    <w:rsid w:val="008A02F3"/>
    <w:rsid w:val="008A0504"/>
    <w:rsid w:val="008A05BC"/>
    <w:rsid w:val="008A06C6"/>
    <w:rsid w:val="008A079B"/>
    <w:rsid w:val="008A07C3"/>
    <w:rsid w:val="008A08DF"/>
    <w:rsid w:val="008A0998"/>
    <w:rsid w:val="008A0F21"/>
    <w:rsid w:val="008A12ED"/>
    <w:rsid w:val="008A14EA"/>
    <w:rsid w:val="008A1618"/>
    <w:rsid w:val="008A1FE3"/>
    <w:rsid w:val="008A21B4"/>
    <w:rsid w:val="008A2537"/>
    <w:rsid w:val="008A26B0"/>
    <w:rsid w:val="008A2A6D"/>
    <w:rsid w:val="008A2BEE"/>
    <w:rsid w:val="008A2CDD"/>
    <w:rsid w:val="008A2D39"/>
    <w:rsid w:val="008A3272"/>
    <w:rsid w:val="008A33C8"/>
    <w:rsid w:val="008A3683"/>
    <w:rsid w:val="008A3892"/>
    <w:rsid w:val="008A3A88"/>
    <w:rsid w:val="008A3AAC"/>
    <w:rsid w:val="008A3CE5"/>
    <w:rsid w:val="008A3D40"/>
    <w:rsid w:val="008A3EB1"/>
    <w:rsid w:val="008A3EF4"/>
    <w:rsid w:val="008A41F0"/>
    <w:rsid w:val="008A42C2"/>
    <w:rsid w:val="008A44E9"/>
    <w:rsid w:val="008A47E1"/>
    <w:rsid w:val="008A4867"/>
    <w:rsid w:val="008A4A32"/>
    <w:rsid w:val="008A4B39"/>
    <w:rsid w:val="008A4B3E"/>
    <w:rsid w:val="008A4BAB"/>
    <w:rsid w:val="008A4C3C"/>
    <w:rsid w:val="008A4D7B"/>
    <w:rsid w:val="008A50BF"/>
    <w:rsid w:val="008A51AA"/>
    <w:rsid w:val="008A5205"/>
    <w:rsid w:val="008A521C"/>
    <w:rsid w:val="008A532F"/>
    <w:rsid w:val="008A5C2C"/>
    <w:rsid w:val="008A5CFA"/>
    <w:rsid w:val="008A5E62"/>
    <w:rsid w:val="008A5EC1"/>
    <w:rsid w:val="008A5F99"/>
    <w:rsid w:val="008A6089"/>
    <w:rsid w:val="008A60FB"/>
    <w:rsid w:val="008A6139"/>
    <w:rsid w:val="008A6145"/>
    <w:rsid w:val="008A61F4"/>
    <w:rsid w:val="008A63F1"/>
    <w:rsid w:val="008A646F"/>
    <w:rsid w:val="008A648E"/>
    <w:rsid w:val="008A650A"/>
    <w:rsid w:val="008A65B9"/>
    <w:rsid w:val="008A6695"/>
    <w:rsid w:val="008A68B7"/>
    <w:rsid w:val="008A699C"/>
    <w:rsid w:val="008A6A4C"/>
    <w:rsid w:val="008A6AC3"/>
    <w:rsid w:val="008A6B6E"/>
    <w:rsid w:val="008A6BF0"/>
    <w:rsid w:val="008A6C29"/>
    <w:rsid w:val="008A6E83"/>
    <w:rsid w:val="008A70F0"/>
    <w:rsid w:val="008A747A"/>
    <w:rsid w:val="008A75DB"/>
    <w:rsid w:val="008A7654"/>
    <w:rsid w:val="008A7797"/>
    <w:rsid w:val="008A7A84"/>
    <w:rsid w:val="008A7AF7"/>
    <w:rsid w:val="008A7B53"/>
    <w:rsid w:val="008A7BD3"/>
    <w:rsid w:val="008A7D11"/>
    <w:rsid w:val="008A7DC1"/>
    <w:rsid w:val="008A7EDE"/>
    <w:rsid w:val="008A7F3E"/>
    <w:rsid w:val="008A7FAC"/>
    <w:rsid w:val="008B05E9"/>
    <w:rsid w:val="008B064B"/>
    <w:rsid w:val="008B0690"/>
    <w:rsid w:val="008B0758"/>
    <w:rsid w:val="008B0828"/>
    <w:rsid w:val="008B0844"/>
    <w:rsid w:val="008B086A"/>
    <w:rsid w:val="008B0A73"/>
    <w:rsid w:val="008B0AFC"/>
    <w:rsid w:val="008B0BA6"/>
    <w:rsid w:val="008B0C4B"/>
    <w:rsid w:val="008B0DF7"/>
    <w:rsid w:val="008B0E01"/>
    <w:rsid w:val="008B0FE9"/>
    <w:rsid w:val="008B10FD"/>
    <w:rsid w:val="008B1236"/>
    <w:rsid w:val="008B1345"/>
    <w:rsid w:val="008B138D"/>
    <w:rsid w:val="008B1417"/>
    <w:rsid w:val="008B153B"/>
    <w:rsid w:val="008B17F8"/>
    <w:rsid w:val="008B1C8D"/>
    <w:rsid w:val="008B1CD8"/>
    <w:rsid w:val="008B1D3F"/>
    <w:rsid w:val="008B1E0B"/>
    <w:rsid w:val="008B1E1F"/>
    <w:rsid w:val="008B1EE3"/>
    <w:rsid w:val="008B2406"/>
    <w:rsid w:val="008B2420"/>
    <w:rsid w:val="008B2501"/>
    <w:rsid w:val="008B2AB8"/>
    <w:rsid w:val="008B2C13"/>
    <w:rsid w:val="008B2EDC"/>
    <w:rsid w:val="008B3167"/>
    <w:rsid w:val="008B3187"/>
    <w:rsid w:val="008B33A4"/>
    <w:rsid w:val="008B3541"/>
    <w:rsid w:val="008B3B01"/>
    <w:rsid w:val="008B3B58"/>
    <w:rsid w:val="008B3BBD"/>
    <w:rsid w:val="008B3C3B"/>
    <w:rsid w:val="008B3CD6"/>
    <w:rsid w:val="008B3E61"/>
    <w:rsid w:val="008B3EFB"/>
    <w:rsid w:val="008B3F8D"/>
    <w:rsid w:val="008B40F8"/>
    <w:rsid w:val="008B41FA"/>
    <w:rsid w:val="008B42DD"/>
    <w:rsid w:val="008B4337"/>
    <w:rsid w:val="008B4437"/>
    <w:rsid w:val="008B44F2"/>
    <w:rsid w:val="008B4590"/>
    <w:rsid w:val="008B467D"/>
    <w:rsid w:val="008B473C"/>
    <w:rsid w:val="008B47A9"/>
    <w:rsid w:val="008B49B5"/>
    <w:rsid w:val="008B49C1"/>
    <w:rsid w:val="008B4A21"/>
    <w:rsid w:val="008B4A70"/>
    <w:rsid w:val="008B4AEF"/>
    <w:rsid w:val="008B4B34"/>
    <w:rsid w:val="008B51E9"/>
    <w:rsid w:val="008B5274"/>
    <w:rsid w:val="008B530A"/>
    <w:rsid w:val="008B53BE"/>
    <w:rsid w:val="008B55C4"/>
    <w:rsid w:val="008B566D"/>
    <w:rsid w:val="008B5808"/>
    <w:rsid w:val="008B59AC"/>
    <w:rsid w:val="008B5BE8"/>
    <w:rsid w:val="008B604B"/>
    <w:rsid w:val="008B611F"/>
    <w:rsid w:val="008B6209"/>
    <w:rsid w:val="008B632A"/>
    <w:rsid w:val="008B63B0"/>
    <w:rsid w:val="008B672C"/>
    <w:rsid w:val="008B6916"/>
    <w:rsid w:val="008B6A0B"/>
    <w:rsid w:val="008B6BC8"/>
    <w:rsid w:val="008B6E98"/>
    <w:rsid w:val="008B6E99"/>
    <w:rsid w:val="008B705D"/>
    <w:rsid w:val="008B7217"/>
    <w:rsid w:val="008B743E"/>
    <w:rsid w:val="008B77B7"/>
    <w:rsid w:val="008B7BE0"/>
    <w:rsid w:val="008B7CC8"/>
    <w:rsid w:val="008B7D9B"/>
    <w:rsid w:val="008B7E71"/>
    <w:rsid w:val="008B7E7A"/>
    <w:rsid w:val="008B7EF7"/>
    <w:rsid w:val="008C0052"/>
    <w:rsid w:val="008C0201"/>
    <w:rsid w:val="008C029D"/>
    <w:rsid w:val="008C057E"/>
    <w:rsid w:val="008C05D7"/>
    <w:rsid w:val="008C05DD"/>
    <w:rsid w:val="008C0701"/>
    <w:rsid w:val="008C0916"/>
    <w:rsid w:val="008C0A5D"/>
    <w:rsid w:val="008C0D41"/>
    <w:rsid w:val="008C0EA3"/>
    <w:rsid w:val="008C109D"/>
    <w:rsid w:val="008C11B9"/>
    <w:rsid w:val="008C138C"/>
    <w:rsid w:val="008C149B"/>
    <w:rsid w:val="008C18E9"/>
    <w:rsid w:val="008C1A65"/>
    <w:rsid w:val="008C1AF8"/>
    <w:rsid w:val="008C201F"/>
    <w:rsid w:val="008C202E"/>
    <w:rsid w:val="008C207D"/>
    <w:rsid w:val="008C20BE"/>
    <w:rsid w:val="008C20D0"/>
    <w:rsid w:val="008C2222"/>
    <w:rsid w:val="008C237A"/>
    <w:rsid w:val="008C2834"/>
    <w:rsid w:val="008C2AB6"/>
    <w:rsid w:val="008C2AD3"/>
    <w:rsid w:val="008C2ADF"/>
    <w:rsid w:val="008C2AFB"/>
    <w:rsid w:val="008C2E05"/>
    <w:rsid w:val="008C2EEA"/>
    <w:rsid w:val="008C2F71"/>
    <w:rsid w:val="008C3026"/>
    <w:rsid w:val="008C3185"/>
    <w:rsid w:val="008C32D6"/>
    <w:rsid w:val="008C32F0"/>
    <w:rsid w:val="008C35FE"/>
    <w:rsid w:val="008C36DD"/>
    <w:rsid w:val="008C3702"/>
    <w:rsid w:val="008C37EB"/>
    <w:rsid w:val="008C3A16"/>
    <w:rsid w:val="008C3B20"/>
    <w:rsid w:val="008C3D94"/>
    <w:rsid w:val="008C3DAA"/>
    <w:rsid w:val="008C42AA"/>
    <w:rsid w:val="008C42D6"/>
    <w:rsid w:val="008C466B"/>
    <w:rsid w:val="008C4D00"/>
    <w:rsid w:val="008C4DC1"/>
    <w:rsid w:val="008C4E64"/>
    <w:rsid w:val="008C4E9D"/>
    <w:rsid w:val="008C4F9A"/>
    <w:rsid w:val="008C51D1"/>
    <w:rsid w:val="008C533B"/>
    <w:rsid w:val="008C56A4"/>
    <w:rsid w:val="008C58CF"/>
    <w:rsid w:val="008C5A5D"/>
    <w:rsid w:val="008C5A64"/>
    <w:rsid w:val="008C5B27"/>
    <w:rsid w:val="008C63AC"/>
    <w:rsid w:val="008C6497"/>
    <w:rsid w:val="008C68EE"/>
    <w:rsid w:val="008C69C0"/>
    <w:rsid w:val="008C6C57"/>
    <w:rsid w:val="008C6D3F"/>
    <w:rsid w:val="008C6E36"/>
    <w:rsid w:val="008C6E61"/>
    <w:rsid w:val="008C700D"/>
    <w:rsid w:val="008C7019"/>
    <w:rsid w:val="008C7707"/>
    <w:rsid w:val="008C7862"/>
    <w:rsid w:val="008C7B6D"/>
    <w:rsid w:val="008C7E10"/>
    <w:rsid w:val="008D0049"/>
    <w:rsid w:val="008D0182"/>
    <w:rsid w:val="008D029C"/>
    <w:rsid w:val="008D02AB"/>
    <w:rsid w:val="008D051E"/>
    <w:rsid w:val="008D083B"/>
    <w:rsid w:val="008D1010"/>
    <w:rsid w:val="008D1116"/>
    <w:rsid w:val="008D122D"/>
    <w:rsid w:val="008D1272"/>
    <w:rsid w:val="008D128C"/>
    <w:rsid w:val="008D13E1"/>
    <w:rsid w:val="008D1434"/>
    <w:rsid w:val="008D165A"/>
    <w:rsid w:val="008D169A"/>
    <w:rsid w:val="008D1A96"/>
    <w:rsid w:val="008D1B3E"/>
    <w:rsid w:val="008D1C24"/>
    <w:rsid w:val="008D1DA5"/>
    <w:rsid w:val="008D2209"/>
    <w:rsid w:val="008D2252"/>
    <w:rsid w:val="008D22F6"/>
    <w:rsid w:val="008D23C2"/>
    <w:rsid w:val="008D2416"/>
    <w:rsid w:val="008D2ADD"/>
    <w:rsid w:val="008D2C7C"/>
    <w:rsid w:val="008D2C8E"/>
    <w:rsid w:val="008D305A"/>
    <w:rsid w:val="008D30C4"/>
    <w:rsid w:val="008D321A"/>
    <w:rsid w:val="008D3283"/>
    <w:rsid w:val="008D32B0"/>
    <w:rsid w:val="008D3692"/>
    <w:rsid w:val="008D3706"/>
    <w:rsid w:val="008D37E6"/>
    <w:rsid w:val="008D3D33"/>
    <w:rsid w:val="008D4107"/>
    <w:rsid w:val="008D45CC"/>
    <w:rsid w:val="008D46F4"/>
    <w:rsid w:val="008D4B1C"/>
    <w:rsid w:val="008D4B73"/>
    <w:rsid w:val="008D4C53"/>
    <w:rsid w:val="008D4CE4"/>
    <w:rsid w:val="008D53D0"/>
    <w:rsid w:val="008D5A9C"/>
    <w:rsid w:val="008D5B0F"/>
    <w:rsid w:val="008D5C2C"/>
    <w:rsid w:val="008D5C64"/>
    <w:rsid w:val="008D5EA8"/>
    <w:rsid w:val="008D5F59"/>
    <w:rsid w:val="008D5FB4"/>
    <w:rsid w:val="008D5FF4"/>
    <w:rsid w:val="008D6005"/>
    <w:rsid w:val="008D6051"/>
    <w:rsid w:val="008D612F"/>
    <w:rsid w:val="008D6134"/>
    <w:rsid w:val="008D6188"/>
    <w:rsid w:val="008D6211"/>
    <w:rsid w:val="008D6304"/>
    <w:rsid w:val="008D6753"/>
    <w:rsid w:val="008D6790"/>
    <w:rsid w:val="008D6869"/>
    <w:rsid w:val="008D6B3A"/>
    <w:rsid w:val="008D6B69"/>
    <w:rsid w:val="008D6C8A"/>
    <w:rsid w:val="008D6CC3"/>
    <w:rsid w:val="008D6D79"/>
    <w:rsid w:val="008D6EC9"/>
    <w:rsid w:val="008D6EDC"/>
    <w:rsid w:val="008D71A3"/>
    <w:rsid w:val="008D746E"/>
    <w:rsid w:val="008D7478"/>
    <w:rsid w:val="008D7483"/>
    <w:rsid w:val="008D750D"/>
    <w:rsid w:val="008D7946"/>
    <w:rsid w:val="008D7959"/>
    <w:rsid w:val="008D7A2D"/>
    <w:rsid w:val="008D7DBB"/>
    <w:rsid w:val="008D7E3B"/>
    <w:rsid w:val="008D7E53"/>
    <w:rsid w:val="008E0115"/>
    <w:rsid w:val="008E019D"/>
    <w:rsid w:val="008E0225"/>
    <w:rsid w:val="008E02E5"/>
    <w:rsid w:val="008E034A"/>
    <w:rsid w:val="008E0682"/>
    <w:rsid w:val="008E080D"/>
    <w:rsid w:val="008E08C5"/>
    <w:rsid w:val="008E0AE6"/>
    <w:rsid w:val="008E0C7E"/>
    <w:rsid w:val="008E0D15"/>
    <w:rsid w:val="008E0F4B"/>
    <w:rsid w:val="008E11DC"/>
    <w:rsid w:val="008E13B4"/>
    <w:rsid w:val="008E16C5"/>
    <w:rsid w:val="008E173E"/>
    <w:rsid w:val="008E19B4"/>
    <w:rsid w:val="008E1D51"/>
    <w:rsid w:val="008E1DA3"/>
    <w:rsid w:val="008E1DF3"/>
    <w:rsid w:val="008E1EDE"/>
    <w:rsid w:val="008E1F86"/>
    <w:rsid w:val="008E1FC1"/>
    <w:rsid w:val="008E236B"/>
    <w:rsid w:val="008E2671"/>
    <w:rsid w:val="008E26F3"/>
    <w:rsid w:val="008E2777"/>
    <w:rsid w:val="008E2822"/>
    <w:rsid w:val="008E2912"/>
    <w:rsid w:val="008E297E"/>
    <w:rsid w:val="008E2BA1"/>
    <w:rsid w:val="008E2C63"/>
    <w:rsid w:val="008E2F15"/>
    <w:rsid w:val="008E30A3"/>
    <w:rsid w:val="008E30CF"/>
    <w:rsid w:val="008E3369"/>
    <w:rsid w:val="008E3532"/>
    <w:rsid w:val="008E3802"/>
    <w:rsid w:val="008E3932"/>
    <w:rsid w:val="008E39D8"/>
    <w:rsid w:val="008E3E54"/>
    <w:rsid w:val="008E410C"/>
    <w:rsid w:val="008E458D"/>
    <w:rsid w:val="008E4790"/>
    <w:rsid w:val="008E4B22"/>
    <w:rsid w:val="008E4F37"/>
    <w:rsid w:val="008E5037"/>
    <w:rsid w:val="008E511E"/>
    <w:rsid w:val="008E5146"/>
    <w:rsid w:val="008E5220"/>
    <w:rsid w:val="008E52AE"/>
    <w:rsid w:val="008E53B1"/>
    <w:rsid w:val="008E54F9"/>
    <w:rsid w:val="008E5550"/>
    <w:rsid w:val="008E59E6"/>
    <w:rsid w:val="008E5B5B"/>
    <w:rsid w:val="008E5B9C"/>
    <w:rsid w:val="008E5DBE"/>
    <w:rsid w:val="008E5DE2"/>
    <w:rsid w:val="008E5E54"/>
    <w:rsid w:val="008E65B8"/>
    <w:rsid w:val="008E685D"/>
    <w:rsid w:val="008E69C9"/>
    <w:rsid w:val="008E6C91"/>
    <w:rsid w:val="008E6FD0"/>
    <w:rsid w:val="008E70F8"/>
    <w:rsid w:val="008E7251"/>
    <w:rsid w:val="008E74AA"/>
    <w:rsid w:val="008E7659"/>
    <w:rsid w:val="008E7666"/>
    <w:rsid w:val="008E7758"/>
    <w:rsid w:val="008E79D4"/>
    <w:rsid w:val="008E7A33"/>
    <w:rsid w:val="008E7B4E"/>
    <w:rsid w:val="008E7BF7"/>
    <w:rsid w:val="008E7C09"/>
    <w:rsid w:val="008E7CE5"/>
    <w:rsid w:val="008E7EC1"/>
    <w:rsid w:val="008E7F02"/>
    <w:rsid w:val="008F010A"/>
    <w:rsid w:val="008F02A3"/>
    <w:rsid w:val="008F0705"/>
    <w:rsid w:val="008F0959"/>
    <w:rsid w:val="008F09E9"/>
    <w:rsid w:val="008F0A06"/>
    <w:rsid w:val="008F0D9E"/>
    <w:rsid w:val="008F0F76"/>
    <w:rsid w:val="008F106F"/>
    <w:rsid w:val="008F10B8"/>
    <w:rsid w:val="008F13EE"/>
    <w:rsid w:val="008F14C3"/>
    <w:rsid w:val="008F15DF"/>
    <w:rsid w:val="008F1704"/>
    <w:rsid w:val="008F181D"/>
    <w:rsid w:val="008F1C7C"/>
    <w:rsid w:val="008F1CA9"/>
    <w:rsid w:val="008F1E5C"/>
    <w:rsid w:val="008F2018"/>
    <w:rsid w:val="008F210C"/>
    <w:rsid w:val="008F2326"/>
    <w:rsid w:val="008F23AA"/>
    <w:rsid w:val="008F24EB"/>
    <w:rsid w:val="008F282B"/>
    <w:rsid w:val="008F2831"/>
    <w:rsid w:val="008F2A1E"/>
    <w:rsid w:val="008F2B08"/>
    <w:rsid w:val="008F2B87"/>
    <w:rsid w:val="008F2CEA"/>
    <w:rsid w:val="008F2D38"/>
    <w:rsid w:val="008F2E61"/>
    <w:rsid w:val="008F3040"/>
    <w:rsid w:val="008F3192"/>
    <w:rsid w:val="008F3335"/>
    <w:rsid w:val="008F3423"/>
    <w:rsid w:val="008F3470"/>
    <w:rsid w:val="008F3576"/>
    <w:rsid w:val="008F358D"/>
    <w:rsid w:val="008F39F0"/>
    <w:rsid w:val="008F3B73"/>
    <w:rsid w:val="008F3C5E"/>
    <w:rsid w:val="008F3CFB"/>
    <w:rsid w:val="008F3D43"/>
    <w:rsid w:val="008F3E74"/>
    <w:rsid w:val="008F3E98"/>
    <w:rsid w:val="008F3F20"/>
    <w:rsid w:val="008F408E"/>
    <w:rsid w:val="008F4098"/>
    <w:rsid w:val="008F409A"/>
    <w:rsid w:val="008F453C"/>
    <w:rsid w:val="008F4A70"/>
    <w:rsid w:val="008F4ECF"/>
    <w:rsid w:val="008F5089"/>
    <w:rsid w:val="008F50A3"/>
    <w:rsid w:val="008F5547"/>
    <w:rsid w:val="008F560D"/>
    <w:rsid w:val="008F5B83"/>
    <w:rsid w:val="008F5B96"/>
    <w:rsid w:val="008F5D16"/>
    <w:rsid w:val="008F616A"/>
    <w:rsid w:val="008F6367"/>
    <w:rsid w:val="008F65C8"/>
    <w:rsid w:val="008F6AC6"/>
    <w:rsid w:val="008F6EF4"/>
    <w:rsid w:val="008F6F47"/>
    <w:rsid w:val="008F6F7C"/>
    <w:rsid w:val="008F7228"/>
    <w:rsid w:val="008F731A"/>
    <w:rsid w:val="008F749E"/>
    <w:rsid w:val="008F7546"/>
    <w:rsid w:val="008F7595"/>
    <w:rsid w:val="008F75BC"/>
    <w:rsid w:val="008F7987"/>
    <w:rsid w:val="008F7991"/>
    <w:rsid w:val="008F79E1"/>
    <w:rsid w:val="008F7B11"/>
    <w:rsid w:val="008F7BD2"/>
    <w:rsid w:val="00900010"/>
    <w:rsid w:val="00900064"/>
    <w:rsid w:val="009000DA"/>
    <w:rsid w:val="009001E8"/>
    <w:rsid w:val="00900698"/>
    <w:rsid w:val="009006E7"/>
    <w:rsid w:val="00900BFA"/>
    <w:rsid w:val="00900D5B"/>
    <w:rsid w:val="00900E8C"/>
    <w:rsid w:val="00900F60"/>
    <w:rsid w:val="00900FFD"/>
    <w:rsid w:val="00901025"/>
    <w:rsid w:val="0090121C"/>
    <w:rsid w:val="0090123A"/>
    <w:rsid w:val="00901432"/>
    <w:rsid w:val="00901984"/>
    <w:rsid w:val="00901AF3"/>
    <w:rsid w:val="00901DFA"/>
    <w:rsid w:val="00901E90"/>
    <w:rsid w:val="00901FE8"/>
    <w:rsid w:val="009025DB"/>
    <w:rsid w:val="009028F5"/>
    <w:rsid w:val="00902A11"/>
    <w:rsid w:val="00902BFF"/>
    <w:rsid w:val="00902CAB"/>
    <w:rsid w:val="00902D52"/>
    <w:rsid w:val="00902F21"/>
    <w:rsid w:val="0090343F"/>
    <w:rsid w:val="00903507"/>
    <w:rsid w:val="009035E9"/>
    <w:rsid w:val="00903836"/>
    <w:rsid w:val="00903845"/>
    <w:rsid w:val="00903910"/>
    <w:rsid w:val="00903A76"/>
    <w:rsid w:val="00903BB8"/>
    <w:rsid w:val="00903CBD"/>
    <w:rsid w:val="00903ECF"/>
    <w:rsid w:val="00903F61"/>
    <w:rsid w:val="00903F7F"/>
    <w:rsid w:val="009040AF"/>
    <w:rsid w:val="009040E2"/>
    <w:rsid w:val="0090414E"/>
    <w:rsid w:val="009041F7"/>
    <w:rsid w:val="00904307"/>
    <w:rsid w:val="009043D8"/>
    <w:rsid w:val="009043EA"/>
    <w:rsid w:val="009045D9"/>
    <w:rsid w:val="00904B66"/>
    <w:rsid w:val="00904BE1"/>
    <w:rsid w:val="00904DFE"/>
    <w:rsid w:val="00904F27"/>
    <w:rsid w:val="00905012"/>
    <w:rsid w:val="00905131"/>
    <w:rsid w:val="00905139"/>
    <w:rsid w:val="00905357"/>
    <w:rsid w:val="009054CF"/>
    <w:rsid w:val="00905794"/>
    <w:rsid w:val="00905984"/>
    <w:rsid w:val="009059B3"/>
    <w:rsid w:val="009059DE"/>
    <w:rsid w:val="00905ADE"/>
    <w:rsid w:val="00905C5D"/>
    <w:rsid w:val="00905F75"/>
    <w:rsid w:val="00906491"/>
    <w:rsid w:val="0090678B"/>
    <w:rsid w:val="009067B5"/>
    <w:rsid w:val="00906A0D"/>
    <w:rsid w:val="00906BB6"/>
    <w:rsid w:val="00906BBC"/>
    <w:rsid w:val="00906C23"/>
    <w:rsid w:val="00906C2B"/>
    <w:rsid w:val="00906D31"/>
    <w:rsid w:val="00907038"/>
    <w:rsid w:val="00907267"/>
    <w:rsid w:val="00907801"/>
    <w:rsid w:val="00907AD4"/>
    <w:rsid w:val="00907B27"/>
    <w:rsid w:val="00907B90"/>
    <w:rsid w:val="00907E4D"/>
    <w:rsid w:val="00907EDC"/>
    <w:rsid w:val="009100F8"/>
    <w:rsid w:val="00910231"/>
    <w:rsid w:val="009103B7"/>
    <w:rsid w:val="0091040C"/>
    <w:rsid w:val="009106C7"/>
    <w:rsid w:val="00910A0E"/>
    <w:rsid w:val="00910A73"/>
    <w:rsid w:val="00910EE5"/>
    <w:rsid w:val="009114B5"/>
    <w:rsid w:val="00911734"/>
    <w:rsid w:val="00911783"/>
    <w:rsid w:val="009117A5"/>
    <w:rsid w:val="00911950"/>
    <w:rsid w:val="0091198C"/>
    <w:rsid w:val="00911A99"/>
    <w:rsid w:val="00912037"/>
    <w:rsid w:val="009123A1"/>
    <w:rsid w:val="009128C6"/>
    <w:rsid w:val="00912ABC"/>
    <w:rsid w:val="00912B4B"/>
    <w:rsid w:val="00912C4A"/>
    <w:rsid w:val="00912C77"/>
    <w:rsid w:val="00912C86"/>
    <w:rsid w:val="00912D30"/>
    <w:rsid w:val="00912D32"/>
    <w:rsid w:val="00912F72"/>
    <w:rsid w:val="00913197"/>
    <w:rsid w:val="009133DC"/>
    <w:rsid w:val="0091348F"/>
    <w:rsid w:val="009137D0"/>
    <w:rsid w:val="00913C71"/>
    <w:rsid w:val="00913D52"/>
    <w:rsid w:val="00914041"/>
    <w:rsid w:val="009141CD"/>
    <w:rsid w:val="00914573"/>
    <w:rsid w:val="009147C4"/>
    <w:rsid w:val="00914944"/>
    <w:rsid w:val="009149EC"/>
    <w:rsid w:val="00914A2B"/>
    <w:rsid w:val="00914AAF"/>
    <w:rsid w:val="00914AD7"/>
    <w:rsid w:val="00915129"/>
    <w:rsid w:val="009153EB"/>
    <w:rsid w:val="00915427"/>
    <w:rsid w:val="00915770"/>
    <w:rsid w:val="00915DDB"/>
    <w:rsid w:val="00915E94"/>
    <w:rsid w:val="00915EB8"/>
    <w:rsid w:val="00915FA2"/>
    <w:rsid w:val="0091612D"/>
    <w:rsid w:val="00916487"/>
    <w:rsid w:val="009164C5"/>
    <w:rsid w:val="0091669B"/>
    <w:rsid w:val="009166A7"/>
    <w:rsid w:val="009166E4"/>
    <w:rsid w:val="00916AFD"/>
    <w:rsid w:val="00916D87"/>
    <w:rsid w:val="00916E49"/>
    <w:rsid w:val="00916F86"/>
    <w:rsid w:val="009170C0"/>
    <w:rsid w:val="00917132"/>
    <w:rsid w:val="00917202"/>
    <w:rsid w:val="0091732B"/>
    <w:rsid w:val="0091741D"/>
    <w:rsid w:val="00917582"/>
    <w:rsid w:val="00917638"/>
    <w:rsid w:val="0091771D"/>
    <w:rsid w:val="00917728"/>
    <w:rsid w:val="00917759"/>
    <w:rsid w:val="0091780F"/>
    <w:rsid w:val="00917B7E"/>
    <w:rsid w:val="00917BF2"/>
    <w:rsid w:val="00917D12"/>
    <w:rsid w:val="00917DD9"/>
    <w:rsid w:val="00917F4C"/>
    <w:rsid w:val="00917F61"/>
    <w:rsid w:val="00917FDC"/>
    <w:rsid w:val="009200EE"/>
    <w:rsid w:val="009201C1"/>
    <w:rsid w:val="00920277"/>
    <w:rsid w:val="0092045D"/>
    <w:rsid w:val="009204ED"/>
    <w:rsid w:val="00920593"/>
    <w:rsid w:val="00920747"/>
    <w:rsid w:val="009207DF"/>
    <w:rsid w:val="009209B6"/>
    <w:rsid w:val="009209C8"/>
    <w:rsid w:val="00920A2C"/>
    <w:rsid w:val="00920B23"/>
    <w:rsid w:val="00920CBC"/>
    <w:rsid w:val="00920DD9"/>
    <w:rsid w:val="00920F48"/>
    <w:rsid w:val="00920F82"/>
    <w:rsid w:val="00921126"/>
    <w:rsid w:val="0092114C"/>
    <w:rsid w:val="00921217"/>
    <w:rsid w:val="0092124F"/>
    <w:rsid w:val="00921341"/>
    <w:rsid w:val="0092139B"/>
    <w:rsid w:val="00921446"/>
    <w:rsid w:val="009217A0"/>
    <w:rsid w:val="0092183F"/>
    <w:rsid w:val="0092190F"/>
    <w:rsid w:val="00921B06"/>
    <w:rsid w:val="00921B2E"/>
    <w:rsid w:val="00921C45"/>
    <w:rsid w:val="00921C5A"/>
    <w:rsid w:val="00921CF0"/>
    <w:rsid w:val="00921D0D"/>
    <w:rsid w:val="00921DA1"/>
    <w:rsid w:val="00921DC4"/>
    <w:rsid w:val="00921ECD"/>
    <w:rsid w:val="00921F19"/>
    <w:rsid w:val="00921F62"/>
    <w:rsid w:val="00922263"/>
    <w:rsid w:val="00922378"/>
    <w:rsid w:val="0092237D"/>
    <w:rsid w:val="00923115"/>
    <w:rsid w:val="00923161"/>
    <w:rsid w:val="009231C4"/>
    <w:rsid w:val="009231D3"/>
    <w:rsid w:val="0092340B"/>
    <w:rsid w:val="0092342F"/>
    <w:rsid w:val="0092343E"/>
    <w:rsid w:val="00923452"/>
    <w:rsid w:val="009234B1"/>
    <w:rsid w:val="00923684"/>
    <w:rsid w:val="0092368B"/>
    <w:rsid w:val="009236E1"/>
    <w:rsid w:val="009238B5"/>
    <w:rsid w:val="009238BF"/>
    <w:rsid w:val="00923B30"/>
    <w:rsid w:val="00923C19"/>
    <w:rsid w:val="00923D73"/>
    <w:rsid w:val="00924034"/>
    <w:rsid w:val="009242FD"/>
    <w:rsid w:val="009245A5"/>
    <w:rsid w:val="00924E37"/>
    <w:rsid w:val="00924E42"/>
    <w:rsid w:val="00924F4A"/>
    <w:rsid w:val="009252BB"/>
    <w:rsid w:val="009252E3"/>
    <w:rsid w:val="009253A9"/>
    <w:rsid w:val="009254CE"/>
    <w:rsid w:val="009254FA"/>
    <w:rsid w:val="0092555F"/>
    <w:rsid w:val="0092573D"/>
    <w:rsid w:val="00925A68"/>
    <w:rsid w:val="00925CB4"/>
    <w:rsid w:val="00925EDB"/>
    <w:rsid w:val="009260D5"/>
    <w:rsid w:val="009260F7"/>
    <w:rsid w:val="00926271"/>
    <w:rsid w:val="00926C4A"/>
    <w:rsid w:val="00926C79"/>
    <w:rsid w:val="00926D35"/>
    <w:rsid w:val="00926F34"/>
    <w:rsid w:val="00926FCD"/>
    <w:rsid w:val="00927435"/>
    <w:rsid w:val="00927465"/>
    <w:rsid w:val="009274DD"/>
    <w:rsid w:val="0092751C"/>
    <w:rsid w:val="0092778C"/>
    <w:rsid w:val="009277D3"/>
    <w:rsid w:val="0092780E"/>
    <w:rsid w:val="00927B0A"/>
    <w:rsid w:val="00927BF8"/>
    <w:rsid w:val="00927D21"/>
    <w:rsid w:val="00927EBB"/>
    <w:rsid w:val="0093043D"/>
    <w:rsid w:val="009307FB"/>
    <w:rsid w:val="00930833"/>
    <w:rsid w:val="0093083B"/>
    <w:rsid w:val="00930935"/>
    <w:rsid w:val="00930A84"/>
    <w:rsid w:val="00930ACD"/>
    <w:rsid w:val="00930AF9"/>
    <w:rsid w:val="00930BB7"/>
    <w:rsid w:val="009310A9"/>
    <w:rsid w:val="0093116E"/>
    <w:rsid w:val="00931214"/>
    <w:rsid w:val="009312EE"/>
    <w:rsid w:val="009313BB"/>
    <w:rsid w:val="009313FE"/>
    <w:rsid w:val="0093144D"/>
    <w:rsid w:val="009315B9"/>
    <w:rsid w:val="00931691"/>
    <w:rsid w:val="0093176F"/>
    <w:rsid w:val="00931EA5"/>
    <w:rsid w:val="00932098"/>
    <w:rsid w:val="0093250D"/>
    <w:rsid w:val="00932611"/>
    <w:rsid w:val="009326AC"/>
    <w:rsid w:val="0093275F"/>
    <w:rsid w:val="00932A00"/>
    <w:rsid w:val="00932BC9"/>
    <w:rsid w:val="00932CB1"/>
    <w:rsid w:val="00932ED8"/>
    <w:rsid w:val="00932FAB"/>
    <w:rsid w:val="0093301E"/>
    <w:rsid w:val="009330AC"/>
    <w:rsid w:val="009331AE"/>
    <w:rsid w:val="0093346A"/>
    <w:rsid w:val="009334F2"/>
    <w:rsid w:val="0093359D"/>
    <w:rsid w:val="00933661"/>
    <w:rsid w:val="00933838"/>
    <w:rsid w:val="00933873"/>
    <w:rsid w:val="00933A40"/>
    <w:rsid w:val="00933D57"/>
    <w:rsid w:val="00933F3B"/>
    <w:rsid w:val="00933FBF"/>
    <w:rsid w:val="009340B2"/>
    <w:rsid w:val="009343CB"/>
    <w:rsid w:val="00934513"/>
    <w:rsid w:val="009347B7"/>
    <w:rsid w:val="009347FD"/>
    <w:rsid w:val="00934886"/>
    <w:rsid w:val="009349CE"/>
    <w:rsid w:val="00934D16"/>
    <w:rsid w:val="00934DBD"/>
    <w:rsid w:val="00934E18"/>
    <w:rsid w:val="0093519D"/>
    <w:rsid w:val="009351AD"/>
    <w:rsid w:val="009351BA"/>
    <w:rsid w:val="00935291"/>
    <w:rsid w:val="00935849"/>
    <w:rsid w:val="00935A1D"/>
    <w:rsid w:val="00935CF7"/>
    <w:rsid w:val="00936279"/>
    <w:rsid w:val="009362B4"/>
    <w:rsid w:val="0093639F"/>
    <w:rsid w:val="00936551"/>
    <w:rsid w:val="009365D3"/>
    <w:rsid w:val="0093674E"/>
    <w:rsid w:val="009367AF"/>
    <w:rsid w:val="00936CAD"/>
    <w:rsid w:val="00936EE8"/>
    <w:rsid w:val="0093701E"/>
    <w:rsid w:val="00937105"/>
    <w:rsid w:val="0093745A"/>
    <w:rsid w:val="0093771E"/>
    <w:rsid w:val="009377C4"/>
    <w:rsid w:val="00937B40"/>
    <w:rsid w:val="00937C32"/>
    <w:rsid w:val="00937F82"/>
    <w:rsid w:val="0094001C"/>
    <w:rsid w:val="009401AF"/>
    <w:rsid w:val="0094041E"/>
    <w:rsid w:val="009405DA"/>
    <w:rsid w:val="0094063C"/>
    <w:rsid w:val="009409CF"/>
    <w:rsid w:val="00940BB4"/>
    <w:rsid w:val="00940BF4"/>
    <w:rsid w:val="00940C82"/>
    <w:rsid w:val="00940D11"/>
    <w:rsid w:val="00940D7E"/>
    <w:rsid w:val="00940E70"/>
    <w:rsid w:val="0094115A"/>
    <w:rsid w:val="009414B3"/>
    <w:rsid w:val="00942075"/>
    <w:rsid w:val="009422EA"/>
    <w:rsid w:val="009425F6"/>
    <w:rsid w:val="0094264D"/>
    <w:rsid w:val="009426D1"/>
    <w:rsid w:val="00942860"/>
    <w:rsid w:val="00942B00"/>
    <w:rsid w:val="00942B32"/>
    <w:rsid w:val="00942BA2"/>
    <w:rsid w:val="00942D20"/>
    <w:rsid w:val="00942DC2"/>
    <w:rsid w:val="0094306B"/>
    <w:rsid w:val="00943297"/>
    <w:rsid w:val="00943705"/>
    <w:rsid w:val="00943886"/>
    <w:rsid w:val="00943A69"/>
    <w:rsid w:val="00943D82"/>
    <w:rsid w:val="00943FBF"/>
    <w:rsid w:val="0094405B"/>
    <w:rsid w:val="00944211"/>
    <w:rsid w:val="0094431E"/>
    <w:rsid w:val="009446A4"/>
    <w:rsid w:val="00944906"/>
    <w:rsid w:val="00944BEC"/>
    <w:rsid w:val="00944C7A"/>
    <w:rsid w:val="0094509C"/>
    <w:rsid w:val="009452B2"/>
    <w:rsid w:val="009459C2"/>
    <w:rsid w:val="00945D38"/>
    <w:rsid w:val="0094636F"/>
    <w:rsid w:val="009463E7"/>
    <w:rsid w:val="009466FA"/>
    <w:rsid w:val="00946E19"/>
    <w:rsid w:val="00946E2D"/>
    <w:rsid w:val="00946F15"/>
    <w:rsid w:val="009474D7"/>
    <w:rsid w:val="00947661"/>
    <w:rsid w:val="00947871"/>
    <w:rsid w:val="00947B8F"/>
    <w:rsid w:val="00947EE5"/>
    <w:rsid w:val="009501E5"/>
    <w:rsid w:val="00950476"/>
    <w:rsid w:val="00950861"/>
    <w:rsid w:val="00950A33"/>
    <w:rsid w:val="00950DBA"/>
    <w:rsid w:val="00950E00"/>
    <w:rsid w:val="009511E4"/>
    <w:rsid w:val="0095142D"/>
    <w:rsid w:val="00951482"/>
    <w:rsid w:val="00951666"/>
    <w:rsid w:val="009516C0"/>
    <w:rsid w:val="0095197F"/>
    <w:rsid w:val="00951A41"/>
    <w:rsid w:val="00951A6A"/>
    <w:rsid w:val="00951B1A"/>
    <w:rsid w:val="00951B94"/>
    <w:rsid w:val="00951D40"/>
    <w:rsid w:val="00951FE4"/>
    <w:rsid w:val="00952005"/>
    <w:rsid w:val="00952045"/>
    <w:rsid w:val="00952199"/>
    <w:rsid w:val="00952625"/>
    <w:rsid w:val="00952809"/>
    <w:rsid w:val="00952853"/>
    <w:rsid w:val="00952933"/>
    <w:rsid w:val="00952AAC"/>
    <w:rsid w:val="00952B90"/>
    <w:rsid w:val="00952FC0"/>
    <w:rsid w:val="00952FF7"/>
    <w:rsid w:val="0095302C"/>
    <w:rsid w:val="009531B1"/>
    <w:rsid w:val="009531F7"/>
    <w:rsid w:val="009533E4"/>
    <w:rsid w:val="0095353C"/>
    <w:rsid w:val="00953560"/>
    <w:rsid w:val="009535A5"/>
    <w:rsid w:val="00953818"/>
    <w:rsid w:val="00953CA5"/>
    <w:rsid w:val="009541BD"/>
    <w:rsid w:val="0095437F"/>
    <w:rsid w:val="009543D7"/>
    <w:rsid w:val="00954472"/>
    <w:rsid w:val="00954474"/>
    <w:rsid w:val="0095454B"/>
    <w:rsid w:val="00954582"/>
    <w:rsid w:val="009546D7"/>
    <w:rsid w:val="00954732"/>
    <w:rsid w:val="00954911"/>
    <w:rsid w:val="00954AB5"/>
    <w:rsid w:val="00954D58"/>
    <w:rsid w:val="00954E94"/>
    <w:rsid w:val="00954F11"/>
    <w:rsid w:val="00954F46"/>
    <w:rsid w:val="009552F2"/>
    <w:rsid w:val="0095574C"/>
    <w:rsid w:val="00955B69"/>
    <w:rsid w:val="00955B6E"/>
    <w:rsid w:val="00955BAA"/>
    <w:rsid w:val="00955D4D"/>
    <w:rsid w:val="00956071"/>
    <w:rsid w:val="00956543"/>
    <w:rsid w:val="00956594"/>
    <w:rsid w:val="00956665"/>
    <w:rsid w:val="00956942"/>
    <w:rsid w:val="00956B07"/>
    <w:rsid w:val="00956C91"/>
    <w:rsid w:val="00957013"/>
    <w:rsid w:val="0095708F"/>
    <w:rsid w:val="009570D4"/>
    <w:rsid w:val="00957104"/>
    <w:rsid w:val="0095716B"/>
    <w:rsid w:val="0095761A"/>
    <w:rsid w:val="00957DAA"/>
    <w:rsid w:val="0096028E"/>
    <w:rsid w:val="00960369"/>
    <w:rsid w:val="00960632"/>
    <w:rsid w:val="00960A6D"/>
    <w:rsid w:val="00960AA6"/>
    <w:rsid w:val="00960B8B"/>
    <w:rsid w:val="00960E92"/>
    <w:rsid w:val="0096150B"/>
    <w:rsid w:val="00961595"/>
    <w:rsid w:val="00961636"/>
    <w:rsid w:val="0096180D"/>
    <w:rsid w:val="00961871"/>
    <w:rsid w:val="009619B9"/>
    <w:rsid w:val="00961D52"/>
    <w:rsid w:val="00961EB3"/>
    <w:rsid w:val="009621F0"/>
    <w:rsid w:val="0096234C"/>
    <w:rsid w:val="00962566"/>
    <w:rsid w:val="0096266F"/>
    <w:rsid w:val="009626DB"/>
    <w:rsid w:val="009627A6"/>
    <w:rsid w:val="009628E4"/>
    <w:rsid w:val="00962DC7"/>
    <w:rsid w:val="00962FC3"/>
    <w:rsid w:val="0096304D"/>
    <w:rsid w:val="0096305E"/>
    <w:rsid w:val="00963448"/>
    <w:rsid w:val="009635C5"/>
    <w:rsid w:val="009638EB"/>
    <w:rsid w:val="0096393B"/>
    <w:rsid w:val="0096393C"/>
    <w:rsid w:val="00963ACF"/>
    <w:rsid w:val="00963BDD"/>
    <w:rsid w:val="00963BFE"/>
    <w:rsid w:val="00963C9F"/>
    <w:rsid w:val="00963CFF"/>
    <w:rsid w:val="00963D46"/>
    <w:rsid w:val="00963D61"/>
    <w:rsid w:val="00963DB9"/>
    <w:rsid w:val="00963EB6"/>
    <w:rsid w:val="00963FBD"/>
    <w:rsid w:val="00964069"/>
    <w:rsid w:val="0096408E"/>
    <w:rsid w:val="009640E3"/>
    <w:rsid w:val="00964112"/>
    <w:rsid w:val="009641C4"/>
    <w:rsid w:val="00964215"/>
    <w:rsid w:val="0096428E"/>
    <w:rsid w:val="0096439E"/>
    <w:rsid w:val="00964535"/>
    <w:rsid w:val="0096482B"/>
    <w:rsid w:val="009648D4"/>
    <w:rsid w:val="00964A2F"/>
    <w:rsid w:val="00964B17"/>
    <w:rsid w:val="00964BE6"/>
    <w:rsid w:val="00964EA7"/>
    <w:rsid w:val="00964F84"/>
    <w:rsid w:val="009650C7"/>
    <w:rsid w:val="0096511F"/>
    <w:rsid w:val="009653D8"/>
    <w:rsid w:val="009655B1"/>
    <w:rsid w:val="0096573A"/>
    <w:rsid w:val="00965790"/>
    <w:rsid w:val="009657D6"/>
    <w:rsid w:val="009659CF"/>
    <w:rsid w:val="00965CC7"/>
    <w:rsid w:val="00965D1C"/>
    <w:rsid w:val="0096619C"/>
    <w:rsid w:val="009661F7"/>
    <w:rsid w:val="0096631B"/>
    <w:rsid w:val="009663E1"/>
    <w:rsid w:val="009664BA"/>
    <w:rsid w:val="009664C4"/>
    <w:rsid w:val="009665BF"/>
    <w:rsid w:val="00966694"/>
    <w:rsid w:val="00966B60"/>
    <w:rsid w:val="00966BC4"/>
    <w:rsid w:val="00966CAA"/>
    <w:rsid w:val="00966CFE"/>
    <w:rsid w:val="00966D9D"/>
    <w:rsid w:val="00966F24"/>
    <w:rsid w:val="00966FF5"/>
    <w:rsid w:val="0096702F"/>
    <w:rsid w:val="009670F5"/>
    <w:rsid w:val="00967147"/>
    <w:rsid w:val="00967366"/>
    <w:rsid w:val="009674F8"/>
    <w:rsid w:val="009675D7"/>
    <w:rsid w:val="009678C3"/>
    <w:rsid w:val="00967B12"/>
    <w:rsid w:val="00967DF3"/>
    <w:rsid w:val="009702E0"/>
    <w:rsid w:val="009702E3"/>
    <w:rsid w:val="009708B4"/>
    <w:rsid w:val="00970DA4"/>
    <w:rsid w:val="00970FFD"/>
    <w:rsid w:val="00971127"/>
    <w:rsid w:val="009711F5"/>
    <w:rsid w:val="0097126E"/>
    <w:rsid w:val="00971440"/>
    <w:rsid w:val="0097144B"/>
    <w:rsid w:val="00971601"/>
    <w:rsid w:val="009716C3"/>
    <w:rsid w:val="009716C4"/>
    <w:rsid w:val="009716FE"/>
    <w:rsid w:val="0097175E"/>
    <w:rsid w:val="00971832"/>
    <w:rsid w:val="009718B6"/>
    <w:rsid w:val="00971B4F"/>
    <w:rsid w:val="00971C27"/>
    <w:rsid w:val="0097211C"/>
    <w:rsid w:val="00972127"/>
    <w:rsid w:val="0097224D"/>
    <w:rsid w:val="00972265"/>
    <w:rsid w:val="00972295"/>
    <w:rsid w:val="009722FD"/>
    <w:rsid w:val="00972472"/>
    <w:rsid w:val="00972910"/>
    <w:rsid w:val="00972C22"/>
    <w:rsid w:val="00972D62"/>
    <w:rsid w:val="00972ED8"/>
    <w:rsid w:val="00973368"/>
    <w:rsid w:val="009733C9"/>
    <w:rsid w:val="00973538"/>
    <w:rsid w:val="00973721"/>
    <w:rsid w:val="00973741"/>
    <w:rsid w:val="009737FB"/>
    <w:rsid w:val="00973931"/>
    <w:rsid w:val="00973B9D"/>
    <w:rsid w:val="00973DB6"/>
    <w:rsid w:val="00973F2E"/>
    <w:rsid w:val="00973F30"/>
    <w:rsid w:val="00974020"/>
    <w:rsid w:val="009744E9"/>
    <w:rsid w:val="00974528"/>
    <w:rsid w:val="00974677"/>
    <w:rsid w:val="00974968"/>
    <w:rsid w:val="009749C3"/>
    <w:rsid w:val="00974D9F"/>
    <w:rsid w:val="00974DB8"/>
    <w:rsid w:val="00974E4A"/>
    <w:rsid w:val="00974EF3"/>
    <w:rsid w:val="00974EF4"/>
    <w:rsid w:val="00974FC5"/>
    <w:rsid w:val="009750A5"/>
    <w:rsid w:val="00975144"/>
    <w:rsid w:val="009751F2"/>
    <w:rsid w:val="0097536E"/>
    <w:rsid w:val="0097578A"/>
    <w:rsid w:val="00975953"/>
    <w:rsid w:val="00975A80"/>
    <w:rsid w:val="00975CAE"/>
    <w:rsid w:val="00975DC8"/>
    <w:rsid w:val="00975E81"/>
    <w:rsid w:val="00975F27"/>
    <w:rsid w:val="00975F4A"/>
    <w:rsid w:val="00976316"/>
    <w:rsid w:val="00976837"/>
    <w:rsid w:val="00976895"/>
    <w:rsid w:val="009768C1"/>
    <w:rsid w:val="00976930"/>
    <w:rsid w:val="00976F0D"/>
    <w:rsid w:val="0097723D"/>
    <w:rsid w:val="009773C7"/>
    <w:rsid w:val="009775C4"/>
    <w:rsid w:val="00977666"/>
    <w:rsid w:val="0097793D"/>
    <w:rsid w:val="00977A6C"/>
    <w:rsid w:val="00977A98"/>
    <w:rsid w:val="00977C72"/>
    <w:rsid w:val="00977DA4"/>
    <w:rsid w:val="009803E1"/>
    <w:rsid w:val="009805C0"/>
    <w:rsid w:val="00980614"/>
    <w:rsid w:val="00980648"/>
    <w:rsid w:val="00980662"/>
    <w:rsid w:val="009807EE"/>
    <w:rsid w:val="00980824"/>
    <w:rsid w:val="00980B7F"/>
    <w:rsid w:val="00980BA5"/>
    <w:rsid w:val="00980C4F"/>
    <w:rsid w:val="00980E8A"/>
    <w:rsid w:val="00980F7F"/>
    <w:rsid w:val="00981101"/>
    <w:rsid w:val="009811AD"/>
    <w:rsid w:val="00981436"/>
    <w:rsid w:val="00981702"/>
    <w:rsid w:val="0098170D"/>
    <w:rsid w:val="0098178C"/>
    <w:rsid w:val="00981824"/>
    <w:rsid w:val="0098184B"/>
    <w:rsid w:val="0098189E"/>
    <w:rsid w:val="009819E1"/>
    <w:rsid w:val="00981B0E"/>
    <w:rsid w:val="00981B19"/>
    <w:rsid w:val="00981B20"/>
    <w:rsid w:val="00981C27"/>
    <w:rsid w:val="00982108"/>
    <w:rsid w:val="00982404"/>
    <w:rsid w:val="0098260C"/>
    <w:rsid w:val="00982879"/>
    <w:rsid w:val="00982B97"/>
    <w:rsid w:val="00982C50"/>
    <w:rsid w:val="00982DFE"/>
    <w:rsid w:val="00982F6F"/>
    <w:rsid w:val="00983213"/>
    <w:rsid w:val="0098324F"/>
    <w:rsid w:val="009838CE"/>
    <w:rsid w:val="00983A8B"/>
    <w:rsid w:val="00983CC0"/>
    <w:rsid w:val="00983E0C"/>
    <w:rsid w:val="00983E1E"/>
    <w:rsid w:val="00983E66"/>
    <w:rsid w:val="0098407E"/>
    <w:rsid w:val="00984271"/>
    <w:rsid w:val="0098431D"/>
    <w:rsid w:val="00984407"/>
    <w:rsid w:val="009845A4"/>
    <w:rsid w:val="009845B1"/>
    <w:rsid w:val="00984773"/>
    <w:rsid w:val="00984929"/>
    <w:rsid w:val="00984940"/>
    <w:rsid w:val="00984987"/>
    <w:rsid w:val="00984A8B"/>
    <w:rsid w:val="00984BE8"/>
    <w:rsid w:val="00984D72"/>
    <w:rsid w:val="00984E6E"/>
    <w:rsid w:val="00984F92"/>
    <w:rsid w:val="009850C7"/>
    <w:rsid w:val="00985178"/>
    <w:rsid w:val="00985334"/>
    <w:rsid w:val="009856FD"/>
    <w:rsid w:val="00985CD7"/>
    <w:rsid w:val="00985F21"/>
    <w:rsid w:val="00986126"/>
    <w:rsid w:val="009861C2"/>
    <w:rsid w:val="0098684E"/>
    <w:rsid w:val="009868FA"/>
    <w:rsid w:val="00986A40"/>
    <w:rsid w:val="00986AEB"/>
    <w:rsid w:val="00986B2B"/>
    <w:rsid w:val="00986C34"/>
    <w:rsid w:val="00986F54"/>
    <w:rsid w:val="009872D1"/>
    <w:rsid w:val="009875FD"/>
    <w:rsid w:val="009876CE"/>
    <w:rsid w:val="00987EFC"/>
    <w:rsid w:val="0099008A"/>
    <w:rsid w:val="009900C7"/>
    <w:rsid w:val="009900DF"/>
    <w:rsid w:val="00990207"/>
    <w:rsid w:val="00990308"/>
    <w:rsid w:val="00990318"/>
    <w:rsid w:val="0099042B"/>
    <w:rsid w:val="009904A6"/>
    <w:rsid w:val="0099064C"/>
    <w:rsid w:val="00990C18"/>
    <w:rsid w:val="00990DA0"/>
    <w:rsid w:val="00990E8B"/>
    <w:rsid w:val="00991065"/>
    <w:rsid w:val="00991344"/>
    <w:rsid w:val="0099137A"/>
    <w:rsid w:val="00991715"/>
    <w:rsid w:val="00991748"/>
    <w:rsid w:val="00991756"/>
    <w:rsid w:val="009918FD"/>
    <w:rsid w:val="00991B55"/>
    <w:rsid w:val="00991FBE"/>
    <w:rsid w:val="00991FDC"/>
    <w:rsid w:val="0099200F"/>
    <w:rsid w:val="0099216B"/>
    <w:rsid w:val="00992373"/>
    <w:rsid w:val="009923C0"/>
    <w:rsid w:val="009925D4"/>
    <w:rsid w:val="00992709"/>
    <w:rsid w:val="009929C0"/>
    <w:rsid w:val="00992A8D"/>
    <w:rsid w:val="00992ABC"/>
    <w:rsid w:val="00992CBF"/>
    <w:rsid w:val="00992E8B"/>
    <w:rsid w:val="00992FD5"/>
    <w:rsid w:val="00993160"/>
    <w:rsid w:val="009931AD"/>
    <w:rsid w:val="00993295"/>
    <w:rsid w:val="009934BF"/>
    <w:rsid w:val="009934C5"/>
    <w:rsid w:val="009935BA"/>
    <w:rsid w:val="0099371B"/>
    <w:rsid w:val="009939CA"/>
    <w:rsid w:val="009939DB"/>
    <w:rsid w:val="00993B89"/>
    <w:rsid w:val="00993C06"/>
    <w:rsid w:val="00993C08"/>
    <w:rsid w:val="00993DEF"/>
    <w:rsid w:val="00993E4F"/>
    <w:rsid w:val="00993EBF"/>
    <w:rsid w:val="009940C9"/>
    <w:rsid w:val="00994403"/>
    <w:rsid w:val="00994506"/>
    <w:rsid w:val="00994673"/>
    <w:rsid w:val="00994831"/>
    <w:rsid w:val="0099487D"/>
    <w:rsid w:val="009948D6"/>
    <w:rsid w:val="00994AC4"/>
    <w:rsid w:val="00994C3B"/>
    <w:rsid w:val="00994C79"/>
    <w:rsid w:val="00994CEC"/>
    <w:rsid w:val="00994FE1"/>
    <w:rsid w:val="00995063"/>
    <w:rsid w:val="00995069"/>
    <w:rsid w:val="009951D6"/>
    <w:rsid w:val="0099529C"/>
    <w:rsid w:val="00995456"/>
    <w:rsid w:val="00995616"/>
    <w:rsid w:val="00995688"/>
    <w:rsid w:val="009956C6"/>
    <w:rsid w:val="009956F6"/>
    <w:rsid w:val="00995821"/>
    <w:rsid w:val="0099586E"/>
    <w:rsid w:val="00995AD0"/>
    <w:rsid w:val="00995CBD"/>
    <w:rsid w:val="00995CF8"/>
    <w:rsid w:val="0099605C"/>
    <w:rsid w:val="009962D5"/>
    <w:rsid w:val="0099664E"/>
    <w:rsid w:val="0099678A"/>
    <w:rsid w:val="009969B2"/>
    <w:rsid w:val="009969CA"/>
    <w:rsid w:val="00996BE1"/>
    <w:rsid w:val="00996CF1"/>
    <w:rsid w:val="00996DBD"/>
    <w:rsid w:val="00996FFB"/>
    <w:rsid w:val="00997052"/>
    <w:rsid w:val="00997260"/>
    <w:rsid w:val="009972DB"/>
    <w:rsid w:val="0099734E"/>
    <w:rsid w:val="009975DF"/>
    <w:rsid w:val="009976BE"/>
    <w:rsid w:val="00997AF5"/>
    <w:rsid w:val="00997FDA"/>
    <w:rsid w:val="009A010A"/>
    <w:rsid w:val="009A0167"/>
    <w:rsid w:val="009A036E"/>
    <w:rsid w:val="009A0439"/>
    <w:rsid w:val="009A04F5"/>
    <w:rsid w:val="009A05C5"/>
    <w:rsid w:val="009A05CB"/>
    <w:rsid w:val="009A0631"/>
    <w:rsid w:val="009A06C3"/>
    <w:rsid w:val="009A0801"/>
    <w:rsid w:val="009A088F"/>
    <w:rsid w:val="009A0D4A"/>
    <w:rsid w:val="009A12FE"/>
    <w:rsid w:val="009A1342"/>
    <w:rsid w:val="009A147C"/>
    <w:rsid w:val="009A1572"/>
    <w:rsid w:val="009A17C4"/>
    <w:rsid w:val="009A1942"/>
    <w:rsid w:val="009A1AD6"/>
    <w:rsid w:val="009A1C83"/>
    <w:rsid w:val="009A1ED0"/>
    <w:rsid w:val="009A235C"/>
    <w:rsid w:val="009A239C"/>
    <w:rsid w:val="009A242E"/>
    <w:rsid w:val="009A246E"/>
    <w:rsid w:val="009A29C2"/>
    <w:rsid w:val="009A2A6C"/>
    <w:rsid w:val="009A2C21"/>
    <w:rsid w:val="009A2D8D"/>
    <w:rsid w:val="009A2E0B"/>
    <w:rsid w:val="009A2E0F"/>
    <w:rsid w:val="009A32F5"/>
    <w:rsid w:val="009A3324"/>
    <w:rsid w:val="009A3482"/>
    <w:rsid w:val="009A35A3"/>
    <w:rsid w:val="009A35BA"/>
    <w:rsid w:val="009A35C2"/>
    <w:rsid w:val="009A373A"/>
    <w:rsid w:val="009A39B7"/>
    <w:rsid w:val="009A3AF3"/>
    <w:rsid w:val="009A3BB3"/>
    <w:rsid w:val="009A3BF8"/>
    <w:rsid w:val="009A3C2B"/>
    <w:rsid w:val="009A3C34"/>
    <w:rsid w:val="009A3D2E"/>
    <w:rsid w:val="009A3FA1"/>
    <w:rsid w:val="009A417E"/>
    <w:rsid w:val="009A4274"/>
    <w:rsid w:val="009A449E"/>
    <w:rsid w:val="009A459D"/>
    <w:rsid w:val="009A4657"/>
    <w:rsid w:val="009A4674"/>
    <w:rsid w:val="009A473E"/>
    <w:rsid w:val="009A48F2"/>
    <w:rsid w:val="009A4A9E"/>
    <w:rsid w:val="009A4C77"/>
    <w:rsid w:val="009A4CB8"/>
    <w:rsid w:val="009A4D1C"/>
    <w:rsid w:val="009A4D72"/>
    <w:rsid w:val="009A518A"/>
    <w:rsid w:val="009A523D"/>
    <w:rsid w:val="009A5432"/>
    <w:rsid w:val="009A5433"/>
    <w:rsid w:val="009A55EF"/>
    <w:rsid w:val="009A5740"/>
    <w:rsid w:val="009A57EA"/>
    <w:rsid w:val="009A589A"/>
    <w:rsid w:val="009A5991"/>
    <w:rsid w:val="009A5B71"/>
    <w:rsid w:val="009A5BDF"/>
    <w:rsid w:val="009A5CC1"/>
    <w:rsid w:val="009A5D89"/>
    <w:rsid w:val="009A6064"/>
    <w:rsid w:val="009A61F2"/>
    <w:rsid w:val="009A62AA"/>
    <w:rsid w:val="009A64A8"/>
    <w:rsid w:val="009A65B6"/>
    <w:rsid w:val="009A65CB"/>
    <w:rsid w:val="009A68B8"/>
    <w:rsid w:val="009A68C7"/>
    <w:rsid w:val="009A6B48"/>
    <w:rsid w:val="009A6B66"/>
    <w:rsid w:val="009A6E03"/>
    <w:rsid w:val="009A6F59"/>
    <w:rsid w:val="009A7141"/>
    <w:rsid w:val="009A722D"/>
    <w:rsid w:val="009A73B5"/>
    <w:rsid w:val="009A741C"/>
    <w:rsid w:val="009A7483"/>
    <w:rsid w:val="009A7502"/>
    <w:rsid w:val="009A7C1B"/>
    <w:rsid w:val="009A7CE2"/>
    <w:rsid w:val="009B026A"/>
    <w:rsid w:val="009B0464"/>
    <w:rsid w:val="009B092F"/>
    <w:rsid w:val="009B0D23"/>
    <w:rsid w:val="009B0F44"/>
    <w:rsid w:val="009B0FC1"/>
    <w:rsid w:val="009B1288"/>
    <w:rsid w:val="009B142F"/>
    <w:rsid w:val="009B152B"/>
    <w:rsid w:val="009B154F"/>
    <w:rsid w:val="009B1632"/>
    <w:rsid w:val="009B171C"/>
    <w:rsid w:val="009B1795"/>
    <w:rsid w:val="009B17C2"/>
    <w:rsid w:val="009B1943"/>
    <w:rsid w:val="009B19A2"/>
    <w:rsid w:val="009B1ACF"/>
    <w:rsid w:val="009B1C0A"/>
    <w:rsid w:val="009B1D8F"/>
    <w:rsid w:val="009B20C6"/>
    <w:rsid w:val="009B210F"/>
    <w:rsid w:val="009B21EE"/>
    <w:rsid w:val="009B225F"/>
    <w:rsid w:val="009B2420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2C6"/>
    <w:rsid w:val="009B35AD"/>
    <w:rsid w:val="009B388F"/>
    <w:rsid w:val="009B3B46"/>
    <w:rsid w:val="009B3DAD"/>
    <w:rsid w:val="009B3DD0"/>
    <w:rsid w:val="009B4015"/>
    <w:rsid w:val="009B43BA"/>
    <w:rsid w:val="009B43E8"/>
    <w:rsid w:val="009B44FF"/>
    <w:rsid w:val="009B4546"/>
    <w:rsid w:val="009B456B"/>
    <w:rsid w:val="009B4623"/>
    <w:rsid w:val="009B471B"/>
    <w:rsid w:val="009B47DB"/>
    <w:rsid w:val="009B4A99"/>
    <w:rsid w:val="009B4B6A"/>
    <w:rsid w:val="009B4D77"/>
    <w:rsid w:val="009B4F35"/>
    <w:rsid w:val="009B529F"/>
    <w:rsid w:val="009B538F"/>
    <w:rsid w:val="009B54FA"/>
    <w:rsid w:val="009B561B"/>
    <w:rsid w:val="009B576D"/>
    <w:rsid w:val="009B5877"/>
    <w:rsid w:val="009B594F"/>
    <w:rsid w:val="009B59F0"/>
    <w:rsid w:val="009B5AB4"/>
    <w:rsid w:val="009B5AFD"/>
    <w:rsid w:val="009B5B1E"/>
    <w:rsid w:val="009B5C29"/>
    <w:rsid w:val="009B5CF9"/>
    <w:rsid w:val="009B5DD1"/>
    <w:rsid w:val="009B6073"/>
    <w:rsid w:val="009B627C"/>
    <w:rsid w:val="009B6721"/>
    <w:rsid w:val="009B6A8E"/>
    <w:rsid w:val="009B6DB1"/>
    <w:rsid w:val="009B6EBF"/>
    <w:rsid w:val="009B7057"/>
    <w:rsid w:val="009B7183"/>
    <w:rsid w:val="009B724B"/>
    <w:rsid w:val="009B72E4"/>
    <w:rsid w:val="009B734D"/>
    <w:rsid w:val="009B7681"/>
    <w:rsid w:val="009B789E"/>
    <w:rsid w:val="009B7BBA"/>
    <w:rsid w:val="009B7D90"/>
    <w:rsid w:val="009B7F06"/>
    <w:rsid w:val="009B7F33"/>
    <w:rsid w:val="009C0189"/>
    <w:rsid w:val="009C0234"/>
    <w:rsid w:val="009C06EF"/>
    <w:rsid w:val="009C07A5"/>
    <w:rsid w:val="009C0922"/>
    <w:rsid w:val="009C0BAB"/>
    <w:rsid w:val="009C0BD3"/>
    <w:rsid w:val="009C0F35"/>
    <w:rsid w:val="009C1021"/>
    <w:rsid w:val="009C1205"/>
    <w:rsid w:val="009C12A6"/>
    <w:rsid w:val="009C13EB"/>
    <w:rsid w:val="009C1472"/>
    <w:rsid w:val="009C16FA"/>
    <w:rsid w:val="009C1767"/>
    <w:rsid w:val="009C180C"/>
    <w:rsid w:val="009C1B0F"/>
    <w:rsid w:val="009C1B92"/>
    <w:rsid w:val="009C1BD3"/>
    <w:rsid w:val="009C1BDE"/>
    <w:rsid w:val="009C1C78"/>
    <w:rsid w:val="009C1DBD"/>
    <w:rsid w:val="009C215A"/>
    <w:rsid w:val="009C23BF"/>
    <w:rsid w:val="009C256E"/>
    <w:rsid w:val="009C2726"/>
    <w:rsid w:val="009C2A94"/>
    <w:rsid w:val="009C2AA4"/>
    <w:rsid w:val="009C2B9B"/>
    <w:rsid w:val="009C2BDE"/>
    <w:rsid w:val="009C2CAD"/>
    <w:rsid w:val="009C2D0C"/>
    <w:rsid w:val="009C31CE"/>
    <w:rsid w:val="009C3282"/>
    <w:rsid w:val="009C328D"/>
    <w:rsid w:val="009C3315"/>
    <w:rsid w:val="009C34AB"/>
    <w:rsid w:val="009C3952"/>
    <w:rsid w:val="009C39D7"/>
    <w:rsid w:val="009C3A32"/>
    <w:rsid w:val="009C3C43"/>
    <w:rsid w:val="009C425A"/>
    <w:rsid w:val="009C457A"/>
    <w:rsid w:val="009C4735"/>
    <w:rsid w:val="009C4866"/>
    <w:rsid w:val="009C49B2"/>
    <w:rsid w:val="009C4C72"/>
    <w:rsid w:val="009C4F7A"/>
    <w:rsid w:val="009C5410"/>
    <w:rsid w:val="009C553A"/>
    <w:rsid w:val="009C55BE"/>
    <w:rsid w:val="009C55BF"/>
    <w:rsid w:val="009C55E5"/>
    <w:rsid w:val="009C5640"/>
    <w:rsid w:val="009C5AD8"/>
    <w:rsid w:val="009C6154"/>
    <w:rsid w:val="009C6155"/>
    <w:rsid w:val="009C62CD"/>
    <w:rsid w:val="009C64D4"/>
    <w:rsid w:val="009C65A8"/>
    <w:rsid w:val="009C6634"/>
    <w:rsid w:val="009C6A31"/>
    <w:rsid w:val="009C6A3C"/>
    <w:rsid w:val="009C6C15"/>
    <w:rsid w:val="009C6D8A"/>
    <w:rsid w:val="009C707E"/>
    <w:rsid w:val="009C71BE"/>
    <w:rsid w:val="009C721D"/>
    <w:rsid w:val="009C7921"/>
    <w:rsid w:val="009C795F"/>
    <w:rsid w:val="009C7B71"/>
    <w:rsid w:val="009C7F92"/>
    <w:rsid w:val="009D01D2"/>
    <w:rsid w:val="009D0225"/>
    <w:rsid w:val="009D02F2"/>
    <w:rsid w:val="009D07C3"/>
    <w:rsid w:val="009D0ABA"/>
    <w:rsid w:val="009D0B44"/>
    <w:rsid w:val="009D0BF2"/>
    <w:rsid w:val="009D0C09"/>
    <w:rsid w:val="009D0F9D"/>
    <w:rsid w:val="009D106F"/>
    <w:rsid w:val="009D1112"/>
    <w:rsid w:val="009D11A8"/>
    <w:rsid w:val="009D148E"/>
    <w:rsid w:val="009D15F2"/>
    <w:rsid w:val="009D162D"/>
    <w:rsid w:val="009D1664"/>
    <w:rsid w:val="009D17D7"/>
    <w:rsid w:val="009D1819"/>
    <w:rsid w:val="009D1D53"/>
    <w:rsid w:val="009D2134"/>
    <w:rsid w:val="009D22DF"/>
    <w:rsid w:val="009D23B8"/>
    <w:rsid w:val="009D24A9"/>
    <w:rsid w:val="009D2659"/>
    <w:rsid w:val="009D265F"/>
    <w:rsid w:val="009D2AF8"/>
    <w:rsid w:val="009D2C1C"/>
    <w:rsid w:val="009D2CA4"/>
    <w:rsid w:val="009D2D2C"/>
    <w:rsid w:val="009D2E51"/>
    <w:rsid w:val="009D3034"/>
    <w:rsid w:val="009D31FF"/>
    <w:rsid w:val="009D322B"/>
    <w:rsid w:val="009D3307"/>
    <w:rsid w:val="009D3355"/>
    <w:rsid w:val="009D3523"/>
    <w:rsid w:val="009D3699"/>
    <w:rsid w:val="009D3CE7"/>
    <w:rsid w:val="009D3DC2"/>
    <w:rsid w:val="009D3F3B"/>
    <w:rsid w:val="009D403A"/>
    <w:rsid w:val="009D41AB"/>
    <w:rsid w:val="009D44A6"/>
    <w:rsid w:val="009D45F3"/>
    <w:rsid w:val="009D46DE"/>
    <w:rsid w:val="009D48AC"/>
    <w:rsid w:val="009D494E"/>
    <w:rsid w:val="009D4BE5"/>
    <w:rsid w:val="009D4EF0"/>
    <w:rsid w:val="009D51ED"/>
    <w:rsid w:val="009D5206"/>
    <w:rsid w:val="009D526C"/>
    <w:rsid w:val="009D54A8"/>
    <w:rsid w:val="009D555E"/>
    <w:rsid w:val="009D55E6"/>
    <w:rsid w:val="009D5603"/>
    <w:rsid w:val="009D5613"/>
    <w:rsid w:val="009D566C"/>
    <w:rsid w:val="009D5BAE"/>
    <w:rsid w:val="009D5BDA"/>
    <w:rsid w:val="009D5BE4"/>
    <w:rsid w:val="009D5C85"/>
    <w:rsid w:val="009D5DD1"/>
    <w:rsid w:val="009D5E66"/>
    <w:rsid w:val="009D6272"/>
    <w:rsid w:val="009D63EE"/>
    <w:rsid w:val="009D662A"/>
    <w:rsid w:val="009D6836"/>
    <w:rsid w:val="009D68E2"/>
    <w:rsid w:val="009D6B31"/>
    <w:rsid w:val="009D6D91"/>
    <w:rsid w:val="009D6DA0"/>
    <w:rsid w:val="009D6F93"/>
    <w:rsid w:val="009D6FE0"/>
    <w:rsid w:val="009D7032"/>
    <w:rsid w:val="009D7119"/>
    <w:rsid w:val="009D7502"/>
    <w:rsid w:val="009D76AF"/>
    <w:rsid w:val="009D780D"/>
    <w:rsid w:val="009D7944"/>
    <w:rsid w:val="009D79B6"/>
    <w:rsid w:val="009D7D8E"/>
    <w:rsid w:val="009D7DCD"/>
    <w:rsid w:val="009D7DE4"/>
    <w:rsid w:val="009D7E5F"/>
    <w:rsid w:val="009D7EB2"/>
    <w:rsid w:val="009D7F47"/>
    <w:rsid w:val="009D7FD7"/>
    <w:rsid w:val="009E0232"/>
    <w:rsid w:val="009E0442"/>
    <w:rsid w:val="009E064C"/>
    <w:rsid w:val="009E0880"/>
    <w:rsid w:val="009E0DC5"/>
    <w:rsid w:val="009E0F09"/>
    <w:rsid w:val="009E0FD4"/>
    <w:rsid w:val="009E1234"/>
    <w:rsid w:val="009E1314"/>
    <w:rsid w:val="009E1328"/>
    <w:rsid w:val="009E13F5"/>
    <w:rsid w:val="009E14CA"/>
    <w:rsid w:val="009E17B5"/>
    <w:rsid w:val="009E19C9"/>
    <w:rsid w:val="009E1B34"/>
    <w:rsid w:val="009E1D25"/>
    <w:rsid w:val="009E227B"/>
    <w:rsid w:val="009E2282"/>
    <w:rsid w:val="009E234D"/>
    <w:rsid w:val="009E2580"/>
    <w:rsid w:val="009E2608"/>
    <w:rsid w:val="009E26A7"/>
    <w:rsid w:val="009E2754"/>
    <w:rsid w:val="009E2981"/>
    <w:rsid w:val="009E2D02"/>
    <w:rsid w:val="009E2D34"/>
    <w:rsid w:val="009E2D51"/>
    <w:rsid w:val="009E2EAD"/>
    <w:rsid w:val="009E3040"/>
    <w:rsid w:val="009E3078"/>
    <w:rsid w:val="009E3130"/>
    <w:rsid w:val="009E3451"/>
    <w:rsid w:val="009E345D"/>
    <w:rsid w:val="009E3648"/>
    <w:rsid w:val="009E37C6"/>
    <w:rsid w:val="009E3A5B"/>
    <w:rsid w:val="009E3EEE"/>
    <w:rsid w:val="009E3F91"/>
    <w:rsid w:val="009E4870"/>
    <w:rsid w:val="009E4ADC"/>
    <w:rsid w:val="009E4E8E"/>
    <w:rsid w:val="009E4F30"/>
    <w:rsid w:val="009E505A"/>
    <w:rsid w:val="009E5146"/>
    <w:rsid w:val="009E5181"/>
    <w:rsid w:val="009E523D"/>
    <w:rsid w:val="009E529D"/>
    <w:rsid w:val="009E52EF"/>
    <w:rsid w:val="009E531D"/>
    <w:rsid w:val="009E54AB"/>
    <w:rsid w:val="009E5527"/>
    <w:rsid w:val="009E5569"/>
    <w:rsid w:val="009E5581"/>
    <w:rsid w:val="009E5676"/>
    <w:rsid w:val="009E5BF8"/>
    <w:rsid w:val="009E5E0B"/>
    <w:rsid w:val="009E5F3A"/>
    <w:rsid w:val="009E6298"/>
    <w:rsid w:val="009E62D4"/>
    <w:rsid w:val="009E6313"/>
    <w:rsid w:val="009E675C"/>
    <w:rsid w:val="009E678F"/>
    <w:rsid w:val="009E6A37"/>
    <w:rsid w:val="009E6B1B"/>
    <w:rsid w:val="009E6C59"/>
    <w:rsid w:val="009E6E57"/>
    <w:rsid w:val="009E6E61"/>
    <w:rsid w:val="009E7438"/>
    <w:rsid w:val="009E76F3"/>
    <w:rsid w:val="009E79F3"/>
    <w:rsid w:val="009E7B28"/>
    <w:rsid w:val="009E7B50"/>
    <w:rsid w:val="009E7BC9"/>
    <w:rsid w:val="009E7DD0"/>
    <w:rsid w:val="009F047A"/>
    <w:rsid w:val="009F049D"/>
    <w:rsid w:val="009F0502"/>
    <w:rsid w:val="009F0597"/>
    <w:rsid w:val="009F05D7"/>
    <w:rsid w:val="009F0A1A"/>
    <w:rsid w:val="009F0A48"/>
    <w:rsid w:val="009F0B20"/>
    <w:rsid w:val="009F0BA4"/>
    <w:rsid w:val="009F0D22"/>
    <w:rsid w:val="009F102F"/>
    <w:rsid w:val="009F1393"/>
    <w:rsid w:val="009F13DF"/>
    <w:rsid w:val="009F14F7"/>
    <w:rsid w:val="009F1591"/>
    <w:rsid w:val="009F1623"/>
    <w:rsid w:val="009F1C07"/>
    <w:rsid w:val="009F1C0F"/>
    <w:rsid w:val="009F1CD8"/>
    <w:rsid w:val="009F21E9"/>
    <w:rsid w:val="009F25CD"/>
    <w:rsid w:val="009F2616"/>
    <w:rsid w:val="009F277F"/>
    <w:rsid w:val="009F28D0"/>
    <w:rsid w:val="009F290E"/>
    <w:rsid w:val="009F295A"/>
    <w:rsid w:val="009F2A7D"/>
    <w:rsid w:val="009F2AE0"/>
    <w:rsid w:val="009F2CD8"/>
    <w:rsid w:val="009F31C9"/>
    <w:rsid w:val="009F3428"/>
    <w:rsid w:val="009F35C9"/>
    <w:rsid w:val="009F366D"/>
    <w:rsid w:val="009F38ED"/>
    <w:rsid w:val="009F3A05"/>
    <w:rsid w:val="009F3B2A"/>
    <w:rsid w:val="009F453F"/>
    <w:rsid w:val="009F4566"/>
    <w:rsid w:val="009F457F"/>
    <w:rsid w:val="009F4645"/>
    <w:rsid w:val="009F4719"/>
    <w:rsid w:val="009F4887"/>
    <w:rsid w:val="009F48FB"/>
    <w:rsid w:val="009F4908"/>
    <w:rsid w:val="009F4933"/>
    <w:rsid w:val="009F4956"/>
    <w:rsid w:val="009F4A77"/>
    <w:rsid w:val="009F4E4B"/>
    <w:rsid w:val="009F51DB"/>
    <w:rsid w:val="009F52B0"/>
    <w:rsid w:val="009F54EF"/>
    <w:rsid w:val="009F574D"/>
    <w:rsid w:val="009F5766"/>
    <w:rsid w:val="009F57DE"/>
    <w:rsid w:val="009F5B93"/>
    <w:rsid w:val="009F5BB1"/>
    <w:rsid w:val="009F6221"/>
    <w:rsid w:val="009F6525"/>
    <w:rsid w:val="009F65AE"/>
    <w:rsid w:val="009F67B7"/>
    <w:rsid w:val="009F67D6"/>
    <w:rsid w:val="009F6BC4"/>
    <w:rsid w:val="009F6C4F"/>
    <w:rsid w:val="009F6D80"/>
    <w:rsid w:val="009F6EB9"/>
    <w:rsid w:val="009F6FBC"/>
    <w:rsid w:val="009F7056"/>
    <w:rsid w:val="009F70B8"/>
    <w:rsid w:val="009F7257"/>
    <w:rsid w:val="009F7312"/>
    <w:rsid w:val="009F7318"/>
    <w:rsid w:val="009F7409"/>
    <w:rsid w:val="009F75AA"/>
    <w:rsid w:val="009F795A"/>
    <w:rsid w:val="009F7B7A"/>
    <w:rsid w:val="009F7D4A"/>
    <w:rsid w:val="009F7DB0"/>
    <w:rsid w:val="009F7E36"/>
    <w:rsid w:val="00A00279"/>
    <w:rsid w:val="00A0032C"/>
    <w:rsid w:val="00A00538"/>
    <w:rsid w:val="00A005B4"/>
    <w:rsid w:val="00A00607"/>
    <w:rsid w:val="00A006AB"/>
    <w:rsid w:val="00A00932"/>
    <w:rsid w:val="00A0096A"/>
    <w:rsid w:val="00A00A37"/>
    <w:rsid w:val="00A00DF0"/>
    <w:rsid w:val="00A00E1C"/>
    <w:rsid w:val="00A0110C"/>
    <w:rsid w:val="00A0135E"/>
    <w:rsid w:val="00A015A1"/>
    <w:rsid w:val="00A016C1"/>
    <w:rsid w:val="00A01926"/>
    <w:rsid w:val="00A019AB"/>
    <w:rsid w:val="00A0200D"/>
    <w:rsid w:val="00A0228B"/>
    <w:rsid w:val="00A02293"/>
    <w:rsid w:val="00A02298"/>
    <w:rsid w:val="00A028B7"/>
    <w:rsid w:val="00A028CE"/>
    <w:rsid w:val="00A02919"/>
    <w:rsid w:val="00A02C9E"/>
    <w:rsid w:val="00A02E79"/>
    <w:rsid w:val="00A02ECE"/>
    <w:rsid w:val="00A03045"/>
    <w:rsid w:val="00A03123"/>
    <w:rsid w:val="00A03342"/>
    <w:rsid w:val="00A03361"/>
    <w:rsid w:val="00A03395"/>
    <w:rsid w:val="00A03434"/>
    <w:rsid w:val="00A0349C"/>
    <w:rsid w:val="00A03A42"/>
    <w:rsid w:val="00A03C63"/>
    <w:rsid w:val="00A03D5A"/>
    <w:rsid w:val="00A0429A"/>
    <w:rsid w:val="00A04433"/>
    <w:rsid w:val="00A04549"/>
    <w:rsid w:val="00A04613"/>
    <w:rsid w:val="00A04788"/>
    <w:rsid w:val="00A0481D"/>
    <w:rsid w:val="00A049A5"/>
    <w:rsid w:val="00A04BC4"/>
    <w:rsid w:val="00A04D9D"/>
    <w:rsid w:val="00A04EC6"/>
    <w:rsid w:val="00A050BA"/>
    <w:rsid w:val="00A051CD"/>
    <w:rsid w:val="00A0524C"/>
    <w:rsid w:val="00A0535C"/>
    <w:rsid w:val="00A05611"/>
    <w:rsid w:val="00A05707"/>
    <w:rsid w:val="00A0571C"/>
    <w:rsid w:val="00A05A84"/>
    <w:rsid w:val="00A05B23"/>
    <w:rsid w:val="00A05F4E"/>
    <w:rsid w:val="00A060F0"/>
    <w:rsid w:val="00A06212"/>
    <w:rsid w:val="00A065D3"/>
    <w:rsid w:val="00A06644"/>
    <w:rsid w:val="00A068C3"/>
    <w:rsid w:val="00A06983"/>
    <w:rsid w:val="00A06B67"/>
    <w:rsid w:val="00A06EE2"/>
    <w:rsid w:val="00A06F68"/>
    <w:rsid w:val="00A07042"/>
    <w:rsid w:val="00A0707C"/>
    <w:rsid w:val="00A074D3"/>
    <w:rsid w:val="00A07549"/>
    <w:rsid w:val="00A07597"/>
    <w:rsid w:val="00A07645"/>
    <w:rsid w:val="00A0765E"/>
    <w:rsid w:val="00A0792F"/>
    <w:rsid w:val="00A079D3"/>
    <w:rsid w:val="00A07D2D"/>
    <w:rsid w:val="00A10039"/>
    <w:rsid w:val="00A101CD"/>
    <w:rsid w:val="00A10304"/>
    <w:rsid w:val="00A104C0"/>
    <w:rsid w:val="00A10620"/>
    <w:rsid w:val="00A10697"/>
    <w:rsid w:val="00A106DF"/>
    <w:rsid w:val="00A10888"/>
    <w:rsid w:val="00A10987"/>
    <w:rsid w:val="00A10D1D"/>
    <w:rsid w:val="00A11080"/>
    <w:rsid w:val="00A11298"/>
    <w:rsid w:val="00A11362"/>
    <w:rsid w:val="00A11407"/>
    <w:rsid w:val="00A11657"/>
    <w:rsid w:val="00A11CCA"/>
    <w:rsid w:val="00A11E1B"/>
    <w:rsid w:val="00A11F03"/>
    <w:rsid w:val="00A121D2"/>
    <w:rsid w:val="00A1249B"/>
    <w:rsid w:val="00A1280C"/>
    <w:rsid w:val="00A128AA"/>
    <w:rsid w:val="00A129D2"/>
    <w:rsid w:val="00A12AB4"/>
    <w:rsid w:val="00A12AC9"/>
    <w:rsid w:val="00A12BEB"/>
    <w:rsid w:val="00A12D4B"/>
    <w:rsid w:val="00A12E05"/>
    <w:rsid w:val="00A1323B"/>
    <w:rsid w:val="00A13276"/>
    <w:rsid w:val="00A13440"/>
    <w:rsid w:val="00A135FC"/>
    <w:rsid w:val="00A137C9"/>
    <w:rsid w:val="00A1380C"/>
    <w:rsid w:val="00A139A1"/>
    <w:rsid w:val="00A13C0B"/>
    <w:rsid w:val="00A13C45"/>
    <w:rsid w:val="00A142C1"/>
    <w:rsid w:val="00A14309"/>
    <w:rsid w:val="00A145FE"/>
    <w:rsid w:val="00A14712"/>
    <w:rsid w:val="00A1472B"/>
    <w:rsid w:val="00A1489E"/>
    <w:rsid w:val="00A1498F"/>
    <w:rsid w:val="00A14BC8"/>
    <w:rsid w:val="00A15066"/>
    <w:rsid w:val="00A150D2"/>
    <w:rsid w:val="00A150EE"/>
    <w:rsid w:val="00A152AB"/>
    <w:rsid w:val="00A1553A"/>
    <w:rsid w:val="00A15736"/>
    <w:rsid w:val="00A1577E"/>
    <w:rsid w:val="00A15790"/>
    <w:rsid w:val="00A159EB"/>
    <w:rsid w:val="00A1600D"/>
    <w:rsid w:val="00A165D5"/>
    <w:rsid w:val="00A16693"/>
    <w:rsid w:val="00A1674A"/>
    <w:rsid w:val="00A16DBB"/>
    <w:rsid w:val="00A16DE1"/>
    <w:rsid w:val="00A171F1"/>
    <w:rsid w:val="00A17506"/>
    <w:rsid w:val="00A175DD"/>
    <w:rsid w:val="00A1764B"/>
    <w:rsid w:val="00A1783B"/>
    <w:rsid w:val="00A17C99"/>
    <w:rsid w:val="00A17C9E"/>
    <w:rsid w:val="00A17E28"/>
    <w:rsid w:val="00A17E3C"/>
    <w:rsid w:val="00A17EA9"/>
    <w:rsid w:val="00A17FB3"/>
    <w:rsid w:val="00A201F2"/>
    <w:rsid w:val="00A20582"/>
    <w:rsid w:val="00A205FF"/>
    <w:rsid w:val="00A207FD"/>
    <w:rsid w:val="00A209FA"/>
    <w:rsid w:val="00A20B52"/>
    <w:rsid w:val="00A20CEC"/>
    <w:rsid w:val="00A20DE5"/>
    <w:rsid w:val="00A20E75"/>
    <w:rsid w:val="00A2108B"/>
    <w:rsid w:val="00A21487"/>
    <w:rsid w:val="00A21706"/>
    <w:rsid w:val="00A218F5"/>
    <w:rsid w:val="00A21D43"/>
    <w:rsid w:val="00A21E0E"/>
    <w:rsid w:val="00A21E2C"/>
    <w:rsid w:val="00A21F6D"/>
    <w:rsid w:val="00A22191"/>
    <w:rsid w:val="00A22266"/>
    <w:rsid w:val="00A22281"/>
    <w:rsid w:val="00A224AD"/>
    <w:rsid w:val="00A227BB"/>
    <w:rsid w:val="00A228FE"/>
    <w:rsid w:val="00A22929"/>
    <w:rsid w:val="00A22A0D"/>
    <w:rsid w:val="00A22A2B"/>
    <w:rsid w:val="00A22A38"/>
    <w:rsid w:val="00A22CA9"/>
    <w:rsid w:val="00A22D61"/>
    <w:rsid w:val="00A22E09"/>
    <w:rsid w:val="00A22F14"/>
    <w:rsid w:val="00A22FBB"/>
    <w:rsid w:val="00A23169"/>
    <w:rsid w:val="00A23256"/>
    <w:rsid w:val="00A234D0"/>
    <w:rsid w:val="00A23569"/>
    <w:rsid w:val="00A2356B"/>
    <w:rsid w:val="00A236E4"/>
    <w:rsid w:val="00A2393D"/>
    <w:rsid w:val="00A23A7D"/>
    <w:rsid w:val="00A23F8F"/>
    <w:rsid w:val="00A240D0"/>
    <w:rsid w:val="00A24134"/>
    <w:rsid w:val="00A2436A"/>
    <w:rsid w:val="00A2439A"/>
    <w:rsid w:val="00A2445C"/>
    <w:rsid w:val="00A249CD"/>
    <w:rsid w:val="00A249F3"/>
    <w:rsid w:val="00A24CA1"/>
    <w:rsid w:val="00A24E67"/>
    <w:rsid w:val="00A24EAF"/>
    <w:rsid w:val="00A24ED7"/>
    <w:rsid w:val="00A250FA"/>
    <w:rsid w:val="00A25109"/>
    <w:rsid w:val="00A25112"/>
    <w:rsid w:val="00A25181"/>
    <w:rsid w:val="00A251DA"/>
    <w:rsid w:val="00A253A9"/>
    <w:rsid w:val="00A253BC"/>
    <w:rsid w:val="00A253C0"/>
    <w:rsid w:val="00A25401"/>
    <w:rsid w:val="00A25742"/>
    <w:rsid w:val="00A25833"/>
    <w:rsid w:val="00A25915"/>
    <w:rsid w:val="00A25937"/>
    <w:rsid w:val="00A25A2C"/>
    <w:rsid w:val="00A25B4C"/>
    <w:rsid w:val="00A26061"/>
    <w:rsid w:val="00A261D4"/>
    <w:rsid w:val="00A26431"/>
    <w:rsid w:val="00A264AF"/>
    <w:rsid w:val="00A26527"/>
    <w:rsid w:val="00A2659E"/>
    <w:rsid w:val="00A26791"/>
    <w:rsid w:val="00A267BA"/>
    <w:rsid w:val="00A267D2"/>
    <w:rsid w:val="00A26955"/>
    <w:rsid w:val="00A26983"/>
    <w:rsid w:val="00A26D8B"/>
    <w:rsid w:val="00A26FDD"/>
    <w:rsid w:val="00A273BB"/>
    <w:rsid w:val="00A27402"/>
    <w:rsid w:val="00A274BE"/>
    <w:rsid w:val="00A276F5"/>
    <w:rsid w:val="00A27A03"/>
    <w:rsid w:val="00A27AC0"/>
    <w:rsid w:val="00A27CB5"/>
    <w:rsid w:val="00A30384"/>
    <w:rsid w:val="00A303AC"/>
    <w:rsid w:val="00A304AB"/>
    <w:rsid w:val="00A306D1"/>
    <w:rsid w:val="00A307F1"/>
    <w:rsid w:val="00A309FE"/>
    <w:rsid w:val="00A30E2E"/>
    <w:rsid w:val="00A30EFF"/>
    <w:rsid w:val="00A30F84"/>
    <w:rsid w:val="00A30FFB"/>
    <w:rsid w:val="00A3125B"/>
    <w:rsid w:val="00A312A2"/>
    <w:rsid w:val="00A31469"/>
    <w:rsid w:val="00A31555"/>
    <w:rsid w:val="00A31612"/>
    <w:rsid w:val="00A316BF"/>
    <w:rsid w:val="00A3180D"/>
    <w:rsid w:val="00A31A29"/>
    <w:rsid w:val="00A31A33"/>
    <w:rsid w:val="00A31AF9"/>
    <w:rsid w:val="00A31B30"/>
    <w:rsid w:val="00A31DC3"/>
    <w:rsid w:val="00A31F2B"/>
    <w:rsid w:val="00A32057"/>
    <w:rsid w:val="00A32520"/>
    <w:rsid w:val="00A325D1"/>
    <w:rsid w:val="00A3270F"/>
    <w:rsid w:val="00A327B0"/>
    <w:rsid w:val="00A32922"/>
    <w:rsid w:val="00A32C12"/>
    <w:rsid w:val="00A32CFE"/>
    <w:rsid w:val="00A32D4E"/>
    <w:rsid w:val="00A32F8E"/>
    <w:rsid w:val="00A33138"/>
    <w:rsid w:val="00A3334D"/>
    <w:rsid w:val="00A333AE"/>
    <w:rsid w:val="00A334A5"/>
    <w:rsid w:val="00A33BB1"/>
    <w:rsid w:val="00A33BF9"/>
    <w:rsid w:val="00A33E17"/>
    <w:rsid w:val="00A33F07"/>
    <w:rsid w:val="00A33F6E"/>
    <w:rsid w:val="00A340CC"/>
    <w:rsid w:val="00A3426B"/>
    <w:rsid w:val="00A343B3"/>
    <w:rsid w:val="00A345D0"/>
    <w:rsid w:val="00A34606"/>
    <w:rsid w:val="00A34995"/>
    <w:rsid w:val="00A34A4A"/>
    <w:rsid w:val="00A34AEF"/>
    <w:rsid w:val="00A34E12"/>
    <w:rsid w:val="00A34EB0"/>
    <w:rsid w:val="00A350F4"/>
    <w:rsid w:val="00A351B2"/>
    <w:rsid w:val="00A352AE"/>
    <w:rsid w:val="00A35534"/>
    <w:rsid w:val="00A357F7"/>
    <w:rsid w:val="00A35A6D"/>
    <w:rsid w:val="00A35CCE"/>
    <w:rsid w:val="00A35D7D"/>
    <w:rsid w:val="00A360EF"/>
    <w:rsid w:val="00A363DC"/>
    <w:rsid w:val="00A36463"/>
    <w:rsid w:val="00A3686C"/>
    <w:rsid w:val="00A3697F"/>
    <w:rsid w:val="00A36AAC"/>
    <w:rsid w:val="00A36AEF"/>
    <w:rsid w:val="00A36C11"/>
    <w:rsid w:val="00A36C64"/>
    <w:rsid w:val="00A36CE3"/>
    <w:rsid w:val="00A36E5C"/>
    <w:rsid w:val="00A36F0B"/>
    <w:rsid w:val="00A372AB"/>
    <w:rsid w:val="00A37324"/>
    <w:rsid w:val="00A375E2"/>
    <w:rsid w:val="00A3784E"/>
    <w:rsid w:val="00A37AE0"/>
    <w:rsid w:val="00A37C0A"/>
    <w:rsid w:val="00A37DD5"/>
    <w:rsid w:val="00A400DB"/>
    <w:rsid w:val="00A40114"/>
    <w:rsid w:val="00A401FB"/>
    <w:rsid w:val="00A4021F"/>
    <w:rsid w:val="00A4032E"/>
    <w:rsid w:val="00A4059C"/>
    <w:rsid w:val="00A40685"/>
    <w:rsid w:val="00A4071E"/>
    <w:rsid w:val="00A4073E"/>
    <w:rsid w:val="00A409B9"/>
    <w:rsid w:val="00A40AFE"/>
    <w:rsid w:val="00A40DF0"/>
    <w:rsid w:val="00A41078"/>
    <w:rsid w:val="00A41100"/>
    <w:rsid w:val="00A411C7"/>
    <w:rsid w:val="00A413BC"/>
    <w:rsid w:val="00A4153A"/>
    <w:rsid w:val="00A41606"/>
    <w:rsid w:val="00A41697"/>
    <w:rsid w:val="00A4195A"/>
    <w:rsid w:val="00A41A7E"/>
    <w:rsid w:val="00A41F28"/>
    <w:rsid w:val="00A41FD8"/>
    <w:rsid w:val="00A4269F"/>
    <w:rsid w:val="00A426DF"/>
    <w:rsid w:val="00A4283B"/>
    <w:rsid w:val="00A42990"/>
    <w:rsid w:val="00A42ADA"/>
    <w:rsid w:val="00A42C73"/>
    <w:rsid w:val="00A42D17"/>
    <w:rsid w:val="00A42FC0"/>
    <w:rsid w:val="00A4303A"/>
    <w:rsid w:val="00A430BB"/>
    <w:rsid w:val="00A433C0"/>
    <w:rsid w:val="00A4357F"/>
    <w:rsid w:val="00A43716"/>
    <w:rsid w:val="00A43762"/>
    <w:rsid w:val="00A43802"/>
    <w:rsid w:val="00A43911"/>
    <w:rsid w:val="00A43A40"/>
    <w:rsid w:val="00A43B27"/>
    <w:rsid w:val="00A43C45"/>
    <w:rsid w:val="00A43D8F"/>
    <w:rsid w:val="00A4408A"/>
    <w:rsid w:val="00A440CD"/>
    <w:rsid w:val="00A4442E"/>
    <w:rsid w:val="00A45090"/>
    <w:rsid w:val="00A45276"/>
    <w:rsid w:val="00A453AD"/>
    <w:rsid w:val="00A45518"/>
    <w:rsid w:val="00A45520"/>
    <w:rsid w:val="00A45579"/>
    <w:rsid w:val="00A4557E"/>
    <w:rsid w:val="00A45580"/>
    <w:rsid w:val="00A45BD8"/>
    <w:rsid w:val="00A45C58"/>
    <w:rsid w:val="00A45FBD"/>
    <w:rsid w:val="00A464AC"/>
    <w:rsid w:val="00A464E3"/>
    <w:rsid w:val="00A46881"/>
    <w:rsid w:val="00A46BBF"/>
    <w:rsid w:val="00A46C62"/>
    <w:rsid w:val="00A46E0D"/>
    <w:rsid w:val="00A46E2F"/>
    <w:rsid w:val="00A46E98"/>
    <w:rsid w:val="00A4706E"/>
    <w:rsid w:val="00A47230"/>
    <w:rsid w:val="00A4776D"/>
    <w:rsid w:val="00A477EA"/>
    <w:rsid w:val="00A47833"/>
    <w:rsid w:val="00A47AB6"/>
    <w:rsid w:val="00A47AE3"/>
    <w:rsid w:val="00A47B7C"/>
    <w:rsid w:val="00A47F30"/>
    <w:rsid w:val="00A50183"/>
    <w:rsid w:val="00A505C8"/>
    <w:rsid w:val="00A5078F"/>
    <w:rsid w:val="00A50F8D"/>
    <w:rsid w:val="00A51135"/>
    <w:rsid w:val="00A5134B"/>
    <w:rsid w:val="00A516B6"/>
    <w:rsid w:val="00A516C4"/>
    <w:rsid w:val="00A51768"/>
    <w:rsid w:val="00A51882"/>
    <w:rsid w:val="00A519E0"/>
    <w:rsid w:val="00A51AFD"/>
    <w:rsid w:val="00A51D5F"/>
    <w:rsid w:val="00A521D0"/>
    <w:rsid w:val="00A523A5"/>
    <w:rsid w:val="00A5281C"/>
    <w:rsid w:val="00A529AE"/>
    <w:rsid w:val="00A52CA0"/>
    <w:rsid w:val="00A5322A"/>
    <w:rsid w:val="00A53677"/>
    <w:rsid w:val="00A53781"/>
    <w:rsid w:val="00A53FC5"/>
    <w:rsid w:val="00A54090"/>
    <w:rsid w:val="00A5410A"/>
    <w:rsid w:val="00A5417C"/>
    <w:rsid w:val="00A54247"/>
    <w:rsid w:val="00A54273"/>
    <w:rsid w:val="00A5472C"/>
    <w:rsid w:val="00A54ABB"/>
    <w:rsid w:val="00A54C2B"/>
    <w:rsid w:val="00A54F20"/>
    <w:rsid w:val="00A54F5A"/>
    <w:rsid w:val="00A550A0"/>
    <w:rsid w:val="00A55438"/>
    <w:rsid w:val="00A55934"/>
    <w:rsid w:val="00A55BCB"/>
    <w:rsid w:val="00A55D6C"/>
    <w:rsid w:val="00A55EA4"/>
    <w:rsid w:val="00A55F43"/>
    <w:rsid w:val="00A5624F"/>
    <w:rsid w:val="00A56332"/>
    <w:rsid w:val="00A563B1"/>
    <w:rsid w:val="00A56839"/>
    <w:rsid w:val="00A569C2"/>
    <w:rsid w:val="00A570B9"/>
    <w:rsid w:val="00A570E1"/>
    <w:rsid w:val="00A572BF"/>
    <w:rsid w:val="00A575CE"/>
    <w:rsid w:val="00A576E8"/>
    <w:rsid w:val="00A57754"/>
    <w:rsid w:val="00A57C0C"/>
    <w:rsid w:val="00A57C34"/>
    <w:rsid w:val="00A57D84"/>
    <w:rsid w:val="00A57EA2"/>
    <w:rsid w:val="00A600AE"/>
    <w:rsid w:val="00A60614"/>
    <w:rsid w:val="00A606A2"/>
    <w:rsid w:val="00A606DB"/>
    <w:rsid w:val="00A606FE"/>
    <w:rsid w:val="00A60B25"/>
    <w:rsid w:val="00A60B49"/>
    <w:rsid w:val="00A60BB3"/>
    <w:rsid w:val="00A60E3E"/>
    <w:rsid w:val="00A60EAC"/>
    <w:rsid w:val="00A60F67"/>
    <w:rsid w:val="00A60FE6"/>
    <w:rsid w:val="00A612F9"/>
    <w:rsid w:val="00A614E9"/>
    <w:rsid w:val="00A61793"/>
    <w:rsid w:val="00A61B65"/>
    <w:rsid w:val="00A61B83"/>
    <w:rsid w:val="00A61B95"/>
    <w:rsid w:val="00A61C86"/>
    <w:rsid w:val="00A61CB8"/>
    <w:rsid w:val="00A61D9B"/>
    <w:rsid w:val="00A61E72"/>
    <w:rsid w:val="00A61F66"/>
    <w:rsid w:val="00A61FDF"/>
    <w:rsid w:val="00A62292"/>
    <w:rsid w:val="00A62561"/>
    <w:rsid w:val="00A62578"/>
    <w:rsid w:val="00A62694"/>
    <w:rsid w:val="00A626A6"/>
    <w:rsid w:val="00A62743"/>
    <w:rsid w:val="00A6283F"/>
    <w:rsid w:val="00A628B2"/>
    <w:rsid w:val="00A62A33"/>
    <w:rsid w:val="00A62A63"/>
    <w:rsid w:val="00A62B12"/>
    <w:rsid w:val="00A62DF6"/>
    <w:rsid w:val="00A62EF5"/>
    <w:rsid w:val="00A62EF6"/>
    <w:rsid w:val="00A62F52"/>
    <w:rsid w:val="00A632C9"/>
    <w:rsid w:val="00A634B4"/>
    <w:rsid w:val="00A63D9B"/>
    <w:rsid w:val="00A63E29"/>
    <w:rsid w:val="00A64461"/>
    <w:rsid w:val="00A644F6"/>
    <w:rsid w:val="00A6484A"/>
    <w:rsid w:val="00A64984"/>
    <w:rsid w:val="00A64BD7"/>
    <w:rsid w:val="00A64E58"/>
    <w:rsid w:val="00A64FD6"/>
    <w:rsid w:val="00A64FE1"/>
    <w:rsid w:val="00A6524B"/>
    <w:rsid w:val="00A653D2"/>
    <w:rsid w:val="00A653E8"/>
    <w:rsid w:val="00A65A34"/>
    <w:rsid w:val="00A65AFC"/>
    <w:rsid w:val="00A65BBB"/>
    <w:rsid w:val="00A65D97"/>
    <w:rsid w:val="00A65E19"/>
    <w:rsid w:val="00A65F4B"/>
    <w:rsid w:val="00A65F74"/>
    <w:rsid w:val="00A661C4"/>
    <w:rsid w:val="00A66262"/>
    <w:rsid w:val="00A666EA"/>
    <w:rsid w:val="00A66769"/>
    <w:rsid w:val="00A66784"/>
    <w:rsid w:val="00A669E5"/>
    <w:rsid w:val="00A66A3B"/>
    <w:rsid w:val="00A66BE8"/>
    <w:rsid w:val="00A66EC6"/>
    <w:rsid w:val="00A66EFB"/>
    <w:rsid w:val="00A66F07"/>
    <w:rsid w:val="00A67096"/>
    <w:rsid w:val="00A67160"/>
    <w:rsid w:val="00A672A4"/>
    <w:rsid w:val="00A6740E"/>
    <w:rsid w:val="00A67433"/>
    <w:rsid w:val="00A6781D"/>
    <w:rsid w:val="00A6789B"/>
    <w:rsid w:val="00A67923"/>
    <w:rsid w:val="00A67B1E"/>
    <w:rsid w:val="00A67D7E"/>
    <w:rsid w:val="00A67F56"/>
    <w:rsid w:val="00A700AA"/>
    <w:rsid w:val="00A7015B"/>
    <w:rsid w:val="00A705A2"/>
    <w:rsid w:val="00A70614"/>
    <w:rsid w:val="00A70B5D"/>
    <w:rsid w:val="00A70E09"/>
    <w:rsid w:val="00A70E1D"/>
    <w:rsid w:val="00A70EF3"/>
    <w:rsid w:val="00A70FE5"/>
    <w:rsid w:val="00A711F5"/>
    <w:rsid w:val="00A713FF"/>
    <w:rsid w:val="00A714AA"/>
    <w:rsid w:val="00A71689"/>
    <w:rsid w:val="00A716C5"/>
    <w:rsid w:val="00A71A6F"/>
    <w:rsid w:val="00A71BA4"/>
    <w:rsid w:val="00A72165"/>
    <w:rsid w:val="00A721DF"/>
    <w:rsid w:val="00A7248B"/>
    <w:rsid w:val="00A72592"/>
    <w:rsid w:val="00A725DE"/>
    <w:rsid w:val="00A726C4"/>
    <w:rsid w:val="00A72858"/>
    <w:rsid w:val="00A7292C"/>
    <w:rsid w:val="00A729B2"/>
    <w:rsid w:val="00A72A3E"/>
    <w:rsid w:val="00A72B6C"/>
    <w:rsid w:val="00A72C18"/>
    <w:rsid w:val="00A72DE4"/>
    <w:rsid w:val="00A72E08"/>
    <w:rsid w:val="00A72E6D"/>
    <w:rsid w:val="00A73328"/>
    <w:rsid w:val="00A734ED"/>
    <w:rsid w:val="00A735F8"/>
    <w:rsid w:val="00A73605"/>
    <w:rsid w:val="00A73A19"/>
    <w:rsid w:val="00A73B33"/>
    <w:rsid w:val="00A73D08"/>
    <w:rsid w:val="00A73ED1"/>
    <w:rsid w:val="00A73ED5"/>
    <w:rsid w:val="00A743EE"/>
    <w:rsid w:val="00A743F2"/>
    <w:rsid w:val="00A744BD"/>
    <w:rsid w:val="00A7465C"/>
    <w:rsid w:val="00A746EC"/>
    <w:rsid w:val="00A74938"/>
    <w:rsid w:val="00A749DA"/>
    <w:rsid w:val="00A74A5A"/>
    <w:rsid w:val="00A74C21"/>
    <w:rsid w:val="00A74C46"/>
    <w:rsid w:val="00A750A0"/>
    <w:rsid w:val="00A753BF"/>
    <w:rsid w:val="00A7545D"/>
    <w:rsid w:val="00A754F9"/>
    <w:rsid w:val="00A755F7"/>
    <w:rsid w:val="00A7564C"/>
    <w:rsid w:val="00A758F5"/>
    <w:rsid w:val="00A758F8"/>
    <w:rsid w:val="00A75BFA"/>
    <w:rsid w:val="00A75CFB"/>
    <w:rsid w:val="00A75D0F"/>
    <w:rsid w:val="00A75E24"/>
    <w:rsid w:val="00A75F93"/>
    <w:rsid w:val="00A75F95"/>
    <w:rsid w:val="00A760C7"/>
    <w:rsid w:val="00A763AA"/>
    <w:rsid w:val="00A76503"/>
    <w:rsid w:val="00A76955"/>
    <w:rsid w:val="00A76CAC"/>
    <w:rsid w:val="00A76CEA"/>
    <w:rsid w:val="00A76D71"/>
    <w:rsid w:val="00A76DEB"/>
    <w:rsid w:val="00A76EE7"/>
    <w:rsid w:val="00A77055"/>
    <w:rsid w:val="00A771E6"/>
    <w:rsid w:val="00A77409"/>
    <w:rsid w:val="00A7753C"/>
    <w:rsid w:val="00A7758A"/>
    <w:rsid w:val="00A775E8"/>
    <w:rsid w:val="00A77860"/>
    <w:rsid w:val="00A77AD0"/>
    <w:rsid w:val="00A77B60"/>
    <w:rsid w:val="00A77C44"/>
    <w:rsid w:val="00A77D63"/>
    <w:rsid w:val="00A77D6F"/>
    <w:rsid w:val="00A77DA5"/>
    <w:rsid w:val="00A77E93"/>
    <w:rsid w:val="00A80388"/>
    <w:rsid w:val="00A8045A"/>
    <w:rsid w:val="00A805A8"/>
    <w:rsid w:val="00A80763"/>
    <w:rsid w:val="00A80B0F"/>
    <w:rsid w:val="00A80BAF"/>
    <w:rsid w:val="00A80C7E"/>
    <w:rsid w:val="00A80D48"/>
    <w:rsid w:val="00A81169"/>
    <w:rsid w:val="00A81265"/>
    <w:rsid w:val="00A81736"/>
    <w:rsid w:val="00A817F3"/>
    <w:rsid w:val="00A8191E"/>
    <w:rsid w:val="00A819A0"/>
    <w:rsid w:val="00A8207C"/>
    <w:rsid w:val="00A82159"/>
    <w:rsid w:val="00A82205"/>
    <w:rsid w:val="00A823A0"/>
    <w:rsid w:val="00A823DF"/>
    <w:rsid w:val="00A823F7"/>
    <w:rsid w:val="00A823FE"/>
    <w:rsid w:val="00A82952"/>
    <w:rsid w:val="00A82C61"/>
    <w:rsid w:val="00A82EEC"/>
    <w:rsid w:val="00A82F62"/>
    <w:rsid w:val="00A83165"/>
    <w:rsid w:val="00A831D9"/>
    <w:rsid w:val="00A833F0"/>
    <w:rsid w:val="00A83448"/>
    <w:rsid w:val="00A83678"/>
    <w:rsid w:val="00A8379E"/>
    <w:rsid w:val="00A8386F"/>
    <w:rsid w:val="00A83A43"/>
    <w:rsid w:val="00A83A49"/>
    <w:rsid w:val="00A83D2B"/>
    <w:rsid w:val="00A83D8B"/>
    <w:rsid w:val="00A83EBF"/>
    <w:rsid w:val="00A840EA"/>
    <w:rsid w:val="00A84275"/>
    <w:rsid w:val="00A8455B"/>
    <w:rsid w:val="00A845A8"/>
    <w:rsid w:val="00A8483A"/>
    <w:rsid w:val="00A8486F"/>
    <w:rsid w:val="00A8487F"/>
    <w:rsid w:val="00A849B0"/>
    <w:rsid w:val="00A849BF"/>
    <w:rsid w:val="00A849FE"/>
    <w:rsid w:val="00A84C82"/>
    <w:rsid w:val="00A84CC2"/>
    <w:rsid w:val="00A84CE4"/>
    <w:rsid w:val="00A84FC9"/>
    <w:rsid w:val="00A850C1"/>
    <w:rsid w:val="00A8522F"/>
    <w:rsid w:val="00A85407"/>
    <w:rsid w:val="00A85468"/>
    <w:rsid w:val="00A8563C"/>
    <w:rsid w:val="00A858DB"/>
    <w:rsid w:val="00A85940"/>
    <w:rsid w:val="00A85AFC"/>
    <w:rsid w:val="00A85E2A"/>
    <w:rsid w:val="00A85E60"/>
    <w:rsid w:val="00A85EF3"/>
    <w:rsid w:val="00A860F1"/>
    <w:rsid w:val="00A861BE"/>
    <w:rsid w:val="00A86207"/>
    <w:rsid w:val="00A86526"/>
    <w:rsid w:val="00A86637"/>
    <w:rsid w:val="00A866BE"/>
    <w:rsid w:val="00A86A14"/>
    <w:rsid w:val="00A86AA8"/>
    <w:rsid w:val="00A872A9"/>
    <w:rsid w:val="00A87842"/>
    <w:rsid w:val="00A879FC"/>
    <w:rsid w:val="00A87A78"/>
    <w:rsid w:val="00A87AB0"/>
    <w:rsid w:val="00A87D28"/>
    <w:rsid w:val="00A87E25"/>
    <w:rsid w:val="00A87FB2"/>
    <w:rsid w:val="00A90145"/>
    <w:rsid w:val="00A90241"/>
    <w:rsid w:val="00A90567"/>
    <w:rsid w:val="00A905D8"/>
    <w:rsid w:val="00A90749"/>
    <w:rsid w:val="00A907BF"/>
    <w:rsid w:val="00A909B0"/>
    <w:rsid w:val="00A90CFB"/>
    <w:rsid w:val="00A90DA6"/>
    <w:rsid w:val="00A91052"/>
    <w:rsid w:val="00A916C6"/>
    <w:rsid w:val="00A91841"/>
    <w:rsid w:val="00A919DE"/>
    <w:rsid w:val="00A91CD6"/>
    <w:rsid w:val="00A91D57"/>
    <w:rsid w:val="00A91DB1"/>
    <w:rsid w:val="00A91E9D"/>
    <w:rsid w:val="00A92058"/>
    <w:rsid w:val="00A9210E"/>
    <w:rsid w:val="00A92116"/>
    <w:rsid w:val="00A92600"/>
    <w:rsid w:val="00A926F4"/>
    <w:rsid w:val="00A92767"/>
    <w:rsid w:val="00A9288B"/>
    <w:rsid w:val="00A92A2C"/>
    <w:rsid w:val="00A92F21"/>
    <w:rsid w:val="00A92FD8"/>
    <w:rsid w:val="00A933A5"/>
    <w:rsid w:val="00A93421"/>
    <w:rsid w:val="00A936C5"/>
    <w:rsid w:val="00A937C8"/>
    <w:rsid w:val="00A938C0"/>
    <w:rsid w:val="00A93A3A"/>
    <w:rsid w:val="00A93C0C"/>
    <w:rsid w:val="00A94441"/>
    <w:rsid w:val="00A945CD"/>
    <w:rsid w:val="00A94E0B"/>
    <w:rsid w:val="00A94FC1"/>
    <w:rsid w:val="00A95180"/>
    <w:rsid w:val="00A954A5"/>
    <w:rsid w:val="00A95704"/>
    <w:rsid w:val="00A959F4"/>
    <w:rsid w:val="00A95AD8"/>
    <w:rsid w:val="00A95BD3"/>
    <w:rsid w:val="00A95CEB"/>
    <w:rsid w:val="00A95D48"/>
    <w:rsid w:val="00A95E9B"/>
    <w:rsid w:val="00A960F1"/>
    <w:rsid w:val="00A961D1"/>
    <w:rsid w:val="00A961D4"/>
    <w:rsid w:val="00A9621B"/>
    <w:rsid w:val="00A9683C"/>
    <w:rsid w:val="00A96937"/>
    <w:rsid w:val="00A9698F"/>
    <w:rsid w:val="00A96B80"/>
    <w:rsid w:val="00A96BAF"/>
    <w:rsid w:val="00A96DBB"/>
    <w:rsid w:val="00A96EC3"/>
    <w:rsid w:val="00A970F6"/>
    <w:rsid w:val="00A971F1"/>
    <w:rsid w:val="00A97320"/>
    <w:rsid w:val="00A97370"/>
    <w:rsid w:val="00A97692"/>
    <w:rsid w:val="00A97744"/>
    <w:rsid w:val="00A97886"/>
    <w:rsid w:val="00A978ED"/>
    <w:rsid w:val="00A97BE5"/>
    <w:rsid w:val="00A97EE3"/>
    <w:rsid w:val="00A97F73"/>
    <w:rsid w:val="00AA0126"/>
    <w:rsid w:val="00AA014F"/>
    <w:rsid w:val="00AA068B"/>
    <w:rsid w:val="00AA095B"/>
    <w:rsid w:val="00AA09E6"/>
    <w:rsid w:val="00AA0A09"/>
    <w:rsid w:val="00AA0A8E"/>
    <w:rsid w:val="00AA0C4E"/>
    <w:rsid w:val="00AA0C92"/>
    <w:rsid w:val="00AA107B"/>
    <w:rsid w:val="00AA1168"/>
    <w:rsid w:val="00AA1305"/>
    <w:rsid w:val="00AA1479"/>
    <w:rsid w:val="00AA1769"/>
    <w:rsid w:val="00AA1A09"/>
    <w:rsid w:val="00AA1AD8"/>
    <w:rsid w:val="00AA1B40"/>
    <w:rsid w:val="00AA1B72"/>
    <w:rsid w:val="00AA1BD1"/>
    <w:rsid w:val="00AA1CA5"/>
    <w:rsid w:val="00AA1D9C"/>
    <w:rsid w:val="00AA1FA5"/>
    <w:rsid w:val="00AA2198"/>
    <w:rsid w:val="00AA234D"/>
    <w:rsid w:val="00AA236B"/>
    <w:rsid w:val="00AA250D"/>
    <w:rsid w:val="00AA2636"/>
    <w:rsid w:val="00AA2711"/>
    <w:rsid w:val="00AA29E0"/>
    <w:rsid w:val="00AA2B86"/>
    <w:rsid w:val="00AA2D24"/>
    <w:rsid w:val="00AA2DC2"/>
    <w:rsid w:val="00AA346B"/>
    <w:rsid w:val="00AA3492"/>
    <w:rsid w:val="00AA3497"/>
    <w:rsid w:val="00AA3640"/>
    <w:rsid w:val="00AA366C"/>
    <w:rsid w:val="00AA3C57"/>
    <w:rsid w:val="00AA4108"/>
    <w:rsid w:val="00AA43B3"/>
    <w:rsid w:val="00AA44A5"/>
    <w:rsid w:val="00AA44DB"/>
    <w:rsid w:val="00AA4657"/>
    <w:rsid w:val="00AA46E6"/>
    <w:rsid w:val="00AA4734"/>
    <w:rsid w:val="00AA4875"/>
    <w:rsid w:val="00AA4CC2"/>
    <w:rsid w:val="00AA4F4D"/>
    <w:rsid w:val="00AA5180"/>
    <w:rsid w:val="00AA5405"/>
    <w:rsid w:val="00AA54A0"/>
    <w:rsid w:val="00AA54BA"/>
    <w:rsid w:val="00AA561A"/>
    <w:rsid w:val="00AA5661"/>
    <w:rsid w:val="00AA58A2"/>
    <w:rsid w:val="00AA5ACC"/>
    <w:rsid w:val="00AA5C08"/>
    <w:rsid w:val="00AA5FE7"/>
    <w:rsid w:val="00AA5FE8"/>
    <w:rsid w:val="00AA6067"/>
    <w:rsid w:val="00AA621C"/>
    <w:rsid w:val="00AA6253"/>
    <w:rsid w:val="00AA62AF"/>
    <w:rsid w:val="00AA655E"/>
    <w:rsid w:val="00AA690E"/>
    <w:rsid w:val="00AA6934"/>
    <w:rsid w:val="00AA69DD"/>
    <w:rsid w:val="00AA6B7C"/>
    <w:rsid w:val="00AA6C25"/>
    <w:rsid w:val="00AA7001"/>
    <w:rsid w:val="00AA71AB"/>
    <w:rsid w:val="00AA7232"/>
    <w:rsid w:val="00AA7352"/>
    <w:rsid w:val="00AA7419"/>
    <w:rsid w:val="00AA7557"/>
    <w:rsid w:val="00AA762A"/>
    <w:rsid w:val="00AA7692"/>
    <w:rsid w:val="00AA79AF"/>
    <w:rsid w:val="00AA79C0"/>
    <w:rsid w:val="00AA7BD9"/>
    <w:rsid w:val="00AA7D8A"/>
    <w:rsid w:val="00AB0106"/>
    <w:rsid w:val="00AB01C8"/>
    <w:rsid w:val="00AB057D"/>
    <w:rsid w:val="00AB06E7"/>
    <w:rsid w:val="00AB0723"/>
    <w:rsid w:val="00AB0726"/>
    <w:rsid w:val="00AB0A79"/>
    <w:rsid w:val="00AB0A8C"/>
    <w:rsid w:val="00AB0C0E"/>
    <w:rsid w:val="00AB0DF2"/>
    <w:rsid w:val="00AB0EF9"/>
    <w:rsid w:val="00AB10AD"/>
    <w:rsid w:val="00AB1372"/>
    <w:rsid w:val="00AB13E3"/>
    <w:rsid w:val="00AB1408"/>
    <w:rsid w:val="00AB1721"/>
    <w:rsid w:val="00AB193E"/>
    <w:rsid w:val="00AB1B4F"/>
    <w:rsid w:val="00AB1C70"/>
    <w:rsid w:val="00AB1C79"/>
    <w:rsid w:val="00AB1CC2"/>
    <w:rsid w:val="00AB1D5B"/>
    <w:rsid w:val="00AB1EE2"/>
    <w:rsid w:val="00AB1F1A"/>
    <w:rsid w:val="00AB1FA6"/>
    <w:rsid w:val="00AB2283"/>
    <w:rsid w:val="00AB22AD"/>
    <w:rsid w:val="00AB26CF"/>
    <w:rsid w:val="00AB28A2"/>
    <w:rsid w:val="00AB28D5"/>
    <w:rsid w:val="00AB2BCA"/>
    <w:rsid w:val="00AB2D12"/>
    <w:rsid w:val="00AB2D44"/>
    <w:rsid w:val="00AB2ECA"/>
    <w:rsid w:val="00AB3142"/>
    <w:rsid w:val="00AB3257"/>
    <w:rsid w:val="00AB3298"/>
    <w:rsid w:val="00AB32EB"/>
    <w:rsid w:val="00AB335D"/>
    <w:rsid w:val="00AB3767"/>
    <w:rsid w:val="00AB388F"/>
    <w:rsid w:val="00AB3A08"/>
    <w:rsid w:val="00AB3E61"/>
    <w:rsid w:val="00AB4321"/>
    <w:rsid w:val="00AB4461"/>
    <w:rsid w:val="00AB4490"/>
    <w:rsid w:val="00AB451D"/>
    <w:rsid w:val="00AB4603"/>
    <w:rsid w:val="00AB4610"/>
    <w:rsid w:val="00AB4912"/>
    <w:rsid w:val="00AB4BFB"/>
    <w:rsid w:val="00AB4CA5"/>
    <w:rsid w:val="00AB4CD3"/>
    <w:rsid w:val="00AB5098"/>
    <w:rsid w:val="00AB5203"/>
    <w:rsid w:val="00AB5409"/>
    <w:rsid w:val="00AB5655"/>
    <w:rsid w:val="00AB57A1"/>
    <w:rsid w:val="00AB5A5E"/>
    <w:rsid w:val="00AB5AB6"/>
    <w:rsid w:val="00AB5CB4"/>
    <w:rsid w:val="00AB5E37"/>
    <w:rsid w:val="00AB5F10"/>
    <w:rsid w:val="00AB5F61"/>
    <w:rsid w:val="00AB607E"/>
    <w:rsid w:val="00AB62DC"/>
    <w:rsid w:val="00AB65EF"/>
    <w:rsid w:val="00AB6CAA"/>
    <w:rsid w:val="00AB6CAE"/>
    <w:rsid w:val="00AB6CB2"/>
    <w:rsid w:val="00AB7009"/>
    <w:rsid w:val="00AB713D"/>
    <w:rsid w:val="00AB753C"/>
    <w:rsid w:val="00AB76E5"/>
    <w:rsid w:val="00AB776D"/>
    <w:rsid w:val="00AB7821"/>
    <w:rsid w:val="00AB79FD"/>
    <w:rsid w:val="00AB7DED"/>
    <w:rsid w:val="00AC03DD"/>
    <w:rsid w:val="00AC059B"/>
    <w:rsid w:val="00AC067C"/>
    <w:rsid w:val="00AC0774"/>
    <w:rsid w:val="00AC083E"/>
    <w:rsid w:val="00AC08BF"/>
    <w:rsid w:val="00AC0A9E"/>
    <w:rsid w:val="00AC0D1D"/>
    <w:rsid w:val="00AC0E28"/>
    <w:rsid w:val="00AC0E5D"/>
    <w:rsid w:val="00AC0EAE"/>
    <w:rsid w:val="00AC10B9"/>
    <w:rsid w:val="00AC1245"/>
    <w:rsid w:val="00AC12D1"/>
    <w:rsid w:val="00AC12FF"/>
    <w:rsid w:val="00AC150D"/>
    <w:rsid w:val="00AC17CC"/>
    <w:rsid w:val="00AC1855"/>
    <w:rsid w:val="00AC1A06"/>
    <w:rsid w:val="00AC1B34"/>
    <w:rsid w:val="00AC1F4B"/>
    <w:rsid w:val="00AC2192"/>
    <w:rsid w:val="00AC244B"/>
    <w:rsid w:val="00AC2B80"/>
    <w:rsid w:val="00AC2C55"/>
    <w:rsid w:val="00AC2E20"/>
    <w:rsid w:val="00AC31C8"/>
    <w:rsid w:val="00AC33F8"/>
    <w:rsid w:val="00AC346E"/>
    <w:rsid w:val="00AC348E"/>
    <w:rsid w:val="00AC34DA"/>
    <w:rsid w:val="00AC35AD"/>
    <w:rsid w:val="00AC36BD"/>
    <w:rsid w:val="00AC36E5"/>
    <w:rsid w:val="00AC3783"/>
    <w:rsid w:val="00AC38B7"/>
    <w:rsid w:val="00AC3E57"/>
    <w:rsid w:val="00AC41D2"/>
    <w:rsid w:val="00AC422D"/>
    <w:rsid w:val="00AC441E"/>
    <w:rsid w:val="00AC446C"/>
    <w:rsid w:val="00AC45F2"/>
    <w:rsid w:val="00AC4D06"/>
    <w:rsid w:val="00AC50D6"/>
    <w:rsid w:val="00AC537B"/>
    <w:rsid w:val="00AC5463"/>
    <w:rsid w:val="00AC5473"/>
    <w:rsid w:val="00AC55CC"/>
    <w:rsid w:val="00AC55FD"/>
    <w:rsid w:val="00AC5766"/>
    <w:rsid w:val="00AC5A7F"/>
    <w:rsid w:val="00AC5B41"/>
    <w:rsid w:val="00AC5D94"/>
    <w:rsid w:val="00AC5E1B"/>
    <w:rsid w:val="00AC5F38"/>
    <w:rsid w:val="00AC5FD1"/>
    <w:rsid w:val="00AC61B8"/>
    <w:rsid w:val="00AC65E7"/>
    <w:rsid w:val="00AC65EC"/>
    <w:rsid w:val="00AC6785"/>
    <w:rsid w:val="00AC6B3F"/>
    <w:rsid w:val="00AC6D7D"/>
    <w:rsid w:val="00AC6EC5"/>
    <w:rsid w:val="00AC6F47"/>
    <w:rsid w:val="00AC7059"/>
    <w:rsid w:val="00AC73E6"/>
    <w:rsid w:val="00AC7A14"/>
    <w:rsid w:val="00AC7B70"/>
    <w:rsid w:val="00AC7BCD"/>
    <w:rsid w:val="00AC7D34"/>
    <w:rsid w:val="00AD02AD"/>
    <w:rsid w:val="00AD0463"/>
    <w:rsid w:val="00AD0772"/>
    <w:rsid w:val="00AD09AB"/>
    <w:rsid w:val="00AD0B21"/>
    <w:rsid w:val="00AD0C91"/>
    <w:rsid w:val="00AD114F"/>
    <w:rsid w:val="00AD1189"/>
    <w:rsid w:val="00AD1366"/>
    <w:rsid w:val="00AD13D0"/>
    <w:rsid w:val="00AD1585"/>
    <w:rsid w:val="00AD16DA"/>
    <w:rsid w:val="00AD1849"/>
    <w:rsid w:val="00AD1A6F"/>
    <w:rsid w:val="00AD1B3E"/>
    <w:rsid w:val="00AD1C36"/>
    <w:rsid w:val="00AD1D41"/>
    <w:rsid w:val="00AD1EF5"/>
    <w:rsid w:val="00AD1F25"/>
    <w:rsid w:val="00AD1F38"/>
    <w:rsid w:val="00AD1FDB"/>
    <w:rsid w:val="00AD2083"/>
    <w:rsid w:val="00AD20F0"/>
    <w:rsid w:val="00AD23DC"/>
    <w:rsid w:val="00AD2582"/>
    <w:rsid w:val="00AD27B6"/>
    <w:rsid w:val="00AD27F7"/>
    <w:rsid w:val="00AD2891"/>
    <w:rsid w:val="00AD2A43"/>
    <w:rsid w:val="00AD2AAA"/>
    <w:rsid w:val="00AD2CB8"/>
    <w:rsid w:val="00AD2DCF"/>
    <w:rsid w:val="00AD2F5B"/>
    <w:rsid w:val="00AD30CF"/>
    <w:rsid w:val="00AD3277"/>
    <w:rsid w:val="00AD33BF"/>
    <w:rsid w:val="00AD3524"/>
    <w:rsid w:val="00AD35A6"/>
    <w:rsid w:val="00AD3765"/>
    <w:rsid w:val="00AD37B6"/>
    <w:rsid w:val="00AD3A35"/>
    <w:rsid w:val="00AD3EB5"/>
    <w:rsid w:val="00AD3FAA"/>
    <w:rsid w:val="00AD427D"/>
    <w:rsid w:val="00AD44F0"/>
    <w:rsid w:val="00AD4873"/>
    <w:rsid w:val="00AD48A5"/>
    <w:rsid w:val="00AD48AA"/>
    <w:rsid w:val="00AD4B4A"/>
    <w:rsid w:val="00AD4D2F"/>
    <w:rsid w:val="00AD4E76"/>
    <w:rsid w:val="00AD4FE3"/>
    <w:rsid w:val="00AD5242"/>
    <w:rsid w:val="00AD54C2"/>
    <w:rsid w:val="00AD5799"/>
    <w:rsid w:val="00AD5ADF"/>
    <w:rsid w:val="00AD5B33"/>
    <w:rsid w:val="00AD5F1C"/>
    <w:rsid w:val="00AD61FE"/>
    <w:rsid w:val="00AD6673"/>
    <w:rsid w:val="00AD68BB"/>
    <w:rsid w:val="00AD6976"/>
    <w:rsid w:val="00AD6A6E"/>
    <w:rsid w:val="00AD6C51"/>
    <w:rsid w:val="00AD6DC3"/>
    <w:rsid w:val="00AD6DF6"/>
    <w:rsid w:val="00AD6E05"/>
    <w:rsid w:val="00AD6F66"/>
    <w:rsid w:val="00AD6F74"/>
    <w:rsid w:val="00AD734B"/>
    <w:rsid w:val="00AD740A"/>
    <w:rsid w:val="00AD74B9"/>
    <w:rsid w:val="00AD76B0"/>
    <w:rsid w:val="00AD76CB"/>
    <w:rsid w:val="00AD7820"/>
    <w:rsid w:val="00AD78DA"/>
    <w:rsid w:val="00AD79B3"/>
    <w:rsid w:val="00AD7BCC"/>
    <w:rsid w:val="00AD7DF7"/>
    <w:rsid w:val="00AD7EF6"/>
    <w:rsid w:val="00AD7FDF"/>
    <w:rsid w:val="00AE001B"/>
    <w:rsid w:val="00AE00B0"/>
    <w:rsid w:val="00AE0166"/>
    <w:rsid w:val="00AE0174"/>
    <w:rsid w:val="00AE0443"/>
    <w:rsid w:val="00AE05FF"/>
    <w:rsid w:val="00AE074C"/>
    <w:rsid w:val="00AE0883"/>
    <w:rsid w:val="00AE0B5F"/>
    <w:rsid w:val="00AE0BB3"/>
    <w:rsid w:val="00AE0CA0"/>
    <w:rsid w:val="00AE0E36"/>
    <w:rsid w:val="00AE107B"/>
    <w:rsid w:val="00AE126B"/>
    <w:rsid w:val="00AE12C5"/>
    <w:rsid w:val="00AE14FB"/>
    <w:rsid w:val="00AE1596"/>
    <w:rsid w:val="00AE15EE"/>
    <w:rsid w:val="00AE173D"/>
    <w:rsid w:val="00AE1976"/>
    <w:rsid w:val="00AE199A"/>
    <w:rsid w:val="00AE1A6D"/>
    <w:rsid w:val="00AE1BCC"/>
    <w:rsid w:val="00AE1C6D"/>
    <w:rsid w:val="00AE2227"/>
    <w:rsid w:val="00AE23BB"/>
    <w:rsid w:val="00AE2430"/>
    <w:rsid w:val="00AE2685"/>
    <w:rsid w:val="00AE26A2"/>
    <w:rsid w:val="00AE2B2B"/>
    <w:rsid w:val="00AE2C84"/>
    <w:rsid w:val="00AE2C9A"/>
    <w:rsid w:val="00AE2DBD"/>
    <w:rsid w:val="00AE2F9E"/>
    <w:rsid w:val="00AE330A"/>
    <w:rsid w:val="00AE3317"/>
    <w:rsid w:val="00AE3607"/>
    <w:rsid w:val="00AE36D6"/>
    <w:rsid w:val="00AE3850"/>
    <w:rsid w:val="00AE3AA6"/>
    <w:rsid w:val="00AE3DA8"/>
    <w:rsid w:val="00AE3DE1"/>
    <w:rsid w:val="00AE3DE9"/>
    <w:rsid w:val="00AE4003"/>
    <w:rsid w:val="00AE4054"/>
    <w:rsid w:val="00AE4068"/>
    <w:rsid w:val="00AE420B"/>
    <w:rsid w:val="00AE44F8"/>
    <w:rsid w:val="00AE483A"/>
    <w:rsid w:val="00AE4848"/>
    <w:rsid w:val="00AE48EB"/>
    <w:rsid w:val="00AE49B5"/>
    <w:rsid w:val="00AE4A7B"/>
    <w:rsid w:val="00AE4B7A"/>
    <w:rsid w:val="00AE4BB6"/>
    <w:rsid w:val="00AE4D87"/>
    <w:rsid w:val="00AE5046"/>
    <w:rsid w:val="00AE51DA"/>
    <w:rsid w:val="00AE5242"/>
    <w:rsid w:val="00AE576F"/>
    <w:rsid w:val="00AE5880"/>
    <w:rsid w:val="00AE5B74"/>
    <w:rsid w:val="00AE5D90"/>
    <w:rsid w:val="00AE5D98"/>
    <w:rsid w:val="00AE5DA1"/>
    <w:rsid w:val="00AE5DD1"/>
    <w:rsid w:val="00AE5EA6"/>
    <w:rsid w:val="00AE5FFD"/>
    <w:rsid w:val="00AE605C"/>
    <w:rsid w:val="00AE607D"/>
    <w:rsid w:val="00AE60B8"/>
    <w:rsid w:val="00AE60FD"/>
    <w:rsid w:val="00AE6102"/>
    <w:rsid w:val="00AE621E"/>
    <w:rsid w:val="00AE6359"/>
    <w:rsid w:val="00AE639A"/>
    <w:rsid w:val="00AE654D"/>
    <w:rsid w:val="00AE6AC0"/>
    <w:rsid w:val="00AE6C02"/>
    <w:rsid w:val="00AE6C0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C3C"/>
    <w:rsid w:val="00AE7F91"/>
    <w:rsid w:val="00AF0032"/>
    <w:rsid w:val="00AF00FC"/>
    <w:rsid w:val="00AF0170"/>
    <w:rsid w:val="00AF019A"/>
    <w:rsid w:val="00AF021A"/>
    <w:rsid w:val="00AF022B"/>
    <w:rsid w:val="00AF0257"/>
    <w:rsid w:val="00AF027E"/>
    <w:rsid w:val="00AF0661"/>
    <w:rsid w:val="00AF0A7E"/>
    <w:rsid w:val="00AF0A92"/>
    <w:rsid w:val="00AF0ABD"/>
    <w:rsid w:val="00AF0BA5"/>
    <w:rsid w:val="00AF0BD9"/>
    <w:rsid w:val="00AF0DC4"/>
    <w:rsid w:val="00AF0FB8"/>
    <w:rsid w:val="00AF1158"/>
    <w:rsid w:val="00AF1164"/>
    <w:rsid w:val="00AF1238"/>
    <w:rsid w:val="00AF143D"/>
    <w:rsid w:val="00AF144F"/>
    <w:rsid w:val="00AF1725"/>
    <w:rsid w:val="00AF19FD"/>
    <w:rsid w:val="00AF1BD0"/>
    <w:rsid w:val="00AF1C13"/>
    <w:rsid w:val="00AF1E77"/>
    <w:rsid w:val="00AF1F86"/>
    <w:rsid w:val="00AF2035"/>
    <w:rsid w:val="00AF20EB"/>
    <w:rsid w:val="00AF2210"/>
    <w:rsid w:val="00AF225B"/>
    <w:rsid w:val="00AF2361"/>
    <w:rsid w:val="00AF26F3"/>
    <w:rsid w:val="00AF27FF"/>
    <w:rsid w:val="00AF282D"/>
    <w:rsid w:val="00AF2BF1"/>
    <w:rsid w:val="00AF2F2A"/>
    <w:rsid w:val="00AF3077"/>
    <w:rsid w:val="00AF31D9"/>
    <w:rsid w:val="00AF32CA"/>
    <w:rsid w:val="00AF33C3"/>
    <w:rsid w:val="00AF3512"/>
    <w:rsid w:val="00AF3776"/>
    <w:rsid w:val="00AF38C7"/>
    <w:rsid w:val="00AF3FC9"/>
    <w:rsid w:val="00AF411A"/>
    <w:rsid w:val="00AF4428"/>
    <w:rsid w:val="00AF46E8"/>
    <w:rsid w:val="00AF475E"/>
    <w:rsid w:val="00AF480C"/>
    <w:rsid w:val="00AF4D85"/>
    <w:rsid w:val="00AF4D89"/>
    <w:rsid w:val="00AF5021"/>
    <w:rsid w:val="00AF5026"/>
    <w:rsid w:val="00AF5034"/>
    <w:rsid w:val="00AF5076"/>
    <w:rsid w:val="00AF513B"/>
    <w:rsid w:val="00AF539E"/>
    <w:rsid w:val="00AF5502"/>
    <w:rsid w:val="00AF5658"/>
    <w:rsid w:val="00AF5727"/>
    <w:rsid w:val="00AF592A"/>
    <w:rsid w:val="00AF5AD3"/>
    <w:rsid w:val="00AF5B57"/>
    <w:rsid w:val="00AF5B92"/>
    <w:rsid w:val="00AF5D2B"/>
    <w:rsid w:val="00AF5E6F"/>
    <w:rsid w:val="00AF6160"/>
    <w:rsid w:val="00AF62A6"/>
    <w:rsid w:val="00AF62B8"/>
    <w:rsid w:val="00AF6662"/>
    <w:rsid w:val="00AF666E"/>
    <w:rsid w:val="00AF675B"/>
    <w:rsid w:val="00AF6852"/>
    <w:rsid w:val="00AF686A"/>
    <w:rsid w:val="00AF6DA9"/>
    <w:rsid w:val="00AF6E0C"/>
    <w:rsid w:val="00AF6E9E"/>
    <w:rsid w:val="00AF6EB5"/>
    <w:rsid w:val="00AF7193"/>
    <w:rsid w:val="00AF7585"/>
    <w:rsid w:val="00AF76C8"/>
    <w:rsid w:val="00AF7B66"/>
    <w:rsid w:val="00AF7BB4"/>
    <w:rsid w:val="00AF7FF0"/>
    <w:rsid w:val="00B00032"/>
    <w:rsid w:val="00B00304"/>
    <w:rsid w:val="00B00350"/>
    <w:rsid w:val="00B006B7"/>
    <w:rsid w:val="00B007BB"/>
    <w:rsid w:val="00B008BA"/>
    <w:rsid w:val="00B0091F"/>
    <w:rsid w:val="00B009A5"/>
    <w:rsid w:val="00B00BA9"/>
    <w:rsid w:val="00B00D68"/>
    <w:rsid w:val="00B00E7D"/>
    <w:rsid w:val="00B011D4"/>
    <w:rsid w:val="00B012B9"/>
    <w:rsid w:val="00B01475"/>
    <w:rsid w:val="00B01479"/>
    <w:rsid w:val="00B015A9"/>
    <w:rsid w:val="00B01656"/>
    <w:rsid w:val="00B019D2"/>
    <w:rsid w:val="00B01B5C"/>
    <w:rsid w:val="00B01F9E"/>
    <w:rsid w:val="00B024A4"/>
    <w:rsid w:val="00B02653"/>
    <w:rsid w:val="00B026EF"/>
    <w:rsid w:val="00B02768"/>
    <w:rsid w:val="00B02A0F"/>
    <w:rsid w:val="00B02A62"/>
    <w:rsid w:val="00B03009"/>
    <w:rsid w:val="00B03321"/>
    <w:rsid w:val="00B03387"/>
    <w:rsid w:val="00B03BD3"/>
    <w:rsid w:val="00B03C82"/>
    <w:rsid w:val="00B03D3E"/>
    <w:rsid w:val="00B0410D"/>
    <w:rsid w:val="00B04AED"/>
    <w:rsid w:val="00B04DAB"/>
    <w:rsid w:val="00B04E39"/>
    <w:rsid w:val="00B04E8D"/>
    <w:rsid w:val="00B050E6"/>
    <w:rsid w:val="00B05111"/>
    <w:rsid w:val="00B0511F"/>
    <w:rsid w:val="00B051FF"/>
    <w:rsid w:val="00B05327"/>
    <w:rsid w:val="00B05400"/>
    <w:rsid w:val="00B0549D"/>
    <w:rsid w:val="00B05645"/>
    <w:rsid w:val="00B057EB"/>
    <w:rsid w:val="00B0580A"/>
    <w:rsid w:val="00B0591F"/>
    <w:rsid w:val="00B05A3F"/>
    <w:rsid w:val="00B05BCE"/>
    <w:rsid w:val="00B05D2B"/>
    <w:rsid w:val="00B06261"/>
    <w:rsid w:val="00B062EE"/>
    <w:rsid w:val="00B06463"/>
    <w:rsid w:val="00B0659C"/>
    <w:rsid w:val="00B065B5"/>
    <w:rsid w:val="00B065E3"/>
    <w:rsid w:val="00B0691F"/>
    <w:rsid w:val="00B06C10"/>
    <w:rsid w:val="00B06F85"/>
    <w:rsid w:val="00B07232"/>
    <w:rsid w:val="00B07318"/>
    <w:rsid w:val="00B07358"/>
    <w:rsid w:val="00B07473"/>
    <w:rsid w:val="00B0748F"/>
    <w:rsid w:val="00B07603"/>
    <w:rsid w:val="00B07646"/>
    <w:rsid w:val="00B0766F"/>
    <w:rsid w:val="00B0776B"/>
    <w:rsid w:val="00B07847"/>
    <w:rsid w:val="00B07969"/>
    <w:rsid w:val="00B0796F"/>
    <w:rsid w:val="00B07974"/>
    <w:rsid w:val="00B07A7F"/>
    <w:rsid w:val="00B07AD9"/>
    <w:rsid w:val="00B07C40"/>
    <w:rsid w:val="00B100DB"/>
    <w:rsid w:val="00B100DF"/>
    <w:rsid w:val="00B10515"/>
    <w:rsid w:val="00B1056E"/>
    <w:rsid w:val="00B107A0"/>
    <w:rsid w:val="00B10AA4"/>
    <w:rsid w:val="00B10BC2"/>
    <w:rsid w:val="00B10BE1"/>
    <w:rsid w:val="00B11100"/>
    <w:rsid w:val="00B1134C"/>
    <w:rsid w:val="00B11467"/>
    <w:rsid w:val="00B114F3"/>
    <w:rsid w:val="00B1176C"/>
    <w:rsid w:val="00B119EE"/>
    <w:rsid w:val="00B11AF0"/>
    <w:rsid w:val="00B11DA4"/>
    <w:rsid w:val="00B1217F"/>
    <w:rsid w:val="00B1221B"/>
    <w:rsid w:val="00B1223F"/>
    <w:rsid w:val="00B12289"/>
    <w:rsid w:val="00B122F4"/>
    <w:rsid w:val="00B125E1"/>
    <w:rsid w:val="00B126E6"/>
    <w:rsid w:val="00B126FD"/>
    <w:rsid w:val="00B12903"/>
    <w:rsid w:val="00B129A7"/>
    <w:rsid w:val="00B12EC2"/>
    <w:rsid w:val="00B1301E"/>
    <w:rsid w:val="00B13569"/>
    <w:rsid w:val="00B13631"/>
    <w:rsid w:val="00B1374F"/>
    <w:rsid w:val="00B13970"/>
    <w:rsid w:val="00B13A72"/>
    <w:rsid w:val="00B13B7A"/>
    <w:rsid w:val="00B13DCE"/>
    <w:rsid w:val="00B141E6"/>
    <w:rsid w:val="00B143CD"/>
    <w:rsid w:val="00B14724"/>
    <w:rsid w:val="00B1484B"/>
    <w:rsid w:val="00B14885"/>
    <w:rsid w:val="00B14904"/>
    <w:rsid w:val="00B14C33"/>
    <w:rsid w:val="00B14CFA"/>
    <w:rsid w:val="00B14E1F"/>
    <w:rsid w:val="00B14E31"/>
    <w:rsid w:val="00B1500E"/>
    <w:rsid w:val="00B15057"/>
    <w:rsid w:val="00B150FC"/>
    <w:rsid w:val="00B1542A"/>
    <w:rsid w:val="00B158B9"/>
    <w:rsid w:val="00B15E55"/>
    <w:rsid w:val="00B160D8"/>
    <w:rsid w:val="00B161B7"/>
    <w:rsid w:val="00B16234"/>
    <w:rsid w:val="00B1634A"/>
    <w:rsid w:val="00B163E3"/>
    <w:rsid w:val="00B16532"/>
    <w:rsid w:val="00B167A3"/>
    <w:rsid w:val="00B16AE9"/>
    <w:rsid w:val="00B17140"/>
    <w:rsid w:val="00B171F8"/>
    <w:rsid w:val="00B17208"/>
    <w:rsid w:val="00B17250"/>
    <w:rsid w:val="00B1744C"/>
    <w:rsid w:val="00B17940"/>
    <w:rsid w:val="00B17A24"/>
    <w:rsid w:val="00B17A3B"/>
    <w:rsid w:val="00B17F45"/>
    <w:rsid w:val="00B200A0"/>
    <w:rsid w:val="00B2027E"/>
    <w:rsid w:val="00B205B2"/>
    <w:rsid w:val="00B207E0"/>
    <w:rsid w:val="00B20BEA"/>
    <w:rsid w:val="00B20CC4"/>
    <w:rsid w:val="00B20E24"/>
    <w:rsid w:val="00B20EBC"/>
    <w:rsid w:val="00B20EE4"/>
    <w:rsid w:val="00B20FFF"/>
    <w:rsid w:val="00B21145"/>
    <w:rsid w:val="00B21630"/>
    <w:rsid w:val="00B2163E"/>
    <w:rsid w:val="00B2164C"/>
    <w:rsid w:val="00B2180D"/>
    <w:rsid w:val="00B219C8"/>
    <w:rsid w:val="00B21B39"/>
    <w:rsid w:val="00B21B7F"/>
    <w:rsid w:val="00B21B84"/>
    <w:rsid w:val="00B21E37"/>
    <w:rsid w:val="00B21F32"/>
    <w:rsid w:val="00B21FC7"/>
    <w:rsid w:val="00B225B2"/>
    <w:rsid w:val="00B226E8"/>
    <w:rsid w:val="00B22800"/>
    <w:rsid w:val="00B22970"/>
    <w:rsid w:val="00B22ACC"/>
    <w:rsid w:val="00B23559"/>
    <w:rsid w:val="00B236D1"/>
    <w:rsid w:val="00B23964"/>
    <w:rsid w:val="00B23B08"/>
    <w:rsid w:val="00B23C20"/>
    <w:rsid w:val="00B23EB3"/>
    <w:rsid w:val="00B2403F"/>
    <w:rsid w:val="00B243E1"/>
    <w:rsid w:val="00B244E4"/>
    <w:rsid w:val="00B2454D"/>
    <w:rsid w:val="00B245A1"/>
    <w:rsid w:val="00B24939"/>
    <w:rsid w:val="00B24A2D"/>
    <w:rsid w:val="00B24A7C"/>
    <w:rsid w:val="00B24F8A"/>
    <w:rsid w:val="00B252BA"/>
    <w:rsid w:val="00B25373"/>
    <w:rsid w:val="00B254E6"/>
    <w:rsid w:val="00B2554A"/>
    <w:rsid w:val="00B255B5"/>
    <w:rsid w:val="00B257B7"/>
    <w:rsid w:val="00B257EC"/>
    <w:rsid w:val="00B25A2E"/>
    <w:rsid w:val="00B260A4"/>
    <w:rsid w:val="00B261EE"/>
    <w:rsid w:val="00B26270"/>
    <w:rsid w:val="00B262C8"/>
    <w:rsid w:val="00B263DB"/>
    <w:rsid w:val="00B2641E"/>
    <w:rsid w:val="00B26808"/>
    <w:rsid w:val="00B2685D"/>
    <w:rsid w:val="00B269AC"/>
    <w:rsid w:val="00B26B69"/>
    <w:rsid w:val="00B26CE0"/>
    <w:rsid w:val="00B26CE5"/>
    <w:rsid w:val="00B26D5C"/>
    <w:rsid w:val="00B26F6F"/>
    <w:rsid w:val="00B27135"/>
    <w:rsid w:val="00B2714B"/>
    <w:rsid w:val="00B273B8"/>
    <w:rsid w:val="00B27608"/>
    <w:rsid w:val="00B276D3"/>
    <w:rsid w:val="00B27838"/>
    <w:rsid w:val="00B27995"/>
    <w:rsid w:val="00B27B37"/>
    <w:rsid w:val="00B27DA4"/>
    <w:rsid w:val="00B27DDB"/>
    <w:rsid w:val="00B27E40"/>
    <w:rsid w:val="00B30067"/>
    <w:rsid w:val="00B300F6"/>
    <w:rsid w:val="00B3013F"/>
    <w:rsid w:val="00B30280"/>
    <w:rsid w:val="00B30486"/>
    <w:rsid w:val="00B304C3"/>
    <w:rsid w:val="00B30571"/>
    <w:rsid w:val="00B3072F"/>
    <w:rsid w:val="00B30733"/>
    <w:rsid w:val="00B30976"/>
    <w:rsid w:val="00B30B50"/>
    <w:rsid w:val="00B30C9F"/>
    <w:rsid w:val="00B30D13"/>
    <w:rsid w:val="00B30EFF"/>
    <w:rsid w:val="00B30F90"/>
    <w:rsid w:val="00B30FF0"/>
    <w:rsid w:val="00B311A5"/>
    <w:rsid w:val="00B314CF"/>
    <w:rsid w:val="00B315E7"/>
    <w:rsid w:val="00B315E8"/>
    <w:rsid w:val="00B31668"/>
    <w:rsid w:val="00B31748"/>
    <w:rsid w:val="00B31843"/>
    <w:rsid w:val="00B31952"/>
    <w:rsid w:val="00B31999"/>
    <w:rsid w:val="00B31A8D"/>
    <w:rsid w:val="00B31BA0"/>
    <w:rsid w:val="00B3208D"/>
    <w:rsid w:val="00B321F6"/>
    <w:rsid w:val="00B322FC"/>
    <w:rsid w:val="00B329B0"/>
    <w:rsid w:val="00B32A0F"/>
    <w:rsid w:val="00B32C38"/>
    <w:rsid w:val="00B32F02"/>
    <w:rsid w:val="00B33199"/>
    <w:rsid w:val="00B332FE"/>
    <w:rsid w:val="00B335CE"/>
    <w:rsid w:val="00B3365F"/>
    <w:rsid w:val="00B336B6"/>
    <w:rsid w:val="00B33960"/>
    <w:rsid w:val="00B33B5D"/>
    <w:rsid w:val="00B33CD0"/>
    <w:rsid w:val="00B33F85"/>
    <w:rsid w:val="00B34115"/>
    <w:rsid w:val="00B3446A"/>
    <w:rsid w:val="00B345A5"/>
    <w:rsid w:val="00B3464B"/>
    <w:rsid w:val="00B346DC"/>
    <w:rsid w:val="00B34927"/>
    <w:rsid w:val="00B3496F"/>
    <w:rsid w:val="00B34B24"/>
    <w:rsid w:val="00B34D39"/>
    <w:rsid w:val="00B3508B"/>
    <w:rsid w:val="00B350F9"/>
    <w:rsid w:val="00B351DE"/>
    <w:rsid w:val="00B3532E"/>
    <w:rsid w:val="00B353B2"/>
    <w:rsid w:val="00B354F3"/>
    <w:rsid w:val="00B356CA"/>
    <w:rsid w:val="00B35909"/>
    <w:rsid w:val="00B35A0B"/>
    <w:rsid w:val="00B35A86"/>
    <w:rsid w:val="00B35C3C"/>
    <w:rsid w:val="00B36352"/>
    <w:rsid w:val="00B364FB"/>
    <w:rsid w:val="00B3680B"/>
    <w:rsid w:val="00B36908"/>
    <w:rsid w:val="00B369D8"/>
    <w:rsid w:val="00B36A69"/>
    <w:rsid w:val="00B36E0F"/>
    <w:rsid w:val="00B3712E"/>
    <w:rsid w:val="00B37447"/>
    <w:rsid w:val="00B37732"/>
    <w:rsid w:val="00B379D9"/>
    <w:rsid w:val="00B37A62"/>
    <w:rsid w:val="00B37C22"/>
    <w:rsid w:val="00B37D5E"/>
    <w:rsid w:val="00B37DA3"/>
    <w:rsid w:val="00B40123"/>
    <w:rsid w:val="00B401B6"/>
    <w:rsid w:val="00B40312"/>
    <w:rsid w:val="00B40395"/>
    <w:rsid w:val="00B40536"/>
    <w:rsid w:val="00B407F0"/>
    <w:rsid w:val="00B40936"/>
    <w:rsid w:val="00B40B0F"/>
    <w:rsid w:val="00B40C16"/>
    <w:rsid w:val="00B40D4D"/>
    <w:rsid w:val="00B40DDE"/>
    <w:rsid w:val="00B4116E"/>
    <w:rsid w:val="00B4130D"/>
    <w:rsid w:val="00B41839"/>
    <w:rsid w:val="00B41850"/>
    <w:rsid w:val="00B418D2"/>
    <w:rsid w:val="00B4190C"/>
    <w:rsid w:val="00B41A1D"/>
    <w:rsid w:val="00B41A95"/>
    <w:rsid w:val="00B41AB0"/>
    <w:rsid w:val="00B41B66"/>
    <w:rsid w:val="00B41BBF"/>
    <w:rsid w:val="00B41C8F"/>
    <w:rsid w:val="00B42043"/>
    <w:rsid w:val="00B42426"/>
    <w:rsid w:val="00B42A71"/>
    <w:rsid w:val="00B42C4C"/>
    <w:rsid w:val="00B431D1"/>
    <w:rsid w:val="00B4330A"/>
    <w:rsid w:val="00B433BA"/>
    <w:rsid w:val="00B43728"/>
    <w:rsid w:val="00B4379B"/>
    <w:rsid w:val="00B438C2"/>
    <w:rsid w:val="00B43A2D"/>
    <w:rsid w:val="00B43AD9"/>
    <w:rsid w:val="00B43D14"/>
    <w:rsid w:val="00B43DE4"/>
    <w:rsid w:val="00B44025"/>
    <w:rsid w:val="00B44092"/>
    <w:rsid w:val="00B44177"/>
    <w:rsid w:val="00B442AE"/>
    <w:rsid w:val="00B445AC"/>
    <w:rsid w:val="00B4465D"/>
    <w:rsid w:val="00B447AC"/>
    <w:rsid w:val="00B4492B"/>
    <w:rsid w:val="00B4496A"/>
    <w:rsid w:val="00B4498E"/>
    <w:rsid w:val="00B44E44"/>
    <w:rsid w:val="00B44E66"/>
    <w:rsid w:val="00B44F60"/>
    <w:rsid w:val="00B45161"/>
    <w:rsid w:val="00B452B5"/>
    <w:rsid w:val="00B453D7"/>
    <w:rsid w:val="00B454DB"/>
    <w:rsid w:val="00B45987"/>
    <w:rsid w:val="00B45DF2"/>
    <w:rsid w:val="00B45FC3"/>
    <w:rsid w:val="00B4634F"/>
    <w:rsid w:val="00B4650A"/>
    <w:rsid w:val="00B46866"/>
    <w:rsid w:val="00B46CE3"/>
    <w:rsid w:val="00B46D47"/>
    <w:rsid w:val="00B46F27"/>
    <w:rsid w:val="00B47008"/>
    <w:rsid w:val="00B4728E"/>
    <w:rsid w:val="00B472BF"/>
    <w:rsid w:val="00B47369"/>
    <w:rsid w:val="00B47448"/>
    <w:rsid w:val="00B47515"/>
    <w:rsid w:val="00B47533"/>
    <w:rsid w:val="00B475AF"/>
    <w:rsid w:val="00B47697"/>
    <w:rsid w:val="00B477F8"/>
    <w:rsid w:val="00B478CA"/>
    <w:rsid w:val="00B47911"/>
    <w:rsid w:val="00B47ABD"/>
    <w:rsid w:val="00B47B64"/>
    <w:rsid w:val="00B47DF1"/>
    <w:rsid w:val="00B47E64"/>
    <w:rsid w:val="00B47F98"/>
    <w:rsid w:val="00B502C3"/>
    <w:rsid w:val="00B505CB"/>
    <w:rsid w:val="00B50637"/>
    <w:rsid w:val="00B506CC"/>
    <w:rsid w:val="00B50C9C"/>
    <w:rsid w:val="00B50C9E"/>
    <w:rsid w:val="00B50D87"/>
    <w:rsid w:val="00B50EE2"/>
    <w:rsid w:val="00B50FFC"/>
    <w:rsid w:val="00B5146A"/>
    <w:rsid w:val="00B516A7"/>
    <w:rsid w:val="00B516CA"/>
    <w:rsid w:val="00B517AF"/>
    <w:rsid w:val="00B518E3"/>
    <w:rsid w:val="00B51BE5"/>
    <w:rsid w:val="00B51C9A"/>
    <w:rsid w:val="00B51DD8"/>
    <w:rsid w:val="00B51E89"/>
    <w:rsid w:val="00B5216E"/>
    <w:rsid w:val="00B5223E"/>
    <w:rsid w:val="00B527E5"/>
    <w:rsid w:val="00B52878"/>
    <w:rsid w:val="00B529FD"/>
    <w:rsid w:val="00B52BDA"/>
    <w:rsid w:val="00B52C2D"/>
    <w:rsid w:val="00B52D20"/>
    <w:rsid w:val="00B52D54"/>
    <w:rsid w:val="00B52D8F"/>
    <w:rsid w:val="00B52DE7"/>
    <w:rsid w:val="00B52EA5"/>
    <w:rsid w:val="00B53004"/>
    <w:rsid w:val="00B5326D"/>
    <w:rsid w:val="00B53286"/>
    <w:rsid w:val="00B53538"/>
    <w:rsid w:val="00B535DB"/>
    <w:rsid w:val="00B535ED"/>
    <w:rsid w:val="00B53714"/>
    <w:rsid w:val="00B53842"/>
    <w:rsid w:val="00B53A7A"/>
    <w:rsid w:val="00B53A9A"/>
    <w:rsid w:val="00B53FF5"/>
    <w:rsid w:val="00B54090"/>
    <w:rsid w:val="00B541FE"/>
    <w:rsid w:val="00B547D6"/>
    <w:rsid w:val="00B547E8"/>
    <w:rsid w:val="00B5497C"/>
    <w:rsid w:val="00B54D4C"/>
    <w:rsid w:val="00B54E08"/>
    <w:rsid w:val="00B54E47"/>
    <w:rsid w:val="00B550DA"/>
    <w:rsid w:val="00B552C2"/>
    <w:rsid w:val="00B552CB"/>
    <w:rsid w:val="00B55357"/>
    <w:rsid w:val="00B55419"/>
    <w:rsid w:val="00B555F7"/>
    <w:rsid w:val="00B557A2"/>
    <w:rsid w:val="00B55820"/>
    <w:rsid w:val="00B558BD"/>
    <w:rsid w:val="00B5596A"/>
    <w:rsid w:val="00B55A4A"/>
    <w:rsid w:val="00B55BCF"/>
    <w:rsid w:val="00B55D33"/>
    <w:rsid w:val="00B55D7E"/>
    <w:rsid w:val="00B55EE6"/>
    <w:rsid w:val="00B560BB"/>
    <w:rsid w:val="00B562CA"/>
    <w:rsid w:val="00B56382"/>
    <w:rsid w:val="00B5638E"/>
    <w:rsid w:val="00B56738"/>
    <w:rsid w:val="00B56932"/>
    <w:rsid w:val="00B56B02"/>
    <w:rsid w:val="00B56BA5"/>
    <w:rsid w:val="00B56D8B"/>
    <w:rsid w:val="00B56F2B"/>
    <w:rsid w:val="00B5721C"/>
    <w:rsid w:val="00B5722D"/>
    <w:rsid w:val="00B5724E"/>
    <w:rsid w:val="00B5725E"/>
    <w:rsid w:val="00B57380"/>
    <w:rsid w:val="00B57603"/>
    <w:rsid w:val="00B577AE"/>
    <w:rsid w:val="00B577E4"/>
    <w:rsid w:val="00B57987"/>
    <w:rsid w:val="00B57A62"/>
    <w:rsid w:val="00B57B81"/>
    <w:rsid w:val="00B57C0F"/>
    <w:rsid w:val="00B57D1D"/>
    <w:rsid w:val="00B57F0D"/>
    <w:rsid w:val="00B60216"/>
    <w:rsid w:val="00B603AE"/>
    <w:rsid w:val="00B606A2"/>
    <w:rsid w:val="00B607CA"/>
    <w:rsid w:val="00B6096E"/>
    <w:rsid w:val="00B60979"/>
    <w:rsid w:val="00B609A2"/>
    <w:rsid w:val="00B60A55"/>
    <w:rsid w:val="00B60BA2"/>
    <w:rsid w:val="00B60D55"/>
    <w:rsid w:val="00B60EE7"/>
    <w:rsid w:val="00B60FD8"/>
    <w:rsid w:val="00B60FDD"/>
    <w:rsid w:val="00B614E3"/>
    <w:rsid w:val="00B61568"/>
    <w:rsid w:val="00B61695"/>
    <w:rsid w:val="00B6173A"/>
    <w:rsid w:val="00B6192C"/>
    <w:rsid w:val="00B61E42"/>
    <w:rsid w:val="00B61F1A"/>
    <w:rsid w:val="00B62016"/>
    <w:rsid w:val="00B6219E"/>
    <w:rsid w:val="00B62268"/>
    <w:rsid w:val="00B622EA"/>
    <w:rsid w:val="00B62546"/>
    <w:rsid w:val="00B625FE"/>
    <w:rsid w:val="00B62C28"/>
    <w:rsid w:val="00B62C38"/>
    <w:rsid w:val="00B62C8E"/>
    <w:rsid w:val="00B62D1A"/>
    <w:rsid w:val="00B62E79"/>
    <w:rsid w:val="00B63437"/>
    <w:rsid w:val="00B63519"/>
    <w:rsid w:val="00B63870"/>
    <w:rsid w:val="00B638E8"/>
    <w:rsid w:val="00B639C6"/>
    <w:rsid w:val="00B63A3C"/>
    <w:rsid w:val="00B63A60"/>
    <w:rsid w:val="00B63C14"/>
    <w:rsid w:val="00B63CCD"/>
    <w:rsid w:val="00B63DEB"/>
    <w:rsid w:val="00B63EAC"/>
    <w:rsid w:val="00B63F12"/>
    <w:rsid w:val="00B640EA"/>
    <w:rsid w:val="00B64295"/>
    <w:rsid w:val="00B647CF"/>
    <w:rsid w:val="00B64BFD"/>
    <w:rsid w:val="00B64F95"/>
    <w:rsid w:val="00B651EB"/>
    <w:rsid w:val="00B65701"/>
    <w:rsid w:val="00B657E4"/>
    <w:rsid w:val="00B659AF"/>
    <w:rsid w:val="00B659CF"/>
    <w:rsid w:val="00B65E6E"/>
    <w:rsid w:val="00B660D6"/>
    <w:rsid w:val="00B66189"/>
    <w:rsid w:val="00B6618B"/>
    <w:rsid w:val="00B66224"/>
    <w:rsid w:val="00B668CE"/>
    <w:rsid w:val="00B66D03"/>
    <w:rsid w:val="00B66DE6"/>
    <w:rsid w:val="00B67033"/>
    <w:rsid w:val="00B67179"/>
    <w:rsid w:val="00B6720E"/>
    <w:rsid w:val="00B6783F"/>
    <w:rsid w:val="00B678D9"/>
    <w:rsid w:val="00B67D08"/>
    <w:rsid w:val="00B67E60"/>
    <w:rsid w:val="00B67F45"/>
    <w:rsid w:val="00B67FE9"/>
    <w:rsid w:val="00B70072"/>
    <w:rsid w:val="00B7018F"/>
    <w:rsid w:val="00B70680"/>
    <w:rsid w:val="00B709B1"/>
    <w:rsid w:val="00B70B82"/>
    <w:rsid w:val="00B70C10"/>
    <w:rsid w:val="00B70C59"/>
    <w:rsid w:val="00B70DA2"/>
    <w:rsid w:val="00B70EF9"/>
    <w:rsid w:val="00B70F3D"/>
    <w:rsid w:val="00B70FC6"/>
    <w:rsid w:val="00B710B7"/>
    <w:rsid w:val="00B711E9"/>
    <w:rsid w:val="00B71698"/>
    <w:rsid w:val="00B71967"/>
    <w:rsid w:val="00B71CB3"/>
    <w:rsid w:val="00B71D0D"/>
    <w:rsid w:val="00B71E96"/>
    <w:rsid w:val="00B7207C"/>
    <w:rsid w:val="00B72156"/>
    <w:rsid w:val="00B72217"/>
    <w:rsid w:val="00B72232"/>
    <w:rsid w:val="00B722EA"/>
    <w:rsid w:val="00B722FC"/>
    <w:rsid w:val="00B7248E"/>
    <w:rsid w:val="00B72575"/>
    <w:rsid w:val="00B72711"/>
    <w:rsid w:val="00B72A40"/>
    <w:rsid w:val="00B72F69"/>
    <w:rsid w:val="00B73239"/>
    <w:rsid w:val="00B732BD"/>
    <w:rsid w:val="00B732FF"/>
    <w:rsid w:val="00B7336A"/>
    <w:rsid w:val="00B736B5"/>
    <w:rsid w:val="00B73941"/>
    <w:rsid w:val="00B7396C"/>
    <w:rsid w:val="00B73FC9"/>
    <w:rsid w:val="00B73FE6"/>
    <w:rsid w:val="00B7402B"/>
    <w:rsid w:val="00B74395"/>
    <w:rsid w:val="00B743F7"/>
    <w:rsid w:val="00B74489"/>
    <w:rsid w:val="00B7493F"/>
    <w:rsid w:val="00B74FAB"/>
    <w:rsid w:val="00B75424"/>
    <w:rsid w:val="00B7565C"/>
    <w:rsid w:val="00B757BC"/>
    <w:rsid w:val="00B759BC"/>
    <w:rsid w:val="00B75CCA"/>
    <w:rsid w:val="00B76075"/>
    <w:rsid w:val="00B76173"/>
    <w:rsid w:val="00B7634A"/>
    <w:rsid w:val="00B7637B"/>
    <w:rsid w:val="00B76498"/>
    <w:rsid w:val="00B7649D"/>
    <w:rsid w:val="00B76642"/>
    <w:rsid w:val="00B7674C"/>
    <w:rsid w:val="00B76805"/>
    <w:rsid w:val="00B768F8"/>
    <w:rsid w:val="00B76923"/>
    <w:rsid w:val="00B769BF"/>
    <w:rsid w:val="00B76B72"/>
    <w:rsid w:val="00B76DA0"/>
    <w:rsid w:val="00B76F99"/>
    <w:rsid w:val="00B773E0"/>
    <w:rsid w:val="00B7747C"/>
    <w:rsid w:val="00B77834"/>
    <w:rsid w:val="00B7790D"/>
    <w:rsid w:val="00B77A2B"/>
    <w:rsid w:val="00B77F1D"/>
    <w:rsid w:val="00B77F44"/>
    <w:rsid w:val="00B77FD4"/>
    <w:rsid w:val="00B802ED"/>
    <w:rsid w:val="00B80335"/>
    <w:rsid w:val="00B80537"/>
    <w:rsid w:val="00B805E5"/>
    <w:rsid w:val="00B80699"/>
    <w:rsid w:val="00B80964"/>
    <w:rsid w:val="00B809BC"/>
    <w:rsid w:val="00B81074"/>
    <w:rsid w:val="00B81341"/>
    <w:rsid w:val="00B817A8"/>
    <w:rsid w:val="00B81840"/>
    <w:rsid w:val="00B818FD"/>
    <w:rsid w:val="00B81A77"/>
    <w:rsid w:val="00B81B44"/>
    <w:rsid w:val="00B81E05"/>
    <w:rsid w:val="00B81E1E"/>
    <w:rsid w:val="00B81E6B"/>
    <w:rsid w:val="00B81FFF"/>
    <w:rsid w:val="00B82161"/>
    <w:rsid w:val="00B821D1"/>
    <w:rsid w:val="00B82206"/>
    <w:rsid w:val="00B82318"/>
    <w:rsid w:val="00B8242A"/>
    <w:rsid w:val="00B82669"/>
    <w:rsid w:val="00B82712"/>
    <w:rsid w:val="00B82769"/>
    <w:rsid w:val="00B828BD"/>
    <w:rsid w:val="00B8295F"/>
    <w:rsid w:val="00B8296A"/>
    <w:rsid w:val="00B829F8"/>
    <w:rsid w:val="00B82AC7"/>
    <w:rsid w:val="00B82CE5"/>
    <w:rsid w:val="00B82D91"/>
    <w:rsid w:val="00B82DB2"/>
    <w:rsid w:val="00B82F48"/>
    <w:rsid w:val="00B83019"/>
    <w:rsid w:val="00B83066"/>
    <w:rsid w:val="00B83253"/>
    <w:rsid w:val="00B836D3"/>
    <w:rsid w:val="00B83874"/>
    <w:rsid w:val="00B83B32"/>
    <w:rsid w:val="00B83CC7"/>
    <w:rsid w:val="00B83D54"/>
    <w:rsid w:val="00B83F09"/>
    <w:rsid w:val="00B841F8"/>
    <w:rsid w:val="00B846E8"/>
    <w:rsid w:val="00B848B8"/>
    <w:rsid w:val="00B849DB"/>
    <w:rsid w:val="00B84CAE"/>
    <w:rsid w:val="00B85185"/>
    <w:rsid w:val="00B85267"/>
    <w:rsid w:val="00B852B5"/>
    <w:rsid w:val="00B853D3"/>
    <w:rsid w:val="00B8553E"/>
    <w:rsid w:val="00B8572C"/>
    <w:rsid w:val="00B857A8"/>
    <w:rsid w:val="00B857CF"/>
    <w:rsid w:val="00B85842"/>
    <w:rsid w:val="00B85A10"/>
    <w:rsid w:val="00B85B1C"/>
    <w:rsid w:val="00B85B4F"/>
    <w:rsid w:val="00B85B58"/>
    <w:rsid w:val="00B85D6E"/>
    <w:rsid w:val="00B85D83"/>
    <w:rsid w:val="00B85EEB"/>
    <w:rsid w:val="00B85F2B"/>
    <w:rsid w:val="00B860E1"/>
    <w:rsid w:val="00B8611E"/>
    <w:rsid w:val="00B8631F"/>
    <w:rsid w:val="00B8635A"/>
    <w:rsid w:val="00B86415"/>
    <w:rsid w:val="00B867BC"/>
    <w:rsid w:val="00B867F3"/>
    <w:rsid w:val="00B868D3"/>
    <w:rsid w:val="00B86CC3"/>
    <w:rsid w:val="00B86CE7"/>
    <w:rsid w:val="00B86DE8"/>
    <w:rsid w:val="00B86EC8"/>
    <w:rsid w:val="00B870E6"/>
    <w:rsid w:val="00B8711D"/>
    <w:rsid w:val="00B8720A"/>
    <w:rsid w:val="00B8721E"/>
    <w:rsid w:val="00B872E7"/>
    <w:rsid w:val="00B875C9"/>
    <w:rsid w:val="00B877BB"/>
    <w:rsid w:val="00B87A45"/>
    <w:rsid w:val="00B87BE5"/>
    <w:rsid w:val="00B87BFE"/>
    <w:rsid w:val="00B87C0C"/>
    <w:rsid w:val="00B87C1C"/>
    <w:rsid w:val="00B87D45"/>
    <w:rsid w:val="00B87F65"/>
    <w:rsid w:val="00B904C0"/>
    <w:rsid w:val="00B908F6"/>
    <w:rsid w:val="00B90906"/>
    <w:rsid w:val="00B909B8"/>
    <w:rsid w:val="00B90A25"/>
    <w:rsid w:val="00B90B23"/>
    <w:rsid w:val="00B90EAB"/>
    <w:rsid w:val="00B91152"/>
    <w:rsid w:val="00B914AA"/>
    <w:rsid w:val="00B91DBE"/>
    <w:rsid w:val="00B924DC"/>
    <w:rsid w:val="00B92678"/>
    <w:rsid w:val="00B92D6A"/>
    <w:rsid w:val="00B92DA6"/>
    <w:rsid w:val="00B92E62"/>
    <w:rsid w:val="00B92EB0"/>
    <w:rsid w:val="00B92F1E"/>
    <w:rsid w:val="00B931A5"/>
    <w:rsid w:val="00B931B5"/>
    <w:rsid w:val="00B9326A"/>
    <w:rsid w:val="00B9340E"/>
    <w:rsid w:val="00B93416"/>
    <w:rsid w:val="00B93458"/>
    <w:rsid w:val="00B938A5"/>
    <w:rsid w:val="00B93A72"/>
    <w:rsid w:val="00B93B06"/>
    <w:rsid w:val="00B93DAA"/>
    <w:rsid w:val="00B93FBC"/>
    <w:rsid w:val="00B941E0"/>
    <w:rsid w:val="00B9436A"/>
    <w:rsid w:val="00B943C2"/>
    <w:rsid w:val="00B944C8"/>
    <w:rsid w:val="00B946DC"/>
    <w:rsid w:val="00B9487A"/>
    <w:rsid w:val="00B94B9F"/>
    <w:rsid w:val="00B94C15"/>
    <w:rsid w:val="00B94CBF"/>
    <w:rsid w:val="00B94DAA"/>
    <w:rsid w:val="00B94E7E"/>
    <w:rsid w:val="00B94EF9"/>
    <w:rsid w:val="00B94F91"/>
    <w:rsid w:val="00B950ED"/>
    <w:rsid w:val="00B950FC"/>
    <w:rsid w:val="00B9516C"/>
    <w:rsid w:val="00B951AC"/>
    <w:rsid w:val="00B95265"/>
    <w:rsid w:val="00B95373"/>
    <w:rsid w:val="00B9565B"/>
    <w:rsid w:val="00B9575D"/>
    <w:rsid w:val="00B95CF5"/>
    <w:rsid w:val="00B95EDB"/>
    <w:rsid w:val="00B9611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714D"/>
    <w:rsid w:val="00B97207"/>
    <w:rsid w:val="00B9722E"/>
    <w:rsid w:val="00B9746C"/>
    <w:rsid w:val="00B976BA"/>
    <w:rsid w:val="00B978B2"/>
    <w:rsid w:val="00B97940"/>
    <w:rsid w:val="00B9798C"/>
    <w:rsid w:val="00BA0031"/>
    <w:rsid w:val="00BA017B"/>
    <w:rsid w:val="00BA02EC"/>
    <w:rsid w:val="00BA0301"/>
    <w:rsid w:val="00BA056F"/>
    <w:rsid w:val="00BA05CF"/>
    <w:rsid w:val="00BA089A"/>
    <w:rsid w:val="00BA0AD8"/>
    <w:rsid w:val="00BA0BE8"/>
    <w:rsid w:val="00BA0F35"/>
    <w:rsid w:val="00BA115A"/>
    <w:rsid w:val="00BA11BC"/>
    <w:rsid w:val="00BA1A74"/>
    <w:rsid w:val="00BA1CE1"/>
    <w:rsid w:val="00BA20B6"/>
    <w:rsid w:val="00BA2257"/>
    <w:rsid w:val="00BA244C"/>
    <w:rsid w:val="00BA2470"/>
    <w:rsid w:val="00BA2793"/>
    <w:rsid w:val="00BA2A18"/>
    <w:rsid w:val="00BA2F33"/>
    <w:rsid w:val="00BA30CB"/>
    <w:rsid w:val="00BA3179"/>
    <w:rsid w:val="00BA3790"/>
    <w:rsid w:val="00BA3AAB"/>
    <w:rsid w:val="00BA3BF0"/>
    <w:rsid w:val="00BA3C03"/>
    <w:rsid w:val="00BA3CAE"/>
    <w:rsid w:val="00BA3F90"/>
    <w:rsid w:val="00BA3FB1"/>
    <w:rsid w:val="00BA4324"/>
    <w:rsid w:val="00BA49C3"/>
    <w:rsid w:val="00BA4B1B"/>
    <w:rsid w:val="00BA4BB8"/>
    <w:rsid w:val="00BA501C"/>
    <w:rsid w:val="00BA52D6"/>
    <w:rsid w:val="00BA5595"/>
    <w:rsid w:val="00BA5668"/>
    <w:rsid w:val="00BA5901"/>
    <w:rsid w:val="00BA5982"/>
    <w:rsid w:val="00BA59AF"/>
    <w:rsid w:val="00BA5BD1"/>
    <w:rsid w:val="00BA5C68"/>
    <w:rsid w:val="00BA5D06"/>
    <w:rsid w:val="00BA5E3D"/>
    <w:rsid w:val="00BA61B9"/>
    <w:rsid w:val="00BA62DF"/>
    <w:rsid w:val="00BA6405"/>
    <w:rsid w:val="00BA651A"/>
    <w:rsid w:val="00BA6572"/>
    <w:rsid w:val="00BA66AA"/>
    <w:rsid w:val="00BA673A"/>
    <w:rsid w:val="00BA6799"/>
    <w:rsid w:val="00BA67DA"/>
    <w:rsid w:val="00BA68D0"/>
    <w:rsid w:val="00BA695E"/>
    <w:rsid w:val="00BA6973"/>
    <w:rsid w:val="00BA697A"/>
    <w:rsid w:val="00BA6A69"/>
    <w:rsid w:val="00BA6A87"/>
    <w:rsid w:val="00BA6D70"/>
    <w:rsid w:val="00BA6EB0"/>
    <w:rsid w:val="00BA6F9C"/>
    <w:rsid w:val="00BA7164"/>
    <w:rsid w:val="00BA7228"/>
    <w:rsid w:val="00BA7359"/>
    <w:rsid w:val="00BA77B0"/>
    <w:rsid w:val="00BA7813"/>
    <w:rsid w:val="00BA7900"/>
    <w:rsid w:val="00BA7A00"/>
    <w:rsid w:val="00BA7CF6"/>
    <w:rsid w:val="00BA7DB8"/>
    <w:rsid w:val="00BA7F9C"/>
    <w:rsid w:val="00BB0042"/>
    <w:rsid w:val="00BB0082"/>
    <w:rsid w:val="00BB0093"/>
    <w:rsid w:val="00BB0112"/>
    <w:rsid w:val="00BB0258"/>
    <w:rsid w:val="00BB0277"/>
    <w:rsid w:val="00BB035A"/>
    <w:rsid w:val="00BB06B7"/>
    <w:rsid w:val="00BB08E4"/>
    <w:rsid w:val="00BB0937"/>
    <w:rsid w:val="00BB0D91"/>
    <w:rsid w:val="00BB0E1C"/>
    <w:rsid w:val="00BB0E4C"/>
    <w:rsid w:val="00BB1163"/>
    <w:rsid w:val="00BB11F9"/>
    <w:rsid w:val="00BB1245"/>
    <w:rsid w:val="00BB12EB"/>
    <w:rsid w:val="00BB1356"/>
    <w:rsid w:val="00BB1520"/>
    <w:rsid w:val="00BB1620"/>
    <w:rsid w:val="00BB1804"/>
    <w:rsid w:val="00BB19A9"/>
    <w:rsid w:val="00BB1A33"/>
    <w:rsid w:val="00BB1BA5"/>
    <w:rsid w:val="00BB1C21"/>
    <w:rsid w:val="00BB1CB5"/>
    <w:rsid w:val="00BB1E18"/>
    <w:rsid w:val="00BB20F6"/>
    <w:rsid w:val="00BB2120"/>
    <w:rsid w:val="00BB2477"/>
    <w:rsid w:val="00BB2B15"/>
    <w:rsid w:val="00BB2B17"/>
    <w:rsid w:val="00BB2B9A"/>
    <w:rsid w:val="00BB30EA"/>
    <w:rsid w:val="00BB3294"/>
    <w:rsid w:val="00BB355D"/>
    <w:rsid w:val="00BB35E4"/>
    <w:rsid w:val="00BB36CB"/>
    <w:rsid w:val="00BB3874"/>
    <w:rsid w:val="00BB3AB8"/>
    <w:rsid w:val="00BB3DB2"/>
    <w:rsid w:val="00BB3DCE"/>
    <w:rsid w:val="00BB40DF"/>
    <w:rsid w:val="00BB41A1"/>
    <w:rsid w:val="00BB423A"/>
    <w:rsid w:val="00BB4278"/>
    <w:rsid w:val="00BB42BF"/>
    <w:rsid w:val="00BB42CA"/>
    <w:rsid w:val="00BB4431"/>
    <w:rsid w:val="00BB45A9"/>
    <w:rsid w:val="00BB45D1"/>
    <w:rsid w:val="00BB4811"/>
    <w:rsid w:val="00BB4870"/>
    <w:rsid w:val="00BB4A44"/>
    <w:rsid w:val="00BB4C4A"/>
    <w:rsid w:val="00BB4D20"/>
    <w:rsid w:val="00BB4F78"/>
    <w:rsid w:val="00BB5047"/>
    <w:rsid w:val="00BB52F7"/>
    <w:rsid w:val="00BB53B7"/>
    <w:rsid w:val="00BB54E9"/>
    <w:rsid w:val="00BB54EA"/>
    <w:rsid w:val="00BB57CD"/>
    <w:rsid w:val="00BB58DD"/>
    <w:rsid w:val="00BB5994"/>
    <w:rsid w:val="00BB5AE1"/>
    <w:rsid w:val="00BB6042"/>
    <w:rsid w:val="00BB6086"/>
    <w:rsid w:val="00BB62F5"/>
    <w:rsid w:val="00BB642B"/>
    <w:rsid w:val="00BB64D1"/>
    <w:rsid w:val="00BB6507"/>
    <w:rsid w:val="00BB695A"/>
    <w:rsid w:val="00BB69B5"/>
    <w:rsid w:val="00BB6A97"/>
    <w:rsid w:val="00BB6AC0"/>
    <w:rsid w:val="00BB6C19"/>
    <w:rsid w:val="00BB6D0A"/>
    <w:rsid w:val="00BB6D8B"/>
    <w:rsid w:val="00BB6E2D"/>
    <w:rsid w:val="00BB6EA1"/>
    <w:rsid w:val="00BB6F52"/>
    <w:rsid w:val="00BB6FC7"/>
    <w:rsid w:val="00BB6FF8"/>
    <w:rsid w:val="00BB7059"/>
    <w:rsid w:val="00BB71D4"/>
    <w:rsid w:val="00BB7249"/>
    <w:rsid w:val="00BB72F5"/>
    <w:rsid w:val="00BB73FC"/>
    <w:rsid w:val="00BB75FE"/>
    <w:rsid w:val="00BB7718"/>
    <w:rsid w:val="00BB790E"/>
    <w:rsid w:val="00BB7A28"/>
    <w:rsid w:val="00BB7AE3"/>
    <w:rsid w:val="00BB7BB5"/>
    <w:rsid w:val="00BB7C21"/>
    <w:rsid w:val="00BB7E25"/>
    <w:rsid w:val="00BC0254"/>
    <w:rsid w:val="00BC027A"/>
    <w:rsid w:val="00BC0792"/>
    <w:rsid w:val="00BC0AE4"/>
    <w:rsid w:val="00BC0BB4"/>
    <w:rsid w:val="00BC0D93"/>
    <w:rsid w:val="00BC108C"/>
    <w:rsid w:val="00BC1259"/>
    <w:rsid w:val="00BC12B2"/>
    <w:rsid w:val="00BC12FD"/>
    <w:rsid w:val="00BC152E"/>
    <w:rsid w:val="00BC155B"/>
    <w:rsid w:val="00BC1625"/>
    <w:rsid w:val="00BC18B0"/>
    <w:rsid w:val="00BC196E"/>
    <w:rsid w:val="00BC197F"/>
    <w:rsid w:val="00BC1A14"/>
    <w:rsid w:val="00BC1CF9"/>
    <w:rsid w:val="00BC1D38"/>
    <w:rsid w:val="00BC201C"/>
    <w:rsid w:val="00BC20D8"/>
    <w:rsid w:val="00BC2224"/>
    <w:rsid w:val="00BC2290"/>
    <w:rsid w:val="00BC2776"/>
    <w:rsid w:val="00BC29BB"/>
    <w:rsid w:val="00BC2B1B"/>
    <w:rsid w:val="00BC2EF7"/>
    <w:rsid w:val="00BC3036"/>
    <w:rsid w:val="00BC3196"/>
    <w:rsid w:val="00BC322F"/>
    <w:rsid w:val="00BC33D7"/>
    <w:rsid w:val="00BC3669"/>
    <w:rsid w:val="00BC3930"/>
    <w:rsid w:val="00BC3B82"/>
    <w:rsid w:val="00BC3C93"/>
    <w:rsid w:val="00BC3DE8"/>
    <w:rsid w:val="00BC3E5E"/>
    <w:rsid w:val="00BC3E8E"/>
    <w:rsid w:val="00BC3ED9"/>
    <w:rsid w:val="00BC3FC6"/>
    <w:rsid w:val="00BC408D"/>
    <w:rsid w:val="00BC4124"/>
    <w:rsid w:val="00BC4182"/>
    <w:rsid w:val="00BC42B1"/>
    <w:rsid w:val="00BC4379"/>
    <w:rsid w:val="00BC44AD"/>
    <w:rsid w:val="00BC455C"/>
    <w:rsid w:val="00BC46CD"/>
    <w:rsid w:val="00BC470C"/>
    <w:rsid w:val="00BC485C"/>
    <w:rsid w:val="00BC4B2E"/>
    <w:rsid w:val="00BC4F07"/>
    <w:rsid w:val="00BC4F3C"/>
    <w:rsid w:val="00BC5028"/>
    <w:rsid w:val="00BC5178"/>
    <w:rsid w:val="00BC5213"/>
    <w:rsid w:val="00BC52AD"/>
    <w:rsid w:val="00BC5306"/>
    <w:rsid w:val="00BC5377"/>
    <w:rsid w:val="00BC561C"/>
    <w:rsid w:val="00BC5840"/>
    <w:rsid w:val="00BC5901"/>
    <w:rsid w:val="00BC5AF9"/>
    <w:rsid w:val="00BC5D8F"/>
    <w:rsid w:val="00BC654F"/>
    <w:rsid w:val="00BC65C4"/>
    <w:rsid w:val="00BC66A3"/>
    <w:rsid w:val="00BC6BE4"/>
    <w:rsid w:val="00BC6CA3"/>
    <w:rsid w:val="00BC6D6D"/>
    <w:rsid w:val="00BC700B"/>
    <w:rsid w:val="00BC7153"/>
    <w:rsid w:val="00BC745A"/>
    <w:rsid w:val="00BC76CD"/>
    <w:rsid w:val="00BC7856"/>
    <w:rsid w:val="00BC7931"/>
    <w:rsid w:val="00BC7DEA"/>
    <w:rsid w:val="00BD01B3"/>
    <w:rsid w:val="00BD03F5"/>
    <w:rsid w:val="00BD0667"/>
    <w:rsid w:val="00BD075C"/>
    <w:rsid w:val="00BD080E"/>
    <w:rsid w:val="00BD0DAB"/>
    <w:rsid w:val="00BD0E0E"/>
    <w:rsid w:val="00BD0E52"/>
    <w:rsid w:val="00BD1130"/>
    <w:rsid w:val="00BD13BF"/>
    <w:rsid w:val="00BD1415"/>
    <w:rsid w:val="00BD15DC"/>
    <w:rsid w:val="00BD1635"/>
    <w:rsid w:val="00BD1865"/>
    <w:rsid w:val="00BD187B"/>
    <w:rsid w:val="00BD1BB1"/>
    <w:rsid w:val="00BD1BD4"/>
    <w:rsid w:val="00BD1D78"/>
    <w:rsid w:val="00BD1DAF"/>
    <w:rsid w:val="00BD1EDC"/>
    <w:rsid w:val="00BD20D5"/>
    <w:rsid w:val="00BD20E3"/>
    <w:rsid w:val="00BD2115"/>
    <w:rsid w:val="00BD2250"/>
    <w:rsid w:val="00BD22CC"/>
    <w:rsid w:val="00BD2341"/>
    <w:rsid w:val="00BD26BA"/>
    <w:rsid w:val="00BD26DB"/>
    <w:rsid w:val="00BD2995"/>
    <w:rsid w:val="00BD2C2C"/>
    <w:rsid w:val="00BD2FD7"/>
    <w:rsid w:val="00BD30E1"/>
    <w:rsid w:val="00BD3212"/>
    <w:rsid w:val="00BD3443"/>
    <w:rsid w:val="00BD34BB"/>
    <w:rsid w:val="00BD3534"/>
    <w:rsid w:val="00BD3563"/>
    <w:rsid w:val="00BD3797"/>
    <w:rsid w:val="00BD3848"/>
    <w:rsid w:val="00BD390F"/>
    <w:rsid w:val="00BD39FA"/>
    <w:rsid w:val="00BD3C2F"/>
    <w:rsid w:val="00BD3E74"/>
    <w:rsid w:val="00BD3F65"/>
    <w:rsid w:val="00BD4014"/>
    <w:rsid w:val="00BD448B"/>
    <w:rsid w:val="00BD4772"/>
    <w:rsid w:val="00BD4786"/>
    <w:rsid w:val="00BD479A"/>
    <w:rsid w:val="00BD4D74"/>
    <w:rsid w:val="00BD4EB4"/>
    <w:rsid w:val="00BD4FB8"/>
    <w:rsid w:val="00BD5144"/>
    <w:rsid w:val="00BD5151"/>
    <w:rsid w:val="00BD5265"/>
    <w:rsid w:val="00BD54EA"/>
    <w:rsid w:val="00BD56FB"/>
    <w:rsid w:val="00BD577A"/>
    <w:rsid w:val="00BD5783"/>
    <w:rsid w:val="00BD57E1"/>
    <w:rsid w:val="00BD582E"/>
    <w:rsid w:val="00BD5860"/>
    <w:rsid w:val="00BD590E"/>
    <w:rsid w:val="00BD5B83"/>
    <w:rsid w:val="00BD5BFB"/>
    <w:rsid w:val="00BD5C53"/>
    <w:rsid w:val="00BD5D38"/>
    <w:rsid w:val="00BD5DA5"/>
    <w:rsid w:val="00BD5E03"/>
    <w:rsid w:val="00BD6052"/>
    <w:rsid w:val="00BD62E2"/>
    <w:rsid w:val="00BD6616"/>
    <w:rsid w:val="00BD6850"/>
    <w:rsid w:val="00BD6A57"/>
    <w:rsid w:val="00BD6B88"/>
    <w:rsid w:val="00BD6CB6"/>
    <w:rsid w:val="00BD71C7"/>
    <w:rsid w:val="00BD723A"/>
    <w:rsid w:val="00BD75E9"/>
    <w:rsid w:val="00BD7683"/>
    <w:rsid w:val="00BD76A3"/>
    <w:rsid w:val="00BD76C0"/>
    <w:rsid w:val="00BD79EA"/>
    <w:rsid w:val="00BD7A2A"/>
    <w:rsid w:val="00BD7E03"/>
    <w:rsid w:val="00BE002C"/>
    <w:rsid w:val="00BE00D3"/>
    <w:rsid w:val="00BE024C"/>
    <w:rsid w:val="00BE0280"/>
    <w:rsid w:val="00BE02B5"/>
    <w:rsid w:val="00BE0682"/>
    <w:rsid w:val="00BE08CB"/>
    <w:rsid w:val="00BE0955"/>
    <w:rsid w:val="00BE09E5"/>
    <w:rsid w:val="00BE0B61"/>
    <w:rsid w:val="00BE0C02"/>
    <w:rsid w:val="00BE0D0C"/>
    <w:rsid w:val="00BE0D10"/>
    <w:rsid w:val="00BE0DA9"/>
    <w:rsid w:val="00BE1020"/>
    <w:rsid w:val="00BE1354"/>
    <w:rsid w:val="00BE1573"/>
    <w:rsid w:val="00BE19CA"/>
    <w:rsid w:val="00BE1A15"/>
    <w:rsid w:val="00BE1CA7"/>
    <w:rsid w:val="00BE1CBE"/>
    <w:rsid w:val="00BE1E1A"/>
    <w:rsid w:val="00BE1E6B"/>
    <w:rsid w:val="00BE1E7C"/>
    <w:rsid w:val="00BE2183"/>
    <w:rsid w:val="00BE22C0"/>
    <w:rsid w:val="00BE2372"/>
    <w:rsid w:val="00BE23DB"/>
    <w:rsid w:val="00BE2659"/>
    <w:rsid w:val="00BE275F"/>
    <w:rsid w:val="00BE2772"/>
    <w:rsid w:val="00BE27FA"/>
    <w:rsid w:val="00BE2816"/>
    <w:rsid w:val="00BE2B5E"/>
    <w:rsid w:val="00BE30EA"/>
    <w:rsid w:val="00BE32B0"/>
    <w:rsid w:val="00BE32D7"/>
    <w:rsid w:val="00BE34A3"/>
    <w:rsid w:val="00BE3575"/>
    <w:rsid w:val="00BE3780"/>
    <w:rsid w:val="00BE382A"/>
    <w:rsid w:val="00BE3874"/>
    <w:rsid w:val="00BE38BE"/>
    <w:rsid w:val="00BE39ED"/>
    <w:rsid w:val="00BE3A3E"/>
    <w:rsid w:val="00BE3A5E"/>
    <w:rsid w:val="00BE3E33"/>
    <w:rsid w:val="00BE3ECB"/>
    <w:rsid w:val="00BE3F0F"/>
    <w:rsid w:val="00BE3F8D"/>
    <w:rsid w:val="00BE405D"/>
    <w:rsid w:val="00BE43BA"/>
    <w:rsid w:val="00BE4466"/>
    <w:rsid w:val="00BE462E"/>
    <w:rsid w:val="00BE50C4"/>
    <w:rsid w:val="00BE51DD"/>
    <w:rsid w:val="00BE5266"/>
    <w:rsid w:val="00BE541F"/>
    <w:rsid w:val="00BE5422"/>
    <w:rsid w:val="00BE580A"/>
    <w:rsid w:val="00BE5852"/>
    <w:rsid w:val="00BE5AF0"/>
    <w:rsid w:val="00BE6B8B"/>
    <w:rsid w:val="00BE6D1E"/>
    <w:rsid w:val="00BE6DC7"/>
    <w:rsid w:val="00BE7068"/>
    <w:rsid w:val="00BE708D"/>
    <w:rsid w:val="00BE71C2"/>
    <w:rsid w:val="00BE71C6"/>
    <w:rsid w:val="00BE720F"/>
    <w:rsid w:val="00BE7440"/>
    <w:rsid w:val="00BE7480"/>
    <w:rsid w:val="00BE748C"/>
    <w:rsid w:val="00BE7993"/>
    <w:rsid w:val="00BE7BA2"/>
    <w:rsid w:val="00BE7DB2"/>
    <w:rsid w:val="00BF0566"/>
    <w:rsid w:val="00BF06E7"/>
    <w:rsid w:val="00BF0822"/>
    <w:rsid w:val="00BF0E55"/>
    <w:rsid w:val="00BF0F89"/>
    <w:rsid w:val="00BF1042"/>
    <w:rsid w:val="00BF108B"/>
    <w:rsid w:val="00BF1160"/>
    <w:rsid w:val="00BF14D8"/>
    <w:rsid w:val="00BF15F2"/>
    <w:rsid w:val="00BF167D"/>
    <w:rsid w:val="00BF1955"/>
    <w:rsid w:val="00BF19A4"/>
    <w:rsid w:val="00BF1B10"/>
    <w:rsid w:val="00BF1B55"/>
    <w:rsid w:val="00BF1B79"/>
    <w:rsid w:val="00BF1C6C"/>
    <w:rsid w:val="00BF2117"/>
    <w:rsid w:val="00BF214F"/>
    <w:rsid w:val="00BF251A"/>
    <w:rsid w:val="00BF27DD"/>
    <w:rsid w:val="00BF296A"/>
    <w:rsid w:val="00BF2B60"/>
    <w:rsid w:val="00BF323E"/>
    <w:rsid w:val="00BF35F7"/>
    <w:rsid w:val="00BF37BB"/>
    <w:rsid w:val="00BF38E0"/>
    <w:rsid w:val="00BF397C"/>
    <w:rsid w:val="00BF3A2B"/>
    <w:rsid w:val="00BF3A58"/>
    <w:rsid w:val="00BF3CA1"/>
    <w:rsid w:val="00BF3CE0"/>
    <w:rsid w:val="00BF3F46"/>
    <w:rsid w:val="00BF3F90"/>
    <w:rsid w:val="00BF449B"/>
    <w:rsid w:val="00BF45D4"/>
    <w:rsid w:val="00BF4864"/>
    <w:rsid w:val="00BF49DE"/>
    <w:rsid w:val="00BF4A98"/>
    <w:rsid w:val="00BF4B5A"/>
    <w:rsid w:val="00BF51AB"/>
    <w:rsid w:val="00BF5317"/>
    <w:rsid w:val="00BF5A9B"/>
    <w:rsid w:val="00BF5E43"/>
    <w:rsid w:val="00BF5E60"/>
    <w:rsid w:val="00BF5F12"/>
    <w:rsid w:val="00BF60EE"/>
    <w:rsid w:val="00BF61AF"/>
    <w:rsid w:val="00BF64E4"/>
    <w:rsid w:val="00BF660A"/>
    <w:rsid w:val="00BF6924"/>
    <w:rsid w:val="00BF6A3C"/>
    <w:rsid w:val="00BF6B63"/>
    <w:rsid w:val="00BF6B9F"/>
    <w:rsid w:val="00BF6EEC"/>
    <w:rsid w:val="00BF708D"/>
    <w:rsid w:val="00BF71AB"/>
    <w:rsid w:val="00BF724A"/>
    <w:rsid w:val="00BF72BE"/>
    <w:rsid w:val="00BF76B0"/>
    <w:rsid w:val="00BF79E6"/>
    <w:rsid w:val="00BF7DF3"/>
    <w:rsid w:val="00C00242"/>
    <w:rsid w:val="00C0069D"/>
    <w:rsid w:val="00C00B94"/>
    <w:rsid w:val="00C00D28"/>
    <w:rsid w:val="00C00D9A"/>
    <w:rsid w:val="00C010DC"/>
    <w:rsid w:val="00C011D4"/>
    <w:rsid w:val="00C012F2"/>
    <w:rsid w:val="00C013B3"/>
    <w:rsid w:val="00C0168A"/>
    <w:rsid w:val="00C016B6"/>
    <w:rsid w:val="00C01B44"/>
    <w:rsid w:val="00C01B8B"/>
    <w:rsid w:val="00C01BD8"/>
    <w:rsid w:val="00C01C7F"/>
    <w:rsid w:val="00C01FAC"/>
    <w:rsid w:val="00C02167"/>
    <w:rsid w:val="00C023AA"/>
    <w:rsid w:val="00C02618"/>
    <w:rsid w:val="00C02802"/>
    <w:rsid w:val="00C02A88"/>
    <w:rsid w:val="00C02D74"/>
    <w:rsid w:val="00C02FD2"/>
    <w:rsid w:val="00C03215"/>
    <w:rsid w:val="00C0391F"/>
    <w:rsid w:val="00C0398D"/>
    <w:rsid w:val="00C03C44"/>
    <w:rsid w:val="00C03F3F"/>
    <w:rsid w:val="00C03F4A"/>
    <w:rsid w:val="00C04171"/>
    <w:rsid w:val="00C0438C"/>
    <w:rsid w:val="00C0461B"/>
    <w:rsid w:val="00C04677"/>
    <w:rsid w:val="00C04BEF"/>
    <w:rsid w:val="00C04BF5"/>
    <w:rsid w:val="00C04C90"/>
    <w:rsid w:val="00C04F0E"/>
    <w:rsid w:val="00C050D7"/>
    <w:rsid w:val="00C05255"/>
    <w:rsid w:val="00C0543B"/>
    <w:rsid w:val="00C05853"/>
    <w:rsid w:val="00C0585F"/>
    <w:rsid w:val="00C05B4C"/>
    <w:rsid w:val="00C05BAB"/>
    <w:rsid w:val="00C06608"/>
    <w:rsid w:val="00C068F6"/>
    <w:rsid w:val="00C068FC"/>
    <w:rsid w:val="00C0696C"/>
    <w:rsid w:val="00C06A7B"/>
    <w:rsid w:val="00C06B2B"/>
    <w:rsid w:val="00C06E4B"/>
    <w:rsid w:val="00C06F0D"/>
    <w:rsid w:val="00C07153"/>
    <w:rsid w:val="00C0718B"/>
    <w:rsid w:val="00C07231"/>
    <w:rsid w:val="00C0729D"/>
    <w:rsid w:val="00C07714"/>
    <w:rsid w:val="00C07BE1"/>
    <w:rsid w:val="00C07CAF"/>
    <w:rsid w:val="00C07CF4"/>
    <w:rsid w:val="00C100BE"/>
    <w:rsid w:val="00C101C0"/>
    <w:rsid w:val="00C1032F"/>
    <w:rsid w:val="00C10550"/>
    <w:rsid w:val="00C1058A"/>
    <w:rsid w:val="00C106BB"/>
    <w:rsid w:val="00C107E8"/>
    <w:rsid w:val="00C108C8"/>
    <w:rsid w:val="00C10915"/>
    <w:rsid w:val="00C10B61"/>
    <w:rsid w:val="00C10B97"/>
    <w:rsid w:val="00C10DEE"/>
    <w:rsid w:val="00C11034"/>
    <w:rsid w:val="00C11126"/>
    <w:rsid w:val="00C11358"/>
    <w:rsid w:val="00C1138A"/>
    <w:rsid w:val="00C1178C"/>
    <w:rsid w:val="00C1178E"/>
    <w:rsid w:val="00C11892"/>
    <w:rsid w:val="00C11A67"/>
    <w:rsid w:val="00C11BA1"/>
    <w:rsid w:val="00C11C41"/>
    <w:rsid w:val="00C11C53"/>
    <w:rsid w:val="00C11C5F"/>
    <w:rsid w:val="00C11F6B"/>
    <w:rsid w:val="00C12162"/>
    <w:rsid w:val="00C12248"/>
    <w:rsid w:val="00C122B6"/>
    <w:rsid w:val="00C1232B"/>
    <w:rsid w:val="00C124C3"/>
    <w:rsid w:val="00C1255E"/>
    <w:rsid w:val="00C127D7"/>
    <w:rsid w:val="00C12A28"/>
    <w:rsid w:val="00C12AF5"/>
    <w:rsid w:val="00C12D3A"/>
    <w:rsid w:val="00C1310A"/>
    <w:rsid w:val="00C131E9"/>
    <w:rsid w:val="00C134B5"/>
    <w:rsid w:val="00C134FE"/>
    <w:rsid w:val="00C1363D"/>
    <w:rsid w:val="00C13667"/>
    <w:rsid w:val="00C137F2"/>
    <w:rsid w:val="00C138E7"/>
    <w:rsid w:val="00C1398A"/>
    <w:rsid w:val="00C139E5"/>
    <w:rsid w:val="00C13F16"/>
    <w:rsid w:val="00C141DF"/>
    <w:rsid w:val="00C142F6"/>
    <w:rsid w:val="00C1432A"/>
    <w:rsid w:val="00C144D0"/>
    <w:rsid w:val="00C146E8"/>
    <w:rsid w:val="00C147DD"/>
    <w:rsid w:val="00C147F2"/>
    <w:rsid w:val="00C1489E"/>
    <w:rsid w:val="00C148C3"/>
    <w:rsid w:val="00C14B6F"/>
    <w:rsid w:val="00C14DAE"/>
    <w:rsid w:val="00C14DDA"/>
    <w:rsid w:val="00C14DFB"/>
    <w:rsid w:val="00C14E6B"/>
    <w:rsid w:val="00C14F04"/>
    <w:rsid w:val="00C14FC6"/>
    <w:rsid w:val="00C15300"/>
    <w:rsid w:val="00C1548C"/>
    <w:rsid w:val="00C1563C"/>
    <w:rsid w:val="00C15930"/>
    <w:rsid w:val="00C15A8E"/>
    <w:rsid w:val="00C15E31"/>
    <w:rsid w:val="00C1609F"/>
    <w:rsid w:val="00C160DD"/>
    <w:rsid w:val="00C1611E"/>
    <w:rsid w:val="00C161C3"/>
    <w:rsid w:val="00C1630D"/>
    <w:rsid w:val="00C1631D"/>
    <w:rsid w:val="00C16964"/>
    <w:rsid w:val="00C16D48"/>
    <w:rsid w:val="00C16E53"/>
    <w:rsid w:val="00C16EEB"/>
    <w:rsid w:val="00C1735B"/>
    <w:rsid w:val="00C174E8"/>
    <w:rsid w:val="00C17A63"/>
    <w:rsid w:val="00C17B34"/>
    <w:rsid w:val="00C17C82"/>
    <w:rsid w:val="00C17E9D"/>
    <w:rsid w:val="00C17F37"/>
    <w:rsid w:val="00C200CF"/>
    <w:rsid w:val="00C201D2"/>
    <w:rsid w:val="00C202A5"/>
    <w:rsid w:val="00C202B2"/>
    <w:rsid w:val="00C2035A"/>
    <w:rsid w:val="00C2040E"/>
    <w:rsid w:val="00C2058D"/>
    <w:rsid w:val="00C205FA"/>
    <w:rsid w:val="00C20770"/>
    <w:rsid w:val="00C207FC"/>
    <w:rsid w:val="00C208D2"/>
    <w:rsid w:val="00C20B4A"/>
    <w:rsid w:val="00C21576"/>
    <w:rsid w:val="00C21857"/>
    <w:rsid w:val="00C2185F"/>
    <w:rsid w:val="00C21A86"/>
    <w:rsid w:val="00C21BBF"/>
    <w:rsid w:val="00C21EE4"/>
    <w:rsid w:val="00C221E1"/>
    <w:rsid w:val="00C223C9"/>
    <w:rsid w:val="00C22508"/>
    <w:rsid w:val="00C22858"/>
    <w:rsid w:val="00C22AE5"/>
    <w:rsid w:val="00C22B88"/>
    <w:rsid w:val="00C22BFE"/>
    <w:rsid w:val="00C22C5C"/>
    <w:rsid w:val="00C22D58"/>
    <w:rsid w:val="00C22F0B"/>
    <w:rsid w:val="00C22F7A"/>
    <w:rsid w:val="00C231D4"/>
    <w:rsid w:val="00C23201"/>
    <w:rsid w:val="00C232EA"/>
    <w:rsid w:val="00C23357"/>
    <w:rsid w:val="00C2352B"/>
    <w:rsid w:val="00C235EE"/>
    <w:rsid w:val="00C2368D"/>
    <w:rsid w:val="00C23808"/>
    <w:rsid w:val="00C2383C"/>
    <w:rsid w:val="00C23875"/>
    <w:rsid w:val="00C23897"/>
    <w:rsid w:val="00C23900"/>
    <w:rsid w:val="00C23907"/>
    <w:rsid w:val="00C23F12"/>
    <w:rsid w:val="00C242BA"/>
    <w:rsid w:val="00C24373"/>
    <w:rsid w:val="00C24A40"/>
    <w:rsid w:val="00C24C6D"/>
    <w:rsid w:val="00C24C80"/>
    <w:rsid w:val="00C24CD1"/>
    <w:rsid w:val="00C24E04"/>
    <w:rsid w:val="00C24ECB"/>
    <w:rsid w:val="00C24EFC"/>
    <w:rsid w:val="00C250A5"/>
    <w:rsid w:val="00C251C2"/>
    <w:rsid w:val="00C25377"/>
    <w:rsid w:val="00C25399"/>
    <w:rsid w:val="00C25419"/>
    <w:rsid w:val="00C254D9"/>
    <w:rsid w:val="00C255E9"/>
    <w:rsid w:val="00C25748"/>
    <w:rsid w:val="00C257F4"/>
    <w:rsid w:val="00C2581E"/>
    <w:rsid w:val="00C25885"/>
    <w:rsid w:val="00C25AF0"/>
    <w:rsid w:val="00C25ED1"/>
    <w:rsid w:val="00C26412"/>
    <w:rsid w:val="00C265CB"/>
    <w:rsid w:val="00C269EF"/>
    <w:rsid w:val="00C26A8E"/>
    <w:rsid w:val="00C26BCA"/>
    <w:rsid w:val="00C26CA4"/>
    <w:rsid w:val="00C27090"/>
    <w:rsid w:val="00C271EB"/>
    <w:rsid w:val="00C273B1"/>
    <w:rsid w:val="00C273B2"/>
    <w:rsid w:val="00C27455"/>
    <w:rsid w:val="00C274FD"/>
    <w:rsid w:val="00C27654"/>
    <w:rsid w:val="00C27752"/>
    <w:rsid w:val="00C2788E"/>
    <w:rsid w:val="00C278B9"/>
    <w:rsid w:val="00C27B6A"/>
    <w:rsid w:val="00C27C73"/>
    <w:rsid w:val="00C27CCA"/>
    <w:rsid w:val="00C27DAD"/>
    <w:rsid w:val="00C27F79"/>
    <w:rsid w:val="00C3014A"/>
    <w:rsid w:val="00C30185"/>
    <w:rsid w:val="00C30369"/>
    <w:rsid w:val="00C3039F"/>
    <w:rsid w:val="00C30403"/>
    <w:rsid w:val="00C3059F"/>
    <w:rsid w:val="00C308A8"/>
    <w:rsid w:val="00C30951"/>
    <w:rsid w:val="00C30D65"/>
    <w:rsid w:val="00C30EF7"/>
    <w:rsid w:val="00C30FB3"/>
    <w:rsid w:val="00C31005"/>
    <w:rsid w:val="00C3116B"/>
    <w:rsid w:val="00C312FD"/>
    <w:rsid w:val="00C31A1B"/>
    <w:rsid w:val="00C31A2A"/>
    <w:rsid w:val="00C31AAB"/>
    <w:rsid w:val="00C31B5C"/>
    <w:rsid w:val="00C31C46"/>
    <w:rsid w:val="00C31CAC"/>
    <w:rsid w:val="00C31F36"/>
    <w:rsid w:val="00C31FDC"/>
    <w:rsid w:val="00C31FF3"/>
    <w:rsid w:val="00C32052"/>
    <w:rsid w:val="00C320DC"/>
    <w:rsid w:val="00C32173"/>
    <w:rsid w:val="00C3245A"/>
    <w:rsid w:val="00C32460"/>
    <w:rsid w:val="00C32472"/>
    <w:rsid w:val="00C325D0"/>
    <w:rsid w:val="00C325EF"/>
    <w:rsid w:val="00C32780"/>
    <w:rsid w:val="00C327A7"/>
    <w:rsid w:val="00C329BD"/>
    <w:rsid w:val="00C32B9A"/>
    <w:rsid w:val="00C32C4C"/>
    <w:rsid w:val="00C32C4D"/>
    <w:rsid w:val="00C32E44"/>
    <w:rsid w:val="00C32E5A"/>
    <w:rsid w:val="00C32F2E"/>
    <w:rsid w:val="00C33045"/>
    <w:rsid w:val="00C330AD"/>
    <w:rsid w:val="00C33383"/>
    <w:rsid w:val="00C33496"/>
    <w:rsid w:val="00C336FD"/>
    <w:rsid w:val="00C33BFA"/>
    <w:rsid w:val="00C33CA9"/>
    <w:rsid w:val="00C34008"/>
    <w:rsid w:val="00C34042"/>
    <w:rsid w:val="00C340F1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69"/>
    <w:rsid w:val="00C34A14"/>
    <w:rsid w:val="00C34CE7"/>
    <w:rsid w:val="00C34E3F"/>
    <w:rsid w:val="00C34F71"/>
    <w:rsid w:val="00C3528A"/>
    <w:rsid w:val="00C3528B"/>
    <w:rsid w:val="00C35616"/>
    <w:rsid w:val="00C35786"/>
    <w:rsid w:val="00C35D59"/>
    <w:rsid w:val="00C35EEF"/>
    <w:rsid w:val="00C3619B"/>
    <w:rsid w:val="00C361B1"/>
    <w:rsid w:val="00C36272"/>
    <w:rsid w:val="00C363A7"/>
    <w:rsid w:val="00C3652D"/>
    <w:rsid w:val="00C365CA"/>
    <w:rsid w:val="00C36762"/>
    <w:rsid w:val="00C368E6"/>
    <w:rsid w:val="00C36A4F"/>
    <w:rsid w:val="00C36CBA"/>
    <w:rsid w:val="00C371BE"/>
    <w:rsid w:val="00C371CA"/>
    <w:rsid w:val="00C37215"/>
    <w:rsid w:val="00C3756D"/>
    <w:rsid w:val="00C3786D"/>
    <w:rsid w:val="00C37E5C"/>
    <w:rsid w:val="00C37ECA"/>
    <w:rsid w:val="00C4006F"/>
    <w:rsid w:val="00C4015F"/>
    <w:rsid w:val="00C403F0"/>
    <w:rsid w:val="00C40523"/>
    <w:rsid w:val="00C40545"/>
    <w:rsid w:val="00C40811"/>
    <w:rsid w:val="00C40878"/>
    <w:rsid w:val="00C40A09"/>
    <w:rsid w:val="00C40A47"/>
    <w:rsid w:val="00C40AD4"/>
    <w:rsid w:val="00C40B2F"/>
    <w:rsid w:val="00C40B4F"/>
    <w:rsid w:val="00C40BE7"/>
    <w:rsid w:val="00C4131A"/>
    <w:rsid w:val="00C41589"/>
    <w:rsid w:val="00C4195C"/>
    <w:rsid w:val="00C41D09"/>
    <w:rsid w:val="00C41D8D"/>
    <w:rsid w:val="00C41EED"/>
    <w:rsid w:val="00C41F24"/>
    <w:rsid w:val="00C42373"/>
    <w:rsid w:val="00C42739"/>
    <w:rsid w:val="00C428AF"/>
    <w:rsid w:val="00C4294D"/>
    <w:rsid w:val="00C4296F"/>
    <w:rsid w:val="00C429E8"/>
    <w:rsid w:val="00C42B68"/>
    <w:rsid w:val="00C42C15"/>
    <w:rsid w:val="00C42D7D"/>
    <w:rsid w:val="00C42D83"/>
    <w:rsid w:val="00C42DC4"/>
    <w:rsid w:val="00C43050"/>
    <w:rsid w:val="00C4326A"/>
    <w:rsid w:val="00C432CD"/>
    <w:rsid w:val="00C43307"/>
    <w:rsid w:val="00C4336A"/>
    <w:rsid w:val="00C43390"/>
    <w:rsid w:val="00C433C2"/>
    <w:rsid w:val="00C43595"/>
    <w:rsid w:val="00C439DA"/>
    <w:rsid w:val="00C43C80"/>
    <w:rsid w:val="00C43CC4"/>
    <w:rsid w:val="00C4445F"/>
    <w:rsid w:val="00C445D4"/>
    <w:rsid w:val="00C445FA"/>
    <w:rsid w:val="00C44723"/>
    <w:rsid w:val="00C44874"/>
    <w:rsid w:val="00C448DA"/>
    <w:rsid w:val="00C44B3B"/>
    <w:rsid w:val="00C44B53"/>
    <w:rsid w:val="00C44F85"/>
    <w:rsid w:val="00C45225"/>
    <w:rsid w:val="00C453CD"/>
    <w:rsid w:val="00C4573C"/>
    <w:rsid w:val="00C45890"/>
    <w:rsid w:val="00C458B4"/>
    <w:rsid w:val="00C458CC"/>
    <w:rsid w:val="00C45C3F"/>
    <w:rsid w:val="00C45E98"/>
    <w:rsid w:val="00C4616B"/>
    <w:rsid w:val="00C4617F"/>
    <w:rsid w:val="00C4622B"/>
    <w:rsid w:val="00C4629C"/>
    <w:rsid w:val="00C46325"/>
    <w:rsid w:val="00C466EC"/>
    <w:rsid w:val="00C4677D"/>
    <w:rsid w:val="00C467AA"/>
    <w:rsid w:val="00C46900"/>
    <w:rsid w:val="00C469A3"/>
    <w:rsid w:val="00C46C39"/>
    <w:rsid w:val="00C47058"/>
    <w:rsid w:val="00C47164"/>
    <w:rsid w:val="00C47201"/>
    <w:rsid w:val="00C4775B"/>
    <w:rsid w:val="00C4785D"/>
    <w:rsid w:val="00C47F6A"/>
    <w:rsid w:val="00C50237"/>
    <w:rsid w:val="00C5031F"/>
    <w:rsid w:val="00C503D9"/>
    <w:rsid w:val="00C50AF8"/>
    <w:rsid w:val="00C50C26"/>
    <w:rsid w:val="00C50DF3"/>
    <w:rsid w:val="00C510C0"/>
    <w:rsid w:val="00C51109"/>
    <w:rsid w:val="00C514B4"/>
    <w:rsid w:val="00C515BE"/>
    <w:rsid w:val="00C51618"/>
    <w:rsid w:val="00C5168F"/>
    <w:rsid w:val="00C5173C"/>
    <w:rsid w:val="00C5228C"/>
    <w:rsid w:val="00C522D9"/>
    <w:rsid w:val="00C522F5"/>
    <w:rsid w:val="00C52485"/>
    <w:rsid w:val="00C525B9"/>
    <w:rsid w:val="00C52715"/>
    <w:rsid w:val="00C52834"/>
    <w:rsid w:val="00C528E6"/>
    <w:rsid w:val="00C52A76"/>
    <w:rsid w:val="00C52B78"/>
    <w:rsid w:val="00C52BAD"/>
    <w:rsid w:val="00C52C53"/>
    <w:rsid w:val="00C532A0"/>
    <w:rsid w:val="00C5347A"/>
    <w:rsid w:val="00C534F6"/>
    <w:rsid w:val="00C5389A"/>
    <w:rsid w:val="00C53CDD"/>
    <w:rsid w:val="00C53D59"/>
    <w:rsid w:val="00C5408D"/>
    <w:rsid w:val="00C542B3"/>
    <w:rsid w:val="00C5435D"/>
    <w:rsid w:val="00C54508"/>
    <w:rsid w:val="00C548D5"/>
    <w:rsid w:val="00C54A47"/>
    <w:rsid w:val="00C54AC1"/>
    <w:rsid w:val="00C54B32"/>
    <w:rsid w:val="00C54CE1"/>
    <w:rsid w:val="00C54FD5"/>
    <w:rsid w:val="00C5504F"/>
    <w:rsid w:val="00C550AA"/>
    <w:rsid w:val="00C551C8"/>
    <w:rsid w:val="00C5535B"/>
    <w:rsid w:val="00C55863"/>
    <w:rsid w:val="00C55933"/>
    <w:rsid w:val="00C55F56"/>
    <w:rsid w:val="00C55F69"/>
    <w:rsid w:val="00C560A5"/>
    <w:rsid w:val="00C563BA"/>
    <w:rsid w:val="00C566C0"/>
    <w:rsid w:val="00C567FA"/>
    <w:rsid w:val="00C568B8"/>
    <w:rsid w:val="00C56948"/>
    <w:rsid w:val="00C56A4B"/>
    <w:rsid w:val="00C56A80"/>
    <w:rsid w:val="00C56B02"/>
    <w:rsid w:val="00C56DDD"/>
    <w:rsid w:val="00C56FD1"/>
    <w:rsid w:val="00C571FB"/>
    <w:rsid w:val="00C57530"/>
    <w:rsid w:val="00C5755C"/>
    <w:rsid w:val="00C5779E"/>
    <w:rsid w:val="00C578D9"/>
    <w:rsid w:val="00C57901"/>
    <w:rsid w:val="00C57A90"/>
    <w:rsid w:val="00C57AB3"/>
    <w:rsid w:val="00C57BDE"/>
    <w:rsid w:val="00C57C4F"/>
    <w:rsid w:val="00C57E9B"/>
    <w:rsid w:val="00C57F5F"/>
    <w:rsid w:val="00C601B5"/>
    <w:rsid w:val="00C604D8"/>
    <w:rsid w:val="00C6059D"/>
    <w:rsid w:val="00C60694"/>
    <w:rsid w:val="00C60789"/>
    <w:rsid w:val="00C6095C"/>
    <w:rsid w:val="00C609F6"/>
    <w:rsid w:val="00C60A3E"/>
    <w:rsid w:val="00C60A48"/>
    <w:rsid w:val="00C60A56"/>
    <w:rsid w:val="00C60ED7"/>
    <w:rsid w:val="00C60F24"/>
    <w:rsid w:val="00C60F6A"/>
    <w:rsid w:val="00C610B4"/>
    <w:rsid w:val="00C6116B"/>
    <w:rsid w:val="00C61283"/>
    <w:rsid w:val="00C61471"/>
    <w:rsid w:val="00C6150F"/>
    <w:rsid w:val="00C617F1"/>
    <w:rsid w:val="00C6184F"/>
    <w:rsid w:val="00C61B84"/>
    <w:rsid w:val="00C61BA3"/>
    <w:rsid w:val="00C61F81"/>
    <w:rsid w:val="00C62038"/>
    <w:rsid w:val="00C625F0"/>
    <w:rsid w:val="00C627B4"/>
    <w:rsid w:val="00C628E5"/>
    <w:rsid w:val="00C62E74"/>
    <w:rsid w:val="00C62F4F"/>
    <w:rsid w:val="00C63338"/>
    <w:rsid w:val="00C633B5"/>
    <w:rsid w:val="00C63454"/>
    <w:rsid w:val="00C6353C"/>
    <w:rsid w:val="00C63658"/>
    <w:rsid w:val="00C63A65"/>
    <w:rsid w:val="00C63A73"/>
    <w:rsid w:val="00C63B7F"/>
    <w:rsid w:val="00C63C0F"/>
    <w:rsid w:val="00C63E23"/>
    <w:rsid w:val="00C64225"/>
    <w:rsid w:val="00C64537"/>
    <w:rsid w:val="00C647B9"/>
    <w:rsid w:val="00C648EB"/>
    <w:rsid w:val="00C64900"/>
    <w:rsid w:val="00C649AB"/>
    <w:rsid w:val="00C64A99"/>
    <w:rsid w:val="00C64EEF"/>
    <w:rsid w:val="00C64EF7"/>
    <w:rsid w:val="00C651EF"/>
    <w:rsid w:val="00C6521F"/>
    <w:rsid w:val="00C65367"/>
    <w:rsid w:val="00C6567E"/>
    <w:rsid w:val="00C658E2"/>
    <w:rsid w:val="00C6594A"/>
    <w:rsid w:val="00C659A5"/>
    <w:rsid w:val="00C65A2E"/>
    <w:rsid w:val="00C65AB4"/>
    <w:rsid w:val="00C65ABF"/>
    <w:rsid w:val="00C65C2C"/>
    <w:rsid w:val="00C65CC0"/>
    <w:rsid w:val="00C65DB3"/>
    <w:rsid w:val="00C661E2"/>
    <w:rsid w:val="00C662AA"/>
    <w:rsid w:val="00C66572"/>
    <w:rsid w:val="00C66AE3"/>
    <w:rsid w:val="00C66AE6"/>
    <w:rsid w:val="00C66B77"/>
    <w:rsid w:val="00C66EB8"/>
    <w:rsid w:val="00C671BE"/>
    <w:rsid w:val="00C6720D"/>
    <w:rsid w:val="00C6721E"/>
    <w:rsid w:val="00C673E1"/>
    <w:rsid w:val="00C67679"/>
    <w:rsid w:val="00C67934"/>
    <w:rsid w:val="00C679AC"/>
    <w:rsid w:val="00C67B3F"/>
    <w:rsid w:val="00C67D07"/>
    <w:rsid w:val="00C700A1"/>
    <w:rsid w:val="00C7029A"/>
    <w:rsid w:val="00C7078A"/>
    <w:rsid w:val="00C7079D"/>
    <w:rsid w:val="00C70817"/>
    <w:rsid w:val="00C7088B"/>
    <w:rsid w:val="00C709FF"/>
    <w:rsid w:val="00C70B38"/>
    <w:rsid w:val="00C70DBA"/>
    <w:rsid w:val="00C71361"/>
    <w:rsid w:val="00C71413"/>
    <w:rsid w:val="00C71594"/>
    <w:rsid w:val="00C715CF"/>
    <w:rsid w:val="00C71630"/>
    <w:rsid w:val="00C716C9"/>
    <w:rsid w:val="00C7183C"/>
    <w:rsid w:val="00C71ADF"/>
    <w:rsid w:val="00C71C99"/>
    <w:rsid w:val="00C71DF5"/>
    <w:rsid w:val="00C7216D"/>
    <w:rsid w:val="00C721EB"/>
    <w:rsid w:val="00C7227C"/>
    <w:rsid w:val="00C722FC"/>
    <w:rsid w:val="00C72395"/>
    <w:rsid w:val="00C72429"/>
    <w:rsid w:val="00C72431"/>
    <w:rsid w:val="00C72450"/>
    <w:rsid w:val="00C7245A"/>
    <w:rsid w:val="00C726C5"/>
    <w:rsid w:val="00C727DF"/>
    <w:rsid w:val="00C72815"/>
    <w:rsid w:val="00C72913"/>
    <w:rsid w:val="00C72D5D"/>
    <w:rsid w:val="00C72FC7"/>
    <w:rsid w:val="00C73143"/>
    <w:rsid w:val="00C738D6"/>
    <w:rsid w:val="00C739B1"/>
    <w:rsid w:val="00C73A5F"/>
    <w:rsid w:val="00C73B68"/>
    <w:rsid w:val="00C73C00"/>
    <w:rsid w:val="00C73DCC"/>
    <w:rsid w:val="00C7401F"/>
    <w:rsid w:val="00C7426C"/>
    <w:rsid w:val="00C7428F"/>
    <w:rsid w:val="00C74526"/>
    <w:rsid w:val="00C7461E"/>
    <w:rsid w:val="00C74905"/>
    <w:rsid w:val="00C74ACD"/>
    <w:rsid w:val="00C75206"/>
    <w:rsid w:val="00C75378"/>
    <w:rsid w:val="00C753F0"/>
    <w:rsid w:val="00C75546"/>
    <w:rsid w:val="00C756AF"/>
    <w:rsid w:val="00C7581A"/>
    <w:rsid w:val="00C75AC1"/>
    <w:rsid w:val="00C75C0D"/>
    <w:rsid w:val="00C76038"/>
    <w:rsid w:val="00C76655"/>
    <w:rsid w:val="00C7674F"/>
    <w:rsid w:val="00C767E2"/>
    <w:rsid w:val="00C768D4"/>
    <w:rsid w:val="00C76B3A"/>
    <w:rsid w:val="00C76C1A"/>
    <w:rsid w:val="00C76C5B"/>
    <w:rsid w:val="00C76E11"/>
    <w:rsid w:val="00C76F8A"/>
    <w:rsid w:val="00C76FA4"/>
    <w:rsid w:val="00C7756A"/>
    <w:rsid w:val="00C775EA"/>
    <w:rsid w:val="00C77654"/>
    <w:rsid w:val="00C776BE"/>
    <w:rsid w:val="00C77713"/>
    <w:rsid w:val="00C7779F"/>
    <w:rsid w:val="00C77A77"/>
    <w:rsid w:val="00C77AFD"/>
    <w:rsid w:val="00C77BCE"/>
    <w:rsid w:val="00C77BE5"/>
    <w:rsid w:val="00C77C04"/>
    <w:rsid w:val="00C77D8A"/>
    <w:rsid w:val="00C77E39"/>
    <w:rsid w:val="00C80025"/>
    <w:rsid w:val="00C80129"/>
    <w:rsid w:val="00C801BF"/>
    <w:rsid w:val="00C8023A"/>
    <w:rsid w:val="00C803D3"/>
    <w:rsid w:val="00C804A8"/>
    <w:rsid w:val="00C80603"/>
    <w:rsid w:val="00C80806"/>
    <w:rsid w:val="00C808B2"/>
    <w:rsid w:val="00C8090C"/>
    <w:rsid w:val="00C80A4E"/>
    <w:rsid w:val="00C80B6F"/>
    <w:rsid w:val="00C80CF2"/>
    <w:rsid w:val="00C80F40"/>
    <w:rsid w:val="00C81048"/>
    <w:rsid w:val="00C8157C"/>
    <w:rsid w:val="00C8169A"/>
    <w:rsid w:val="00C8173D"/>
    <w:rsid w:val="00C8182B"/>
    <w:rsid w:val="00C81905"/>
    <w:rsid w:val="00C81957"/>
    <w:rsid w:val="00C81B80"/>
    <w:rsid w:val="00C81FE4"/>
    <w:rsid w:val="00C8217A"/>
    <w:rsid w:val="00C82226"/>
    <w:rsid w:val="00C824CC"/>
    <w:rsid w:val="00C825D0"/>
    <w:rsid w:val="00C827D6"/>
    <w:rsid w:val="00C82A1B"/>
    <w:rsid w:val="00C82A59"/>
    <w:rsid w:val="00C82AD3"/>
    <w:rsid w:val="00C82D3F"/>
    <w:rsid w:val="00C82F2C"/>
    <w:rsid w:val="00C82FA3"/>
    <w:rsid w:val="00C82FB3"/>
    <w:rsid w:val="00C830AA"/>
    <w:rsid w:val="00C83402"/>
    <w:rsid w:val="00C83466"/>
    <w:rsid w:val="00C835EB"/>
    <w:rsid w:val="00C8371D"/>
    <w:rsid w:val="00C83889"/>
    <w:rsid w:val="00C839C5"/>
    <w:rsid w:val="00C83A10"/>
    <w:rsid w:val="00C83AEC"/>
    <w:rsid w:val="00C83B78"/>
    <w:rsid w:val="00C83E0A"/>
    <w:rsid w:val="00C83ECB"/>
    <w:rsid w:val="00C83ED0"/>
    <w:rsid w:val="00C83FDD"/>
    <w:rsid w:val="00C84080"/>
    <w:rsid w:val="00C840F6"/>
    <w:rsid w:val="00C84104"/>
    <w:rsid w:val="00C8425B"/>
    <w:rsid w:val="00C8433A"/>
    <w:rsid w:val="00C845A5"/>
    <w:rsid w:val="00C8466D"/>
    <w:rsid w:val="00C849E5"/>
    <w:rsid w:val="00C84B46"/>
    <w:rsid w:val="00C850F6"/>
    <w:rsid w:val="00C8511E"/>
    <w:rsid w:val="00C8520C"/>
    <w:rsid w:val="00C852A0"/>
    <w:rsid w:val="00C854E4"/>
    <w:rsid w:val="00C8563A"/>
    <w:rsid w:val="00C858B8"/>
    <w:rsid w:val="00C859E1"/>
    <w:rsid w:val="00C85B18"/>
    <w:rsid w:val="00C85C1A"/>
    <w:rsid w:val="00C85CCE"/>
    <w:rsid w:val="00C8609E"/>
    <w:rsid w:val="00C860A8"/>
    <w:rsid w:val="00C86406"/>
    <w:rsid w:val="00C86A50"/>
    <w:rsid w:val="00C86A87"/>
    <w:rsid w:val="00C86A9A"/>
    <w:rsid w:val="00C86AAC"/>
    <w:rsid w:val="00C86B07"/>
    <w:rsid w:val="00C86F2B"/>
    <w:rsid w:val="00C86F6A"/>
    <w:rsid w:val="00C87650"/>
    <w:rsid w:val="00C876EB"/>
    <w:rsid w:val="00C877DF"/>
    <w:rsid w:val="00C87A2B"/>
    <w:rsid w:val="00C87D61"/>
    <w:rsid w:val="00C87E8C"/>
    <w:rsid w:val="00C87E9C"/>
    <w:rsid w:val="00C90100"/>
    <w:rsid w:val="00C9090D"/>
    <w:rsid w:val="00C90C4D"/>
    <w:rsid w:val="00C90E34"/>
    <w:rsid w:val="00C90E6D"/>
    <w:rsid w:val="00C90E9E"/>
    <w:rsid w:val="00C90EC5"/>
    <w:rsid w:val="00C90EDF"/>
    <w:rsid w:val="00C90F35"/>
    <w:rsid w:val="00C91634"/>
    <w:rsid w:val="00C918E3"/>
    <w:rsid w:val="00C919E1"/>
    <w:rsid w:val="00C91BC7"/>
    <w:rsid w:val="00C91D65"/>
    <w:rsid w:val="00C91F56"/>
    <w:rsid w:val="00C92217"/>
    <w:rsid w:val="00C9266B"/>
    <w:rsid w:val="00C927FF"/>
    <w:rsid w:val="00C92BA0"/>
    <w:rsid w:val="00C92DE1"/>
    <w:rsid w:val="00C92E1C"/>
    <w:rsid w:val="00C92E51"/>
    <w:rsid w:val="00C92FFD"/>
    <w:rsid w:val="00C9303E"/>
    <w:rsid w:val="00C932C4"/>
    <w:rsid w:val="00C934D4"/>
    <w:rsid w:val="00C9358A"/>
    <w:rsid w:val="00C9369B"/>
    <w:rsid w:val="00C937C7"/>
    <w:rsid w:val="00C937E4"/>
    <w:rsid w:val="00C93A94"/>
    <w:rsid w:val="00C93BD6"/>
    <w:rsid w:val="00C93E8A"/>
    <w:rsid w:val="00C94135"/>
    <w:rsid w:val="00C941EE"/>
    <w:rsid w:val="00C943DC"/>
    <w:rsid w:val="00C9446F"/>
    <w:rsid w:val="00C94645"/>
    <w:rsid w:val="00C94BD5"/>
    <w:rsid w:val="00C94C02"/>
    <w:rsid w:val="00C94D1A"/>
    <w:rsid w:val="00C94D5D"/>
    <w:rsid w:val="00C95023"/>
    <w:rsid w:val="00C9522A"/>
    <w:rsid w:val="00C9530E"/>
    <w:rsid w:val="00C954EE"/>
    <w:rsid w:val="00C954F5"/>
    <w:rsid w:val="00C955E8"/>
    <w:rsid w:val="00C95951"/>
    <w:rsid w:val="00C95A9D"/>
    <w:rsid w:val="00C95B52"/>
    <w:rsid w:val="00C962BF"/>
    <w:rsid w:val="00C9640D"/>
    <w:rsid w:val="00C9661D"/>
    <w:rsid w:val="00C96647"/>
    <w:rsid w:val="00C9689B"/>
    <w:rsid w:val="00C9690B"/>
    <w:rsid w:val="00C96967"/>
    <w:rsid w:val="00C96A8C"/>
    <w:rsid w:val="00C96BBE"/>
    <w:rsid w:val="00C96C4A"/>
    <w:rsid w:val="00C9726A"/>
    <w:rsid w:val="00C972F9"/>
    <w:rsid w:val="00C976D9"/>
    <w:rsid w:val="00C97730"/>
    <w:rsid w:val="00C97B39"/>
    <w:rsid w:val="00C97DB5"/>
    <w:rsid w:val="00C97EB0"/>
    <w:rsid w:val="00CA0010"/>
    <w:rsid w:val="00CA0012"/>
    <w:rsid w:val="00CA020D"/>
    <w:rsid w:val="00CA040D"/>
    <w:rsid w:val="00CA07E8"/>
    <w:rsid w:val="00CA0962"/>
    <w:rsid w:val="00CA09E7"/>
    <w:rsid w:val="00CA0A47"/>
    <w:rsid w:val="00CA0B3D"/>
    <w:rsid w:val="00CA0F93"/>
    <w:rsid w:val="00CA10BF"/>
    <w:rsid w:val="00CA12B4"/>
    <w:rsid w:val="00CA15FE"/>
    <w:rsid w:val="00CA17EF"/>
    <w:rsid w:val="00CA1917"/>
    <w:rsid w:val="00CA19DF"/>
    <w:rsid w:val="00CA1B3A"/>
    <w:rsid w:val="00CA1B41"/>
    <w:rsid w:val="00CA1C0B"/>
    <w:rsid w:val="00CA1CD5"/>
    <w:rsid w:val="00CA2221"/>
    <w:rsid w:val="00CA24DC"/>
    <w:rsid w:val="00CA257F"/>
    <w:rsid w:val="00CA2750"/>
    <w:rsid w:val="00CA2792"/>
    <w:rsid w:val="00CA2DF2"/>
    <w:rsid w:val="00CA2F4F"/>
    <w:rsid w:val="00CA2FB6"/>
    <w:rsid w:val="00CA31B8"/>
    <w:rsid w:val="00CA336F"/>
    <w:rsid w:val="00CA34D5"/>
    <w:rsid w:val="00CA34FA"/>
    <w:rsid w:val="00CA35E2"/>
    <w:rsid w:val="00CA3BA9"/>
    <w:rsid w:val="00CA3BFC"/>
    <w:rsid w:val="00CA3C32"/>
    <w:rsid w:val="00CA420E"/>
    <w:rsid w:val="00CA4241"/>
    <w:rsid w:val="00CA4326"/>
    <w:rsid w:val="00CA4616"/>
    <w:rsid w:val="00CA489C"/>
    <w:rsid w:val="00CA4A01"/>
    <w:rsid w:val="00CA4A7D"/>
    <w:rsid w:val="00CA4AF4"/>
    <w:rsid w:val="00CA4CAF"/>
    <w:rsid w:val="00CA4E4F"/>
    <w:rsid w:val="00CA4E7C"/>
    <w:rsid w:val="00CA4ED5"/>
    <w:rsid w:val="00CA4FB4"/>
    <w:rsid w:val="00CA53B8"/>
    <w:rsid w:val="00CA5677"/>
    <w:rsid w:val="00CA579A"/>
    <w:rsid w:val="00CA57A3"/>
    <w:rsid w:val="00CA586B"/>
    <w:rsid w:val="00CA5AA4"/>
    <w:rsid w:val="00CA5C16"/>
    <w:rsid w:val="00CA5CF3"/>
    <w:rsid w:val="00CA5E8D"/>
    <w:rsid w:val="00CA5F09"/>
    <w:rsid w:val="00CA5F40"/>
    <w:rsid w:val="00CA600B"/>
    <w:rsid w:val="00CA60FF"/>
    <w:rsid w:val="00CA629B"/>
    <w:rsid w:val="00CA63D0"/>
    <w:rsid w:val="00CA660F"/>
    <w:rsid w:val="00CA6955"/>
    <w:rsid w:val="00CA6BF4"/>
    <w:rsid w:val="00CA6E00"/>
    <w:rsid w:val="00CA7161"/>
    <w:rsid w:val="00CA7609"/>
    <w:rsid w:val="00CA76B8"/>
    <w:rsid w:val="00CA77EA"/>
    <w:rsid w:val="00CA7802"/>
    <w:rsid w:val="00CA7E10"/>
    <w:rsid w:val="00CA7EBA"/>
    <w:rsid w:val="00CA7F5B"/>
    <w:rsid w:val="00CB00C1"/>
    <w:rsid w:val="00CB0121"/>
    <w:rsid w:val="00CB0489"/>
    <w:rsid w:val="00CB0583"/>
    <w:rsid w:val="00CB09D8"/>
    <w:rsid w:val="00CB09F5"/>
    <w:rsid w:val="00CB0A29"/>
    <w:rsid w:val="00CB1038"/>
    <w:rsid w:val="00CB109F"/>
    <w:rsid w:val="00CB114B"/>
    <w:rsid w:val="00CB1668"/>
    <w:rsid w:val="00CB16B9"/>
    <w:rsid w:val="00CB19CC"/>
    <w:rsid w:val="00CB1D8C"/>
    <w:rsid w:val="00CB1DFA"/>
    <w:rsid w:val="00CB1ED5"/>
    <w:rsid w:val="00CB1FA1"/>
    <w:rsid w:val="00CB200D"/>
    <w:rsid w:val="00CB208B"/>
    <w:rsid w:val="00CB2186"/>
    <w:rsid w:val="00CB22FF"/>
    <w:rsid w:val="00CB25EA"/>
    <w:rsid w:val="00CB2675"/>
    <w:rsid w:val="00CB28E1"/>
    <w:rsid w:val="00CB2C99"/>
    <w:rsid w:val="00CB2F10"/>
    <w:rsid w:val="00CB301A"/>
    <w:rsid w:val="00CB320B"/>
    <w:rsid w:val="00CB3235"/>
    <w:rsid w:val="00CB35E0"/>
    <w:rsid w:val="00CB3712"/>
    <w:rsid w:val="00CB3C16"/>
    <w:rsid w:val="00CB3C29"/>
    <w:rsid w:val="00CB3E27"/>
    <w:rsid w:val="00CB4300"/>
    <w:rsid w:val="00CB4770"/>
    <w:rsid w:val="00CB4A7A"/>
    <w:rsid w:val="00CB4CFC"/>
    <w:rsid w:val="00CB4D44"/>
    <w:rsid w:val="00CB4F95"/>
    <w:rsid w:val="00CB5040"/>
    <w:rsid w:val="00CB51A6"/>
    <w:rsid w:val="00CB5222"/>
    <w:rsid w:val="00CB5429"/>
    <w:rsid w:val="00CB565B"/>
    <w:rsid w:val="00CB56D7"/>
    <w:rsid w:val="00CB5971"/>
    <w:rsid w:val="00CB5A78"/>
    <w:rsid w:val="00CB5B14"/>
    <w:rsid w:val="00CB5BDF"/>
    <w:rsid w:val="00CB616E"/>
    <w:rsid w:val="00CB643B"/>
    <w:rsid w:val="00CB647A"/>
    <w:rsid w:val="00CB6664"/>
    <w:rsid w:val="00CB67C7"/>
    <w:rsid w:val="00CB6985"/>
    <w:rsid w:val="00CB6ADB"/>
    <w:rsid w:val="00CB6F27"/>
    <w:rsid w:val="00CB6F43"/>
    <w:rsid w:val="00CB6FB9"/>
    <w:rsid w:val="00CB7250"/>
    <w:rsid w:val="00CB79BE"/>
    <w:rsid w:val="00CB7C17"/>
    <w:rsid w:val="00CB7CA5"/>
    <w:rsid w:val="00CB7DD0"/>
    <w:rsid w:val="00CB7EBA"/>
    <w:rsid w:val="00CB7EEE"/>
    <w:rsid w:val="00CC00D2"/>
    <w:rsid w:val="00CC017E"/>
    <w:rsid w:val="00CC018F"/>
    <w:rsid w:val="00CC0314"/>
    <w:rsid w:val="00CC032F"/>
    <w:rsid w:val="00CC0394"/>
    <w:rsid w:val="00CC03D9"/>
    <w:rsid w:val="00CC0431"/>
    <w:rsid w:val="00CC05A6"/>
    <w:rsid w:val="00CC0610"/>
    <w:rsid w:val="00CC0779"/>
    <w:rsid w:val="00CC0816"/>
    <w:rsid w:val="00CC0881"/>
    <w:rsid w:val="00CC0926"/>
    <w:rsid w:val="00CC09C4"/>
    <w:rsid w:val="00CC0ACE"/>
    <w:rsid w:val="00CC0B18"/>
    <w:rsid w:val="00CC110C"/>
    <w:rsid w:val="00CC11AE"/>
    <w:rsid w:val="00CC1552"/>
    <w:rsid w:val="00CC1582"/>
    <w:rsid w:val="00CC1CA1"/>
    <w:rsid w:val="00CC1DFB"/>
    <w:rsid w:val="00CC1E57"/>
    <w:rsid w:val="00CC1EE1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878"/>
    <w:rsid w:val="00CC2933"/>
    <w:rsid w:val="00CC2B0E"/>
    <w:rsid w:val="00CC2FE7"/>
    <w:rsid w:val="00CC304A"/>
    <w:rsid w:val="00CC30C0"/>
    <w:rsid w:val="00CC30ED"/>
    <w:rsid w:val="00CC3117"/>
    <w:rsid w:val="00CC3724"/>
    <w:rsid w:val="00CC3A11"/>
    <w:rsid w:val="00CC3BFD"/>
    <w:rsid w:val="00CC3C72"/>
    <w:rsid w:val="00CC3D53"/>
    <w:rsid w:val="00CC3F83"/>
    <w:rsid w:val="00CC40F7"/>
    <w:rsid w:val="00CC45CC"/>
    <w:rsid w:val="00CC45FE"/>
    <w:rsid w:val="00CC463D"/>
    <w:rsid w:val="00CC4710"/>
    <w:rsid w:val="00CC4CC1"/>
    <w:rsid w:val="00CC4CDB"/>
    <w:rsid w:val="00CC4DE8"/>
    <w:rsid w:val="00CC4E7D"/>
    <w:rsid w:val="00CC4EB6"/>
    <w:rsid w:val="00CC510A"/>
    <w:rsid w:val="00CC5407"/>
    <w:rsid w:val="00CC5701"/>
    <w:rsid w:val="00CC5AAF"/>
    <w:rsid w:val="00CC5CDA"/>
    <w:rsid w:val="00CC5F7E"/>
    <w:rsid w:val="00CC6065"/>
    <w:rsid w:val="00CC633A"/>
    <w:rsid w:val="00CC6525"/>
    <w:rsid w:val="00CC65D4"/>
    <w:rsid w:val="00CC6627"/>
    <w:rsid w:val="00CC6943"/>
    <w:rsid w:val="00CC6D01"/>
    <w:rsid w:val="00CC6DCB"/>
    <w:rsid w:val="00CC7278"/>
    <w:rsid w:val="00CC72A5"/>
    <w:rsid w:val="00CC72F0"/>
    <w:rsid w:val="00CC7373"/>
    <w:rsid w:val="00CC75DC"/>
    <w:rsid w:val="00CC7670"/>
    <w:rsid w:val="00CC7754"/>
    <w:rsid w:val="00CC77CA"/>
    <w:rsid w:val="00CC7970"/>
    <w:rsid w:val="00CC7987"/>
    <w:rsid w:val="00CC7BF5"/>
    <w:rsid w:val="00CC7D78"/>
    <w:rsid w:val="00CC7E41"/>
    <w:rsid w:val="00CC7F25"/>
    <w:rsid w:val="00CD024C"/>
    <w:rsid w:val="00CD03AC"/>
    <w:rsid w:val="00CD04A7"/>
    <w:rsid w:val="00CD054A"/>
    <w:rsid w:val="00CD0598"/>
    <w:rsid w:val="00CD05E5"/>
    <w:rsid w:val="00CD0628"/>
    <w:rsid w:val="00CD0656"/>
    <w:rsid w:val="00CD0700"/>
    <w:rsid w:val="00CD09A6"/>
    <w:rsid w:val="00CD0AB6"/>
    <w:rsid w:val="00CD0F29"/>
    <w:rsid w:val="00CD1157"/>
    <w:rsid w:val="00CD133B"/>
    <w:rsid w:val="00CD1689"/>
    <w:rsid w:val="00CD1842"/>
    <w:rsid w:val="00CD189F"/>
    <w:rsid w:val="00CD1B2A"/>
    <w:rsid w:val="00CD1C9B"/>
    <w:rsid w:val="00CD22E5"/>
    <w:rsid w:val="00CD230B"/>
    <w:rsid w:val="00CD2819"/>
    <w:rsid w:val="00CD28C9"/>
    <w:rsid w:val="00CD2990"/>
    <w:rsid w:val="00CD2A2F"/>
    <w:rsid w:val="00CD2A60"/>
    <w:rsid w:val="00CD2AA5"/>
    <w:rsid w:val="00CD2C8B"/>
    <w:rsid w:val="00CD2CDB"/>
    <w:rsid w:val="00CD2D5E"/>
    <w:rsid w:val="00CD2DB2"/>
    <w:rsid w:val="00CD31BC"/>
    <w:rsid w:val="00CD31DF"/>
    <w:rsid w:val="00CD33C2"/>
    <w:rsid w:val="00CD35F0"/>
    <w:rsid w:val="00CD3669"/>
    <w:rsid w:val="00CD37A7"/>
    <w:rsid w:val="00CD3959"/>
    <w:rsid w:val="00CD3CAC"/>
    <w:rsid w:val="00CD3CCE"/>
    <w:rsid w:val="00CD3D46"/>
    <w:rsid w:val="00CD3E66"/>
    <w:rsid w:val="00CD3E78"/>
    <w:rsid w:val="00CD3E80"/>
    <w:rsid w:val="00CD3F4E"/>
    <w:rsid w:val="00CD4047"/>
    <w:rsid w:val="00CD4123"/>
    <w:rsid w:val="00CD41F6"/>
    <w:rsid w:val="00CD430B"/>
    <w:rsid w:val="00CD445C"/>
    <w:rsid w:val="00CD4714"/>
    <w:rsid w:val="00CD4760"/>
    <w:rsid w:val="00CD4906"/>
    <w:rsid w:val="00CD49AE"/>
    <w:rsid w:val="00CD4A00"/>
    <w:rsid w:val="00CD4E51"/>
    <w:rsid w:val="00CD4EB2"/>
    <w:rsid w:val="00CD4F17"/>
    <w:rsid w:val="00CD5092"/>
    <w:rsid w:val="00CD5115"/>
    <w:rsid w:val="00CD529A"/>
    <w:rsid w:val="00CD52DB"/>
    <w:rsid w:val="00CD5322"/>
    <w:rsid w:val="00CD5605"/>
    <w:rsid w:val="00CD565C"/>
    <w:rsid w:val="00CD585D"/>
    <w:rsid w:val="00CD5C9B"/>
    <w:rsid w:val="00CD63BB"/>
    <w:rsid w:val="00CD64CA"/>
    <w:rsid w:val="00CD6D3D"/>
    <w:rsid w:val="00CD6FCC"/>
    <w:rsid w:val="00CD7386"/>
    <w:rsid w:val="00CD7653"/>
    <w:rsid w:val="00CD787A"/>
    <w:rsid w:val="00CD795C"/>
    <w:rsid w:val="00CD7AB7"/>
    <w:rsid w:val="00CD7F74"/>
    <w:rsid w:val="00CD7FD0"/>
    <w:rsid w:val="00CE04A4"/>
    <w:rsid w:val="00CE0549"/>
    <w:rsid w:val="00CE058D"/>
    <w:rsid w:val="00CE05AC"/>
    <w:rsid w:val="00CE0657"/>
    <w:rsid w:val="00CE0663"/>
    <w:rsid w:val="00CE0A93"/>
    <w:rsid w:val="00CE0B52"/>
    <w:rsid w:val="00CE0B68"/>
    <w:rsid w:val="00CE0CAB"/>
    <w:rsid w:val="00CE0D61"/>
    <w:rsid w:val="00CE0E17"/>
    <w:rsid w:val="00CE0ECC"/>
    <w:rsid w:val="00CE0EFE"/>
    <w:rsid w:val="00CE10B2"/>
    <w:rsid w:val="00CE13F1"/>
    <w:rsid w:val="00CE1413"/>
    <w:rsid w:val="00CE144D"/>
    <w:rsid w:val="00CE154A"/>
    <w:rsid w:val="00CE1599"/>
    <w:rsid w:val="00CE1913"/>
    <w:rsid w:val="00CE1953"/>
    <w:rsid w:val="00CE1A81"/>
    <w:rsid w:val="00CE1B43"/>
    <w:rsid w:val="00CE1B67"/>
    <w:rsid w:val="00CE1D19"/>
    <w:rsid w:val="00CE1F5F"/>
    <w:rsid w:val="00CE214E"/>
    <w:rsid w:val="00CE2563"/>
    <w:rsid w:val="00CE26E4"/>
    <w:rsid w:val="00CE2714"/>
    <w:rsid w:val="00CE2A4D"/>
    <w:rsid w:val="00CE2AAB"/>
    <w:rsid w:val="00CE2ADB"/>
    <w:rsid w:val="00CE2C64"/>
    <w:rsid w:val="00CE2D45"/>
    <w:rsid w:val="00CE306C"/>
    <w:rsid w:val="00CE3077"/>
    <w:rsid w:val="00CE3206"/>
    <w:rsid w:val="00CE329F"/>
    <w:rsid w:val="00CE3567"/>
    <w:rsid w:val="00CE358D"/>
    <w:rsid w:val="00CE369D"/>
    <w:rsid w:val="00CE38D1"/>
    <w:rsid w:val="00CE3A4A"/>
    <w:rsid w:val="00CE3B06"/>
    <w:rsid w:val="00CE3B1A"/>
    <w:rsid w:val="00CE3BA5"/>
    <w:rsid w:val="00CE3CA5"/>
    <w:rsid w:val="00CE3F66"/>
    <w:rsid w:val="00CE4480"/>
    <w:rsid w:val="00CE4687"/>
    <w:rsid w:val="00CE496F"/>
    <w:rsid w:val="00CE49B1"/>
    <w:rsid w:val="00CE4A88"/>
    <w:rsid w:val="00CE4ABD"/>
    <w:rsid w:val="00CE4D27"/>
    <w:rsid w:val="00CE4EAC"/>
    <w:rsid w:val="00CE4FC8"/>
    <w:rsid w:val="00CE509B"/>
    <w:rsid w:val="00CE53B7"/>
    <w:rsid w:val="00CE53E3"/>
    <w:rsid w:val="00CE5442"/>
    <w:rsid w:val="00CE546C"/>
    <w:rsid w:val="00CE5501"/>
    <w:rsid w:val="00CE56FB"/>
    <w:rsid w:val="00CE5838"/>
    <w:rsid w:val="00CE59DA"/>
    <w:rsid w:val="00CE5B5C"/>
    <w:rsid w:val="00CE5C35"/>
    <w:rsid w:val="00CE5CA9"/>
    <w:rsid w:val="00CE5CD7"/>
    <w:rsid w:val="00CE5DCD"/>
    <w:rsid w:val="00CE5F70"/>
    <w:rsid w:val="00CE60C7"/>
    <w:rsid w:val="00CE6338"/>
    <w:rsid w:val="00CE65B0"/>
    <w:rsid w:val="00CE65F1"/>
    <w:rsid w:val="00CE669D"/>
    <w:rsid w:val="00CE6A3A"/>
    <w:rsid w:val="00CE6FF4"/>
    <w:rsid w:val="00CE727C"/>
    <w:rsid w:val="00CE72B9"/>
    <w:rsid w:val="00CE730F"/>
    <w:rsid w:val="00CE74DF"/>
    <w:rsid w:val="00CE7659"/>
    <w:rsid w:val="00CE781D"/>
    <w:rsid w:val="00CE7A34"/>
    <w:rsid w:val="00CE7AF0"/>
    <w:rsid w:val="00CF0028"/>
    <w:rsid w:val="00CF015C"/>
    <w:rsid w:val="00CF0181"/>
    <w:rsid w:val="00CF0486"/>
    <w:rsid w:val="00CF05B9"/>
    <w:rsid w:val="00CF0606"/>
    <w:rsid w:val="00CF0672"/>
    <w:rsid w:val="00CF06FD"/>
    <w:rsid w:val="00CF0AE4"/>
    <w:rsid w:val="00CF0EFB"/>
    <w:rsid w:val="00CF0F34"/>
    <w:rsid w:val="00CF102D"/>
    <w:rsid w:val="00CF118A"/>
    <w:rsid w:val="00CF141A"/>
    <w:rsid w:val="00CF17FD"/>
    <w:rsid w:val="00CF20DC"/>
    <w:rsid w:val="00CF2211"/>
    <w:rsid w:val="00CF2817"/>
    <w:rsid w:val="00CF2863"/>
    <w:rsid w:val="00CF28DD"/>
    <w:rsid w:val="00CF29F4"/>
    <w:rsid w:val="00CF3417"/>
    <w:rsid w:val="00CF3478"/>
    <w:rsid w:val="00CF369B"/>
    <w:rsid w:val="00CF3734"/>
    <w:rsid w:val="00CF374D"/>
    <w:rsid w:val="00CF37DD"/>
    <w:rsid w:val="00CF392E"/>
    <w:rsid w:val="00CF3996"/>
    <w:rsid w:val="00CF3AC0"/>
    <w:rsid w:val="00CF3C7D"/>
    <w:rsid w:val="00CF3F96"/>
    <w:rsid w:val="00CF3FC6"/>
    <w:rsid w:val="00CF4598"/>
    <w:rsid w:val="00CF463B"/>
    <w:rsid w:val="00CF4692"/>
    <w:rsid w:val="00CF470C"/>
    <w:rsid w:val="00CF4800"/>
    <w:rsid w:val="00CF4A36"/>
    <w:rsid w:val="00CF4CC9"/>
    <w:rsid w:val="00CF4D06"/>
    <w:rsid w:val="00CF4E01"/>
    <w:rsid w:val="00CF4EA0"/>
    <w:rsid w:val="00CF4F78"/>
    <w:rsid w:val="00CF52D2"/>
    <w:rsid w:val="00CF52DF"/>
    <w:rsid w:val="00CF5314"/>
    <w:rsid w:val="00CF5327"/>
    <w:rsid w:val="00CF54CE"/>
    <w:rsid w:val="00CF58E2"/>
    <w:rsid w:val="00CF59CF"/>
    <w:rsid w:val="00CF5A02"/>
    <w:rsid w:val="00CF5B1E"/>
    <w:rsid w:val="00CF5CCA"/>
    <w:rsid w:val="00CF5D49"/>
    <w:rsid w:val="00CF637E"/>
    <w:rsid w:val="00CF6474"/>
    <w:rsid w:val="00CF6833"/>
    <w:rsid w:val="00CF699D"/>
    <w:rsid w:val="00CF6A94"/>
    <w:rsid w:val="00CF6B1D"/>
    <w:rsid w:val="00CF702B"/>
    <w:rsid w:val="00CF71AB"/>
    <w:rsid w:val="00CF7419"/>
    <w:rsid w:val="00CF7551"/>
    <w:rsid w:val="00CF7619"/>
    <w:rsid w:val="00CF7C64"/>
    <w:rsid w:val="00CF7EEC"/>
    <w:rsid w:val="00CF7FCE"/>
    <w:rsid w:val="00D00208"/>
    <w:rsid w:val="00D005A8"/>
    <w:rsid w:val="00D00620"/>
    <w:rsid w:val="00D008DB"/>
    <w:rsid w:val="00D00B2D"/>
    <w:rsid w:val="00D00B4F"/>
    <w:rsid w:val="00D01088"/>
    <w:rsid w:val="00D010AA"/>
    <w:rsid w:val="00D011DF"/>
    <w:rsid w:val="00D01339"/>
    <w:rsid w:val="00D013DA"/>
    <w:rsid w:val="00D014F2"/>
    <w:rsid w:val="00D015F9"/>
    <w:rsid w:val="00D01722"/>
    <w:rsid w:val="00D01C6B"/>
    <w:rsid w:val="00D01D72"/>
    <w:rsid w:val="00D01FD1"/>
    <w:rsid w:val="00D0202D"/>
    <w:rsid w:val="00D0226A"/>
    <w:rsid w:val="00D022C2"/>
    <w:rsid w:val="00D02B7B"/>
    <w:rsid w:val="00D02C83"/>
    <w:rsid w:val="00D02D31"/>
    <w:rsid w:val="00D02E61"/>
    <w:rsid w:val="00D032A1"/>
    <w:rsid w:val="00D032F5"/>
    <w:rsid w:val="00D035CB"/>
    <w:rsid w:val="00D039D4"/>
    <w:rsid w:val="00D03C7B"/>
    <w:rsid w:val="00D03D17"/>
    <w:rsid w:val="00D040F1"/>
    <w:rsid w:val="00D042C0"/>
    <w:rsid w:val="00D04334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270"/>
    <w:rsid w:val="00D0538A"/>
    <w:rsid w:val="00D0542E"/>
    <w:rsid w:val="00D05474"/>
    <w:rsid w:val="00D056EF"/>
    <w:rsid w:val="00D05887"/>
    <w:rsid w:val="00D05981"/>
    <w:rsid w:val="00D05AB6"/>
    <w:rsid w:val="00D05CA9"/>
    <w:rsid w:val="00D0616B"/>
    <w:rsid w:val="00D06328"/>
    <w:rsid w:val="00D06375"/>
    <w:rsid w:val="00D063C2"/>
    <w:rsid w:val="00D0644D"/>
    <w:rsid w:val="00D0659F"/>
    <w:rsid w:val="00D066D3"/>
    <w:rsid w:val="00D0671C"/>
    <w:rsid w:val="00D06750"/>
    <w:rsid w:val="00D0677E"/>
    <w:rsid w:val="00D0696D"/>
    <w:rsid w:val="00D06B37"/>
    <w:rsid w:val="00D06CBD"/>
    <w:rsid w:val="00D06D74"/>
    <w:rsid w:val="00D06EAD"/>
    <w:rsid w:val="00D0716C"/>
    <w:rsid w:val="00D0719C"/>
    <w:rsid w:val="00D074E5"/>
    <w:rsid w:val="00D0792A"/>
    <w:rsid w:val="00D07BA7"/>
    <w:rsid w:val="00D10282"/>
    <w:rsid w:val="00D106E1"/>
    <w:rsid w:val="00D109AC"/>
    <w:rsid w:val="00D109FB"/>
    <w:rsid w:val="00D10C4A"/>
    <w:rsid w:val="00D1108E"/>
    <w:rsid w:val="00D1128F"/>
    <w:rsid w:val="00D113D3"/>
    <w:rsid w:val="00D113DE"/>
    <w:rsid w:val="00D1158E"/>
    <w:rsid w:val="00D119C4"/>
    <w:rsid w:val="00D11A73"/>
    <w:rsid w:val="00D11DC6"/>
    <w:rsid w:val="00D11FA3"/>
    <w:rsid w:val="00D120B1"/>
    <w:rsid w:val="00D120F2"/>
    <w:rsid w:val="00D1225A"/>
    <w:rsid w:val="00D123B5"/>
    <w:rsid w:val="00D1257D"/>
    <w:rsid w:val="00D125DA"/>
    <w:rsid w:val="00D12924"/>
    <w:rsid w:val="00D129BE"/>
    <w:rsid w:val="00D12D5C"/>
    <w:rsid w:val="00D12D8B"/>
    <w:rsid w:val="00D131EC"/>
    <w:rsid w:val="00D13448"/>
    <w:rsid w:val="00D1348D"/>
    <w:rsid w:val="00D134D9"/>
    <w:rsid w:val="00D13799"/>
    <w:rsid w:val="00D13840"/>
    <w:rsid w:val="00D13E22"/>
    <w:rsid w:val="00D13FFE"/>
    <w:rsid w:val="00D14525"/>
    <w:rsid w:val="00D1473F"/>
    <w:rsid w:val="00D14945"/>
    <w:rsid w:val="00D14A3C"/>
    <w:rsid w:val="00D14D26"/>
    <w:rsid w:val="00D14EB4"/>
    <w:rsid w:val="00D1572D"/>
    <w:rsid w:val="00D1577D"/>
    <w:rsid w:val="00D159B8"/>
    <w:rsid w:val="00D15A75"/>
    <w:rsid w:val="00D15A98"/>
    <w:rsid w:val="00D15B96"/>
    <w:rsid w:val="00D15C0D"/>
    <w:rsid w:val="00D15CA9"/>
    <w:rsid w:val="00D15F2E"/>
    <w:rsid w:val="00D15F83"/>
    <w:rsid w:val="00D160B3"/>
    <w:rsid w:val="00D16205"/>
    <w:rsid w:val="00D16252"/>
    <w:rsid w:val="00D16274"/>
    <w:rsid w:val="00D1633A"/>
    <w:rsid w:val="00D16702"/>
    <w:rsid w:val="00D1670F"/>
    <w:rsid w:val="00D168DB"/>
    <w:rsid w:val="00D16B6B"/>
    <w:rsid w:val="00D16D8E"/>
    <w:rsid w:val="00D16D9D"/>
    <w:rsid w:val="00D176B4"/>
    <w:rsid w:val="00D17C0C"/>
    <w:rsid w:val="00D17D7F"/>
    <w:rsid w:val="00D2000E"/>
    <w:rsid w:val="00D20071"/>
    <w:rsid w:val="00D203D4"/>
    <w:rsid w:val="00D20528"/>
    <w:rsid w:val="00D2077D"/>
    <w:rsid w:val="00D207BE"/>
    <w:rsid w:val="00D209F0"/>
    <w:rsid w:val="00D209FF"/>
    <w:rsid w:val="00D20ABE"/>
    <w:rsid w:val="00D20CB0"/>
    <w:rsid w:val="00D210AE"/>
    <w:rsid w:val="00D210DF"/>
    <w:rsid w:val="00D211E9"/>
    <w:rsid w:val="00D2137B"/>
    <w:rsid w:val="00D213BF"/>
    <w:rsid w:val="00D214E8"/>
    <w:rsid w:val="00D216CD"/>
    <w:rsid w:val="00D218E9"/>
    <w:rsid w:val="00D21A18"/>
    <w:rsid w:val="00D21ABC"/>
    <w:rsid w:val="00D21EF4"/>
    <w:rsid w:val="00D21F0F"/>
    <w:rsid w:val="00D22012"/>
    <w:rsid w:val="00D2212C"/>
    <w:rsid w:val="00D226F6"/>
    <w:rsid w:val="00D227EE"/>
    <w:rsid w:val="00D22835"/>
    <w:rsid w:val="00D228A5"/>
    <w:rsid w:val="00D2293A"/>
    <w:rsid w:val="00D22A8E"/>
    <w:rsid w:val="00D22C71"/>
    <w:rsid w:val="00D23284"/>
    <w:rsid w:val="00D2355B"/>
    <w:rsid w:val="00D2359E"/>
    <w:rsid w:val="00D23A38"/>
    <w:rsid w:val="00D23C7C"/>
    <w:rsid w:val="00D23CDD"/>
    <w:rsid w:val="00D244C3"/>
    <w:rsid w:val="00D245BE"/>
    <w:rsid w:val="00D24704"/>
    <w:rsid w:val="00D24762"/>
    <w:rsid w:val="00D24AFB"/>
    <w:rsid w:val="00D24B67"/>
    <w:rsid w:val="00D24C3E"/>
    <w:rsid w:val="00D24D05"/>
    <w:rsid w:val="00D24E0A"/>
    <w:rsid w:val="00D24FD8"/>
    <w:rsid w:val="00D25061"/>
    <w:rsid w:val="00D25194"/>
    <w:rsid w:val="00D254BA"/>
    <w:rsid w:val="00D25640"/>
    <w:rsid w:val="00D256AC"/>
    <w:rsid w:val="00D259AB"/>
    <w:rsid w:val="00D25A4B"/>
    <w:rsid w:val="00D25B43"/>
    <w:rsid w:val="00D25DA6"/>
    <w:rsid w:val="00D26381"/>
    <w:rsid w:val="00D264E6"/>
    <w:rsid w:val="00D266DC"/>
    <w:rsid w:val="00D2679A"/>
    <w:rsid w:val="00D26819"/>
    <w:rsid w:val="00D26844"/>
    <w:rsid w:val="00D26A9B"/>
    <w:rsid w:val="00D26ADF"/>
    <w:rsid w:val="00D26B38"/>
    <w:rsid w:val="00D26CE8"/>
    <w:rsid w:val="00D26D47"/>
    <w:rsid w:val="00D26D77"/>
    <w:rsid w:val="00D26E5A"/>
    <w:rsid w:val="00D26EA6"/>
    <w:rsid w:val="00D27054"/>
    <w:rsid w:val="00D27057"/>
    <w:rsid w:val="00D2714C"/>
    <w:rsid w:val="00D27269"/>
    <w:rsid w:val="00D27373"/>
    <w:rsid w:val="00D275D0"/>
    <w:rsid w:val="00D27635"/>
    <w:rsid w:val="00D2786A"/>
    <w:rsid w:val="00D27999"/>
    <w:rsid w:val="00D27AEA"/>
    <w:rsid w:val="00D27D77"/>
    <w:rsid w:val="00D30300"/>
    <w:rsid w:val="00D3049B"/>
    <w:rsid w:val="00D30513"/>
    <w:rsid w:val="00D3070F"/>
    <w:rsid w:val="00D30AD9"/>
    <w:rsid w:val="00D30B8D"/>
    <w:rsid w:val="00D31041"/>
    <w:rsid w:val="00D31178"/>
    <w:rsid w:val="00D312B1"/>
    <w:rsid w:val="00D315E6"/>
    <w:rsid w:val="00D31DE8"/>
    <w:rsid w:val="00D32177"/>
    <w:rsid w:val="00D3245E"/>
    <w:rsid w:val="00D32643"/>
    <w:rsid w:val="00D3275D"/>
    <w:rsid w:val="00D328B8"/>
    <w:rsid w:val="00D32BE5"/>
    <w:rsid w:val="00D32C48"/>
    <w:rsid w:val="00D32F9C"/>
    <w:rsid w:val="00D3321E"/>
    <w:rsid w:val="00D33433"/>
    <w:rsid w:val="00D3349E"/>
    <w:rsid w:val="00D338E7"/>
    <w:rsid w:val="00D339F5"/>
    <w:rsid w:val="00D33DF8"/>
    <w:rsid w:val="00D33F9C"/>
    <w:rsid w:val="00D3401F"/>
    <w:rsid w:val="00D340D6"/>
    <w:rsid w:val="00D341AC"/>
    <w:rsid w:val="00D34295"/>
    <w:rsid w:val="00D346F6"/>
    <w:rsid w:val="00D34772"/>
    <w:rsid w:val="00D34A24"/>
    <w:rsid w:val="00D34A7E"/>
    <w:rsid w:val="00D34DCD"/>
    <w:rsid w:val="00D34E22"/>
    <w:rsid w:val="00D34E85"/>
    <w:rsid w:val="00D34F67"/>
    <w:rsid w:val="00D350C2"/>
    <w:rsid w:val="00D35392"/>
    <w:rsid w:val="00D3551E"/>
    <w:rsid w:val="00D35965"/>
    <w:rsid w:val="00D35AAB"/>
    <w:rsid w:val="00D35D0F"/>
    <w:rsid w:val="00D35F91"/>
    <w:rsid w:val="00D35FB3"/>
    <w:rsid w:val="00D36340"/>
    <w:rsid w:val="00D36439"/>
    <w:rsid w:val="00D3654D"/>
    <w:rsid w:val="00D366FB"/>
    <w:rsid w:val="00D36E45"/>
    <w:rsid w:val="00D36F4A"/>
    <w:rsid w:val="00D36F4C"/>
    <w:rsid w:val="00D37291"/>
    <w:rsid w:val="00D3729F"/>
    <w:rsid w:val="00D37463"/>
    <w:rsid w:val="00D37797"/>
    <w:rsid w:val="00D37932"/>
    <w:rsid w:val="00D37957"/>
    <w:rsid w:val="00D37BA2"/>
    <w:rsid w:val="00D400F3"/>
    <w:rsid w:val="00D40190"/>
    <w:rsid w:val="00D403F8"/>
    <w:rsid w:val="00D407AB"/>
    <w:rsid w:val="00D40A05"/>
    <w:rsid w:val="00D40ADC"/>
    <w:rsid w:val="00D40C5F"/>
    <w:rsid w:val="00D40D43"/>
    <w:rsid w:val="00D40EB5"/>
    <w:rsid w:val="00D40FCB"/>
    <w:rsid w:val="00D41582"/>
    <w:rsid w:val="00D416D9"/>
    <w:rsid w:val="00D41873"/>
    <w:rsid w:val="00D4190E"/>
    <w:rsid w:val="00D41B2E"/>
    <w:rsid w:val="00D41BB9"/>
    <w:rsid w:val="00D41C82"/>
    <w:rsid w:val="00D420A8"/>
    <w:rsid w:val="00D422D5"/>
    <w:rsid w:val="00D4241E"/>
    <w:rsid w:val="00D42777"/>
    <w:rsid w:val="00D4278D"/>
    <w:rsid w:val="00D428D7"/>
    <w:rsid w:val="00D42C9E"/>
    <w:rsid w:val="00D42D67"/>
    <w:rsid w:val="00D4314C"/>
    <w:rsid w:val="00D433E3"/>
    <w:rsid w:val="00D43450"/>
    <w:rsid w:val="00D435E2"/>
    <w:rsid w:val="00D43780"/>
    <w:rsid w:val="00D4394C"/>
    <w:rsid w:val="00D43B8B"/>
    <w:rsid w:val="00D43BD8"/>
    <w:rsid w:val="00D43E22"/>
    <w:rsid w:val="00D43E9B"/>
    <w:rsid w:val="00D43F02"/>
    <w:rsid w:val="00D44083"/>
    <w:rsid w:val="00D44130"/>
    <w:rsid w:val="00D44212"/>
    <w:rsid w:val="00D443FD"/>
    <w:rsid w:val="00D449F6"/>
    <w:rsid w:val="00D44A7E"/>
    <w:rsid w:val="00D44B7C"/>
    <w:rsid w:val="00D44CD0"/>
    <w:rsid w:val="00D44F72"/>
    <w:rsid w:val="00D45384"/>
    <w:rsid w:val="00D45579"/>
    <w:rsid w:val="00D455C7"/>
    <w:rsid w:val="00D4566A"/>
    <w:rsid w:val="00D456A2"/>
    <w:rsid w:val="00D4591F"/>
    <w:rsid w:val="00D45AD6"/>
    <w:rsid w:val="00D45B3B"/>
    <w:rsid w:val="00D45CE7"/>
    <w:rsid w:val="00D45F48"/>
    <w:rsid w:val="00D4602A"/>
    <w:rsid w:val="00D460C4"/>
    <w:rsid w:val="00D463F6"/>
    <w:rsid w:val="00D4648C"/>
    <w:rsid w:val="00D46738"/>
    <w:rsid w:val="00D467A6"/>
    <w:rsid w:val="00D46828"/>
    <w:rsid w:val="00D46C83"/>
    <w:rsid w:val="00D46DBB"/>
    <w:rsid w:val="00D46E19"/>
    <w:rsid w:val="00D46ED3"/>
    <w:rsid w:val="00D46F32"/>
    <w:rsid w:val="00D471B8"/>
    <w:rsid w:val="00D471CC"/>
    <w:rsid w:val="00D471FC"/>
    <w:rsid w:val="00D47360"/>
    <w:rsid w:val="00D474B1"/>
    <w:rsid w:val="00D4751C"/>
    <w:rsid w:val="00D47595"/>
    <w:rsid w:val="00D4780B"/>
    <w:rsid w:val="00D479E5"/>
    <w:rsid w:val="00D47D84"/>
    <w:rsid w:val="00D47E47"/>
    <w:rsid w:val="00D507F5"/>
    <w:rsid w:val="00D5083B"/>
    <w:rsid w:val="00D50AAB"/>
    <w:rsid w:val="00D50B43"/>
    <w:rsid w:val="00D50F47"/>
    <w:rsid w:val="00D51131"/>
    <w:rsid w:val="00D516F8"/>
    <w:rsid w:val="00D51750"/>
    <w:rsid w:val="00D517DA"/>
    <w:rsid w:val="00D51955"/>
    <w:rsid w:val="00D51BE6"/>
    <w:rsid w:val="00D51C2B"/>
    <w:rsid w:val="00D51D8E"/>
    <w:rsid w:val="00D51F66"/>
    <w:rsid w:val="00D51F85"/>
    <w:rsid w:val="00D521CD"/>
    <w:rsid w:val="00D525C4"/>
    <w:rsid w:val="00D52606"/>
    <w:rsid w:val="00D526F4"/>
    <w:rsid w:val="00D52711"/>
    <w:rsid w:val="00D52891"/>
    <w:rsid w:val="00D528CF"/>
    <w:rsid w:val="00D529B3"/>
    <w:rsid w:val="00D52C46"/>
    <w:rsid w:val="00D52CE1"/>
    <w:rsid w:val="00D52D37"/>
    <w:rsid w:val="00D5310B"/>
    <w:rsid w:val="00D53687"/>
    <w:rsid w:val="00D536DF"/>
    <w:rsid w:val="00D536F2"/>
    <w:rsid w:val="00D5383C"/>
    <w:rsid w:val="00D53A8F"/>
    <w:rsid w:val="00D53C1B"/>
    <w:rsid w:val="00D53CCB"/>
    <w:rsid w:val="00D53F61"/>
    <w:rsid w:val="00D53FE3"/>
    <w:rsid w:val="00D5425F"/>
    <w:rsid w:val="00D54300"/>
    <w:rsid w:val="00D544E4"/>
    <w:rsid w:val="00D545C3"/>
    <w:rsid w:val="00D54C25"/>
    <w:rsid w:val="00D54CAD"/>
    <w:rsid w:val="00D54CF4"/>
    <w:rsid w:val="00D55195"/>
    <w:rsid w:val="00D55353"/>
    <w:rsid w:val="00D558E4"/>
    <w:rsid w:val="00D55946"/>
    <w:rsid w:val="00D55A4E"/>
    <w:rsid w:val="00D56009"/>
    <w:rsid w:val="00D560F9"/>
    <w:rsid w:val="00D5616F"/>
    <w:rsid w:val="00D56191"/>
    <w:rsid w:val="00D56231"/>
    <w:rsid w:val="00D563A2"/>
    <w:rsid w:val="00D565A8"/>
    <w:rsid w:val="00D56979"/>
    <w:rsid w:val="00D56E93"/>
    <w:rsid w:val="00D5710D"/>
    <w:rsid w:val="00D571DB"/>
    <w:rsid w:val="00D573FD"/>
    <w:rsid w:val="00D57421"/>
    <w:rsid w:val="00D575FE"/>
    <w:rsid w:val="00D577ED"/>
    <w:rsid w:val="00D5785C"/>
    <w:rsid w:val="00D57A64"/>
    <w:rsid w:val="00D57C78"/>
    <w:rsid w:val="00D57C7E"/>
    <w:rsid w:val="00D57DA8"/>
    <w:rsid w:val="00D6004F"/>
    <w:rsid w:val="00D600D2"/>
    <w:rsid w:val="00D60169"/>
    <w:rsid w:val="00D601C5"/>
    <w:rsid w:val="00D6048D"/>
    <w:rsid w:val="00D60521"/>
    <w:rsid w:val="00D6075F"/>
    <w:rsid w:val="00D6079D"/>
    <w:rsid w:val="00D6082B"/>
    <w:rsid w:val="00D609BE"/>
    <w:rsid w:val="00D60B79"/>
    <w:rsid w:val="00D60C80"/>
    <w:rsid w:val="00D6103D"/>
    <w:rsid w:val="00D61142"/>
    <w:rsid w:val="00D61291"/>
    <w:rsid w:val="00D614E2"/>
    <w:rsid w:val="00D6163F"/>
    <w:rsid w:val="00D61967"/>
    <w:rsid w:val="00D61F4B"/>
    <w:rsid w:val="00D61F7A"/>
    <w:rsid w:val="00D61FED"/>
    <w:rsid w:val="00D62476"/>
    <w:rsid w:val="00D6270E"/>
    <w:rsid w:val="00D6273F"/>
    <w:rsid w:val="00D62B3E"/>
    <w:rsid w:val="00D63320"/>
    <w:rsid w:val="00D63776"/>
    <w:rsid w:val="00D637DE"/>
    <w:rsid w:val="00D638C9"/>
    <w:rsid w:val="00D639A9"/>
    <w:rsid w:val="00D63C13"/>
    <w:rsid w:val="00D63C40"/>
    <w:rsid w:val="00D63D7D"/>
    <w:rsid w:val="00D63E3C"/>
    <w:rsid w:val="00D63F9D"/>
    <w:rsid w:val="00D6406B"/>
    <w:rsid w:val="00D640A0"/>
    <w:rsid w:val="00D6415D"/>
    <w:rsid w:val="00D643B0"/>
    <w:rsid w:val="00D6470B"/>
    <w:rsid w:val="00D64720"/>
    <w:rsid w:val="00D648FB"/>
    <w:rsid w:val="00D64BAD"/>
    <w:rsid w:val="00D64FC6"/>
    <w:rsid w:val="00D65091"/>
    <w:rsid w:val="00D65230"/>
    <w:rsid w:val="00D6547D"/>
    <w:rsid w:val="00D6553E"/>
    <w:rsid w:val="00D6559F"/>
    <w:rsid w:val="00D65717"/>
    <w:rsid w:val="00D65A80"/>
    <w:rsid w:val="00D65B05"/>
    <w:rsid w:val="00D65B2A"/>
    <w:rsid w:val="00D65F23"/>
    <w:rsid w:val="00D65F29"/>
    <w:rsid w:val="00D65F6B"/>
    <w:rsid w:val="00D6623D"/>
    <w:rsid w:val="00D662B1"/>
    <w:rsid w:val="00D6688C"/>
    <w:rsid w:val="00D66CAB"/>
    <w:rsid w:val="00D66DEB"/>
    <w:rsid w:val="00D67032"/>
    <w:rsid w:val="00D6708C"/>
    <w:rsid w:val="00D6711C"/>
    <w:rsid w:val="00D671B4"/>
    <w:rsid w:val="00D672EB"/>
    <w:rsid w:val="00D6744E"/>
    <w:rsid w:val="00D67475"/>
    <w:rsid w:val="00D67635"/>
    <w:rsid w:val="00D6768F"/>
    <w:rsid w:val="00D67758"/>
    <w:rsid w:val="00D679E4"/>
    <w:rsid w:val="00D67B3F"/>
    <w:rsid w:val="00D67B45"/>
    <w:rsid w:val="00D67B8B"/>
    <w:rsid w:val="00D67D7C"/>
    <w:rsid w:val="00D70100"/>
    <w:rsid w:val="00D7068F"/>
    <w:rsid w:val="00D70789"/>
    <w:rsid w:val="00D70A50"/>
    <w:rsid w:val="00D70BF9"/>
    <w:rsid w:val="00D70D07"/>
    <w:rsid w:val="00D71061"/>
    <w:rsid w:val="00D71216"/>
    <w:rsid w:val="00D712AC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2"/>
    <w:rsid w:val="00D71B94"/>
    <w:rsid w:val="00D71CE9"/>
    <w:rsid w:val="00D71D10"/>
    <w:rsid w:val="00D71EC8"/>
    <w:rsid w:val="00D72029"/>
    <w:rsid w:val="00D7225D"/>
    <w:rsid w:val="00D72262"/>
    <w:rsid w:val="00D723F0"/>
    <w:rsid w:val="00D725D1"/>
    <w:rsid w:val="00D726AA"/>
    <w:rsid w:val="00D727F7"/>
    <w:rsid w:val="00D7296D"/>
    <w:rsid w:val="00D72AFA"/>
    <w:rsid w:val="00D72B27"/>
    <w:rsid w:val="00D72D51"/>
    <w:rsid w:val="00D731B7"/>
    <w:rsid w:val="00D73460"/>
    <w:rsid w:val="00D7350B"/>
    <w:rsid w:val="00D73544"/>
    <w:rsid w:val="00D737DA"/>
    <w:rsid w:val="00D73A05"/>
    <w:rsid w:val="00D73C0E"/>
    <w:rsid w:val="00D73F40"/>
    <w:rsid w:val="00D73FD3"/>
    <w:rsid w:val="00D742F0"/>
    <w:rsid w:val="00D7435A"/>
    <w:rsid w:val="00D744B2"/>
    <w:rsid w:val="00D7463B"/>
    <w:rsid w:val="00D746B3"/>
    <w:rsid w:val="00D746CD"/>
    <w:rsid w:val="00D74A26"/>
    <w:rsid w:val="00D74A4F"/>
    <w:rsid w:val="00D74D98"/>
    <w:rsid w:val="00D74EF9"/>
    <w:rsid w:val="00D7518F"/>
    <w:rsid w:val="00D7531F"/>
    <w:rsid w:val="00D75351"/>
    <w:rsid w:val="00D753BC"/>
    <w:rsid w:val="00D75428"/>
    <w:rsid w:val="00D7543C"/>
    <w:rsid w:val="00D7563C"/>
    <w:rsid w:val="00D75841"/>
    <w:rsid w:val="00D75CA8"/>
    <w:rsid w:val="00D75CD7"/>
    <w:rsid w:val="00D75D6A"/>
    <w:rsid w:val="00D75DBA"/>
    <w:rsid w:val="00D75F13"/>
    <w:rsid w:val="00D76486"/>
    <w:rsid w:val="00D76506"/>
    <w:rsid w:val="00D76F2D"/>
    <w:rsid w:val="00D77041"/>
    <w:rsid w:val="00D7726E"/>
    <w:rsid w:val="00D773C4"/>
    <w:rsid w:val="00D7756E"/>
    <w:rsid w:val="00D775EE"/>
    <w:rsid w:val="00D776C4"/>
    <w:rsid w:val="00D77756"/>
    <w:rsid w:val="00D77837"/>
    <w:rsid w:val="00D7784A"/>
    <w:rsid w:val="00D77C35"/>
    <w:rsid w:val="00D77DF1"/>
    <w:rsid w:val="00D80118"/>
    <w:rsid w:val="00D80563"/>
    <w:rsid w:val="00D8057A"/>
    <w:rsid w:val="00D805D6"/>
    <w:rsid w:val="00D80681"/>
    <w:rsid w:val="00D80CB9"/>
    <w:rsid w:val="00D80DD5"/>
    <w:rsid w:val="00D80E29"/>
    <w:rsid w:val="00D81046"/>
    <w:rsid w:val="00D8135D"/>
    <w:rsid w:val="00D813EC"/>
    <w:rsid w:val="00D8157E"/>
    <w:rsid w:val="00D815F8"/>
    <w:rsid w:val="00D81D63"/>
    <w:rsid w:val="00D82049"/>
    <w:rsid w:val="00D82090"/>
    <w:rsid w:val="00D820F6"/>
    <w:rsid w:val="00D824D1"/>
    <w:rsid w:val="00D8258E"/>
    <w:rsid w:val="00D828DE"/>
    <w:rsid w:val="00D82979"/>
    <w:rsid w:val="00D82B78"/>
    <w:rsid w:val="00D831EB"/>
    <w:rsid w:val="00D83202"/>
    <w:rsid w:val="00D83393"/>
    <w:rsid w:val="00D837C0"/>
    <w:rsid w:val="00D838A1"/>
    <w:rsid w:val="00D8394E"/>
    <w:rsid w:val="00D8395B"/>
    <w:rsid w:val="00D839D8"/>
    <w:rsid w:val="00D83A1A"/>
    <w:rsid w:val="00D83B86"/>
    <w:rsid w:val="00D83B9F"/>
    <w:rsid w:val="00D83C5C"/>
    <w:rsid w:val="00D83D05"/>
    <w:rsid w:val="00D83D53"/>
    <w:rsid w:val="00D83DBA"/>
    <w:rsid w:val="00D83FDC"/>
    <w:rsid w:val="00D83FF5"/>
    <w:rsid w:val="00D840DA"/>
    <w:rsid w:val="00D842AD"/>
    <w:rsid w:val="00D84346"/>
    <w:rsid w:val="00D84CE5"/>
    <w:rsid w:val="00D84F46"/>
    <w:rsid w:val="00D84FEF"/>
    <w:rsid w:val="00D85504"/>
    <w:rsid w:val="00D85621"/>
    <w:rsid w:val="00D8572F"/>
    <w:rsid w:val="00D85824"/>
    <w:rsid w:val="00D8589B"/>
    <w:rsid w:val="00D85CC0"/>
    <w:rsid w:val="00D85D5F"/>
    <w:rsid w:val="00D86038"/>
    <w:rsid w:val="00D86089"/>
    <w:rsid w:val="00D860AF"/>
    <w:rsid w:val="00D8622D"/>
    <w:rsid w:val="00D86639"/>
    <w:rsid w:val="00D86A84"/>
    <w:rsid w:val="00D86BC2"/>
    <w:rsid w:val="00D86C24"/>
    <w:rsid w:val="00D86C7A"/>
    <w:rsid w:val="00D86D10"/>
    <w:rsid w:val="00D86DED"/>
    <w:rsid w:val="00D86E09"/>
    <w:rsid w:val="00D86F09"/>
    <w:rsid w:val="00D86F89"/>
    <w:rsid w:val="00D8708B"/>
    <w:rsid w:val="00D8731E"/>
    <w:rsid w:val="00D87353"/>
    <w:rsid w:val="00D87681"/>
    <w:rsid w:val="00D878BC"/>
    <w:rsid w:val="00D879A1"/>
    <w:rsid w:val="00D87A3A"/>
    <w:rsid w:val="00D87DC5"/>
    <w:rsid w:val="00D87EFE"/>
    <w:rsid w:val="00D87F24"/>
    <w:rsid w:val="00D87F76"/>
    <w:rsid w:val="00D90055"/>
    <w:rsid w:val="00D902CE"/>
    <w:rsid w:val="00D90BA8"/>
    <w:rsid w:val="00D90BEC"/>
    <w:rsid w:val="00D90C25"/>
    <w:rsid w:val="00D90EC4"/>
    <w:rsid w:val="00D90F35"/>
    <w:rsid w:val="00D90F67"/>
    <w:rsid w:val="00D90F7B"/>
    <w:rsid w:val="00D912B6"/>
    <w:rsid w:val="00D91364"/>
    <w:rsid w:val="00D913D5"/>
    <w:rsid w:val="00D91688"/>
    <w:rsid w:val="00D918A8"/>
    <w:rsid w:val="00D9199F"/>
    <w:rsid w:val="00D91A66"/>
    <w:rsid w:val="00D91B95"/>
    <w:rsid w:val="00D91F01"/>
    <w:rsid w:val="00D9242F"/>
    <w:rsid w:val="00D924C0"/>
    <w:rsid w:val="00D925D3"/>
    <w:rsid w:val="00D927BC"/>
    <w:rsid w:val="00D92F75"/>
    <w:rsid w:val="00D930C7"/>
    <w:rsid w:val="00D93191"/>
    <w:rsid w:val="00D931A7"/>
    <w:rsid w:val="00D93938"/>
    <w:rsid w:val="00D93950"/>
    <w:rsid w:val="00D93C92"/>
    <w:rsid w:val="00D93DBC"/>
    <w:rsid w:val="00D93E2B"/>
    <w:rsid w:val="00D93E6B"/>
    <w:rsid w:val="00D94157"/>
    <w:rsid w:val="00D9419A"/>
    <w:rsid w:val="00D942D4"/>
    <w:rsid w:val="00D94347"/>
    <w:rsid w:val="00D9448A"/>
    <w:rsid w:val="00D94633"/>
    <w:rsid w:val="00D9463C"/>
    <w:rsid w:val="00D9465D"/>
    <w:rsid w:val="00D947FD"/>
    <w:rsid w:val="00D948E7"/>
    <w:rsid w:val="00D94A08"/>
    <w:rsid w:val="00D94A61"/>
    <w:rsid w:val="00D94AA6"/>
    <w:rsid w:val="00D94D31"/>
    <w:rsid w:val="00D94EA1"/>
    <w:rsid w:val="00D94EFD"/>
    <w:rsid w:val="00D94FB8"/>
    <w:rsid w:val="00D94FC3"/>
    <w:rsid w:val="00D95005"/>
    <w:rsid w:val="00D95103"/>
    <w:rsid w:val="00D95122"/>
    <w:rsid w:val="00D9545A"/>
    <w:rsid w:val="00D9570D"/>
    <w:rsid w:val="00D958FF"/>
    <w:rsid w:val="00D95A10"/>
    <w:rsid w:val="00D95A32"/>
    <w:rsid w:val="00D95C8E"/>
    <w:rsid w:val="00D961D9"/>
    <w:rsid w:val="00D962AD"/>
    <w:rsid w:val="00D962CE"/>
    <w:rsid w:val="00D962FB"/>
    <w:rsid w:val="00D96435"/>
    <w:rsid w:val="00D9646F"/>
    <w:rsid w:val="00D96486"/>
    <w:rsid w:val="00D96595"/>
    <w:rsid w:val="00D965B7"/>
    <w:rsid w:val="00D966C2"/>
    <w:rsid w:val="00D9686D"/>
    <w:rsid w:val="00D969BE"/>
    <w:rsid w:val="00D96A4A"/>
    <w:rsid w:val="00D96A54"/>
    <w:rsid w:val="00D96B03"/>
    <w:rsid w:val="00D96B6E"/>
    <w:rsid w:val="00D96C58"/>
    <w:rsid w:val="00D96D78"/>
    <w:rsid w:val="00D96E4E"/>
    <w:rsid w:val="00D96F68"/>
    <w:rsid w:val="00D97219"/>
    <w:rsid w:val="00D972B7"/>
    <w:rsid w:val="00D9733E"/>
    <w:rsid w:val="00D97402"/>
    <w:rsid w:val="00D976E3"/>
    <w:rsid w:val="00D97913"/>
    <w:rsid w:val="00D9794C"/>
    <w:rsid w:val="00D97A69"/>
    <w:rsid w:val="00D97AFF"/>
    <w:rsid w:val="00D97C38"/>
    <w:rsid w:val="00D97E27"/>
    <w:rsid w:val="00D97E79"/>
    <w:rsid w:val="00D97F47"/>
    <w:rsid w:val="00DA0060"/>
    <w:rsid w:val="00DA01CC"/>
    <w:rsid w:val="00DA048F"/>
    <w:rsid w:val="00DA0723"/>
    <w:rsid w:val="00DA0823"/>
    <w:rsid w:val="00DA0847"/>
    <w:rsid w:val="00DA0B7E"/>
    <w:rsid w:val="00DA0CB4"/>
    <w:rsid w:val="00DA0E15"/>
    <w:rsid w:val="00DA116A"/>
    <w:rsid w:val="00DA1345"/>
    <w:rsid w:val="00DA1476"/>
    <w:rsid w:val="00DA157D"/>
    <w:rsid w:val="00DA173E"/>
    <w:rsid w:val="00DA1740"/>
    <w:rsid w:val="00DA1A17"/>
    <w:rsid w:val="00DA1AA8"/>
    <w:rsid w:val="00DA1C54"/>
    <w:rsid w:val="00DA1C5B"/>
    <w:rsid w:val="00DA1C7F"/>
    <w:rsid w:val="00DA1CAF"/>
    <w:rsid w:val="00DA1CDB"/>
    <w:rsid w:val="00DA1D42"/>
    <w:rsid w:val="00DA1E68"/>
    <w:rsid w:val="00DA20A8"/>
    <w:rsid w:val="00DA2290"/>
    <w:rsid w:val="00DA236A"/>
    <w:rsid w:val="00DA23DF"/>
    <w:rsid w:val="00DA2502"/>
    <w:rsid w:val="00DA257E"/>
    <w:rsid w:val="00DA28E8"/>
    <w:rsid w:val="00DA29E0"/>
    <w:rsid w:val="00DA29E8"/>
    <w:rsid w:val="00DA2A8A"/>
    <w:rsid w:val="00DA2BD8"/>
    <w:rsid w:val="00DA2C1B"/>
    <w:rsid w:val="00DA2C1E"/>
    <w:rsid w:val="00DA2DAE"/>
    <w:rsid w:val="00DA2ECB"/>
    <w:rsid w:val="00DA2FD7"/>
    <w:rsid w:val="00DA2FE9"/>
    <w:rsid w:val="00DA33E8"/>
    <w:rsid w:val="00DA3449"/>
    <w:rsid w:val="00DA34B4"/>
    <w:rsid w:val="00DA35DB"/>
    <w:rsid w:val="00DA3605"/>
    <w:rsid w:val="00DA3660"/>
    <w:rsid w:val="00DA36A6"/>
    <w:rsid w:val="00DA37AF"/>
    <w:rsid w:val="00DA4035"/>
    <w:rsid w:val="00DA40F9"/>
    <w:rsid w:val="00DA4118"/>
    <w:rsid w:val="00DA4270"/>
    <w:rsid w:val="00DA46AA"/>
    <w:rsid w:val="00DA4E9C"/>
    <w:rsid w:val="00DA5339"/>
    <w:rsid w:val="00DA53A6"/>
    <w:rsid w:val="00DA5648"/>
    <w:rsid w:val="00DA5666"/>
    <w:rsid w:val="00DA5BD0"/>
    <w:rsid w:val="00DA5C6E"/>
    <w:rsid w:val="00DA5EFA"/>
    <w:rsid w:val="00DA5FEB"/>
    <w:rsid w:val="00DA6026"/>
    <w:rsid w:val="00DA605F"/>
    <w:rsid w:val="00DA643F"/>
    <w:rsid w:val="00DA66EB"/>
    <w:rsid w:val="00DA6847"/>
    <w:rsid w:val="00DA6903"/>
    <w:rsid w:val="00DA6963"/>
    <w:rsid w:val="00DA6A25"/>
    <w:rsid w:val="00DA6BA9"/>
    <w:rsid w:val="00DA6CA1"/>
    <w:rsid w:val="00DA6D66"/>
    <w:rsid w:val="00DA6DA5"/>
    <w:rsid w:val="00DA7050"/>
    <w:rsid w:val="00DA71F6"/>
    <w:rsid w:val="00DA7204"/>
    <w:rsid w:val="00DA7633"/>
    <w:rsid w:val="00DA7C0E"/>
    <w:rsid w:val="00DA7C47"/>
    <w:rsid w:val="00DA7D7F"/>
    <w:rsid w:val="00DA7DB4"/>
    <w:rsid w:val="00DA7E4F"/>
    <w:rsid w:val="00DB029C"/>
    <w:rsid w:val="00DB029F"/>
    <w:rsid w:val="00DB0331"/>
    <w:rsid w:val="00DB034C"/>
    <w:rsid w:val="00DB04B3"/>
    <w:rsid w:val="00DB0763"/>
    <w:rsid w:val="00DB07FA"/>
    <w:rsid w:val="00DB089C"/>
    <w:rsid w:val="00DB09D4"/>
    <w:rsid w:val="00DB0AEC"/>
    <w:rsid w:val="00DB0C4A"/>
    <w:rsid w:val="00DB0D51"/>
    <w:rsid w:val="00DB0F92"/>
    <w:rsid w:val="00DB0FD2"/>
    <w:rsid w:val="00DB1300"/>
    <w:rsid w:val="00DB1378"/>
    <w:rsid w:val="00DB13F1"/>
    <w:rsid w:val="00DB1455"/>
    <w:rsid w:val="00DB1941"/>
    <w:rsid w:val="00DB1AAE"/>
    <w:rsid w:val="00DB1DEF"/>
    <w:rsid w:val="00DB2186"/>
    <w:rsid w:val="00DB246F"/>
    <w:rsid w:val="00DB24FD"/>
    <w:rsid w:val="00DB257E"/>
    <w:rsid w:val="00DB29AD"/>
    <w:rsid w:val="00DB2AA0"/>
    <w:rsid w:val="00DB2C4C"/>
    <w:rsid w:val="00DB2C68"/>
    <w:rsid w:val="00DB2C87"/>
    <w:rsid w:val="00DB3060"/>
    <w:rsid w:val="00DB30E1"/>
    <w:rsid w:val="00DB311A"/>
    <w:rsid w:val="00DB3384"/>
    <w:rsid w:val="00DB33F7"/>
    <w:rsid w:val="00DB3496"/>
    <w:rsid w:val="00DB34B6"/>
    <w:rsid w:val="00DB3537"/>
    <w:rsid w:val="00DB35FF"/>
    <w:rsid w:val="00DB38BB"/>
    <w:rsid w:val="00DB39E7"/>
    <w:rsid w:val="00DB3A9E"/>
    <w:rsid w:val="00DB3B60"/>
    <w:rsid w:val="00DB3C95"/>
    <w:rsid w:val="00DB3EF2"/>
    <w:rsid w:val="00DB42FA"/>
    <w:rsid w:val="00DB4663"/>
    <w:rsid w:val="00DB49DA"/>
    <w:rsid w:val="00DB4DF3"/>
    <w:rsid w:val="00DB4F40"/>
    <w:rsid w:val="00DB5031"/>
    <w:rsid w:val="00DB50DD"/>
    <w:rsid w:val="00DB50FA"/>
    <w:rsid w:val="00DB53FB"/>
    <w:rsid w:val="00DB54E2"/>
    <w:rsid w:val="00DB5832"/>
    <w:rsid w:val="00DB58B0"/>
    <w:rsid w:val="00DB5965"/>
    <w:rsid w:val="00DB59C9"/>
    <w:rsid w:val="00DB59CE"/>
    <w:rsid w:val="00DB5B17"/>
    <w:rsid w:val="00DB5E66"/>
    <w:rsid w:val="00DB5EF4"/>
    <w:rsid w:val="00DB5FB3"/>
    <w:rsid w:val="00DB5FE0"/>
    <w:rsid w:val="00DB612F"/>
    <w:rsid w:val="00DB63CE"/>
    <w:rsid w:val="00DB68BC"/>
    <w:rsid w:val="00DB68DA"/>
    <w:rsid w:val="00DB6A02"/>
    <w:rsid w:val="00DB6CFF"/>
    <w:rsid w:val="00DB760B"/>
    <w:rsid w:val="00DB77DC"/>
    <w:rsid w:val="00DB7988"/>
    <w:rsid w:val="00DB7D5D"/>
    <w:rsid w:val="00DB7ECE"/>
    <w:rsid w:val="00DB7F21"/>
    <w:rsid w:val="00DC0104"/>
    <w:rsid w:val="00DC037C"/>
    <w:rsid w:val="00DC06EB"/>
    <w:rsid w:val="00DC083B"/>
    <w:rsid w:val="00DC085B"/>
    <w:rsid w:val="00DC094D"/>
    <w:rsid w:val="00DC0A32"/>
    <w:rsid w:val="00DC0E43"/>
    <w:rsid w:val="00DC10CC"/>
    <w:rsid w:val="00DC152F"/>
    <w:rsid w:val="00DC16C6"/>
    <w:rsid w:val="00DC1C01"/>
    <w:rsid w:val="00DC1D35"/>
    <w:rsid w:val="00DC1EEB"/>
    <w:rsid w:val="00DC20FA"/>
    <w:rsid w:val="00DC2115"/>
    <w:rsid w:val="00DC236E"/>
    <w:rsid w:val="00DC2772"/>
    <w:rsid w:val="00DC2921"/>
    <w:rsid w:val="00DC2A7E"/>
    <w:rsid w:val="00DC2D72"/>
    <w:rsid w:val="00DC2DF1"/>
    <w:rsid w:val="00DC2F8A"/>
    <w:rsid w:val="00DC2FE3"/>
    <w:rsid w:val="00DC2FEB"/>
    <w:rsid w:val="00DC31D4"/>
    <w:rsid w:val="00DC3370"/>
    <w:rsid w:val="00DC33D8"/>
    <w:rsid w:val="00DC3444"/>
    <w:rsid w:val="00DC3594"/>
    <w:rsid w:val="00DC36A1"/>
    <w:rsid w:val="00DC3880"/>
    <w:rsid w:val="00DC3BA5"/>
    <w:rsid w:val="00DC3BB1"/>
    <w:rsid w:val="00DC40D7"/>
    <w:rsid w:val="00DC45C9"/>
    <w:rsid w:val="00DC46CA"/>
    <w:rsid w:val="00DC46CB"/>
    <w:rsid w:val="00DC4717"/>
    <w:rsid w:val="00DC527E"/>
    <w:rsid w:val="00DC53DA"/>
    <w:rsid w:val="00DC577E"/>
    <w:rsid w:val="00DC58B5"/>
    <w:rsid w:val="00DC5B51"/>
    <w:rsid w:val="00DC5CC7"/>
    <w:rsid w:val="00DC5DA5"/>
    <w:rsid w:val="00DC5E60"/>
    <w:rsid w:val="00DC5E95"/>
    <w:rsid w:val="00DC5EB7"/>
    <w:rsid w:val="00DC60F4"/>
    <w:rsid w:val="00DC611E"/>
    <w:rsid w:val="00DC6125"/>
    <w:rsid w:val="00DC63BC"/>
    <w:rsid w:val="00DC68BD"/>
    <w:rsid w:val="00DC6A5D"/>
    <w:rsid w:val="00DC6A7B"/>
    <w:rsid w:val="00DC6B4A"/>
    <w:rsid w:val="00DC6BD1"/>
    <w:rsid w:val="00DC6C53"/>
    <w:rsid w:val="00DC6D24"/>
    <w:rsid w:val="00DC6D69"/>
    <w:rsid w:val="00DC6F10"/>
    <w:rsid w:val="00DC71B2"/>
    <w:rsid w:val="00DC71CA"/>
    <w:rsid w:val="00DC721A"/>
    <w:rsid w:val="00DC7398"/>
    <w:rsid w:val="00DC7989"/>
    <w:rsid w:val="00DC7AE9"/>
    <w:rsid w:val="00DC7DD0"/>
    <w:rsid w:val="00DC7EA1"/>
    <w:rsid w:val="00DD010F"/>
    <w:rsid w:val="00DD029B"/>
    <w:rsid w:val="00DD052D"/>
    <w:rsid w:val="00DD054B"/>
    <w:rsid w:val="00DD06D0"/>
    <w:rsid w:val="00DD0868"/>
    <w:rsid w:val="00DD0A2C"/>
    <w:rsid w:val="00DD0CFE"/>
    <w:rsid w:val="00DD0D0D"/>
    <w:rsid w:val="00DD0D78"/>
    <w:rsid w:val="00DD0E13"/>
    <w:rsid w:val="00DD14F4"/>
    <w:rsid w:val="00DD157D"/>
    <w:rsid w:val="00DD17F2"/>
    <w:rsid w:val="00DD1A7B"/>
    <w:rsid w:val="00DD1C35"/>
    <w:rsid w:val="00DD1C74"/>
    <w:rsid w:val="00DD1F91"/>
    <w:rsid w:val="00DD2179"/>
    <w:rsid w:val="00DD263A"/>
    <w:rsid w:val="00DD2A2D"/>
    <w:rsid w:val="00DD2A93"/>
    <w:rsid w:val="00DD2B51"/>
    <w:rsid w:val="00DD2B86"/>
    <w:rsid w:val="00DD2D01"/>
    <w:rsid w:val="00DD2F67"/>
    <w:rsid w:val="00DD330B"/>
    <w:rsid w:val="00DD3340"/>
    <w:rsid w:val="00DD33DF"/>
    <w:rsid w:val="00DD37A7"/>
    <w:rsid w:val="00DD3A15"/>
    <w:rsid w:val="00DD3F6C"/>
    <w:rsid w:val="00DD3F7D"/>
    <w:rsid w:val="00DD40B1"/>
    <w:rsid w:val="00DD40CE"/>
    <w:rsid w:val="00DD4210"/>
    <w:rsid w:val="00DD44CB"/>
    <w:rsid w:val="00DD4522"/>
    <w:rsid w:val="00DD496D"/>
    <w:rsid w:val="00DD4EFC"/>
    <w:rsid w:val="00DD4F5C"/>
    <w:rsid w:val="00DD4F64"/>
    <w:rsid w:val="00DD5176"/>
    <w:rsid w:val="00DD5250"/>
    <w:rsid w:val="00DD52F7"/>
    <w:rsid w:val="00DD53C3"/>
    <w:rsid w:val="00DD546C"/>
    <w:rsid w:val="00DD55B5"/>
    <w:rsid w:val="00DD5805"/>
    <w:rsid w:val="00DD5826"/>
    <w:rsid w:val="00DD5835"/>
    <w:rsid w:val="00DD5854"/>
    <w:rsid w:val="00DD59DA"/>
    <w:rsid w:val="00DD5A06"/>
    <w:rsid w:val="00DD5B8C"/>
    <w:rsid w:val="00DD5BDD"/>
    <w:rsid w:val="00DD5D54"/>
    <w:rsid w:val="00DD5E02"/>
    <w:rsid w:val="00DD5E54"/>
    <w:rsid w:val="00DD6207"/>
    <w:rsid w:val="00DD66FB"/>
    <w:rsid w:val="00DD6825"/>
    <w:rsid w:val="00DD68EC"/>
    <w:rsid w:val="00DD6B06"/>
    <w:rsid w:val="00DD6C1E"/>
    <w:rsid w:val="00DD6D18"/>
    <w:rsid w:val="00DD6D5C"/>
    <w:rsid w:val="00DD6D90"/>
    <w:rsid w:val="00DD6E24"/>
    <w:rsid w:val="00DD6F72"/>
    <w:rsid w:val="00DD700C"/>
    <w:rsid w:val="00DD72AC"/>
    <w:rsid w:val="00DD76C4"/>
    <w:rsid w:val="00DD774C"/>
    <w:rsid w:val="00DD77FA"/>
    <w:rsid w:val="00DD7813"/>
    <w:rsid w:val="00DD7CDF"/>
    <w:rsid w:val="00DD7D3D"/>
    <w:rsid w:val="00DD7DFF"/>
    <w:rsid w:val="00DE00ED"/>
    <w:rsid w:val="00DE0226"/>
    <w:rsid w:val="00DE02F0"/>
    <w:rsid w:val="00DE0358"/>
    <w:rsid w:val="00DE03C5"/>
    <w:rsid w:val="00DE057D"/>
    <w:rsid w:val="00DE05B2"/>
    <w:rsid w:val="00DE08CA"/>
    <w:rsid w:val="00DE0A03"/>
    <w:rsid w:val="00DE0DC0"/>
    <w:rsid w:val="00DE0DCA"/>
    <w:rsid w:val="00DE1360"/>
    <w:rsid w:val="00DE140B"/>
    <w:rsid w:val="00DE1559"/>
    <w:rsid w:val="00DE1560"/>
    <w:rsid w:val="00DE1611"/>
    <w:rsid w:val="00DE1963"/>
    <w:rsid w:val="00DE19EB"/>
    <w:rsid w:val="00DE1EF3"/>
    <w:rsid w:val="00DE1FDE"/>
    <w:rsid w:val="00DE2203"/>
    <w:rsid w:val="00DE27D4"/>
    <w:rsid w:val="00DE2822"/>
    <w:rsid w:val="00DE2851"/>
    <w:rsid w:val="00DE2A5F"/>
    <w:rsid w:val="00DE2AF4"/>
    <w:rsid w:val="00DE2B96"/>
    <w:rsid w:val="00DE2BB4"/>
    <w:rsid w:val="00DE2DD3"/>
    <w:rsid w:val="00DE2E42"/>
    <w:rsid w:val="00DE2EE5"/>
    <w:rsid w:val="00DE3029"/>
    <w:rsid w:val="00DE33E8"/>
    <w:rsid w:val="00DE3457"/>
    <w:rsid w:val="00DE3576"/>
    <w:rsid w:val="00DE3699"/>
    <w:rsid w:val="00DE3BB4"/>
    <w:rsid w:val="00DE3C84"/>
    <w:rsid w:val="00DE3CC4"/>
    <w:rsid w:val="00DE3F7E"/>
    <w:rsid w:val="00DE421A"/>
    <w:rsid w:val="00DE43A5"/>
    <w:rsid w:val="00DE43D1"/>
    <w:rsid w:val="00DE4489"/>
    <w:rsid w:val="00DE464E"/>
    <w:rsid w:val="00DE46B3"/>
    <w:rsid w:val="00DE48AD"/>
    <w:rsid w:val="00DE48E9"/>
    <w:rsid w:val="00DE4A62"/>
    <w:rsid w:val="00DE4A75"/>
    <w:rsid w:val="00DE4B40"/>
    <w:rsid w:val="00DE4B7D"/>
    <w:rsid w:val="00DE4C5B"/>
    <w:rsid w:val="00DE4E41"/>
    <w:rsid w:val="00DE528A"/>
    <w:rsid w:val="00DE54F9"/>
    <w:rsid w:val="00DE552C"/>
    <w:rsid w:val="00DE5560"/>
    <w:rsid w:val="00DE55A0"/>
    <w:rsid w:val="00DE56BA"/>
    <w:rsid w:val="00DE56CA"/>
    <w:rsid w:val="00DE58AF"/>
    <w:rsid w:val="00DE5BAD"/>
    <w:rsid w:val="00DE5D4E"/>
    <w:rsid w:val="00DE5E2F"/>
    <w:rsid w:val="00DE6346"/>
    <w:rsid w:val="00DE669B"/>
    <w:rsid w:val="00DE672B"/>
    <w:rsid w:val="00DE67F9"/>
    <w:rsid w:val="00DE6822"/>
    <w:rsid w:val="00DE685F"/>
    <w:rsid w:val="00DE693F"/>
    <w:rsid w:val="00DE6982"/>
    <w:rsid w:val="00DE6D33"/>
    <w:rsid w:val="00DE6D58"/>
    <w:rsid w:val="00DE6EB2"/>
    <w:rsid w:val="00DE6FD2"/>
    <w:rsid w:val="00DE7095"/>
    <w:rsid w:val="00DE71FD"/>
    <w:rsid w:val="00DE76C6"/>
    <w:rsid w:val="00DE7A20"/>
    <w:rsid w:val="00DE7A4A"/>
    <w:rsid w:val="00DE7C07"/>
    <w:rsid w:val="00DF0286"/>
    <w:rsid w:val="00DF054B"/>
    <w:rsid w:val="00DF0852"/>
    <w:rsid w:val="00DF0946"/>
    <w:rsid w:val="00DF0B38"/>
    <w:rsid w:val="00DF0DC8"/>
    <w:rsid w:val="00DF0EB8"/>
    <w:rsid w:val="00DF0F48"/>
    <w:rsid w:val="00DF100F"/>
    <w:rsid w:val="00DF119D"/>
    <w:rsid w:val="00DF13B1"/>
    <w:rsid w:val="00DF155E"/>
    <w:rsid w:val="00DF18C5"/>
    <w:rsid w:val="00DF1B0E"/>
    <w:rsid w:val="00DF1D85"/>
    <w:rsid w:val="00DF1EAC"/>
    <w:rsid w:val="00DF1F17"/>
    <w:rsid w:val="00DF1F48"/>
    <w:rsid w:val="00DF259F"/>
    <w:rsid w:val="00DF25A2"/>
    <w:rsid w:val="00DF261B"/>
    <w:rsid w:val="00DF263B"/>
    <w:rsid w:val="00DF26D7"/>
    <w:rsid w:val="00DF2806"/>
    <w:rsid w:val="00DF2AAD"/>
    <w:rsid w:val="00DF2B7E"/>
    <w:rsid w:val="00DF2C3D"/>
    <w:rsid w:val="00DF2C79"/>
    <w:rsid w:val="00DF2D8A"/>
    <w:rsid w:val="00DF2F26"/>
    <w:rsid w:val="00DF2FE9"/>
    <w:rsid w:val="00DF31E5"/>
    <w:rsid w:val="00DF3358"/>
    <w:rsid w:val="00DF357C"/>
    <w:rsid w:val="00DF37F6"/>
    <w:rsid w:val="00DF38F3"/>
    <w:rsid w:val="00DF3C09"/>
    <w:rsid w:val="00DF3DC6"/>
    <w:rsid w:val="00DF3EA8"/>
    <w:rsid w:val="00DF404A"/>
    <w:rsid w:val="00DF4539"/>
    <w:rsid w:val="00DF4603"/>
    <w:rsid w:val="00DF4777"/>
    <w:rsid w:val="00DF4A4D"/>
    <w:rsid w:val="00DF4B44"/>
    <w:rsid w:val="00DF4C61"/>
    <w:rsid w:val="00DF4F16"/>
    <w:rsid w:val="00DF4F8C"/>
    <w:rsid w:val="00DF4FCC"/>
    <w:rsid w:val="00DF5019"/>
    <w:rsid w:val="00DF5117"/>
    <w:rsid w:val="00DF5383"/>
    <w:rsid w:val="00DF53A2"/>
    <w:rsid w:val="00DF548C"/>
    <w:rsid w:val="00DF5C98"/>
    <w:rsid w:val="00DF5D01"/>
    <w:rsid w:val="00DF5D40"/>
    <w:rsid w:val="00DF5F38"/>
    <w:rsid w:val="00DF6031"/>
    <w:rsid w:val="00DF60D2"/>
    <w:rsid w:val="00DF6301"/>
    <w:rsid w:val="00DF6379"/>
    <w:rsid w:val="00DF63DE"/>
    <w:rsid w:val="00DF64E1"/>
    <w:rsid w:val="00DF65FF"/>
    <w:rsid w:val="00DF66D3"/>
    <w:rsid w:val="00DF676C"/>
    <w:rsid w:val="00DF6781"/>
    <w:rsid w:val="00DF6A92"/>
    <w:rsid w:val="00DF6B20"/>
    <w:rsid w:val="00DF6CEC"/>
    <w:rsid w:val="00DF6D42"/>
    <w:rsid w:val="00DF700E"/>
    <w:rsid w:val="00DF715E"/>
    <w:rsid w:val="00DF72E1"/>
    <w:rsid w:val="00DF73AE"/>
    <w:rsid w:val="00DF73C0"/>
    <w:rsid w:val="00DF74F9"/>
    <w:rsid w:val="00DF7546"/>
    <w:rsid w:val="00DF77C9"/>
    <w:rsid w:val="00DF7C8B"/>
    <w:rsid w:val="00DF7D0D"/>
    <w:rsid w:val="00DF7D42"/>
    <w:rsid w:val="00DF7D57"/>
    <w:rsid w:val="00DF7DA6"/>
    <w:rsid w:val="00DF7E3C"/>
    <w:rsid w:val="00DF7EF4"/>
    <w:rsid w:val="00DF7F02"/>
    <w:rsid w:val="00E0031C"/>
    <w:rsid w:val="00E003D0"/>
    <w:rsid w:val="00E00717"/>
    <w:rsid w:val="00E00772"/>
    <w:rsid w:val="00E0087A"/>
    <w:rsid w:val="00E00A29"/>
    <w:rsid w:val="00E00DF2"/>
    <w:rsid w:val="00E00FCB"/>
    <w:rsid w:val="00E0103C"/>
    <w:rsid w:val="00E0106B"/>
    <w:rsid w:val="00E01154"/>
    <w:rsid w:val="00E01177"/>
    <w:rsid w:val="00E012B7"/>
    <w:rsid w:val="00E01706"/>
    <w:rsid w:val="00E01772"/>
    <w:rsid w:val="00E01822"/>
    <w:rsid w:val="00E01931"/>
    <w:rsid w:val="00E01934"/>
    <w:rsid w:val="00E01AED"/>
    <w:rsid w:val="00E01BDC"/>
    <w:rsid w:val="00E01D1A"/>
    <w:rsid w:val="00E01D33"/>
    <w:rsid w:val="00E01D44"/>
    <w:rsid w:val="00E01EE6"/>
    <w:rsid w:val="00E01FE4"/>
    <w:rsid w:val="00E01FFD"/>
    <w:rsid w:val="00E02156"/>
    <w:rsid w:val="00E021C3"/>
    <w:rsid w:val="00E021DF"/>
    <w:rsid w:val="00E02213"/>
    <w:rsid w:val="00E0248F"/>
    <w:rsid w:val="00E024D7"/>
    <w:rsid w:val="00E0259D"/>
    <w:rsid w:val="00E0261C"/>
    <w:rsid w:val="00E0278F"/>
    <w:rsid w:val="00E028A3"/>
    <w:rsid w:val="00E02A76"/>
    <w:rsid w:val="00E02A9E"/>
    <w:rsid w:val="00E02D8B"/>
    <w:rsid w:val="00E02E47"/>
    <w:rsid w:val="00E02EF3"/>
    <w:rsid w:val="00E03001"/>
    <w:rsid w:val="00E03140"/>
    <w:rsid w:val="00E034C0"/>
    <w:rsid w:val="00E03686"/>
    <w:rsid w:val="00E036A5"/>
    <w:rsid w:val="00E039D4"/>
    <w:rsid w:val="00E03BBB"/>
    <w:rsid w:val="00E03BE5"/>
    <w:rsid w:val="00E03C50"/>
    <w:rsid w:val="00E03C9D"/>
    <w:rsid w:val="00E03D70"/>
    <w:rsid w:val="00E03D82"/>
    <w:rsid w:val="00E03E97"/>
    <w:rsid w:val="00E04016"/>
    <w:rsid w:val="00E04131"/>
    <w:rsid w:val="00E041B1"/>
    <w:rsid w:val="00E04267"/>
    <w:rsid w:val="00E04332"/>
    <w:rsid w:val="00E044EA"/>
    <w:rsid w:val="00E04597"/>
    <w:rsid w:val="00E045C5"/>
    <w:rsid w:val="00E04760"/>
    <w:rsid w:val="00E0485E"/>
    <w:rsid w:val="00E04CEA"/>
    <w:rsid w:val="00E04D98"/>
    <w:rsid w:val="00E05090"/>
    <w:rsid w:val="00E05183"/>
    <w:rsid w:val="00E05332"/>
    <w:rsid w:val="00E0545A"/>
    <w:rsid w:val="00E0559B"/>
    <w:rsid w:val="00E055B4"/>
    <w:rsid w:val="00E0569B"/>
    <w:rsid w:val="00E057E7"/>
    <w:rsid w:val="00E05A7D"/>
    <w:rsid w:val="00E05AC5"/>
    <w:rsid w:val="00E05C08"/>
    <w:rsid w:val="00E05E6B"/>
    <w:rsid w:val="00E05EC1"/>
    <w:rsid w:val="00E05F09"/>
    <w:rsid w:val="00E06030"/>
    <w:rsid w:val="00E063E7"/>
    <w:rsid w:val="00E06562"/>
    <w:rsid w:val="00E066B0"/>
    <w:rsid w:val="00E0684D"/>
    <w:rsid w:val="00E06960"/>
    <w:rsid w:val="00E06A92"/>
    <w:rsid w:val="00E06D63"/>
    <w:rsid w:val="00E06D6A"/>
    <w:rsid w:val="00E074D8"/>
    <w:rsid w:val="00E075F5"/>
    <w:rsid w:val="00E0779C"/>
    <w:rsid w:val="00E07825"/>
    <w:rsid w:val="00E079BA"/>
    <w:rsid w:val="00E079F5"/>
    <w:rsid w:val="00E07C22"/>
    <w:rsid w:val="00E07C91"/>
    <w:rsid w:val="00E07E5B"/>
    <w:rsid w:val="00E07F98"/>
    <w:rsid w:val="00E100A6"/>
    <w:rsid w:val="00E102C1"/>
    <w:rsid w:val="00E1030F"/>
    <w:rsid w:val="00E10466"/>
    <w:rsid w:val="00E10595"/>
    <w:rsid w:val="00E10680"/>
    <w:rsid w:val="00E10AF4"/>
    <w:rsid w:val="00E10B40"/>
    <w:rsid w:val="00E10C3A"/>
    <w:rsid w:val="00E10DEF"/>
    <w:rsid w:val="00E11010"/>
    <w:rsid w:val="00E1118B"/>
    <w:rsid w:val="00E11465"/>
    <w:rsid w:val="00E11613"/>
    <w:rsid w:val="00E117F3"/>
    <w:rsid w:val="00E1180D"/>
    <w:rsid w:val="00E119FB"/>
    <w:rsid w:val="00E11AD7"/>
    <w:rsid w:val="00E11B59"/>
    <w:rsid w:val="00E11B5F"/>
    <w:rsid w:val="00E11D44"/>
    <w:rsid w:val="00E11FE6"/>
    <w:rsid w:val="00E12017"/>
    <w:rsid w:val="00E12612"/>
    <w:rsid w:val="00E127D7"/>
    <w:rsid w:val="00E1282D"/>
    <w:rsid w:val="00E12D2E"/>
    <w:rsid w:val="00E12EF6"/>
    <w:rsid w:val="00E12FD2"/>
    <w:rsid w:val="00E13163"/>
    <w:rsid w:val="00E1361C"/>
    <w:rsid w:val="00E13800"/>
    <w:rsid w:val="00E138A4"/>
    <w:rsid w:val="00E13948"/>
    <w:rsid w:val="00E139BE"/>
    <w:rsid w:val="00E13C82"/>
    <w:rsid w:val="00E13D7D"/>
    <w:rsid w:val="00E13E9F"/>
    <w:rsid w:val="00E141AB"/>
    <w:rsid w:val="00E14236"/>
    <w:rsid w:val="00E14559"/>
    <w:rsid w:val="00E145DF"/>
    <w:rsid w:val="00E14735"/>
    <w:rsid w:val="00E149B3"/>
    <w:rsid w:val="00E14B30"/>
    <w:rsid w:val="00E152C7"/>
    <w:rsid w:val="00E154C3"/>
    <w:rsid w:val="00E15592"/>
    <w:rsid w:val="00E15651"/>
    <w:rsid w:val="00E15906"/>
    <w:rsid w:val="00E15A50"/>
    <w:rsid w:val="00E15C4C"/>
    <w:rsid w:val="00E161F4"/>
    <w:rsid w:val="00E16214"/>
    <w:rsid w:val="00E165ED"/>
    <w:rsid w:val="00E166AE"/>
    <w:rsid w:val="00E16741"/>
    <w:rsid w:val="00E1690D"/>
    <w:rsid w:val="00E16ABF"/>
    <w:rsid w:val="00E16BCA"/>
    <w:rsid w:val="00E17563"/>
    <w:rsid w:val="00E1757D"/>
    <w:rsid w:val="00E17818"/>
    <w:rsid w:val="00E17BAF"/>
    <w:rsid w:val="00E2006A"/>
    <w:rsid w:val="00E200E4"/>
    <w:rsid w:val="00E204BE"/>
    <w:rsid w:val="00E20556"/>
    <w:rsid w:val="00E208A6"/>
    <w:rsid w:val="00E2097F"/>
    <w:rsid w:val="00E20986"/>
    <w:rsid w:val="00E209B6"/>
    <w:rsid w:val="00E20A41"/>
    <w:rsid w:val="00E20AE1"/>
    <w:rsid w:val="00E20B22"/>
    <w:rsid w:val="00E20CDA"/>
    <w:rsid w:val="00E20E48"/>
    <w:rsid w:val="00E21174"/>
    <w:rsid w:val="00E21215"/>
    <w:rsid w:val="00E215AC"/>
    <w:rsid w:val="00E215F8"/>
    <w:rsid w:val="00E2165F"/>
    <w:rsid w:val="00E21A9A"/>
    <w:rsid w:val="00E21BA9"/>
    <w:rsid w:val="00E21CE6"/>
    <w:rsid w:val="00E21DC0"/>
    <w:rsid w:val="00E21F33"/>
    <w:rsid w:val="00E22536"/>
    <w:rsid w:val="00E22732"/>
    <w:rsid w:val="00E22A31"/>
    <w:rsid w:val="00E22AA2"/>
    <w:rsid w:val="00E22D00"/>
    <w:rsid w:val="00E23080"/>
    <w:rsid w:val="00E23136"/>
    <w:rsid w:val="00E2336E"/>
    <w:rsid w:val="00E233C8"/>
    <w:rsid w:val="00E2347C"/>
    <w:rsid w:val="00E2381D"/>
    <w:rsid w:val="00E23BC1"/>
    <w:rsid w:val="00E23D64"/>
    <w:rsid w:val="00E23DD7"/>
    <w:rsid w:val="00E23FF1"/>
    <w:rsid w:val="00E241EE"/>
    <w:rsid w:val="00E24273"/>
    <w:rsid w:val="00E24596"/>
    <w:rsid w:val="00E24632"/>
    <w:rsid w:val="00E24779"/>
    <w:rsid w:val="00E248C0"/>
    <w:rsid w:val="00E24ACC"/>
    <w:rsid w:val="00E24BE4"/>
    <w:rsid w:val="00E24CCF"/>
    <w:rsid w:val="00E24DAF"/>
    <w:rsid w:val="00E24E19"/>
    <w:rsid w:val="00E24E75"/>
    <w:rsid w:val="00E24FFA"/>
    <w:rsid w:val="00E25049"/>
    <w:rsid w:val="00E25171"/>
    <w:rsid w:val="00E25264"/>
    <w:rsid w:val="00E2528A"/>
    <w:rsid w:val="00E25596"/>
    <w:rsid w:val="00E256DD"/>
    <w:rsid w:val="00E2581F"/>
    <w:rsid w:val="00E25861"/>
    <w:rsid w:val="00E258BB"/>
    <w:rsid w:val="00E25AEF"/>
    <w:rsid w:val="00E25B13"/>
    <w:rsid w:val="00E25B2A"/>
    <w:rsid w:val="00E25C36"/>
    <w:rsid w:val="00E25CDE"/>
    <w:rsid w:val="00E25CE3"/>
    <w:rsid w:val="00E25DEB"/>
    <w:rsid w:val="00E25E55"/>
    <w:rsid w:val="00E25E76"/>
    <w:rsid w:val="00E25E85"/>
    <w:rsid w:val="00E25FCE"/>
    <w:rsid w:val="00E260DB"/>
    <w:rsid w:val="00E261B7"/>
    <w:rsid w:val="00E26332"/>
    <w:rsid w:val="00E263B1"/>
    <w:rsid w:val="00E264CE"/>
    <w:rsid w:val="00E2676B"/>
    <w:rsid w:val="00E269BF"/>
    <w:rsid w:val="00E26C9C"/>
    <w:rsid w:val="00E26D53"/>
    <w:rsid w:val="00E26DD9"/>
    <w:rsid w:val="00E2703A"/>
    <w:rsid w:val="00E27269"/>
    <w:rsid w:val="00E272A6"/>
    <w:rsid w:val="00E272F2"/>
    <w:rsid w:val="00E27323"/>
    <w:rsid w:val="00E2739B"/>
    <w:rsid w:val="00E30052"/>
    <w:rsid w:val="00E302B4"/>
    <w:rsid w:val="00E302B9"/>
    <w:rsid w:val="00E30766"/>
    <w:rsid w:val="00E30950"/>
    <w:rsid w:val="00E3095A"/>
    <w:rsid w:val="00E30A73"/>
    <w:rsid w:val="00E30BF3"/>
    <w:rsid w:val="00E30D08"/>
    <w:rsid w:val="00E30DD1"/>
    <w:rsid w:val="00E30F3B"/>
    <w:rsid w:val="00E31519"/>
    <w:rsid w:val="00E316FA"/>
    <w:rsid w:val="00E31BBF"/>
    <w:rsid w:val="00E31CBA"/>
    <w:rsid w:val="00E31CCC"/>
    <w:rsid w:val="00E31FBC"/>
    <w:rsid w:val="00E3216B"/>
    <w:rsid w:val="00E32241"/>
    <w:rsid w:val="00E3256C"/>
    <w:rsid w:val="00E3265B"/>
    <w:rsid w:val="00E32994"/>
    <w:rsid w:val="00E32A15"/>
    <w:rsid w:val="00E32A9F"/>
    <w:rsid w:val="00E32BA0"/>
    <w:rsid w:val="00E32C47"/>
    <w:rsid w:val="00E32E7E"/>
    <w:rsid w:val="00E33063"/>
    <w:rsid w:val="00E3323F"/>
    <w:rsid w:val="00E33337"/>
    <w:rsid w:val="00E3344E"/>
    <w:rsid w:val="00E337BB"/>
    <w:rsid w:val="00E339F5"/>
    <w:rsid w:val="00E33B81"/>
    <w:rsid w:val="00E33BDE"/>
    <w:rsid w:val="00E33C7B"/>
    <w:rsid w:val="00E34192"/>
    <w:rsid w:val="00E341D2"/>
    <w:rsid w:val="00E3438C"/>
    <w:rsid w:val="00E345CF"/>
    <w:rsid w:val="00E34829"/>
    <w:rsid w:val="00E348FF"/>
    <w:rsid w:val="00E3498B"/>
    <w:rsid w:val="00E34993"/>
    <w:rsid w:val="00E34B43"/>
    <w:rsid w:val="00E35287"/>
    <w:rsid w:val="00E35759"/>
    <w:rsid w:val="00E35762"/>
    <w:rsid w:val="00E35797"/>
    <w:rsid w:val="00E359C7"/>
    <w:rsid w:val="00E35AC0"/>
    <w:rsid w:val="00E35EA9"/>
    <w:rsid w:val="00E35F9E"/>
    <w:rsid w:val="00E3616A"/>
    <w:rsid w:val="00E36377"/>
    <w:rsid w:val="00E36DD5"/>
    <w:rsid w:val="00E36E3E"/>
    <w:rsid w:val="00E37081"/>
    <w:rsid w:val="00E3740C"/>
    <w:rsid w:val="00E37515"/>
    <w:rsid w:val="00E37565"/>
    <w:rsid w:val="00E37575"/>
    <w:rsid w:val="00E376F7"/>
    <w:rsid w:val="00E37701"/>
    <w:rsid w:val="00E37715"/>
    <w:rsid w:val="00E377C9"/>
    <w:rsid w:val="00E3793F"/>
    <w:rsid w:val="00E37F4E"/>
    <w:rsid w:val="00E37F7F"/>
    <w:rsid w:val="00E403A7"/>
    <w:rsid w:val="00E40449"/>
    <w:rsid w:val="00E40876"/>
    <w:rsid w:val="00E409E7"/>
    <w:rsid w:val="00E40BA5"/>
    <w:rsid w:val="00E40C10"/>
    <w:rsid w:val="00E40CF7"/>
    <w:rsid w:val="00E40EED"/>
    <w:rsid w:val="00E41276"/>
    <w:rsid w:val="00E4136F"/>
    <w:rsid w:val="00E4140D"/>
    <w:rsid w:val="00E4155D"/>
    <w:rsid w:val="00E415E0"/>
    <w:rsid w:val="00E415F9"/>
    <w:rsid w:val="00E418AB"/>
    <w:rsid w:val="00E418E9"/>
    <w:rsid w:val="00E41C10"/>
    <w:rsid w:val="00E41CC0"/>
    <w:rsid w:val="00E41E5D"/>
    <w:rsid w:val="00E420E8"/>
    <w:rsid w:val="00E42109"/>
    <w:rsid w:val="00E42151"/>
    <w:rsid w:val="00E42292"/>
    <w:rsid w:val="00E42431"/>
    <w:rsid w:val="00E425D3"/>
    <w:rsid w:val="00E4287E"/>
    <w:rsid w:val="00E428C3"/>
    <w:rsid w:val="00E42FBC"/>
    <w:rsid w:val="00E42FC5"/>
    <w:rsid w:val="00E43215"/>
    <w:rsid w:val="00E43416"/>
    <w:rsid w:val="00E434C7"/>
    <w:rsid w:val="00E43629"/>
    <w:rsid w:val="00E437D5"/>
    <w:rsid w:val="00E43888"/>
    <w:rsid w:val="00E43A77"/>
    <w:rsid w:val="00E43C6E"/>
    <w:rsid w:val="00E43DB1"/>
    <w:rsid w:val="00E43EAC"/>
    <w:rsid w:val="00E43F1B"/>
    <w:rsid w:val="00E44097"/>
    <w:rsid w:val="00E44147"/>
    <w:rsid w:val="00E44248"/>
    <w:rsid w:val="00E4458F"/>
    <w:rsid w:val="00E44A90"/>
    <w:rsid w:val="00E44AD3"/>
    <w:rsid w:val="00E44C56"/>
    <w:rsid w:val="00E44C64"/>
    <w:rsid w:val="00E44D98"/>
    <w:rsid w:val="00E45039"/>
    <w:rsid w:val="00E451E9"/>
    <w:rsid w:val="00E45262"/>
    <w:rsid w:val="00E45301"/>
    <w:rsid w:val="00E45351"/>
    <w:rsid w:val="00E45444"/>
    <w:rsid w:val="00E456A9"/>
    <w:rsid w:val="00E458E4"/>
    <w:rsid w:val="00E45996"/>
    <w:rsid w:val="00E45A19"/>
    <w:rsid w:val="00E45AD7"/>
    <w:rsid w:val="00E45C67"/>
    <w:rsid w:val="00E45DB1"/>
    <w:rsid w:val="00E45DF6"/>
    <w:rsid w:val="00E45EDE"/>
    <w:rsid w:val="00E461DF"/>
    <w:rsid w:val="00E46419"/>
    <w:rsid w:val="00E4655B"/>
    <w:rsid w:val="00E466A6"/>
    <w:rsid w:val="00E46C85"/>
    <w:rsid w:val="00E46C9B"/>
    <w:rsid w:val="00E46CD5"/>
    <w:rsid w:val="00E46DE0"/>
    <w:rsid w:val="00E46FD0"/>
    <w:rsid w:val="00E47015"/>
    <w:rsid w:val="00E475C1"/>
    <w:rsid w:val="00E47603"/>
    <w:rsid w:val="00E47673"/>
    <w:rsid w:val="00E476A7"/>
    <w:rsid w:val="00E47BC2"/>
    <w:rsid w:val="00E47D91"/>
    <w:rsid w:val="00E50382"/>
    <w:rsid w:val="00E5087A"/>
    <w:rsid w:val="00E50957"/>
    <w:rsid w:val="00E50A04"/>
    <w:rsid w:val="00E50AC5"/>
    <w:rsid w:val="00E50B80"/>
    <w:rsid w:val="00E50DAA"/>
    <w:rsid w:val="00E510C1"/>
    <w:rsid w:val="00E51344"/>
    <w:rsid w:val="00E5142A"/>
    <w:rsid w:val="00E517B9"/>
    <w:rsid w:val="00E51A32"/>
    <w:rsid w:val="00E51A77"/>
    <w:rsid w:val="00E51A97"/>
    <w:rsid w:val="00E51B72"/>
    <w:rsid w:val="00E52465"/>
    <w:rsid w:val="00E52535"/>
    <w:rsid w:val="00E5279D"/>
    <w:rsid w:val="00E527E2"/>
    <w:rsid w:val="00E5281B"/>
    <w:rsid w:val="00E528D1"/>
    <w:rsid w:val="00E529D2"/>
    <w:rsid w:val="00E52B48"/>
    <w:rsid w:val="00E52BFB"/>
    <w:rsid w:val="00E52C23"/>
    <w:rsid w:val="00E52F99"/>
    <w:rsid w:val="00E531E5"/>
    <w:rsid w:val="00E53216"/>
    <w:rsid w:val="00E533A2"/>
    <w:rsid w:val="00E534A4"/>
    <w:rsid w:val="00E534B1"/>
    <w:rsid w:val="00E534D0"/>
    <w:rsid w:val="00E5355E"/>
    <w:rsid w:val="00E535DA"/>
    <w:rsid w:val="00E53900"/>
    <w:rsid w:val="00E53A1F"/>
    <w:rsid w:val="00E53BD3"/>
    <w:rsid w:val="00E53DA2"/>
    <w:rsid w:val="00E54050"/>
    <w:rsid w:val="00E54199"/>
    <w:rsid w:val="00E54238"/>
    <w:rsid w:val="00E5457E"/>
    <w:rsid w:val="00E54657"/>
    <w:rsid w:val="00E5471F"/>
    <w:rsid w:val="00E549DD"/>
    <w:rsid w:val="00E54D23"/>
    <w:rsid w:val="00E54D2E"/>
    <w:rsid w:val="00E54F09"/>
    <w:rsid w:val="00E5514F"/>
    <w:rsid w:val="00E55202"/>
    <w:rsid w:val="00E55276"/>
    <w:rsid w:val="00E552FE"/>
    <w:rsid w:val="00E55444"/>
    <w:rsid w:val="00E554A6"/>
    <w:rsid w:val="00E554BB"/>
    <w:rsid w:val="00E5589B"/>
    <w:rsid w:val="00E559D2"/>
    <w:rsid w:val="00E561EA"/>
    <w:rsid w:val="00E562F5"/>
    <w:rsid w:val="00E5631D"/>
    <w:rsid w:val="00E563FC"/>
    <w:rsid w:val="00E56408"/>
    <w:rsid w:val="00E5652C"/>
    <w:rsid w:val="00E565C5"/>
    <w:rsid w:val="00E56A13"/>
    <w:rsid w:val="00E56C40"/>
    <w:rsid w:val="00E56E9D"/>
    <w:rsid w:val="00E56EEC"/>
    <w:rsid w:val="00E5702D"/>
    <w:rsid w:val="00E57062"/>
    <w:rsid w:val="00E57064"/>
    <w:rsid w:val="00E57161"/>
    <w:rsid w:val="00E571D9"/>
    <w:rsid w:val="00E5720C"/>
    <w:rsid w:val="00E57552"/>
    <w:rsid w:val="00E57899"/>
    <w:rsid w:val="00E578B8"/>
    <w:rsid w:val="00E57C1C"/>
    <w:rsid w:val="00E57FB8"/>
    <w:rsid w:val="00E6048B"/>
    <w:rsid w:val="00E60492"/>
    <w:rsid w:val="00E605E0"/>
    <w:rsid w:val="00E606A4"/>
    <w:rsid w:val="00E607FB"/>
    <w:rsid w:val="00E609A1"/>
    <w:rsid w:val="00E60B5B"/>
    <w:rsid w:val="00E60C77"/>
    <w:rsid w:val="00E61310"/>
    <w:rsid w:val="00E61471"/>
    <w:rsid w:val="00E6163A"/>
    <w:rsid w:val="00E616A0"/>
    <w:rsid w:val="00E61A7B"/>
    <w:rsid w:val="00E61ADF"/>
    <w:rsid w:val="00E61BA5"/>
    <w:rsid w:val="00E61BAE"/>
    <w:rsid w:val="00E61C7C"/>
    <w:rsid w:val="00E61CE0"/>
    <w:rsid w:val="00E62002"/>
    <w:rsid w:val="00E620D5"/>
    <w:rsid w:val="00E6221C"/>
    <w:rsid w:val="00E623E1"/>
    <w:rsid w:val="00E623F1"/>
    <w:rsid w:val="00E624C1"/>
    <w:rsid w:val="00E625A0"/>
    <w:rsid w:val="00E62683"/>
    <w:rsid w:val="00E627E1"/>
    <w:rsid w:val="00E62C86"/>
    <w:rsid w:val="00E62EBA"/>
    <w:rsid w:val="00E6309A"/>
    <w:rsid w:val="00E630AB"/>
    <w:rsid w:val="00E63140"/>
    <w:rsid w:val="00E631BE"/>
    <w:rsid w:val="00E632B3"/>
    <w:rsid w:val="00E633C4"/>
    <w:rsid w:val="00E63716"/>
    <w:rsid w:val="00E637B7"/>
    <w:rsid w:val="00E6383B"/>
    <w:rsid w:val="00E63F9C"/>
    <w:rsid w:val="00E640D2"/>
    <w:rsid w:val="00E6444F"/>
    <w:rsid w:val="00E64481"/>
    <w:rsid w:val="00E645B6"/>
    <w:rsid w:val="00E646DF"/>
    <w:rsid w:val="00E64706"/>
    <w:rsid w:val="00E64A98"/>
    <w:rsid w:val="00E64AED"/>
    <w:rsid w:val="00E64D39"/>
    <w:rsid w:val="00E64F79"/>
    <w:rsid w:val="00E6523F"/>
    <w:rsid w:val="00E65417"/>
    <w:rsid w:val="00E6575A"/>
    <w:rsid w:val="00E65BC3"/>
    <w:rsid w:val="00E65CAF"/>
    <w:rsid w:val="00E65CD8"/>
    <w:rsid w:val="00E66153"/>
    <w:rsid w:val="00E6648F"/>
    <w:rsid w:val="00E665CD"/>
    <w:rsid w:val="00E66628"/>
    <w:rsid w:val="00E66A12"/>
    <w:rsid w:val="00E66C28"/>
    <w:rsid w:val="00E66D36"/>
    <w:rsid w:val="00E67141"/>
    <w:rsid w:val="00E67151"/>
    <w:rsid w:val="00E6717C"/>
    <w:rsid w:val="00E672D6"/>
    <w:rsid w:val="00E67511"/>
    <w:rsid w:val="00E67543"/>
    <w:rsid w:val="00E675CF"/>
    <w:rsid w:val="00E676AB"/>
    <w:rsid w:val="00E67759"/>
    <w:rsid w:val="00E67A63"/>
    <w:rsid w:val="00E67F55"/>
    <w:rsid w:val="00E700C7"/>
    <w:rsid w:val="00E700ED"/>
    <w:rsid w:val="00E70128"/>
    <w:rsid w:val="00E7012C"/>
    <w:rsid w:val="00E70707"/>
    <w:rsid w:val="00E70723"/>
    <w:rsid w:val="00E70A54"/>
    <w:rsid w:val="00E70B08"/>
    <w:rsid w:val="00E70B7B"/>
    <w:rsid w:val="00E70C6D"/>
    <w:rsid w:val="00E70FCF"/>
    <w:rsid w:val="00E7101C"/>
    <w:rsid w:val="00E710E6"/>
    <w:rsid w:val="00E7155A"/>
    <w:rsid w:val="00E71702"/>
    <w:rsid w:val="00E719AB"/>
    <w:rsid w:val="00E719CB"/>
    <w:rsid w:val="00E71A69"/>
    <w:rsid w:val="00E71A72"/>
    <w:rsid w:val="00E71B72"/>
    <w:rsid w:val="00E71F8D"/>
    <w:rsid w:val="00E71FA6"/>
    <w:rsid w:val="00E72177"/>
    <w:rsid w:val="00E722A6"/>
    <w:rsid w:val="00E72325"/>
    <w:rsid w:val="00E72710"/>
    <w:rsid w:val="00E728C0"/>
    <w:rsid w:val="00E72CCD"/>
    <w:rsid w:val="00E731E7"/>
    <w:rsid w:val="00E733EB"/>
    <w:rsid w:val="00E73433"/>
    <w:rsid w:val="00E734C6"/>
    <w:rsid w:val="00E73770"/>
    <w:rsid w:val="00E73899"/>
    <w:rsid w:val="00E73B2A"/>
    <w:rsid w:val="00E73EE9"/>
    <w:rsid w:val="00E73F36"/>
    <w:rsid w:val="00E74189"/>
    <w:rsid w:val="00E74212"/>
    <w:rsid w:val="00E7424D"/>
    <w:rsid w:val="00E744E2"/>
    <w:rsid w:val="00E74573"/>
    <w:rsid w:val="00E746A6"/>
    <w:rsid w:val="00E74797"/>
    <w:rsid w:val="00E749F4"/>
    <w:rsid w:val="00E74A0D"/>
    <w:rsid w:val="00E74A52"/>
    <w:rsid w:val="00E74E22"/>
    <w:rsid w:val="00E74ECC"/>
    <w:rsid w:val="00E7511A"/>
    <w:rsid w:val="00E75368"/>
    <w:rsid w:val="00E75415"/>
    <w:rsid w:val="00E75441"/>
    <w:rsid w:val="00E75491"/>
    <w:rsid w:val="00E75942"/>
    <w:rsid w:val="00E75C82"/>
    <w:rsid w:val="00E75DD5"/>
    <w:rsid w:val="00E75F7B"/>
    <w:rsid w:val="00E76085"/>
    <w:rsid w:val="00E7611F"/>
    <w:rsid w:val="00E76263"/>
    <w:rsid w:val="00E76335"/>
    <w:rsid w:val="00E76895"/>
    <w:rsid w:val="00E76A41"/>
    <w:rsid w:val="00E76ACE"/>
    <w:rsid w:val="00E76AD4"/>
    <w:rsid w:val="00E76C37"/>
    <w:rsid w:val="00E76E08"/>
    <w:rsid w:val="00E77205"/>
    <w:rsid w:val="00E772E8"/>
    <w:rsid w:val="00E77348"/>
    <w:rsid w:val="00E774A1"/>
    <w:rsid w:val="00E800EA"/>
    <w:rsid w:val="00E80124"/>
    <w:rsid w:val="00E8023F"/>
    <w:rsid w:val="00E80361"/>
    <w:rsid w:val="00E807EE"/>
    <w:rsid w:val="00E80CAA"/>
    <w:rsid w:val="00E80DEC"/>
    <w:rsid w:val="00E80E36"/>
    <w:rsid w:val="00E80F8B"/>
    <w:rsid w:val="00E812BB"/>
    <w:rsid w:val="00E813A0"/>
    <w:rsid w:val="00E814C6"/>
    <w:rsid w:val="00E8156D"/>
    <w:rsid w:val="00E8191A"/>
    <w:rsid w:val="00E819C2"/>
    <w:rsid w:val="00E81A2C"/>
    <w:rsid w:val="00E81A4B"/>
    <w:rsid w:val="00E81D76"/>
    <w:rsid w:val="00E821E2"/>
    <w:rsid w:val="00E823DF"/>
    <w:rsid w:val="00E8274B"/>
    <w:rsid w:val="00E82C35"/>
    <w:rsid w:val="00E8314F"/>
    <w:rsid w:val="00E83371"/>
    <w:rsid w:val="00E833A3"/>
    <w:rsid w:val="00E83410"/>
    <w:rsid w:val="00E83527"/>
    <w:rsid w:val="00E839A7"/>
    <w:rsid w:val="00E8409A"/>
    <w:rsid w:val="00E842F0"/>
    <w:rsid w:val="00E843A7"/>
    <w:rsid w:val="00E84693"/>
    <w:rsid w:val="00E84694"/>
    <w:rsid w:val="00E8471C"/>
    <w:rsid w:val="00E84978"/>
    <w:rsid w:val="00E84AE5"/>
    <w:rsid w:val="00E84E07"/>
    <w:rsid w:val="00E84EA5"/>
    <w:rsid w:val="00E85276"/>
    <w:rsid w:val="00E85290"/>
    <w:rsid w:val="00E854AA"/>
    <w:rsid w:val="00E85563"/>
    <w:rsid w:val="00E856EF"/>
    <w:rsid w:val="00E858C4"/>
    <w:rsid w:val="00E85985"/>
    <w:rsid w:val="00E85DF1"/>
    <w:rsid w:val="00E85FF8"/>
    <w:rsid w:val="00E8600F"/>
    <w:rsid w:val="00E8617A"/>
    <w:rsid w:val="00E86303"/>
    <w:rsid w:val="00E864E3"/>
    <w:rsid w:val="00E8658D"/>
    <w:rsid w:val="00E865AC"/>
    <w:rsid w:val="00E865DB"/>
    <w:rsid w:val="00E86746"/>
    <w:rsid w:val="00E8681D"/>
    <w:rsid w:val="00E86A6A"/>
    <w:rsid w:val="00E86BC6"/>
    <w:rsid w:val="00E86CFD"/>
    <w:rsid w:val="00E86D38"/>
    <w:rsid w:val="00E86E09"/>
    <w:rsid w:val="00E86F1D"/>
    <w:rsid w:val="00E870E3"/>
    <w:rsid w:val="00E87715"/>
    <w:rsid w:val="00E877C6"/>
    <w:rsid w:val="00E877E4"/>
    <w:rsid w:val="00E87A46"/>
    <w:rsid w:val="00E87BBA"/>
    <w:rsid w:val="00E900DE"/>
    <w:rsid w:val="00E900FA"/>
    <w:rsid w:val="00E901C7"/>
    <w:rsid w:val="00E901FB"/>
    <w:rsid w:val="00E903C5"/>
    <w:rsid w:val="00E903E1"/>
    <w:rsid w:val="00E90445"/>
    <w:rsid w:val="00E90616"/>
    <w:rsid w:val="00E90654"/>
    <w:rsid w:val="00E906E5"/>
    <w:rsid w:val="00E907D5"/>
    <w:rsid w:val="00E9084A"/>
    <w:rsid w:val="00E909E2"/>
    <w:rsid w:val="00E90BDB"/>
    <w:rsid w:val="00E90CF3"/>
    <w:rsid w:val="00E90E65"/>
    <w:rsid w:val="00E90E66"/>
    <w:rsid w:val="00E90ED4"/>
    <w:rsid w:val="00E910EE"/>
    <w:rsid w:val="00E91267"/>
    <w:rsid w:val="00E9132C"/>
    <w:rsid w:val="00E91350"/>
    <w:rsid w:val="00E91A86"/>
    <w:rsid w:val="00E91B48"/>
    <w:rsid w:val="00E91B88"/>
    <w:rsid w:val="00E91C80"/>
    <w:rsid w:val="00E91D94"/>
    <w:rsid w:val="00E92320"/>
    <w:rsid w:val="00E923FF"/>
    <w:rsid w:val="00E92426"/>
    <w:rsid w:val="00E924A6"/>
    <w:rsid w:val="00E92552"/>
    <w:rsid w:val="00E9274D"/>
    <w:rsid w:val="00E92EE5"/>
    <w:rsid w:val="00E92FF9"/>
    <w:rsid w:val="00E930AD"/>
    <w:rsid w:val="00E93408"/>
    <w:rsid w:val="00E9350C"/>
    <w:rsid w:val="00E93778"/>
    <w:rsid w:val="00E9379F"/>
    <w:rsid w:val="00E9386D"/>
    <w:rsid w:val="00E93968"/>
    <w:rsid w:val="00E93D69"/>
    <w:rsid w:val="00E93E40"/>
    <w:rsid w:val="00E93EA3"/>
    <w:rsid w:val="00E93FA8"/>
    <w:rsid w:val="00E93FC3"/>
    <w:rsid w:val="00E94454"/>
    <w:rsid w:val="00E94EC3"/>
    <w:rsid w:val="00E95075"/>
    <w:rsid w:val="00E95160"/>
    <w:rsid w:val="00E951A9"/>
    <w:rsid w:val="00E9528C"/>
    <w:rsid w:val="00E953D6"/>
    <w:rsid w:val="00E95432"/>
    <w:rsid w:val="00E954DF"/>
    <w:rsid w:val="00E955BA"/>
    <w:rsid w:val="00E956D7"/>
    <w:rsid w:val="00E9575A"/>
    <w:rsid w:val="00E95762"/>
    <w:rsid w:val="00E95921"/>
    <w:rsid w:val="00E95A64"/>
    <w:rsid w:val="00E95D06"/>
    <w:rsid w:val="00E960E1"/>
    <w:rsid w:val="00E9699B"/>
    <w:rsid w:val="00E96C43"/>
    <w:rsid w:val="00E96F4E"/>
    <w:rsid w:val="00E96F8D"/>
    <w:rsid w:val="00E9718B"/>
    <w:rsid w:val="00E972DB"/>
    <w:rsid w:val="00E974A2"/>
    <w:rsid w:val="00E97592"/>
    <w:rsid w:val="00E977C7"/>
    <w:rsid w:val="00E977F9"/>
    <w:rsid w:val="00E978B1"/>
    <w:rsid w:val="00E97ADB"/>
    <w:rsid w:val="00E97B2A"/>
    <w:rsid w:val="00E97E7B"/>
    <w:rsid w:val="00E97FE2"/>
    <w:rsid w:val="00EA0033"/>
    <w:rsid w:val="00EA007F"/>
    <w:rsid w:val="00EA00FD"/>
    <w:rsid w:val="00EA016A"/>
    <w:rsid w:val="00EA01DD"/>
    <w:rsid w:val="00EA02AB"/>
    <w:rsid w:val="00EA06AE"/>
    <w:rsid w:val="00EA07B2"/>
    <w:rsid w:val="00EA0849"/>
    <w:rsid w:val="00EA0990"/>
    <w:rsid w:val="00EA0B50"/>
    <w:rsid w:val="00EA0B51"/>
    <w:rsid w:val="00EA0B58"/>
    <w:rsid w:val="00EA0C77"/>
    <w:rsid w:val="00EA0E0C"/>
    <w:rsid w:val="00EA0E36"/>
    <w:rsid w:val="00EA0EAB"/>
    <w:rsid w:val="00EA1110"/>
    <w:rsid w:val="00EA1526"/>
    <w:rsid w:val="00EA1795"/>
    <w:rsid w:val="00EA199B"/>
    <w:rsid w:val="00EA1A2A"/>
    <w:rsid w:val="00EA1C3A"/>
    <w:rsid w:val="00EA1CFD"/>
    <w:rsid w:val="00EA1D2A"/>
    <w:rsid w:val="00EA1DAA"/>
    <w:rsid w:val="00EA1EE7"/>
    <w:rsid w:val="00EA20C1"/>
    <w:rsid w:val="00EA213D"/>
    <w:rsid w:val="00EA225F"/>
    <w:rsid w:val="00EA23F4"/>
    <w:rsid w:val="00EA2638"/>
    <w:rsid w:val="00EA2741"/>
    <w:rsid w:val="00EA2B9C"/>
    <w:rsid w:val="00EA2DC2"/>
    <w:rsid w:val="00EA32AA"/>
    <w:rsid w:val="00EA338E"/>
    <w:rsid w:val="00EA3695"/>
    <w:rsid w:val="00EA3F37"/>
    <w:rsid w:val="00EA3FD8"/>
    <w:rsid w:val="00EA40BA"/>
    <w:rsid w:val="00EA430A"/>
    <w:rsid w:val="00EA43FB"/>
    <w:rsid w:val="00EA4445"/>
    <w:rsid w:val="00EA479B"/>
    <w:rsid w:val="00EA49B6"/>
    <w:rsid w:val="00EA4C09"/>
    <w:rsid w:val="00EA513D"/>
    <w:rsid w:val="00EA565F"/>
    <w:rsid w:val="00EA5878"/>
    <w:rsid w:val="00EA5E75"/>
    <w:rsid w:val="00EA5EF1"/>
    <w:rsid w:val="00EA5F58"/>
    <w:rsid w:val="00EA6126"/>
    <w:rsid w:val="00EA625D"/>
    <w:rsid w:val="00EA6286"/>
    <w:rsid w:val="00EA63DE"/>
    <w:rsid w:val="00EA6A41"/>
    <w:rsid w:val="00EA6A86"/>
    <w:rsid w:val="00EA6AF6"/>
    <w:rsid w:val="00EA6B85"/>
    <w:rsid w:val="00EA6D8A"/>
    <w:rsid w:val="00EA6EF9"/>
    <w:rsid w:val="00EA6FA8"/>
    <w:rsid w:val="00EA70ED"/>
    <w:rsid w:val="00EA7347"/>
    <w:rsid w:val="00EA74C9"/>
    <w:rsid w:val="00EA75BA"/>
    <w:rsid w:val="00EA76C3"/>
    <w:rsid w:val="00EA7881"/>
    <w:rsid w:val="00EA7CEC"/>
    <w:rsid w:val="00EA7E9F"/>
    <w:rsid w:val="00EA7F1F"/>
    <w:rsid w:val="00EB003C"/>
    <w:rsid w:val="00EB0196"/>
    <w:rsid w:val="00EB0287"/>
    <w:rsid w:val="00EB02C0"/>
    <w:rsid w:val="00EB05C1"/>
    <w:rsid w:val="00EB0766"/>
    <w:rsid w:val="00EB0853"/>
    <w:rsid w:val="00EB09D9"/>
    <w:rsid w:val="00EB0D47"/>
    <w:rsid w:val="00EB0D9F"/>
    <w:rsid w:val="00EB0F75"/>
    <w:rsid w:val="00EB11D7"/>
    <w:rsid w:val="00EB1344"/>
    <w:rsid w:val="00EB1A7B"/>
    <w:rsid w:val="00EB1B23"/>
    <w:rsid w:val="00EB202A"/>
    <w:rsid w:val="00EB20B6"/>
    <w:rsid w:val="00EB2138"/>
    <w:rsid w:val="00EB21D5"/>
    <w:rsid w:val="00EB23D5"/>
    <w:rsid w:val="00EB2465"/>
    <w:rsid w:val="00EB2998"/>
    <w:rsid w:val="00EB2C9F"/>
    <w:rsid w:val="00EB2F72"/>
    <w:rsid w:val="00EB2F89"/>
    <w:rsid w:val="00EB3063"/>
    <w:rsid w:val="00EB308E"/>
    <w:rsid w:val="00EB3247"/>
    <w:rsid w:val="00EB35EB"/>
    <w:rsid w:val="00EB3699"/>
    <w:rsid w:val="00EB36F1"/>
    <w:rsid w:val="00EB37B2"/>
    <w:rsid w:val="00EB3BD7"/>
    <w:rsid w:val="00EB3D25"/>
    <w:rsid w:val="00EB3F29"/>
    <w:rsid w:val="00EB42AF"/>
    <w:rsid w:val="00EB44C0"/>
    <w:rsid w:val="00EB454E"/>
    <w:rsid w:val="00EB46A1"/>
    <w:rsid w:val="00EB4851"/>
    <w:rsid w:val="00EB4BA2"/>
    <w:rsid w:val="00EB4FA3"/>
    <w:rsid w:val="00EB503D"/>
    <w:rsid w:val="00EB5167"/>
    <w:rsid w:val="00EB524C"/>
    <w:rsid w:val="00EB593C"/>
    <w:rsid w:val="00EB5BDF"/>
    <w:rsid w:val="00EB5D8E"/>
    <w:rsid w:val="00EB5FAE"/>
    <w:rsid w:val="00EB6167"/>
    <w:rsid w:val="00EB616E"/>
    <w:rsid w:val="00EB62BF"/>
    <w:rsid w:val="00EB6372"/>
    <w:rsid w:val="00EB6495"/>
    <w:rsid w:val="00EB6608"/>
    <w:rsid w:val="00EB6A08"/>
    <w:rsid w:val="00EB6AA6"/>
    <w:rsid w:val="00EB6AEC"/>
    <w:rsid w:val="00EB6C24"/>
    <w:rsid w:val="00EB6D91"/>
    <w:rsid w:val="00EB6F3D"/>
    <w:rsid w:val="00EB6F7B"/>
    <w:rsid w:val="00EB7381"/>
    <w:rsid w:val="00EB7421"/>
    <w:rsid w:val="00EB7533"/>
    <w:rsid w:val="00EB7616"/>
    <w:rsid w:val="00EB7628"/>
    <w:rsid w:val="00EB76FF"/>
    <w:rsid w:val="00EB777A"/>
    <w:rsid w:val="00EC05D1"/>
    <w:rsid w:val="00EC082E"/>
    <w:rsid w:val="00EC0B24"/>
    <w:rsid w:val="00EC0BCE"/>
    <w:rsid w:val="00EC0E17"/>
    <w:rsid w:val="00EC10D2"/>
    <w:rsid w:val="00EC118B"/>
    <w:rsid w:val="00EC1236"/>
    <w:rsid w:val="00EC123F"/>
    <w:rsid w:val="00EC129B"/>
    <w:rsid w:val="00EC1380"/>
    <w:rsid w:val="00EC1C0B"/>
    <w:rsid w:val="00EC1F1E"/>
    <w:rsid w:val="00EC2103"/>
    <w:rsid w:val="00EC23CC"/>
    <w:rsid w:val="00EC2466"/>
    <w:rsid w:val="00EC2670"/>
    <w:rsid w:val="00EC2817"/>
    <w:rsid w:val="00EC284A"/>
    <w:rsid w:val="00EC2E07"/>
    <w:rsid w:val="00EC31BB"/>
    <w:rsid w:val="00EC3333"/>
    <w:rsid w:val="00EC37BD"/>
    <w:rsid w:val="00EC384C"/>
    <w:rsid w:val="00EC3971"/>
    <w:rsid w:val="00EC3C76"/>
    <w:rsid w:val="00EC3DD8"/>
    <w:rsid w:val="00EC3FC8"/>
    <w:rsid w:val="00EC4087"/>
    <w:rsid w:val="00EC40C0"/>
    <w:rsid w:val="00EC4639"/>
    <w:rsid w:val="00EC46C9"/>
    <w:rsid w:val="00EC46D0"/>
    <w:rsid w:val="00EC4737"/>
    <w:rsid w:val="00EC4A2C"/>
    <w:rsid w:val="00EC4FA9"/>
    <w:rsid w:val="00EC5147"/>
    <w:rsid w:val="00EC55DF"/>
    <w:rsid w:val="00EC56F0"/>
    <w:rsid w:val="00EC5933"/>
    <w:rsid w:val="00EC5ABD"/>
    <w:rsid w:val="00EC5C32"/>
    <w:rsid w:val="00EC5C51"/>
    <w:rsid w:val="00EC5CBC"/>
    <w:rsid w:val="00EC5CF6"/>
    <w:rsid w:val="00EC5CFC"/>
    <w:rsid w:val="00EC5DC0"/>
    <w:rsid w:val="00EC6291"/>
    <w:rsid w:val="00EC62D7"/>
    <w:rsid w:val="00EC63BF"/>
    <w:rsid w:val="00EC64AE"/>
    <w:rsid w:val="00EC65CF"/>
    <w:rsid w:val="00EC668B"/>
    <w:rsid w:val="00EC66F5"/>
    <w:rsid w:val="00EC6E8E"/>
    <w:rsid w:val="00EC6F31"/>
    <w:rsid w:val="00EC7336"/>
    <w:rsid w:val="00EC7BCF"/>
    <w:rsid w:val="00EC7BDA"/>
    <w:rsid w:val="00EC7C95"/>
    <w:rsid w:val="00EC7FE3"/>
    <w:rsid w:val="00ED02F7"/>
    <w:rsid w:val="00ED0611"/>
    <w:rsid w:val="00ED079D"/>
    <w:rsid w:val="00ED081D"/>
    <w:rsid w:val="00ED0847"/>
    <w:rsid w:val="00ED0933"/>
    <w:rsid w:val="00ED0C77"/>
    <w:rsid w:val="00ED0CDA"/>
    <w:rsid w:val="00ED0D12"/>
    <w:rsid w:val="00ED112D"/>
    <w:rsid w:val="00ED1199"/>
    <w:rsid w:val="00ED174D"/>
    <w:rsid w:val="00ED1778"/>
    <w:rsid w:val="00ED1847"/>
    <w:rsid w:val="00ED1E25"/>
    <w:rsid w:val="00ED1E96"/>
    <w:rsid w:val="00ED1EC2"/>
    <w:rsid w:val="00ED21A9"/>
    <w:rsid w:val="00ED223E"/>
    <w:rsid w:val="00ED2358"/>
    <w:rsid w:val="00ED25CC"/>
    <w:rsid w:val="00ED2641"/>
    <w:rsid w:val="00ED26EF"/>
    <w:rsid w:val="00ED2807"/>
    <w:rsid w:val="00ED29E4"/>
    <w:rsid w:val="00ED2E13"/>
    <w:rsid w:val="00ED320B"/>
    <w:rsid w:val="00ED337D"/>
    <w:rsid w:val="00ED3561"/>
    <w:rsid w:val="00ED3705"/>
    <w:rsid w:val="00ED39EF"/>
    <w:rsid w:val="00ED3D48"/>
    <w:rsid w:val="00ED3DB7"/>
    <w:rsid w:val="00ED3F7D"/>
    <w:rsid w:val="00ED4054"/>
    <w:rsid w:val="00ED4281"/>
    <w:rsid w:val="00ED430F"/>
    <w:rsid w:val="00ED43D1"/>
    <w:rsid w:val="00ED46AB"/>
    <w:rsid w:val="00ED4B20"/>
    <w:rsid w:val="00ED4D48"/>
    <w:rsid w:val="00ED4E40"/>
    <w:rsid w:val="00ED4E94"/>
    <w:rsid w:val="00ED5078"/>
    <w:rsid w:val="00ED5409"/>
    <w:rsid w:val="00ED567F"/>
    <w:rsid w:val="00ED56CC"/>
    <w:rsid w:val="00ED57F7"/>
    <w:rsid w:val="00ED59A9"/>
    <w:rsid w:val="00ED5AAC"/>
    <w:rsid w:val="00ED5D06"/>
    <w:rsid w:val="00ED5EB8"/>
    <w:rsid w:val="00ED5F5A"/>
    <w:rsid w:val="00ED621E"/>
    <w:rsid w:val="00ED6368"/>
    <w:rsid w:val="00ED640C"/>
    <w:rsid w:val="00ED68C0"/>
    <w:rsid w:val="00ED691C"/>
    <w:rsid w:val="00ED6E48"/>
    <w:rsid w:val="00ED6E69"/>
    <w:rsid w:val="00ED6F39"/>
    <w:rsid w:val="00ED70C2"/>
    <w:rsid w:val="00ED7409"/>
    <w:rsid w:val="00ED747C"/>
    <w:rsid w:val="00ED765F"/>
    <w:rsid w:val="00ED7919"/>
    <w:rsid w:val="00ED7960"/>
    <w:rsid w:val="00ED79FD"/>
    <w:rsid w:val="00ED7A35"/>
    <w:rsid w:val="00ED7A57"/>
    <w:rsid w:val="00ED7A5E"/>
    <w:rsid w:val="00ED7AB7"/>
    <w:rsid w:val="00ED7BA2"/>
    <w:rsid w:val="00ED7DFC"/>
    <w:rsid w:val="00ED7FE7"/>
    <w:rsid w:val="00ED7FEA"/>
    <w:rsid w:val="00EE0115"/>
    <w:rsid w:val="00EE011F"/>
    <w:rsid w:val="00EE0429"/>
    <w:rsid w:val="00EE04F4"/>
    <w:rsid w:val="00EE05DA"/>
    <w:rsid w:val="00EE063A"/>
    <w:rsid w:val="00EE065B"/>
    <w:rsid w:val="00EE08F7"/>
    <w:rsid w:val="00EE0A30"/>
    <w:rsid w:val="00EE0A5B"/>
    <w:rsid w:val="00EE0FB6"/>
    <w:rsid w:val="00EE1099"/>
    <w:rsid w:val="00EE1251"/>
    <w:rsid w:val="00EE14CD"/>
    <w:rsid w:val="00EE16EF"/>
    <w:rsid w:val="00EE16F4"/>
    <w:rsid w:val="00EE192E"/>
    <w:rsid w:val="00EE19AE"/>
    <w:rsid w:val="00EE1C3B"/>
    <w:rsid w:val="00EE1D80"/>
    <w:rsid w:val="00EE1F3E"/>
    <w:rsid w:val="00EE1F5A"/>
    <w:rsid w:val="00EE20A9"/>
    <w:rsid w:val="00EE2112"/>
    <w:rsid w:val="00EE22C5"/>
    <w:rsid w:val="00EE247A"/>
    <w:rsid w:val="00EE25D4"/>
    <w:rsid w:val="00EE27D4"/>
    <w:rsid w:val="00EE2ADB"/>
    <w:rsid w:val="00EE2CDB"/>
    <w:rsid w:val="00EE2D3B"/>
    <w:rsid w:val="00EE2DE9"/>
    <w:rsid w:val="00EE2E9D"/>
    <w:rsid w:val="00EE2FD9"/>
    <w:rsid w:val="00EE31E2"/>
    <w:rsid w:val="00EE323C"/>
    <w:rsid w:val="00EE3452"/>
    <w:rsid w:val="00EE3476"/>
    <w:rsid w:val="00EE35B3"/>
    <w:rsid w:val="00EE387B"/>
    <w:rsid w:val="00EE39A8"/>
    <w:rsid w:val="00EE3C4F"/>
    <w:rsid w:val="00EE3F32"/>
    <w:rsid w:val="00EE3FD6"/>
    <w:rsid w:val="00EE4077"/>
    <w:rsid w:val="00EE421A"/>
    <w:rsid w:val="00EE43BE"/>
    <w:rsid w:val="00EE4608"/>
    <w:rsid w:val="00EE471C"/>
    <w:rsid w:val="00EE4729"/>
    <w:rsid w:val="00EE481E"/>
    <w:rsid w:val="00EE490C"/>
    <w:rsid w:val="00EE4912"/>
    <w:rsid w:val="00EE4920"/>
    <w:rsid w:val="00EE4A03"/>
    <w:rsid w:val="00EE4B28"/>
    <w:rsid w:val="00EE4C1A"/>
    <w:rsid w:val="00EE4CB6"/>
    <w:rsid w:val="00EE4FCE"/>
    <w:rsid w:val="00EE50CA"/>
    <w:rsid w:val="00EE5111"/>
    <w:rsid w:val="00EE5512"/>
    <w:rsid w:val="00EE566E"/>
    <w:rsid w:val="00EE56B5"/>
    <w:rsid w:val="00EE5855"/>
    <w:rsid w:val="00EE598D"/>
    <w:rsid w:val="00EE59D2"/>
    <w:rsid w:val="00EE5B7F"/>
    <w:rsid w:val="00EE5CF6"/>
    <w:rsid w:val="00EE5DEA"/>
    <w:rsid w:val="00EE5EE8"/>
    <w:rsid w:val="00EE6079"/>
    <w:rsid w:val="00EE623B"/>
    <w:rsid w:val="00EE6486"/>
    <w:rsid w:val="00EE6530"/>
    <w:rsid w:val="00EE654F"/>
    <w:rsid w:val="00EE667E"/>
    <w:rsid w:val="00EE6868"/>
    <w:rsid w:val="00EE693A"/>
    <w:rsid w:val="00EE6A27"/>
    <w:rsid w:val="00EE6A4E"/>
    <w:rsid w:val="00EE6ACA"/>
    <w:rsid w:val="00EE6CAA"/>
    <w:rsid w:val="00EE6CE8"/>
    <w:rsid w:val="00EE6D2F"/>
    <w:rsid w:val="00EE6D64"/>
    <w:rsid w:val="00EE707B"/>
    <w:rsid w:val="00EE73C4"/>
    <w:rsid w:val="00EE7695"/>
    <w:rsid w:val="00EE7721"/>
    <w:rsid w:val="00EE799B"/>
    <w:rsid w:val="00EE7BED"/>
    <w:rsid w:val="00EE7E32"/>
    <w:rsid w:val="00EE7F23"/>
    <w:rsid w:val="00EF00D2"/>
    <w:rsid w:val="00EF0147"/>
    <w:rsid w:val="00EF0245"/>
    <w:rsid w:val="00EF0567"/>
    <w:rsid w:val="00EF06FB"/>
    <w:rsid w:val="00EF080A"/>
    <w:rsid w:val="00EF0A28"/>
    <w:rsid w:val="00EF0DFD"/>
    <w:rsid w:val="00EF102C"/>
    <w:rsid w:val="00EF10D3"/>
    <w:rsid w:val="00EF13A4"/>
    <w:rsid w:val="00EF17DC"/>
    <w:rsid w:val="00EF17F6"/>
    <w:rsid w:val="00EF1B70"/>
    <w:rsid w:val="00EF1C79"/>
    <w:rsid w:val="00EF1CBA"/>
    <w:rsid w:val="00EF1F63"/>
    <w:rsid w:val="00EF1F6F"/>
    <w:rsid w:val="00EF233D"/>
    <w:rsid w:val="00EF264F"/>
    <w:rsid w:val="00EF26FC"/>
    <w:rsid w:val="00EF293E"/>
    <w:rsid w:val="00EF29CE"/>
    <w:rsid w:val="00EF29F5"/>
    <w:rsid w:val="00EF2BE0"/>
    <w:rsid w:val="00EF2C8C"/>
    <w:rsid w:val="00EF2DAC"/>
    <w:rsid w:val="00EF2DE1"/>
    <w:rsid w:val="00EF2E00"/>
    <w:rsid w:val="00EF33F0"/>
    <w:rsid w:val="00EF37BD"/>
    <w:rsid w:val="00EF3C78"/>
    <w:rsid w:val="00EF3CAA"/>
    <w:rsid w:val="00EF3CEF"/>
    <w:rsid w:val="00EF3E33"/>
    <w:rsid w:val="00EF4052"/>
    <w:rsid w:val="00EF4386"/>
    <w:rsid w:val="00EF47FD"/>
    <w:rsid w:val="00EF488B"/>
    <w:rsid w:val="00EF4A64"/>
    <w:rsid w:val="00EF4F91"/>
    <w:rsid w:val="00EF502D"/>
    <w:rsid w:val="00EF5100"/>
    <w:rsid w:val="00EF52CB"/>
    <w:rsid w:val="00EF56D4"/>
    <w:rsid w:val="00EF57DD"/>
    <w:rsid w:val="00EF59A6"/>
    <w:rsid w:val="00EF59D8"/>
    <w:rsid w:val="00EF5A74"/>
    <w:rsid w:val="00EF5E9B"/>
    <w:rsid w:val="00EF5F9B"/>
    <w:rsid w:val="00EF5FB4"/>
    <w:rsid w:val="00EF6149"/>
    <w:rsid w:val="00EF62DC"/>
    <w:rsid w:val="00EF673F"/>
    <w:rsid w:val="00EF6AE7"/>
    <w:rsid w:val="00EF6B27"/>
    <w:rsid w:val="00EF6B88"/>
    <w:rsid w:val="00EF6F5B"/>
    <w:rsid w:val="00EF7065"/>
    <w:rsid w:val="00EF7135"/>
    <w:rsid w:val="00EF791B"/>
    <w:rsid w:val="00EF7989"/>
    <w:rsid w:val="00EF7C1E"/>
    <w:rsid w:val="00EF7D0F"/>
    <w:rsid w:val="00EF7E83"/>
    <w:rsid w:val="00EF7F97"/>
    <w:rsid w:val="00F00161"/>
    <w:rsid w:val="00F00273"/>
    <w:rsid w:val="00F00357"/>
    <w:rsid w:val="00F00618"/>
    <w:rsid w:val="00F00905"/>
    <w:rsid w:val="00F00981"/>
    <w:rsid w:val="00F00B1E"/>
    <w:rsid w:val="00F00BA4"/>
    <w:rsid w:val="00F00C79"/>
    <w:rsid w:val="00F00EFA"/>
    <w:rsid w:val="00F00FE1"/>
    <w:rsid w:val="00F01125"/>
    <w:rsid w:val="00F01301"/>
    <w:rsid w:val="00F0150C"/>
    <w:rsid w:val="00F01864"/>
    <w:rsid w:val="00F018D0"/>
    <w:rsid w:val="00F01AB3"/>
    <w:rsid w:val="00F01C3F"/>
    <w:rsid w:val="00F01C71"/>
    <w:rsid w:val="00F01D36"/>
    <w:rsid w:val="00F01D9A"/>
    <w:rsid w:val="00F022AE"/>
    <w:rsid w:val="00F027A0"/>
    <w:rsid w:val="00F028FF"/>
    <w:rsid w:val="00F029B6"/>
    <w:rsid w:val="00F02BC4"/>
    <w:rsid w:val="00F02CA1"/>
    <w:rsid w:val="00F0343D"/>
    <w:rsid w:val="00F03497"/>
    <w:rsid w:val="00F03548"/>
    <w:rsid w:val="00F037AE"/>
    <w:rsid w:val="00F03D7A"/>
    <w:rsid w:val="00F03E2D"/>
    <w:rsid w:val="00F03EB9"/>
    <w:rsid w:val="00F03F2A"/>
    <w:rsid w:val="00F040BD"/>
    <w:rsid w:val="00F0422E"/>
    <w:rsid w:val="00F043DB"/>
    <w:rsid w:val="00F0446F"/>
    <w:rsid w:val="00F044C1"/>
    <w:rsid w:val="00F045A3"/>
    <w:rsid w:val="00F04630"/>
    <w:rsid w:val="00F0478F"/>
    <w:rsid w:val="00F04DC7"/>
    <w:rsid w:val="00F04E33"/>
    <w:rsid w:val="00F04E34"/>
    <w:rsid w:val="00F05260"/>
    <w:rsid w:val="00F0568A"/>
    <w:rsid w:val="00F056CF"/>
    <w:rsid w:val="00F0579A"/>
    <w:rsid w:val="00F059C7"/>
    <w:rsid w:val="00F05AE0"/>
    <w:rsid w:val="00F05D4B"/>
    <w:rsid w:val="00F0601E"/>
    <w:rsid w:val="00F0616B"/>
    <w:rsid w:val="00F06653"/>
    <w:rsid w:val="00F066E4"/>
    <w:rsid w:val="00F0670F"/>
    <w:rsid w:val="00F067E2"/>
    <w:rsid w:val="00F068D6"/>
    <w:rsid w:val="00F06A50"/>
    <w:rsid w:val="00F06B49"/>
    <w:rsid w:val="00F06FAD"/>
    <w:rsid w:val="00F06FDF"/>
    <w:rsid w:val="00F0739A"/>
    <w:rsid w:val="00F07491"/>
    <w:rsid w:val="00F07579"/>
    <w:rsid w:val="00F0763D"/>
    <w:rsid w:val="00F0786C"/>
    <w:rsid w:val="00F07976"/>
    <w:rsid w:val="00F07990"/>
    <w:rsid w:val="00F07B6D"/>
    <w:rsid w:val="00F07B9F"/>
    <w:rsid w:val="00F07C2E"/>
    <w:rsid w:val="00F07FA9"/>
    <w:rsid w:val="00F1014A"/>
    <w:rsid w:val="00F102CE"/>
    <w:rsid w:val="00F103B9"/>
    <w:rsid w:val="00F10470"/>
    <w:rsid w:val="00F10517"/>
    <w:rsid w:val="00F106AF"/>
    <w:rsid w:val="00F108EC"/>
    <w:rsid w:val="00F108F7"/>
    <w:rsid w:val="00F109AE"/>
    <w:rsid w:val="00F10BF3"/>
    <w:rsid w:val="00F10C3D"/>
    <w:rsid w:val="00F10CED"/>
    <w:rsid w:val="00F10D2A"/>
    <w:rsid w:val="00F10D4F"/>
    <w:rsid w:val="00F10EF0"/>
    <w:rsid w:val="00F10FB8"/>
    <w:rsid w:val="00F11060"/>
    <w:rsid w:val="00F1107F"/>
    <w:rsid w:val="00F1115A"/>
    <w:rsid w:val="00F112E5"/>
    <w:rsid w:val="00F113A4"/>
    <w:rsid w:val="00F116FB"/>
    <w:rsid w:val="00F118A3"/>
    <w:rsid w:val="00F118C9"/>
    <w:rsid w:val="00F119DB"/>
    <w:rsid w:val="00F11C21"/>
    <w:rsid w:val="00F11DC8"/>
    <w:rsid w:val="00F11E69"/>
    <w:rsid w:val="00F11EDC"/>
    <w:rsid w:val="00F11F48"/>
    <w:rsid w:val="00F12100"/>
    <w:rsid w:val="00F1216A"/>
    <w:rsid w:val="00F122ED"/>
    <w:rsid w:val="00F12454"/>
    <w:rsid w:val="00F12A03"/>
    <w:rsid w:val="00F12E99"/>
    <w:rsid w:val="00F13014"/>
    <w:rsid w:val="00F13423"/>
    <w:rsid w:val="00F1344F"/>
    <w:rsid w:val="00F136A8"/>
    <w:rsid w:val="00F136AC"/>
    <w:rsid w:val="00F13907"/>
    <w:rsid w:val="00F13B69"/>
    <w:rsid w:val="00F13B80"/>
    <w:rsid w:val="00F13BA0"/>
    <w:rsid w:val="00F13BA4"/>
    <w:rsid w:val="00F13D0D"/>
    <w:rsid w:val="00F13F34"/>
    <w:rsid w:val="00F13F6A"/>
    <w:rsid w:val="00F13FA6"/>
    <w:rsid w:val="00F140EF"/>
    <w:rsid w:val="00F144E7"/>
    <w:rsid w:val="00F14642"/>
    <w:rsid w:val="00F14A26"/>
    <w:rsid w:val="00F14F58"/>
    <w:rsid w:val="00F15135"/>
    <w:rsid w:val="00F15239"/>
    <w:rsid w:val="00F153E9"/>
    <w:rsid w:val="00F155DE"/>
    <w:rsid w:val="00F15907"/>
    <w:rsid w:val="00F15B5D"/>
    <w:rsid w:val="00F15C3E"/>
    <w:rsid w:val="00F15C94"/>
    <w:rsid w:val="00F15E3F"/>
    <w:rsid w:val="00F16366"/>
    <w:rsid w:val="00F16462"/>
    <w:rsid w:val="00F16923"/>
    <w:rsid w:val="00F16D0B"/>
    <w:rsid w:val="00F17675"/>
    <w:rsid w:val="00F17699"/>
    <w:rsid w:val="00F17714"/>
    <w:rsid w:val="00F17BFC"/>
    <w:rsid w:val="00F17EB3"/>
    <w:rsid w:val="00F2021F"/>
    <w:rsid w:val="00F203FB"/>
    <w:rsid w:val="00F20427"/>
    <w:rsid w:val="00F20654"/>
    <w:rsid w:val="00F206A9"/>
    <w:rsid w:val="00F20844"/>
    <w:rsid w:val="00F20A29"/>
    <w:rsid w:val="00F20D3A"/>
    <w:rsid w:val="00F2108E"/>
    <w:rsid w:val="00F21309"/>
    <w:rsid w:val="00F2133B"/>
    <w:rsid w:val="00F216A1"/>
    <w:rsid w:val="00F216B0"/>
    <w:rsid w:val="00F216FE"/>
    <w:rsid w:val="00F217BE"/>
    <w:rsid w:val="00F2181A"/>
    <w:rsid w:val="00F2198D"/>
    <w:rsid w:val="00F219D5"/>
    <w:rsid w:val="00F21AD7"/>
    <w:rsid w:val="00F21C69"/>
    <w:rsid w:val="00F21EB7"/>
    <w:rsid w:val="00F21F03"/>
    <w:rsid w:val="00F21F46"/>
    <w:rsid w:val="00F220FD"/>
    <w:rsid w:val="00F222B1"/>
    <w:rsid w:val="00F2243B"/>
    <w:rsid w:val="00F224F6"/>
    <w:rsid w:val="00F22511"/>
    <w:rsid w:val="00F225C1"/>
    <w:rsid w:val="00F2282F"/>
    <w:rsid w:val="00F228AB"/>
    <w:rsid w:val="00F22BE2"/>
    <w:rsid w:val="00F22E59"/>
    <w:rsid w:val="00F23072"/>
    <w:rsid w:val="00F23097"/>
    <w:rsid w:val="00F2339F"/>
    <w:rsid w:val="00F23883"/>
    <w:rsid w:val="00F23914"/>
    <w:rsid w:val="00F23997"/>
    <w:rsid w:val="00F23B54"/>
    <w:rsid w:val="00F23CD6"/>
    <w:rsid w:val="00F23DA8"/>
    <w:rsid w:val="00F24013"/>
    <w:rsid w:val="00F24052"/>
    <w:rsid w:val="00F240B4"/>
    <w:rsid w:val="00F240E1"/>
    <w:rsid w:val="00F24139"/>
    <w:rsid w:val="00F2422D"/>
    <w:rsid w:val="00F24439"/>
    <w:rsid w:val="00F24464"/>
    <w:rsid w:val="00F24715"/>
    <w:rsid w:val="00F247AB"/>
    <w:rsid w:val="00F247FC"/>
    <w:rsid w:val="00F24983"/>
    <w:rsid w:val="00F24986"/>
    <w:rsid w:val="00F24995"/>
    <w:rsid w:val="00F24CC5"/>
    <w:rsid w:val="00F24E96"/>
    <w:rsid w:val="00F25050"/>
    <w:rsid w:val="00F25165"/>
    <w:rsid w:val="00F2518E"/>
    <w:rsid w:val="00F251CF"/>
    <w:rsid w:val="00F251F7"/>
    <w:rsid w:val="00F25719"/>
    <w:rsid w:val="00F257A2"/>
    <w:rsid w:val="00F25883"/>
    <w:rsid w:val="00F259B4"/>
    <w:rsid w:val="00F25A26"/>
    <w:rsid w:val="00F25EAB"/>
    <w:rsid w:val="00F26018"/>
    <w:rsid w:val="00F260DF"/>
    <w:rsid w:val="00F26377"/>
    <w:rsid w:val="00F26468"/>
    <w:rsid w:val="00F26558"/>
    <w:rsid w:val="00F26561"/>
    <w:rsid w:val="00F2693F"/>
    <w:rsid w:val="00F26943"/>
    <w:rsid w:val="00F26C33"/>
    <w:rsid w:val="00F26CE8"/>
    <w:rsid w:val="00F26FFE"/>
    <w:rsid w:val="00F27099"/>
    <w:rsid w:val="00F2710C"/>
    <w:rsid w:val="00F271AD"/>
    <w:rsid w:val="00F2745B"/>
    <w:rsid w:val="00F27880"/>
    <w:rsid w:val="00F2795E"/>
    <w:rsid w:val="00F27A14"/>
    <w:rsid w:val="00F27AC0"/>
    <w:rsid w:val="00F27B4A"/>
    <w:rsid w:val="00F27DA3"/>
    <w:rsid w:val="00F27E2F"/>
    <w:rsid w:val="00F27E36"/>
    <w:rsid w:val="00F30001"/>
    <w:rsid w:val="00F3001E"/>
    <w:rsid w:val="00F30046"/>
    <w:rsid w:val="00F30071"/>
    <w:rsid w:val="00F30091"/>
    <w:rsid w:val="00F303E7"/>
    <w:rsid w:val="00F305E6"/>
    <w:rsid w:val="00F30607"/>
    <w:rsid w:val="00F30686"/>
    <w:rsid w:val="00F3089A"/>
    <w:rsid w:val="00F3114F"/>
    <w:rsid w:val="00F3127F"/>
    <w:rsid w:val="00F31329"/>
    <w:rsid w:val="00F31648"/>
    <w:rsid w:val="00F317EA"/>
    <w:rsid w:val="00F31978"/>
    <w:rsid w:val="00F31AC3"/>
    <w:rsid w:val="00F31ECC"/>
    <w:rsid w:val="00F31F8A"/>
    <w:rsid w:val="00F3215E"/>
    <w:rsid w:val="00F32465"/>
    <w:rsid w:val="00F327AA"/>
    <w:rsid w:val="00F327E2"/>
    <w:rsid w:val="00F32F7D"/>
    <w:rsid w:val="00F33454"/>
    <w:rsid w:val="00F33782"/>
    <w:rsid w:val="00F337A1"/>
    <w:rsid w:val="00F33BAE"/>
    <w:rsid w:val="00F33C3A"/>
    <w:rsid w:val="00F33C74"/>
    <w:rsid w:val="00F33D73"/>
    <w:rsid w:val="00F33DD3"/>
    <w:rsid w:val="00F341D3"/>
    <w:rsid w:val="00F34211"/>
    <w:rsid w:val="00F3437D"/>
    <w:rsid w:val="00F343D7"/>
    <w:rsid w:val="00F3453A"/>
    <w:rsid w:val="00F345BA"/>
    <w:rsid w:val="00F346E5"/>
    <w:rsid w:val="00F34B3A"/>
    <w:rsid w:val="00F34BAD"/>
    <w:rsid w:val="00F34D1B"/>
    <w:rsid w:val="00F34F21"/>
    <w:rsid w:val="00F34F64"/>
    <w:rsid w:val="00F3521D"/>
    <w:rsid w:val="00F35683"/>
    <w:rsid w:val="00F35738"/>
    <w:rsid w:val="00F3581C"/>
    <w:rsid w:val="00F35B69"/>
    <w:rsid w:val="00F35C17"/>
    <w:rsid w:val="00F35D2C"/>
    <w:rsid w:val="00F35DB5"/>
    <w:rsid w:val="00F36718"/>
    <w:rsid w:val="00F36733"/>
    <w:rsid w:val="00F367BA"/>
    <w:rsid w:val="00F368DC"/>
    <w:rsid w:val="00F36C9C"/>
    <w:rsid w:val="00F36E35"/>
    <w:rsid w:val="00F36F71"/>
    <w:rsid w:val="00F36FBC"/>
    <w:rsid w:val="00F37A36"/>
    <w:rsid w:val="00F37B36"/>
    <w:rsid w:val="00F40036"/>
    <w:rsid w:val="00F4018E"/>
    <w:rsid w:val="00F402B8"/>
    <w:rsid w:val="00F402CE"/>
    <w:rsid w:val="00F4078B"/>
    <w:rsid w:val="00F408C9"/>
    <w:rsid w:val="00F409B2"/>
    <w:rsid w:val="00F40BE6"/>
    <w:rsid w:val="00F40C58"/>
    <w:rsid w:val="00F40D82"/>
    <w:rsid w:val="00F40DC7"/>
    <w:rsid w:val="00F41037"/>
    <w:rsid w:val="00F41080"/>
    <w:rsid w:val="00F41089"/>
    <w:rsid w:val="00F4111A"/>
    <w:rsid w:val="00F41264"/>
    <w:rsid w:val="00F4128C"/>
    <w:rsid w:val="00F412DB"/>
    <w:rsid w:val="00F41482"/>
    <w:rsid w:val="00F416FF"/>
    <w:rsid w:val="00F41D7E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9EA"/>
    <w:rsid w:val="00F42C4F"/>
    <w:rsid w:val="00F42E31"/>
    <w:rsid w:val="00F42E61"/>
    <w:rsid w:val="00F43241"/>
    <w:rsid w:val="00F43257"/>
    <w:rsid w:val="00F43606"/>
    <w:rsid w:val="00F4362C"/>
    <w:rsid w:val="00F4365F"/>
    <w:rsid w:val="00F43B51"/>
    <w:rsid w:val="00F43F61"/>
    <w:rsid w:val="00F43FB7"/>
    <w:rsid w:val="00F441EC"/>
    <w:rsid w:val="00F442CB"/>
    <w:rsid w:val="00F442FF"/>
    <w:rsid w:val="00F4439C"/>
    <w:rsid w:val="00F44666"/>
    <w:rsid w:val="00F447D6"/>
    <w:rsid w:val="00F44869"/>
    <w:rsid w:val="00F448CA"/>
    <w:rsid w:val="00F44A0A"/>
    <w:rsid w:val="00F44A53"/>
    <w:rsid w:val="00F44CAB"/>
    <w:rsid w:val="00F44D9C"/>
    <w:rsid w:val="00F44EF7"/>
    <w:rsid w:val="00F44FBF"/>
    <w:rsid w:val="00F454AA"/>
    <w:rsid w:val="00F45956"/>
    <w:rsid w:val="00F45B6B"/>
    <w:rsid w:val="00F45BD9"/>
    <w:rsid w:val="00F45CAF"/>
    <w:rsid w:val="00F45CB4"/>
    <w:rsid w:val="00F45E2F"/>
    <w:rsid w:val="00F45F6A"/>
    <w:rsid w:val="00F45F73"/>
    <w:rsid w:val="00F4607D"/>
    <w:rsid w:val="00F460DB"/>
    <w:rsid w:val="00F460E9"/>
    <w:rsid w:val="00F4615F"/>
    <w:rsid w:val="00F46346"/>
    <w:rsid w:val="00F467A3"/>
    <w:rsid w:val="00F46848"/>
    <w:rsid w:val="00F46E8A"/>
    <w:rsid w:val="00F46ECF"/>
    <w:rsid w:val="00F47019"/>
    <w:rsid w:val="00F47208"/>
    <w:rsid w:val="00F47382"/>
    <w:rsid w:val="00F473AE"/>
    <w:rsid w:val="00F474AA"/>
    <w:rsid w:val="00F474CB"/>
    <w:rsid w:val="00F47671"/>
    <w:rsid w:val="00F478DD"/>
    <w:rsid w:val="00F4790A"/>
    <w:rsid w:val="00F47DC7"/>
    <w:rsid w:val="00F47F63"/>
    <w:rsid w:val="00F47F70"/>
    <w:rsid w:val="00F5011C"/>
    <w:rsid w:val="00F50214"/>
    <w:rsid w:val="00F50253"/>
    <w:rsid w:val="00F5036C"/>
    <w:rsid w:val="00F50497"/>
    <w:rsid w:val="00F50589"/>
    <w:rsid w:val="00F50A8A"/>
    <w:rsid w:val="00F50AEE"/>
    <w:rsid w:val="00F50B54"/>
    <w:rsid w:val="00F50D59"/>
    <w:rsid w:val="00F50E4F"/>
    <w:rsid w:val="00F50F13"/>
    <w:rsid w:val="00F50FC7"/>
    <w:rsid w:val="00F51444"/>
    <w:rsid w:val="00F517B3"/>
    <w:rsid w:val="00F518DF"/>
    <w:rsid w:val="00F51960"/>
    <w:rsid w:val="00F519A5"/>
    <w:rsid w:val="00F51A62"/>
    <w:rsid w:val="00F51B50"/>
    <w:rsid w:val="00F51DF2"/>
    <w:rsid w:val="00F51F80"/>
    <w:rsid w:val="00F51FAE"/>
    <w:rsid w:val="00F520E9"/>
    <w:rsid w:val="00F522BA"/>
    <w:rsid w:val="00F52339"/>
    <w:rsid w:val="00F52439"/>
    <w:rsid w:val="00F52588"/>
    <w:rsid w:val="00F52965"/>
    <w:rsid w:val="00F52BBB"/>
    <w:rsid w:val="00F52BBE"/>
    <w:rsid w:val="00F52C23"/>
    <w:rsid w:val="00F52DFA"/>
    <w:rsid w:val="00F53151"/>
    <w:rsid w:val="00F53A7D"/>
    <w:rsid w:val="00F53A91"/>
    <w:rsid w:val="00F53BED"/>
    <w:rsid w:val="00F53E29"/>
    <w:rsid w:val="00F53E99"/>
    <w:rsid w:val="00F542DC"/>
    <w:rsid w:val="00F544A4"/>
    <w:rsid w:val="00F545FF"/>
    <w:rsid w:val="00F54736"/>
    <w:rsid w:val="00F548E5"/>
    <w:rsid w:val="00F54A09"/>
    <w:rsid w:val="00F54C8B"/>
    <w:rsid w:val="00F54D92"/>
    <w:rsid w:val="00F550BF"/>
    <w:rsid w:val="00F553CA"/>
    <w:rsid w:val="00F553E6"/>
    <w:rsid w:val="00F556BB"/>
    <w:rsid w:val="00F55758"/>
    <w:rsid w:val="00F55851"/>
    <w:rsid w:val="00F559AC"/>
    <w:rsid w:val="00F559E7"/>
    <w:rsid w:val="00F55E94"/>
    <w:rsid w:val="00F56196"/>
    <w:rsid w:val="00F56285"/>
    <w:rsid w:val="00F56323"/>
    <w:rsid w:val="00F5638F"/>
    <w:rsid w:val="00F564F5"/>
    <w:rsid w:val="00F56A4E"/>
    <w:rsid w:val="00F57056"/>
    <w:rsid w:val="00F571B6"/>
    <w:rsid w:val="00F571B8"/>
    <w:rsid w:val="00F572E5"/>
    <w:rsid w:val="00F57377"/>
    <w:rsid w:val="00F57432"/>
    <w:rsid w:val="00F57505"/>
    <w:rsid w:val="00F577B8"/>
    <w:rsid w:val="00F57AAF"/>
    <w:rsid w:val="00F57B22"/>
    <w:rsid w:val="00F57C1A"/>
    <w:rsid w:val="00F57C86"/>
    <w:rsid w:val="00F60018"/>
    <w:rsid w:val="00F60034"/>
    <w:rsid w:val="00F600BB"/>
    <w:rsid w:val="00F603DD"/>
    <w:rsid w:val="00F603F3"/>
    <w:rsid w:val="00F60635"/>
    <w:rsid w:val="00F60659"/>
    <w:rsid w:val="00F60850"/>
    <w:rsid w:val="00F60AA4"/>
    <w:rsid w:val="00F60AFD"/>
    <w:rsid w:val="00F60B2C"/>
    <w:rsid w:val="00F61174"/>
    <w:rsid w:val="00F613E5"/>
    <w:rsid w:val="00F614ED"/>
    <w:rsid w:val="00F6165F"/>
    <w:rsid w:val="00F61975"/>
    <w:rsid w:val="00F61983"/>
    <w:rsid w:val="00F61BE8"/>
    <w:rsid w:val="00F61CDA"/>
    <w:rsid w:val="00F61E03"/>
    <w:rsid w:val="00F6222C"/>
    <w:rsid w:val="00F6242D"/>
    <w:rsid w:val="00F625F6"/>
    <w:rsid w:val="00F62693"/>
    <w:rsid w:val="00F62806"/>
    <w:rsid w:val="00F629FC"/>
    <w:rsid w:val="00F62C33"/>
    <w:rsid w:val="00F62DEE"/>
    <w:rsid w:val="00F62EB6"/>
    <w:rsid w:val="00F6310B"/>
    <w:rsid w:val="00F63523"/>
    <w:rsid w:val="00F635C6"/>
    <w:rsid w:val="00F63915"/>
    <w:rsid w:val="00F63917"/>
    <w:rsid w:val="00F63FA6"/>
    <w:rsid w:val="00F640DD"/>
    <w:rsid w:val="00F640FB"/>
    <w:rsid w:val="00F642C5"/>
    <w:rsid w:val="00F642F1"/>
    <w:rsid w:val="00F64420"/>
    <w:rsid w:val="00F64430"/>
    <w:rsid w:val="00F6455F"/>
    <w:rsid w:val="00F64735"/>
    <w:rsid w:val="00F647B6"/>
    <w:rsid w:val="00F64A2C"/>
    <w:rsid w:val="00F64A84"/>
    <w:rsid w:val="00F64AB7"/>
    <w:rsid w:val="00F64B88"/>
    <w:rsid w:val="00F651B2"/>
    <w:rsid w:val="00F65440"/>
    <w:rsid w:val="00F656E4"/>
    <w:rsid w:val="00F65AD6"/>
    <w:rsid w:val="00F65EDB"/>
    <w:rsid w:val="00F66054"/>
    <w:rsid w:val="00F6614E"/>
    <w:rsid w:val="00F6617A"/>
    <w:rsid w:val="00F6637C"/>
    <w:rsid w:val="00F664AD"/>
    <w:rsid w:val="00F664D3"/>
    <w:rsid w:val="00F66A9F"/>
    <w:rsid w:val="00F66E89"/>
    <w:rsid w:val="00F671D3"/>
    <w:rsid w:val="00F67213"/>
    <w:rsid w:val="00F6731F"/>
    <w:rsid w:val="00F67377"/>
    <w:rsid w:val="00F673B1"/>
    <w:rsid w:val="00F6791E"/>
    <w:rsid w:val="00F67987"/>
    <w:rsid w:val="00F679CA"/>
    <w:rsid w:val="00F679D5"/>
    <w:rsid w:val="00F67A47"/>
    <w:rsid w:val="00F67D2B"/>
    <w:rsid w:val="00F70228"/>
    <w:rsid w:val="00F7025D"/>
    <w:rsid w:val="00F70695"/>
    <w:rsid w:val="00F708FB"/>
    <w:rsid w:val="00F70BFA"/>
    <w:rsid w:val="00F70DAD"/>
    <w:rsid w:val="00F70E5E"/>
    <w:rsid w:val="00F70E9F"/>
    <w:rsid w:val="00F710D8"/>
    <w:rsid w:val="00F7128F"/>
    <w:rsid w:val="00F7137F"/>
    <w:rsid w:val="00F71552"/>
    <w:rsid w:val="00F717B3"/>
    <w:rsid w:val="00F71927"/>
    <w:rsid w:val="00F71981"/>
    <w:rsid w:val="00F71EA4"/>
    <w:rsid w:val="00F72002"/>
    <w:rsid w:val="00F720D5"/>
    <w:rsid w:val="00F7212C"/>
    <w:rsid w:val="00F722E5"/>
    <w:rsid w:val="00F72320"/>
    <w:rsid w:val="00F724A4"/>
    <w:rsid w:val="00F729FF"/>
    <w:rsid w:val="00F72B04"/>
    <w:rsid w:val="00F72CE6"/>
    <w:rsid w:val="00F72D57"/>
    <w:rsid w:val="00F72E0C"/>
    <w:rsid w:val="00F72EDA"/>
    <w:rsid w:val="00F72FD5"/>
    <w:rsid w:val="00F7302A"/>
    <w:rsid w:val="00F7329B"/>
    <w:rsid w:val="00F733B2"/>
    <w:rsid w:val="00F73543"/>
    <w:rsid w:val="00F739A5"/>
    <w:rsid w:val="00F739D1"/>
    <w:rsid w:val="00F73A50"/>
    <w:rsid w:val="00F73A65"/>
    <w:rsid w:val="00F73D18"/>
    <w:rsid w:val="00F73DAF"/>
    <w:rsid w:val="00F73E27"/>
    <w:rsid w:val="00F73E48"/>
    <w:rsid w:val="00F73ECB"/>
    <w:rsid w:val="00F74066"/>
    <w:rsid w:val="00F74785"/>
    <w:rsid w:val="00F74B27"/>
    <w:rsid w:val="00F74DCB"/>
    <w:rsid w:val="00F74DEC"/>
    <w:rsid w:val="00F7504F"/>
    <w:rsid w:val="00F7515B"/>
    <w:rsid w:val="00F751F1"/>
    <w:rsid w:val="00F75354"/>
    <w:rsid w:val="00F754B0"/>
    <w:rsid w:val="00F754EF"/>
    <w:rsid w:val="00F75C44"/>
    <w:rsid w:val="00F75E78"/>
    <w:rsid w:val="00F7602C"/>
    <w:rsid w:val="00F7602F"/>
    <w:rsid w:val="00F761B9"/>
    <w:rsid w:val="00F761EC"/>
    <w:rsid w:val="00F761F4"/>
    <w:rsid w:val="00F76362"/>
    <w:rsid w:val="00F763E4"/>
    <w:rsid w:val="00F76449"/>
    <w:rsid w:val="00F7650A"/>
    <w:rsid w:val="00F765DF"/>
    <w:rsid w:val="00F766A8"/>
    <w:rsid w:val="00F767F2"/>
    <w:rsid w:val="00F76906"/>
    <w:rsid w:val="00F76AD1"/>
    <w:rsid w:val="00F76B1F"/>
    <w:rsid w:val="00F76B54"/>
    <w:rsid w:val="00F76E41"/>
    <w:rsid w:val="00F76FAE"/>
    <w:rsid w:val="00F76FBC"/>
    <w:rsid w:val="00F77000"/>
    <w:rsid w:val="00F772CB"/>
    <w:rsid w:val="00F77472"/>
    <w:rsid w:val="00F775F9"/>
    <w:rsid w:val="00F77727"/>
    <w:rsid w:val="00F77761"/>
    <w:rsid w:val="00F777A0"/>
    <w:rsid w:val="00F778B5"/>
    <w:rsid w:val="00F77E1F"/>
    <w:rsid w:val="00F77E7F"/>
    <w:rsid w:val="00F80082"/>
    <w:rsid w:val="00F80136"/>
    <w:rsid w:val="00F802B2"/>
    <w:rsid w:val="00F803CC"/>
    <w:rsid w:val="00F80439"/>
    <w:rsid w:val="00F8045A"/>
    <w:rsid w:val="00F80953"/>
    <w:rsid w:val="00F810C4"/>
    <w:rsid w:val="00F8114C"/>
    <w:rsid w:val="00F811FC"/>
    <w:rsid w:val="00F81484"/>
    <w:rsid w:val="00F8156B"/>
    <w:rsid w:val="00F81795"/>
    <w:rsid w:val="00F819F7"/>
    <w:rsid w:val="00F81A36"/>
    <w:rsid w:val="00F81A55"/>
    <w:rsid w:val="00F81AE7"/>
    <w:rsid w:val="00F81CAB"/>
    <w:rsid w:val="00F81F16"/>
    <w:rsid w:val="00F81FCC"/>
    <w:rsid w:val="00F82047"/>
    <w:rsid w:val="00F8224D"/>
    <w:rsid w:val="00F82338"/>
    <w:rsid w:val="00F8234D"/>
    <w:rsid w:val="00F8269B"/>
    <w:rsid w:val="00F826EA"/>
    <w:rsid w:val="00F82762"/>
    <w:rsid w:val="00F82A83"/>
    <w:rsid w:val="00F82DBC"/>
    <w:rsid w:val="00F82E57"/>
    <w:rsid w:val="00F82F6E"/>
    <w:rsid w:val="00F82FE4"/>
    <w:rsid w:val="00F830E2"/>
    <w:rsid w:val="00F831A3"/>
    <w:rsid w:val="00F8324E"/>
    <w:rsid w:val="00F832B0"/>
    <w:rsid w:val="00F832B1"/>
    <w:rsid w:val="00F832D2"/>
    <w:rsid w:val="00F832EC"/>
    <w:rsid w:val="00F834DB"/>
    <w:rsid w:val="00F8351E"/>
    <w:rsid w:val="00F83764"/>
    <w:rsid w:val="00F83EA2"/>
    <w:rsid w:val="00F83FB7"/>
    <w:rsid w:val="00F84002"/>
    <w:rsid w:val="00F84133"/>
    <w:rsid w:val="00F84365"/>
    <w:rsid w:val="00F84465"/>
    <w:rsid w:val="00F847FD"/>
    <w:rsid w:val="00F8483C"/>
    <w:rsid w:val="00F8490C"/>
    <w:rsid w:val="00F84AA7"/>
    <w:rsid w:val="00F84AEE"/>
    <w:rsid w:val="00F84BA5"/>
    <w:rsid w:val="00F84C50"/>
    <w:rsid w:val="00F84C86"/>
    <w:rsid w:val="00F84EDC"/>
    <w:rsid w:val="00F84F89"/>
    <w:rsid w:val="00F850AE"/>
    <w:rsid w:val="00F85189"/>
    <w:rsid w:val="00F852F2"/>
    <w:rsid w:val="00F85331"/>
    <w:rsid w:val="00F85379"/>
    <w:rsid w:val="00F85628"/>
    <w:rsid w:val="00F85BF0"/>
    <w:rsid w:val="00F85C11"/>
    <w:rsid w:val="00F85C38"/>
    <w:rsid w:val="00F85CC2"/>
    <w:rsid w:val="00F85D04"/>
    <w:rsid w:val="00F85E19"/>
    <w:rsid w:val="00F85F11"/>
    <w:rsid w:val="00F86063"/>
    <w:rsid w:val="00F86083"/>
    <w:rsid w:val="00F86153"/>
    <w:rsid w:val="00F861CB"/>
    <w:rsid w:val="00F861F2"/>
    <w:rsid w:val="00F8627B"/>
    <w:rsid w:val="00F863E4"/>
    <w:rsid w:val="00F867DD"/>
    <w:rsid w:val="00F86930"/>
    <w:rsid w:val="00F86B34"/>
    <w:rsid w:val="00F87870"/>
    <w:rsid w:val="00F87AC7"/>
    <w:rsid w:val="00F87AEE"/>
    <w:rsid w:val="00F87C89"/>
    <w:rsid w:val="00F87F6B"/>
    <w:rsid w:val="00F900B0"/>
    <w:rsid w:val="00F9020A"/>
    <w:rsid w:val="00F90295"/>
    <w:rsid w:val="00F903CB"/>
    <w:rsid w:val="00F903E2"/>
    <w:rsid w:val="00F9094A"/>
    <w:rsid w:val="00F90B26"/>
    <w:rsid w:val="00F911D7"/>
    <w:rsid w:val="00F91251"/>
    <w:rsid w:val="00F9147B"/>
    <w:rsid w:val="00F914F7"/>
    <w:rsid w:val="00F91563"/>
    <w:rsid w:val="00F916B2"/>
    <w:rsid w:val="00F916BD"/>
    <w:rsid w:val="00F91705"/>
    <w:rsid w:val="00F91A46"/>
    <w:rsid w:val="00F92271"/>
    <w:rsid w:val="00F9239B"/>
    <w:rsid w:val="00F923A0"/>
    <w:rsid w:val="00F925A7"/>
    <w:rsid w:val="00F92615"/>
    <w:rsid w:val="00F92707"/>
    <w:rsid w:val="00F92C82"/>
    <w:rsid w:val="00F92D5B"/>
    <w:rsid w:val="00F9301D"/>
    <w:rsid w:val="00F9303B"/>
    <w:rsid w:val="00F93528"/>
    <w:rsid w:val="00F9353B"/>
    <w:rsid w:val="00F93866"/>
    <w:rsid w:val="00F938A8"/>
    <w:rsid w:val="00F93E55"/>
    <w:rsid w:val="00F93F72"/>
    <w:rsid w:val="00F940C0"/>
    <w:rsid w:val="00F94221"/>
    <w:rsid w:val="00F94281"/>
    <w:rsid w:val="00F944D1"/>
    <w:rsid w:val="00F94746"/>
    <w:rsid w:val="00F94A3B"/>
    <w:rsid w:val="00F94C6E"/>
    <w:rsid w:val="00F94C9C"/>
    <w:rsid w:val="00F94D0C"/>
    <w:rsid w:val="00F94EDC"/>
    <w:rsid w:val="00F94FBE"/>
    <w:rsid w:val="00F951C9"/>
    <w:rsid w:val="00F95578"/>
    <w:rsid w:val="00F955BF"/>
    <w:rsid w:val="00F955E4"/>
    <w:rsid w:val="00F95693"/>
    <w:rsid w:val="00F958B7"/>
    <w:rsid w:val="00F95953"/>
    <w:rsid w:val="00F95C62"/>
    <w:rsid w:val="00F965F1"/>
    <w:rsid w:val="00F966B2"/>
    <w:rsid w:val="00F97440"/>
    <w:rsid w:val="00F9748C"/>
    <w:rsid w:val="00F97A56"/>
    <w:rsid w:val="00F97B5F"/>
    <w:rsid w:val="00F97E30"/>
    <w:rsid w:val="00F97EDF"/>
    <w:rsid w:val="00F97FB3"/>
    <w:rsid w:val="00FA00AC"/>
    <w:rsid w:val="00FA0114"/>
    <w:rsid w:val="00FA0115"/>
    <w:rsid w:val="00FA011D"/>
    <w:rsid w:val="00FA0192"/>
    <w:rsid w:val="00FA01C4"/>
    <w:rsid w:val="00FA0319"/>
    <w:rsid w:val="00FA03EF"/>
    <w:rsid w:val="00FA042B"/>
    <w:rsid w:val="00FA04C7"/>
    <w:rsid w:val="00FA0525"/>
    <w:rsid w:val="00FA06F0"/>
    <w:rsid w:val="00FA0773"/>
    <w:rsid w:val="00FA0969"/>
    <w:rsid w:val="00FA09B9"/>
    <w:rsid w:val="00FA1128"/>
    <w:rsid w:val="00FA123A"/>
    <w:rsid w:val="00FA13E6"/>
    <w:rsid w:val="00FA1451"/>
    <w:rsid w:val="00FA14B2"/>
    <w:rsid w:val="00FA1691"/>
    <w:rsid w:val="00FA18E8"/>
    <w:rsid w:val="00FA197C"/>
    <w:rsid w:val="00FA1BF8"/>
    <w:rsid w:val="00FA1D69"/>
    <w:rsid w:val="00FA1DA8"/>
    <w:rsid w:val="00FA1E78"/>
    <w:rsid w:val="00FA1F5B"/>
    <w:rsid w:val="00FA2188"/>
    <w:rsid w:val="00FA2314"/>
    <w:rsid w:val="00FA256A"/>
    <w:rsid w:val="00FA2A26"/>
    <w:rsid w:val="00FA2A8E"/>
    <w:rsid w:val="00FA2AAB"/>
    <w:rsid w:val="00FA2B21"/>
    <w:rsid w:val="00FA2B43"/>
    <w:rsid w:val="00FA2CE3"/>
    <w:rsid w:val="00FA325F"/>
    <w:rsid w:val="00FA32C8"/>
    <w:rsid w:val="00FA3378"/>
    <w:rsid w:val="00FA3415"/>
    <w:rsid w:val="00FA34AA"/>
    <w:rsid w:val="00FA3A6F"/>
    <w:rsid w:val="00FA4275"/>
    <w:rsid w:val="00FA43A7"/>
    <w:rsid w:val="00FA446A"/>
    <w:rsid w:val="00FA45E0"/>
    <w:rsid w:val="00FA4916"/>
    <w:rsid w:val="00FA4AC7"/>
    <w:rsid w:val="00FA50BC"/>
    <w:rsid w:val="00FA5295"/>
    <w:rsid w:val="00FA553A"/>
    <w:rsid w:val="00FA5551"/>
    <w:rsid w:val="00FA557A"/>
    <w:rsid w:val="00FA5587"/>
    <w:rsid w:val="00FA5722"/>
    <w:rsid w:val="00FA5857"/>
    <w:rsid w:val="00FA58FA"/>
    <w:rsid w:val="00FA5928"/>
    <w:rsid w:val="00FA5952"/>
    <w:rsid w:val="00FA5B92"/>
    <w:rsid w:val="00FA5CD9"/>
    <w:rsid w:val="00FA5FAF"/>
    <w:rsid w:val="00FA62BF"/>
    <w:rsid w:val="00FA6373"/>
    <w:rsid w:val="00FA6459"/>
    <w:rsid w:val="00FA6474"/>
    <w:rsid w:val="00FA64BF"/>
    <w:rsid w:val="00FA64E3"/>
    <w:rsid w:val="00FA653D"/>
    <w:rsid w:val="00FA6641"/>
    <w:rsid w:val="00FA6721"/>
    <w:rsid w:val="00FA692C"/>
    <w:rsid w:val="00FA6D19"/>
    <w:rsid w:val="00FA6FA6"/>
    <w:rsid w:val="00FA6FB3"/>
    <w:rsid w:val="00FA71A9"/>
    <w:rsid w:val="00FA72FC"/>
    <w:rsid w:val="00FA7332"/>
    <w:rsid w:val="00FA7431"/>
    <w:rsid w:val="00FA76CA"/>
    <w:rsid w:val="00FA7763"/>
    <w:rsid w:val="00FA7961"/>
    <w:rsid w:val="00FA7C00"/>
    <w:rsid w:val="00FA7C55"/>
    <w:rsid w:val="00FA7C85"/>
    <w:rsid w:val="00FA7DDA"/>
    <w:rsid w:val="00FA7F1E"/>
    <w:rsid w:val="00FB0627"/>
    <w:rsid w:val="00FB0638"/>
    <w:rsid w:val="00FB0731"/>
    <w:rsid w:val="00FB084B"/>
    <w:rsid w:val="00FB096C"/>
    <w:rsid w:val="00FB0D23"/>
    <w:rsid w:val="00FB100F"/>
    <w:rsid w:val="00FB10DA"/>
    <w:rsid w:val="00FB11BA"/>
    <w:rsid w:val="00FB1219"/>
    <w:rsid w:val="00FB12C1"/>
    <w:rsid w:val="00FB1529"/>
    <w:rsid w:val="00FB1568"/>
    <w:rsid w:val="00FB18E8"/>
    <w:rsid w:val="00FB1991"/>
    <w:rsid w:val="00FB1AE0"/>
    <w:rsid w:val="00FB1AE8"/>
    <w:rsid w:val="00FB1C2C"/>
    <w:rsid w:val="00FB1F16"/>
    <w:rsid w:val="00FB23A8"/>
    <w:rsid w:val="00FB24E4"/>
    <w:rsid w:val="00FB25C6"/>
    <w:rsid w:val="00FB27A2"/>
    <w:rsid w:val="00FB29FB"/>
    <w:rsid w:val="00FB2B17"/>
    <w:rsid w:val="00FB2B4F"/>
    <w:rsid w:val="00FB2E52"/>
    <w:rsid w:val="00FB3272"/>
    <w:rsid w:val="00FB32BC"/>
    <w:rsid w:val="00FB346C"/>
    <w:rsid w:val="00FB3615"/>
    <w:rsid w:val="00FB361C"/>
    <w:rsid w:val="00FB3641"/>
    <w:rsid w:val="00FB37A6"/>
    <w:rsid w:val="00FB38AA"/>
    <w:rsid w:val="00FB39CC"/>
    <w:rsid w:val="00FB3A7B"/>
    <w:rsid w:val="00FB3A97"/>
    <w:rsid w:val="00FB3AAE"/>
    <w:rsid w:val="00FB3B16"/>
    <w:rsid w:val="00FB3D90"/>
    <w:rsid w:val="00FB3DC5"/>
    <w:rsid w:val="00FB3EB4"/>
    <w:rsid w:val="00FB3EF9"/>
    <w:rsid w:val="00FB40A8"/>
    <w:rsid w:val="00FB4116"/>
    <w:rsid w:val="00FB4126"/>
    <w:rsid w:val="00FB435F"/>
    <w:rsid w:val="00FB445A"/>
    <w:rsid w:val="00FB44F1"/>
    <w:rsid w:val="00FB4562"/>
    <w:rsid w:val="00FB461E"/>
    <w:rsid w:val="00FB470E"/>
    <w:rsid w:val="00FB479D"/>
    <w:rsid w:val="00FB4871"/>
    <w:rsid w:val="00FB4874"/>
    <w:rsid w:val="00FB4A4C"/>
    <w:rsid w:val="00FB5162"/>
    <w:rsid w:val="00FB5332"/>
    <w:rsid w:val="00FB5447"/>
    <w:rsid w:val="00FB56F2"/>
    <w:rsid w:val="00FB5A7A"/>
    <w:rsid w:val="00FB5B09"/>
    <w:rsid w:val="00FB5C12"/>
    <w:rsid w:val="00FB5C49"/>
    <w:rsid w:val="00FB5D40"/>
    <w:rsid w:val="00FB5E4B"/>
    <w:rsid w:val="00FB609A"/>
    <w:rsid w:val="00FB64F7"/>
    <w:rsid w:val="00FB66DA"/>
    <w:rsid w:val="00FB66F6"/>
    <w:rsid w:val="00FB6CF7"/>
    <w:rsid w:val="00FB6F03"/>
    <w:rsid w:val="00FB6F4F"/>
    <w:rsid w:val="00FB732C"/>
    <w:rsid w:val="00FB7556"/>
    <w:rsid w:val="00FB784A"/>
    <w:rsid w:val="00FB7A57"/>
    <w:rsid w:val="00FB7AE6"/>
    <w:rsid w:val="00FB7B3C"/>
    <w:rsid w:val="00FB7B48"/>
    <w:rsid w:val="00FB7E92"/>
    <w:rsid w:val="00FC008D"/>
    <w:rsid w:val="00FC013D"/>
    <w:rsid w:val="00FC0146"/>
    <w:rsid w:val="00FC02BD"/>
    <w:rsid w:val="00FC0582"/>
    <w:rsid w:val="00FC0686"/>
    <w:rsid w:val="00FC0784"/>
    <w:rsid w:val="00FC07D1"/>
    <w:rsid w:val="00FC0818"/>
    <w:rsid w:val="00FC0824"/>
    <w:rsid w:val="00FC09A1"/>
    <w:rsid w:val="00FC09AF"/>
    <w:rsid w:val="00FC0AD1"/>
    <w:rsid w:val="00FC0EF8"/>
    <w:rsid w:val="00FC11BB"/>
    <w:rsid w:val="00FC11DB"/>
    <w:rsid w:val="00FC159C"/>
    <w:rsid w:val="00FC15AE"/>
    <w:rsid w:val="00FC1944"/>
    <w:rsid w:val="00FC1C7B"/>
    <w:rsid w:val="00FC1D0A"/>
    <w:rsid w:val="00FC1DDF"/>
    <w:rsid w:val="00FC1E21"/>
    <w:rsid w:val="00FC2085"/>
    <w:rsid w:val="00FC2171"/>
    <w:rsid w:val="00FC243F"/>
    <w:rsid w:val="00FC2564"/>
    <w:rsid w:val="00FC2994"/>
    <w:rsid w:val="00FC2A36"/>
    <w:rsid w:val="00FC2A6A"/>
    <w:rsid w:val="00FC2BCE"/>
    <w:rsid w:val="00FC2E3D"/>
    <w:rsid w:val="00FC320D"/>
    <w:rsid w:val="00FC33E4"/>
    <w:rsid w:val="00FC38A9"/>
    <w:rsid w:val="00FC3D43"/>
    <w:rsid w:val="00FC40DB"/>
    <w:rsid w:val="00FC40EC"/>
    <w:rsid w:val="00FC41F6"/>
    <w:rsid w:val="00FC44FA"/>
    <w:rsid w:val="00FC45CD"/>
    <w:rsid w:val="00FC4619"/>
    <w:rsid w:val="00FC49FF"/>
    <w:rsid w:val="00FC4A54"/>
    <w:rsid w:val="00FC4AF2"/>
    <w:rsid w:val="00FC4C1C"/>
    <w:rsid w:val="00FC4F03"/>
    <w:rsid w:val="00FC5025"/>
    <w:rsid w:val="00FC528E"/>
    <w:rsid w:val="00FC52B1"/>
    <w:rsid w:val="00FC56FE"/>
    <w:rsid w:val="00FC5735"/>
    <w:rsid w:val="00FC5758"/>
    <w:rsid w:val="00FC57FA"/>
    <w:rsid w:val="00FC596F"/>
    <w:rsid w:val="00FC59FD"/>
    <w:rsid w:val="00FC5A45"/>
    <w:rsid w:val="00FC5B3F"/>
    <w:rsid w:val="00FC5D41"/>
    <w:rsid w:val="00FC5E45"/>
    <w:rsid w:val="00FC6546"/>
    <w:rsid w:val="00FC65E0"/>
    <w:rsid w:val="00FC661B"/>
    <w:rsid w:val="00FC6A0F"/>
    <w:rsid w:val="00FC6A5E"/>
    <w:rsid w:val="00FC6AE8"/>
    <w:rsid w:val="00FC6BC5"/>
    <w:rsid w:val="00FC70D8"/>
    <w:rsid w:val="00FC7253"/>
    <w:rsid w:val="00FC7405"/>
    <w:rsid w:val="00FC7512"/>
    <w:rsid w:val="00FC75B5"/>
    <w:rsid w:val="00FC7831"/>
    <w:rsid w:val="00FC7B9F"/>
    <w:rsid w:val="00FD0226"/>
    <w:rsid w:val="00FD0491"/>
    <w:rsid w:val="00FD0A47"/>
    <w:rsid w:val="00FD0B3A"/>
    <w:rsid w:val="00FD0B65"/>
    <w:rsid w:val="00FD0BC6"/>
    <w:rsid w:val="00FD0D64"/>
    <w:rsid w:val="00FD0DC1"/>
    <w:rsid w:val="00FD1246"/>
    <w:rsid w:val="00FD144F"/>
    <w:rsid w:val="00FD1678"/>
    <w:rsid w:val="00FD1753"/>
    <w:rsid w:val="00FD18B1"/>
    <w:rsid w:val="00FD1E3E"/>
    <w:rsid w:val="00FD1FB6"/>
    <w:rsid w:val="00FD1FB9"/>
    <w:rsid w:val="00FD2071"/>
    <w:rsid w:val="00FD20E9"/>
    <w:rsid w:val="00FD228D"/>
    <w:rsid w:val="00FD232A"/>
    <w:rsid w:val="00FD26FC"/>
    <w:rsid w:val="00FD283D"/>
    <w:rsid w:val="00FD2922"/>
    <w:rsid w:val="00FD2F92"/>
    <w:rsid w:val="00FD306E"/>
    <w:rsid w:val="00FD314A"/>
    <w:rsid w:val="00FD317F"/>
    <w:rsid w:val="00FD3236"/>
    <w:rsid w:val="00FD32E4"/>
    <w:rsid w:val="00FD34F0"/>
    <w:rsid w:val="00FD354F"/>
    <w:rsid w:val="00FD381E"/>
    <w:rsid w:val="00FD3B3E"/>
    <w:rsid w:val="00FD3CF5"/>
    <w:rsid w:val="00FD3DB4"/>
    <w:rsid w:val="00FD4000"/>
    <w:rsid w:val="00FD4610"/>
    <w:rsid w:val="00FD48A5"/>
    <w:rsid w:val="00FD4924"/>
    <w:rsid w:val="00FD4DE5"/>
    <w:rsid w:val="00FD4E5D"/>
    <w:rsid w:val="00FD4F73"/>
    <w:rsid w:val="00FD4FE2"/>
    <w:rsid w:val="00FD51AA"/>
    <w:rsid w:val="00FD5627"/>
    <w:rsid w:val="00FD5888"/>
    <w:rsid w:val="00FD5A02"/>
    <w:rsid w:val="00FD5B27"/>
    <w:rsid w:val="00FD5C87"/>
    <w:rsid w:val="00FD5E94"/>
    <w:rsid w:val="00FD683C"/>
    <w:rsid w:val="00FD6859"/>
    <w:rsid w:val="00FD6AC4"/>
    <w:rsid w:val="00FD6CB6"/>
    <w:rsid w:val="00FD6DD0"/>
    <w:rsid w:val="00FD6E6C"/>
    <w:rsid w:val="00FD6F1E"/>
    <w:rsid w:val="00FD6F3C"/>
    <w:rsid w:val="00FD6F62"/>
    <w:rsid w:val="00FD7115"/>
    <w:rsid w:val="00FD7118"/>
    <w:rsid w:val="00FD779B"/>
    <w:rsid w:val="00FD7861"/>
    <w:rsid w:val="00FD797F"/>
    <w:rsid w:val="00FD79BF"/>
    <w:rsid w:val="00FD7A0F"/>
    <w:rsid w:val="00FD7AD7"/>
    <w:rsid w:val="00FD7B0D"/>
    <w:rsid w:val="00FD7CE1"/>
    <w:rsid w:val="00FD7D20"/>
    <w:rsid w:val="00FE03D4"/>
    <w:rsid w:val="00FE048A"/>
    <w:rsid w:val="00FE0680"/>
    <w:rsid w:val="00FE07FE"/>
    <w:rsid w:val="00FE09DF"/>
    <w:rsid w:val="00FE0A7B"/>
    <w:rsid w:val="00FE0B8C"/>
    <w:rsid w:val="00FE0F0B"/>
    <w:rsid w:val="00FE1355"/>
    <w:rsid w:val="00FE192A"/>
    <w:rsid w:val="00FE1A2E"/>
    <w:rsid w:val="00FE1AB8"/>
    <w:rsid w:val="00FE1AFC"/>
    <w:rsid w:val="00FE1E00"/>
    <w:rsid w:val="00FE1F21"/>
    <w:rsid w:val="00FE2471"/>
    <w:rsid w:val="00FE29FF"/>
    <w:rsid w:val="00FE2AE8"/>
    <w:rsid w:val="00FE2C23"/>
    <w:rsid w:val="00FE2CCB"/>
    <w:rsid w:val="00FE2CEB"/>
    <w:rsid w:val="00FE2EDE"/>
    <w:rsid w:val="00FE2FF0"/>
    <w:rsid w:val="00FE30CF"/>
    <w:rsid w:val="00FE3246"/>
    <w:rsid w:val="00FE3734"/>
    <w:rsid w:val="00FE3B5F"/>
    <w:rsid w:val="00FE3CEE"/>
    <w:rsid w:val="00FE3CFB"/>
    <w:rsid w:val="00FE3E13"/>
    <w:rsid w:val="00FE3EAD"/>
    <w:rsid w:val="00FE3F37"/>
    <w:rsid w:val="00FE404F"/>
    <w:rsid w:val="00FE45DA"/>
    <w:rsid w:val="00FE486E"/>
    <w:rsid w:val="00FE4877"/>
    <w:rsid w:val="00FE4CC3"/>
    <w:rsid w:val="00FE4F5D"/>
    <w:rsid w:val="00FE5067"/>
    <w:rsid w:val="00FE510C"/>
    <w:rsid w:val="00FE51D9"/>
    <w:rsid w:val="00FE541F"/>
    <w:rsid w:val="00FE5486"/>
    <w:rsid w:val="00FE56CF"/>
    <w:rsid w:val="00FE58D0"/>
    <w:rsid w:val="00FE5931"/>
    <w:rsid w:val="00FE59C9"/>
    <w:rsid w:val="00FE5C5E"/>
    <w:rsid w:val="00FE5CCA"/>
    <w:rsid w:val="00FE5E27"/>
    <w:rsid w:val="00FE5ED3"/>
    <w:rsid w:val="00FE6135"/>
    <w:rsid w:val="00FE67AD"/>
    <w:rsid w:val="00FE6A28"/>
    <w:rsid w:val="00FE6C60"/>
    <w:rsid w:val="00FE6D4D"/>
    <w:rsid w:val="00FE6DE7"/>
    <w:rsid w:val="00FE6E97"/>
    <w:rsid w:val="00FE6F9C"/>
    <w:rsid w:val="00FE711F"/>
    <w:rsid w:val="00FE71FD"/>
    <w:rsid w:val="00FE7321"/>
    <w:rsid w:val="00FE790E"/>
    <w:rsid w:val="00FE79EA"/>
    <w:rsid w:val="00FE7DF9"/>
    <w:rsid w:val="00FF024B"/>
    <w:rsid w:val="00FF0313"/>
    <w:rsid w:val="00FF06A1"/>
    <w:rsid w:val="00FF06D0"/>
    <w:rsid w:val="00FF07A2"/>
    <w:rsid w:val="00FF09A1"/>
    <w:rsid w:val="00FF0AA2"/>
    <w:rsid w:val="00FF0BFE"/>
    <w:rsid w:val="00FF0EFF"/>
    <w:rsid w:val="00FF0FAA"/>
    <w:rsid w:val="00FF101E"/>
    <w:rsid w:val="00FF1026"/>
    <w:rsid w:val="00FF1041"/>
    <w:rsid w:val="00FF12A5"/>
    <w:rsid w:val="00FF12F2"/>
    <w:rsid w:val="00FF162E"/>
    <w:rsid w:val="00FF174B"/>
    <w:rsid w:val="00FF17FE"/>
    <w:rsid w:val="00FF18FB"/>
    <w:rsid w:val="00FF1A67"/>
    <w:rsid w:val="00FF1AC4"/>
    <w:rsid w:val="00FF1B2C"/>
    <w:rsid w:val="00FF1CE3"/>
    <w:rsid w:val="00FF1CFB"/>
    <w:rsid w:val="00FF1D51"/>
    <w:rsid w:val="00FF1E68"/>
    <w:rsid w:val="00FF1E8B"/>
    <w:rsid w:val="00FF227F"/>
    <w:rsid w:val="00FF238D"/>
    <w:rsid w:val="00FF2400"/>
    <w:rsid w:val="00FF24F2"/>
    <w:rsid w:val="00FF2544"/>
    <w:rsid w:val="00FF258D"/>
    <w:rsid w:val="00FF260A"/>
    <w:rsid w:val="00FF2846"/>
    <w:rsid w:val="00FF28BF"/>
    <w:rsid w:val="00FF290F"/>
    <w:rsid w:val="00FF2AE2"/>
    <w:rsid w:val="00FF2B33"/>
    <w:rsid w:val="00FF2D3C"/>
    <w:rsid w:val="00FF300B"/>
    <w:rsid w:val="00FF3102"/>
    <w:rsid w:val="00FF3464"/>
    <w:rsid w:val="00FF3A1E"/>
    <w:rsid w:val="00FF3C52"/>
    <w:rsid w:val="00FF3C54"/>
    <w:rsid w:val="00FF3DDD"/>
    <w:rsid w:val="00FF41A2"/>
    <w:rsid w:val="00FF41C2"/>
    <w:rsid w:val="00FF4515"/>
    <w:rsid w:val="00FF4563"/>
    <w:rsid w:val="00FF46F4"/>
    <w:rsid w:val="00FF47E6"/>
    <w:rsid w:val="00FF47F9"/>
    <w:rsid w:val="00FF4B8D"/>
    <w:rsid w:val="00FF529B"/>
    <w:rsid w:val="00FF52F2"/>
    <w:rsid w:val="00FF5396"/>
    <w:rsid w:val="00FF54C7"/>
    <w:rsid w:val="00FF551C"/>
    <w:rsid w:val="00FF5A2F"/>
    <w:rsid w:val="00FF5CD4"/>
    <w:rsid w:val="00FF5DA2"/>
    <w:rsid w:val="00FF5E6F"/>
    <w:rsid w:val="00FF5F63"/>
    <w:rsid w:val="00FF6047"/>
    <w:rsid w:val="00FF6191"/>
    <w:rsid w:val="00FF635A"/>
    <w:rsid w:val="00FF6491"/>
    <w:rsid w:val="00FF6712"/>
    <w:rsid w:val="00FF6741"/>
    <w:rsid w:val="00FF68B2"/>
    <w:rsid w:val="00FF68DA"/>
    <w:rsid w:val="00FF699D"/>
    <w:rsid w:val="00FF69A5"/>
    <w:rsid w:val="00FF6A59"/>
    <w:rsid w:val="00FF6A98"/>
    <w:rsid w:val="00FF6AF3"/>
    <w:rsid w:val="00FF6B61"/>
    <w:rsid w:val="00FF6EFB"/>
    <w:rsid w:val="00FF713D"/>
    <w:rsid w:val="00FF7174"/>
    <w:rsid w:val="00FF7204"/>
    <w:rsid w:val="00FF74BB"/>
    <w:rsid w:val="00FF7639"/>
    <w:rsid w:val="00FF7739"/>
    <w:rsid w:val="00FF7C74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AEAA14A"/>
  <w15:docId w15:val="{E8D96C15-8861-40AB-B2D8-4D4E9E47E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78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styleId="Strong">
    <w:name w:val="Strong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numbering" w:customStyle="1" w:styleId="NoList1">
    <w:name w:val="No List1"/>
    <w:next w:val="NoList"/>
    <w:semiHidden/>
    <w:rsid w:val="00E50DAA"/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E50DAA"/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866954"/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character" w:customStyle="1" w:styleId="BodyTextFirstIndentChar">
    <w:name w:val="Body Text First Indent Char"/>
    <w:link w:val="BodyTextFirstIndent"/>
    <w:uiPriority w:val="99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CommentTextChar">
    <w:name w:val="Comment Text Char"/>
    <w:link w:val="CommentText"/>
    <w:uiPriority w:val="99"/>
    <w:locked/>
    <w:rsid w:val="00761B6A"/>
    <w:rPr>
      <w:szCs w:val="23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13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9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745F2-2E11-4F88-A154-83C9C0F8C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63</TotalTime>
  <Pages>66</Pages>
  <Words>12488</Words>
  <Characters>71183</Characters>
  <Application>Microsoft Office Word</Application>
  <DocSecurity>0</DocSecurity>
  <Lines>593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83504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Waritha, Pornphatang</dc:creator>
  <cp:keywords/>
  <dc:description/>
  <cp:lastModifiedBy>Chanaporn, Hongviboonvate</cp:lastModifiedBy>
  <cp:revision>6</cp:revision>
  <cp:lastPrinted>2020-11-11T08:06:00Z</cp:lastPrinted>
  <dcterms:created xsi:type="dcterms:W3CDTF">2020-11-12T06:14:00Z</dcterms:created>
  <dcterms:modified xsi:type="dcterms:W3CDTF">2020-11-12T08:07:00Z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Annual Financial Statement Template</vt:lpwstr>
  </property>
  <property fmtid="{D5CDD505-2E9C-101B-9397-08002B2CF9AE}" pid="4" name="_DocHome">
    <vt:i4>-333841978</vt:i4>
  </property>
</Properties>
</file>