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C4B21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63ADEB2" w14:textId="77777777" w:rsidR="00090E3B" w:rsidRPr="00005ACB" w:rsidRDefault="00090E3B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B7E24DD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58EFBB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F18A4F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C53ED70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AC8BB87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71CEFBB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C9B74DF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2DF5D4F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48607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8607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E0B98C9" w14:textId="77777777" w:rsidR="0064050C" w:rsidRPr="005A6861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F11EE1" w14:textId="77777777" w:rsidR="0064050C" w:rsidRPr="00A4230F" w:rsidRDefault="0064050C" w:rsidP="00640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รับอนุญาต</w:t>
      </w:r>
    </w:p>
    <w:p w14:paraId="763A58A1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670FDA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07D7DF50" w14:textId="77777777" w:rsidR="00F502E9" w:rsidRPr="00F502E9" w:rsidRDefault="00F502E9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9EAD9E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05777106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237B8F0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EBEAD26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4055C1A" w14:textId="77777777"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64050C">
        <w:rPr>
          <w:rFonts w:ascii="Angsana New" w:hAnsi="Angsana New" w:cs="Angsana New"/>
          <w:sz w:val="30"/>
          <w:szCs w:val="30"/>
          <w:lang w:val="en-US"/>
        </w:rPr>
        <w:t>30</w:t>
      </w:r>
      <w:r w:rsidR="006405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86078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641DD2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86078">
        <w:rPr>
          <w:rFonts w:ascii="Angsana New" w:hAnsi="Angsana New" w:cs="Angsana New" w:hint="cs"/>
          <w:sz w:val="30"/>
          <w:szCs w:val="30"/>
          <w:cs/>
        </w:rPr>
        <w:t>เก้า</w:t>
      </w:r>
      <w:r w:rsidR="00641DD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641DD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486078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641DD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41DD2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A20924">
        <w:rPr>
          <w:rFonts w:ascii="Angsana New" w:hAnsi="Angsana New" w:cs="Angsana New"/>
          <w:sz w:val="30"/>
          <w:szCs w:val="30"/>
          <w:cs/>
        </w:rPr>
        <w:br/>
      </w:r>
      <w:r w:rsidR="0099249C">
        <w:rPr>
          <w:rFonts w:ascii="Angsana New" w:hAnsi="Angsana New" w:cs="Angsana New" w:hint="cs"/>
          <w:sz w:val="30"/>
          <w:szCs w:val="30"/>
          <w:cs/>
        </w:rPr>
        <w:t>เก้า</w:t>
      </w:r>
      <w:r w:rsidR="0009767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64050C">
        <w:rPr>
          <w:rFonts w:ascii="Angsana New" w:hAnsi="Angsana New" w:cs="Angsana New"/>
          <w:sz w:val="30"/>
          <w:szCs w:val="30"/>
          <w:lang w:val="en-US"/>
        </w:rPr>
        <w:t>30</w:t>
      </w:r>
      <w:r w:rsidR="006405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9249C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</w:t>
      </w:r>
      <w:r w:rsidR="00641DD2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0F3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AB2E5B" w14:textId="77777777"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5E1E3BE3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EC63B5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B9F457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BDF826E" w14:textId="77777777"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89B5AC1" w14:textId="77777777" w:rsidR="00EF12A9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F558B6" w14:textId="77777777" w:rsidR="00A0342A" w:rsidRPr="002856EF" w:rsidRDefault="00A0342A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A0342A" w:rsidRPr="002856EF" w:rsidSect="004E5F5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158F33E" w14:textId="77777777" w:rsidR="0064050C" w:rsidRPr="009E79DB" w:rsidRDefault="0064050C" w:rsidP="00A20924">
      <w:pPr>
        <w:pStyle w:val="BlockText"/>
        <w:spacing w:before="0" w:line="240" w:lineRule="atLeast"/>
        <w:ind w:left="0" w:right="-45" w:firstLine="0"/>
        <w:jc w:val="center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C78630B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117C8ED1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27F9807" w14:textId="77777777"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3F835E9" w14:textId="77777777"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438FEBE" w14:textId="77777777"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991835C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E692D12" w14:textId="77777777"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F304C6" w14:textId="77777777"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D0AF5DF" w14:textId="77777777"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945BEB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688752F6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A86973D" w14:textId="77777777"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45BEB">
        <w:rPr>
          <w:rFonts w:ascii="Angsana New" w:hAnsi="Angsana New"/>
          <w:sz w:val="30"/>
          <w:szCs w:val="30"/>
          <w:lang w:val="en-US"/>
        </w:rPr>
        <w:t>11766</w:t>
      </w:r>
    </w:p>
    <w:p w14:paraId="0864B9E8" w14:textId="77777777"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B3CBC58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4124541" w14:textId="77777777"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4BF77474" w14:textId="77777777" w:rsidR="003A778F" w:rsidRDefault="002A4493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486078">
        <w:rPr>
          <w:rFonts w:ascii="Angsana New" w:hAnsi="Angsana New" w:cs="Angsana New" w:hint="cs"/>
          <w:sz w:val="30"/>
          <w:szCs w:val="30"/>
          <w:cs/>
          <w:lang w:val="en-US"/>
        </w:rPr>
        <w:t>2563</w:t>
      </w:r>
    </w:p>
    <w:p w14:paraId="2458B939" w14:textId="77777777" w:rsidR="00DE0FAE" w:rsidRPr="005A14D5" w:rsidRDefault="00DE0FAE" w:rsidP="00DE0FA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AC6872F" w14:textId="77777777" w:rsidR="00DE0FAE" w:rsidRPr="004A1E45" w:rsidRDefault="00DE0FA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sectPr w:rsidR="00DE0FAE" w:rsidRPr="004A1E45" w:rsidSect="004E5F5E">
      <w:headerReference w:type="default" r:id="rId16"/>
      <w:footerReference w:type="default" r:id="rId17"/>
      <w:pgSz w:w="11907" w:h="16840" w:code="9"/>
      <w:pgMar w:top="691" w:right="1152" w:bottom="576" w:left="1152" w:header="720" w:footer="91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15EB3" w14:textId="77777777" w:rsidR="00C13835" w:rsidRDefault="00C13835">
      <w:r>
        <w:separator/>
      </w:r>
    </w:p>
  </w:endnote>
  <w:endnote w:type="continuationSeparator" w:id="0">
    <w:p w14:paraId="7208ACEF" w14:textId="77777777" w:rsidR="00C13835" w:rsidRDefault="00C1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039CB" w14:textId="77777777" w:rsidR="00EB2241" w:rsidRDefault="00EB2241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6C61495" w14:textId="77777777" w:rsidR="00EB2241" w:rsidRDefault="00EB22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85274" w14:textId="77777777" w:rsidR="00EB2241" w:rsidRDefault="00EB224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A6FDAAB" w14:textId="77777777" w:rsidR="00EB2241" w:rsidRDefault="00EB2241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CDB23" w14:textId="77777777" w:rsidR="00EB2241" w:rsidRPr="005B2E06" w:rsidRDefault="00EB2241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95FD256" w14:textId="77777777" w:rsidR="00EB2241" w:rsidRPr="00186B8D" w:rsidRDefault="00EB2241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ADAEA" w14:textId="77777777" w:rsidR="004E5F5E" w:rsidRDefault="004E5F5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AFB33" w14:textId="77777777" w:rsidR="00EB2241" w:rsidRPr="005B2E06" w:rsidRDefault="00EB2241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F938B21" w14:textId="77777777" w:rsidR="00EB2241" w:rsidRPr="00186B8D" w:rsidRDefault="00EB2241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0E5BE" w14:textId="77777777" w:rsidR="00C13835" w:rsidRDefault="00C13835">
      <w:r>
        <w:separator/>
      </w:r>
    </w:p>
  </w:footnote>
  <w:footnote w:type="continuationSeparator" w:id="0">
    <w:p w14:paraId="6B4EC20A" w14:textId="77777777" w:rsidR="00C13835" w:rsidRDefault="00C13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B3FA" w14:textId="77777777" w:rsidR="00EB2241" w:rsidRDefault="00EB2241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A1F89A3" w14:textId="77777777" w:rsidR="00EB2241" w:rsidRDefault="00EB2241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06F009F6" w14:textId="77777777" w:rsidR="00EB2241" w:rsidRPr="00006D1D" w:rsidRDefault="00EB2241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41BACA61" w14:textId="77777777" w:rsidR="00EB2241" w:rsidRPr="00DF141B" w:rsidRDefault="00EB2241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35F2C4EE" w14:textId="77777777" w:rsidR="00EB2241" w:rsidRPr="00DF141B" w:rsidRDefault="00EB2241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D7924" w14:textId="77777777" w:rsidR="00EB2241" w:rsidRDefault="00EB2241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2E9D5C4E" w14:textId="77777777" w:rsidR="00EB2241" w:rsidRPr="00DF141B" w:rsidRDefault="00EB2241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5EAEA7C" w14:textId="77777777" w:rsidR="00EB2241" w:rsidRDefault="00EB2241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00328233" w14:textId="77777777" w:rsidR="00EB2241" w:rsidRDefault="00EB2241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2CB98844" w14:textId="77777777" w:rsidR="00EB2241" w:rsidRPr="00DF141B" w:rsidRDefault="00EB2241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4AD52D9" w14:textId="77777777" w:rsidR="00EB2241" w:rsidRPr="00DF141B" w:rsidRDefault="00EB2241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00D1C" w14:textId="77777777" w:rsidR="00EB2241" w:rsidRDefault="00EB2241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8E0AD" w14:textId="77777777" w:rsidR="00EB2241" w:rsidRPr="00012D23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79C02915" w14:textId="77777777" w:rsidR="00EB2241" w:rsidRPr="00012D23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BF4FB78" w14:textId="77777777" w:rsidR="00EB2241" w:rsidRPr="00012D23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06019B6" w14:textId="77777777" w:rsidR="00EB2241" w:rsidRPr="00012D23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61C74344" w14:textId="77777777" w:rsidR="00EB2241" w:rsidRPr="00012D23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46C73FA" w14:textId="77777777" w:rsidR="00EB2241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3FAA035B" w14:textId="77777777" w:rsidR="00EB2241" w:rsidRDefault="00EB2241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784F831C" w14:textId="77777777" w:rsidR="00EB2241" w:rsidRPr="00EF12A9" w:rsidRDefault="00EB2241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1BE1C" w14:textId="3457166F" w:rsidR="004E5F5E" w:rsidRDefault="004E5F5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C046723" w14:textId="77777777" w:rsidR="004E5F5E" w:rsidRDefault="004E5F5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052EF7E2"/>
    <w:lvl w:ilvl="0" w:tplc="19B69EB4">
      <w:start w:val="1"/>
      <w:numFmt w:val="decimal"/>
      <w:lvlText w:val="(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7"/>
  </w:num>
  <w:num w:numId="5">
    <w:abstractNumId w:val="3"/>
  </w:num>
  <w:num w:numId="6">
    <w:abstractNumId w:val="9"/>
  </w:num>
  <w:num w:numId="7">
    <w:abstractNumId w:val="1"/>
  </w:num>
  <w:num w:numId="8">
    <w:abstractNumId w:val="32"/>
  </w:num>
  <w:num w:numId="9">
    <w:abstractNumId w:val="29"/>
  </w:num>
  <w:num w:numId="10">
    <w:abstractNumId w:val="5"/>
  </w:num>
  <w:num w:numId="11">
    <w:abstractNumId w:val="0"/>
  </w:num>
  <w:num w:numId="12">
    <w:abstractNumId w:val="16"/>
  </w:num>
  <w:num w:numId="13">
    <w:abstractNumId w:val="31"/>
  </w:num>
  <w:num w:numId="14">
    <w:abstractNumId w:val="25"/>
  </w:num>
  <w:num w:numId="15">
    <w:abstractNumId w:val="26"/>
  </w:num>
  <w:num w:numId="16">
    <w:abstractNumId w:val="33"/>
  </w:num>
  <w:num w:numId="17">
    <w:abstractNumId w:val="26"/>
  </w:num>
  <w:num w:numId="18">
    <w:abstractNumId w:val="8"/>
  </w:num>
  <w:num w:numId="19">
    <w:abstractNumId w:val="2"/>
  </w:num>
  <w:num w:numId="20">
    <w:abstractNumId w:val="34"/>
  </w:num>
  <w:num w:numId="21">
    <w:abstractNumId w:val="18"/>
  </w:num>
  <w:num w:numId="22">
    <w:abstractNumId w:val="7"/>
  </w:num>
  <w:num w:numId="23">
    <w:abstractNumId w:val="35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30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6"/>
  </w:num>
  <w:num w:numId="37">
    <w:abstractNumId w:val="21"/>
  </w:num>
  <w:num w:numId="38">
    <w:abstractNumId w:val="28"/>
  </w:num>
  <w:num w:numId="39">
    <w:abstractNumId w:val="19"/>
  </w:num>
  <w:num w:numId="40">
    <w:abstractNumId w:val="38"/>
  </w:num>
  <w:num w:numId="41">
    <w:abstractNumId w:val="27"/>
  </w:num>
  <w:num w:numId="42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1716F"/>
    <w:rsid w:val="00022E54"/>
    <w:rsid w:val="0002320E"/>
    <w:rsid w:val="000245AE"/>
    <w:rsid w:val="00024D4C"/>
    <w:rsid w:val="00025C19"/>
    <w:rsid w:val="00026B9B"/>
    <w:rsid w:val="0002729C"/>
    <w:rsid w:val="00027E0C"/>
    <w:rsid w:val="00027EB1"/>
    <w:rsid w:val="00030827"/>
    <w:rsid w:val="00030F28"/>
    <w:rsid w:val="000314DE"/>
    <w:rsid w:val="00031DB8"/>
    <w:rsid w:val="000321C1"/>
    <w:rsid w:val="00032490"/>
    <w:rsid w:val="000332FC"/>
    <w:rsid w:val="00033328"/>
    <w:rsid w:val="000334D8"/>
    <w:rsid w:val="000347AA"/>
    <w:rsid w:val="0003613A"/>
    <w:rsid w:val="000403FF"/>
    <w:rsid w:val="00040820"/>
    <w:rsid w:val="00040CAD"/>
    <w:rsid w:val="00041694"/>
    <w:rsid w:val="0004170A"/>
    <w:rsid w:val="00043BCA"/>
    <w:rsid w:val="000443D2"/>
    <w:rsid w:val="00044540"/>
    <w:rsid w:val="00045512"/>
    <w:rsid w:val="0004569B"/>
    <w:rsid w:val="00045A17"/>
    <w:rsid w:val="00045D39"/>
    <w:rsid w:val="00046C7F"/>
    <w:rsid w:val="00046F6D"/>
    <w:rsid w:val="00047FD5"/>
    <w:rsid w:val="00050573"/>
    <w:rsid w:val="00050A64"/>
    <w:rsid w:val="00050DB3"/>
    <w:rsid w:val="00051D66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6701A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5D33"/>
    <w:rsid w:val="00086ACE"/>
    <w:rsid w:val="000873F1"/>
    <w:rsid w:val="00087ACE"/>
    <w:rsid w:val="00090AE2"/>
    <w:rsid w:val="00090E3B"/>
    <w:rsid w:val="00091BD5"/>
    <w:rsid w:val="00091F0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023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2B47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3BE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3790"/>
    <w:rsid w:val="000F498A"/>
    <w:rsid w:val="000F4DF6"/>
    <w:rsid w:val="000F4E22"/>
    <w:rsid w:val="000F50E2"/>
    <w:rsid w:val="000F5330"/>
    <w:rsid w:val="000F5BE4"/>
    <w:rsid w:val="000F5EE6"/>
    <w:rsid w:val="000F6568"/>
    <w:rsid w:val="0010320E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791"/>
    <w:rsid w:val="00125B22"/>
    <w:rsid w:val="001265DD"/>
    <w:rsid w:val="00126FAD"/>
    <w:rsid w:val="0012757F"/>
    <w:rsid w:val="00127BF7"/>
    <w:rsid w:val="00130C93"/>
    <w:rsid w:val="00131603"/>
    <w:rsid w:val="001318D4"/>
    <w:rsid w:val="0013223D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EEF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036"/>
    <w:rsid w:val="00162BE3"/>
    <w:rsid w:val="00162D19"/>
    <w:rsid w:val="001647C2"/>
    <w:rsid w:val="00165094"/>
    <w:rsid w:val="00165CD4"/>
    <w:rsid w:val="00166F1A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16B9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630C"/>
    <w:rsid w:val="001971AD"/>
    <w:rsid w:val="00197CC0"/>
    <w:rsid w:val="001A0417"/>
    <w:rsid w:val="001A2184"/>
    <w:rsid w:val="001A28EB"/>
    <w:rsid w:val="001A2F95"/>
    <w:rsid w:val="001A46EA"/>
    <w:rsid w:val="001A5029"/>
    <w:rsid w:val="001A5542"/>
    <w:rsid w:val="001A5A9C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0B6C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18B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276A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56BFB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2B5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4493"/>
    <w:rsid w:val="002A5F39"/>
    <w:rsid w:val="002A7359"/>
    <w:rsid w:val="002A7808"/>
    <w:rsid w:val="002A7825"/>
    <w:rsid w:val="002A7AA8"/>
    <w:rsid w:val="002B0FF9"/>
    <w:rsid w:val="002B2462"/>
    <w:rsid w:val="002B4BBC"/>
    <w:rsid w:val="002B500F"/>
    <w:rsid w:val="002B55B1"/>
    <w:rsid w:val="002B5DB9"/>
    <w:rsid w:val="002B6DB5"/>
    <w:rsid w:val="002B78C2"/>
    <w:rsid w:val="002C021A"/>
    <w:rsid w:val="002C0C01"/>
    <w:rsid w:val="002C12A0"/>
    <w:rsid w:val="002C1CC0"/>
    <w:rsid w:val="002C21C4"/>
    <w:rsid w:val="002C23C9"/>
    <w:rsid w:val="002C31B1"/>
    <w:rsid w:val="002C31B6"/>
    <w:rsid w:val="002C4F38"/>
    <w:rsid w:val="002C54F2"/>
    <w:rsid w:val="002C560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2D84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4086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3D8E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1527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A1F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D51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D08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5EA8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673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EED"/>
    <w:rsid w:val="00443FE1"/>
    <w:rsid w:val="004444AE"/>
    <w:rsid w:val="004457F1"/>
    <w:rsid w:val="00445B6F"/>
    <w:rsid w:val="0044665D"/>
    <w:rsid w:val="00447088"/>
    <w:rsid w:val="00447933"/>
    <w:rsid w:val="0045124F"/>
    <w:rsid w:val="00452594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76FC8"/>
    <w:rsid w:val="00480345"/>
    <w:rsid w:val="00480502"/>
    <w:rsid w:val="00481C5F"/>
    <w:rsid w:val="0048336F"/>
    <w:rsid w:val="00484774"/>
    <w:rsid w:val="00484F5A"/>
    <w:rsid w:val="004851F8"/>
    <w:rsid w:val="00485AE7"/>
    <w:rsid w:val="00485F57"/>
    <w:rsid w:val="00486078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1E45"/>
    <w:rsid w:val="004A205B"/>
    <w:rsid w:val="004A2B1A"/>
    <w:rsid w:val="004A2FB5"/>
    <w:rsid w:val="004A30CE"/>
    <w:rsid w:val="004A351A"/>
    <w:rsid w:val="004A3A60"/>
    <w:rsid w:val="004A5132"/>
    <w:rsid w:val="004A5826"/>
    <w:rsid w:val="004A69E0"/>
    <w:rsid w:val="004A742D"/>
    <w:rsid w:val="004A75B6"/>
    <w:rsid w:val="004A76E0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2F27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5F5E"/>
    <w:rsid w:val="004E6318"/>
    <w:rsid w:val="004E749C"/>
    <w:rsid w:val="004E74EE"/>
    <w:rsid w:val="004E776A"/>
    <w:rsid w:val="004E7917"/>
    <w:rsid w:val="004E7C1C"/>
    <w:rsid w:val="004F04FE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2C8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D1F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28C2"/>
    <w:rsid w:val="0054300E"/>
    <w:rsid w:val="0054343B"/>
    <w:rsid w:val="00546FC9"/>
    <w:rsid w:val="00550A72"/>
    <w:rsid w:val="005510B3"/>
    <w:rsid w:val="00551789"/>
    <w:rsid w:val="005518C8"/>
    <w:rsid w:val="005526F0"/>
    <w:rsid w:val="0055366E"/>
    <w:rsid w:val="00553670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1E6C"/>
    <w:rsid w:val="00573EAC"/>
    <w:rsid w:val="00574098"/>
    <w:rsid w:val="0057480F"/>
    <w:rsid w:val="005754C0"/>
    <w:rsid w:val="0057558A"/>
    <w:rsid w:val="005760DC"/>
    <w:rsid w:val="00576251"/>
    <w:rsid w:val="0057700A"/>
    <w:rsid w:val="00577CE3"/>
    <w:rsid w:val="00577DF5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33E"/>
    <w:rsid w:val="0059065A"/>
    <w:rsid w:val="005911A7"/>
    <w:rsid w:val="0059272E"/>
    <w:rsid w:val="00593C87"/>
    <w:rsid w:val="0059447F"/>
    <w:rsid w:val="00595625"/>
    <w:rsid w:val="00597848"/>
    <w:rsid w:val="005A114B"/>
    <w:rsid w:val="005A14D5"/>
    <w:rsid w:val="005A15C4"/>
    <w:rsid w:val="005A2794"/>
    <w:rsid w:val="005A3266"/>
    <w:rsid w:val="005A37F1"/>
    <w:rsid w:val="005A4389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0DDA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00"/>
    <w:rsid w:val="005E30D3"/>
    <w:rsid w:val="005E4346"/>
    <w:rsid w:val="005E4E86"/>
    <w:rsid w:val="005E523B"/>
    <w:rsid w:val="005E54F4"/>
    <w:rsid w:val="005E6BAD"/>
    <w:rsid w:val="005E6C03"/>
    <w:rsid w:val="005E6C2C"/>
    <w:rsid w:val="005F06F1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1DA0"/>
    <w:rsid w:val="00612168"/>
    <w:rsid w:val="00612A63"/>
    <w:rsid w:val="00615CA3"/>
    <w:rsid w:val="00616BAD"/>
    <w:rsid w:val="0061754D"/>
    <w:rsid w:val="00620070"/>
    <w:rsid w:val="006211D8"/>
    <w:rsid w:val="00621EEA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050C"/>
    <w:rsid w:val="00641DD2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5E0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2FA2"/>
    <w:rsid w:val="00683960"/>
    <w:rsid w:val="00683AEE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45DA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6FDD"/>
    <w:rsid w:val="006B7128"/>
    <w:rsid w:val="006B7B49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4B9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93"/>
    <w:rsid w:val="006F16C0"/>
    <w:rsid w:val="006F19DA"/>
    <w:rsid w:val="006F2CB3"/>
    <w:rsid w:val="006F3DC7"/>
    <w:rsid w:val="006F4188"/>
    <w:rsid w:val="006F501E"/>
    <w:rsid w:val="006F60B6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8CE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2CC2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0F0F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0C0B"/>
    <w:rsid w:val="00791CAA"/>
    <w:rsid w:val="00791F49"/>
    <w:rsid w:val="0079225D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5E35"/>
    <w:rsid w:val="007A6917"/>
    <w:rsid w:val="007B0B42"/>
    <w:rsid w:val="007B1146"/>
    <w:rsid w:val="007B1975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191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7F777B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0DA7"/>
    <w:rsid w:val="008416A8"/>
    <w:rsid w:val="008417EC"/>
    <w:rsid w:val="00841FAA"/>
    <w:rsid w:val="008424AF"/>
    <w:rsid w:val="00843C87"/>
    <w:rsid w:val="00843E60"/>
    <w:rsid w:val="00843EF6"/>
    <w:rsid w:val="0084556A"/>
    <w:rsid w:val="008474C6"/>
    <w:rsid w:val="00847690"/>
    <w:rsid w:val="008478DB"/>
    <w:rsid w:val="00847ED2"/>
    <w:rsid w:val="008504D2"/>
    <w:rsid w:val="00850991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495D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777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6794"/>
    <w:rsid w:val="0087716B"/>
    <w:rsid w:val="00877E39"/>
    <w:rsid w:val="00877FE1"/>
    <w:rsid w:val="00880C27"/>
    <w:rsid w:val="00881053"/>
    <w:rsid w:val="0088251E"/>
    <w:rsid w:val="00882604"/>
    <w:rsid w:val="00882B5A"/>
    <w:rsid w:val="00882DA6"/>
    <w:rsid w:val="00883012"/>
    <w:rsid w:val="0088301C"/>
    <w:rsid w:val="00884878"/>
    <w:rsid w:val="00884C82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24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686"/>
    <w:rsid w:val="008C7EDE"/>
    <w:rsid w:val="008D0EA9"/>
    <w:rsid w:val="008D15CF"/>
    <w:rsid w:val="008D236B"/>
    <w:rsid w:val="008D2386"/>
    <w:rsid w:val="008D2C22"/>
    <w:rsid w:val="008D2C43"/>
    <w:rsid w:val="008D3065"/>
    <w:rsid w:val="008D3A94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2E89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3CB"/>
    <w:rsid w:val="0092377A"/>
    <w:rsid w:val="00923905"/>
    <w:rsid w:val="0092459A"/>
    <w:rsid w:val="00924B1F"/>
    <w:rsid w:val="009254F8"/>
    <w:rsid w:val="009258CC"/>
    <w:rsid w:val="00925AE1"/>
    <w:rsid w:val="009269B7"/>
    <w:rsid w:val="00926D08"/>
    <w:rsid w:val="00927FF3"/>
    <w:rsid w:val="00930683"/>
    <w:rsid w:val="0093134A"/>
    <w:rsid w:val="00932349"/>
    <w:rsid w:val="009325A2"/>
    <w:rsid w:val="00932BE9"/>
    <w:rsid w:val="00933A5A"/>
    <w:rsid w:val="00934824"/>
    <w:rsid w:val="00934C52"/>
    <w:rsid w:val="009355BA"/>
    <w:rsid w:val="00935DA3"/>
    <w:rsid w:val="009368B4"/>
    <w:rsid w:val="00936D4F"/>
    <w:rsid w:val="00936E47"/>
    <w:rsid w:val="0093718B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C9F"/>
    <w:rsid w:val="00954F3C"/>
    <w:rsid w:val="00954FAC"/>
    <w:rsid w:val="009554CB"/>
    <w:rsid w:val="00955CE0"/>
    <w:rsid w:val="00955DF5"/>
    <w:rsid w:val="00957DC1"/>
    <w:rsid w:val="00960639"/>
    <w:rsid w:val="00961190"/>
    <w:rsid w:val="009619F7"/>
    <w:rsid w:val="00961A80"/>
    <w:rsid w:val="00961F39"/>
    <w:rsid w:val="00962CE5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495"/>
    <w:rsid w:val="009815B7"/>
    <w:rsid w:val="00981D93"/>
    <w:rsid w:val="00981DFF"/>
    <w:rsid w:val="00981F74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1D87"/>
    <w:rsid w:val="0099222E"/>
    <w:rsid w:val="00992289"/>
    <w:rsid w:val="0099249C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12A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356C"/>
    <w:rsid w:val="009C3ED0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4B1B"/>
    <w:rsid w:val="009D5376"/>
    <w:rsid w:val="009D5749"/>
    <w:rsid w:val="009E0BD2"/>
    <w:rsid w:val="009E2069"/>
    <w:rsid w:val="009E2A22"/>
    <w:rsid w:val="009E3352"/>
    <w:rsid w:val="009E348E"/>
    <w:rsid w:val="009E464D"/>
    <w:rsid w:val="009E4709"/>
    <w:rsid w:val="009E5349"/>
    <w:rsid w:val="009E5CD8"/>
    <w:rsid w:val="009E6817"/>
    <w:rsid w:val="009E73DB"/>
    <w:rsid w:val="009E74FC"/>
    <w:rsid w:val="009E79DB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44CA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542B"/>
    <w:rsid w:val="00A160F9"/>
    <w:rsid w:val="00A16741"/>
    <w:rsid w:val="00A168B4"/>
    <w:rsid w:val="00A17611"/>
    <w:rsid w:val="00A20462"/>
    <w:rsid w:val="00A2052F"/>
    <w:rsid w:val="00A20924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1F5B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151"/>
    <w:rsid w:val="00A662CF"/>
    <w:rsid w:val="00A66810"/>
    <w:rsid w:val="00A66E22"/>
    <w:rsid w:val="00A674A5"/>
    <w:rsid w:val="00A711E0"/>
    <w:rsid w:val="00A71C87"/>
    <w:rsid w:val="00A73B77"/>
    <w:rsid w:val="00A74881"/>
    <w:rsid w:val="00A74E81"/>
    <w:rsid w:val="00A7726D"/>
    <w:rsid w:val="00A7734B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2CDF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52D2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153D"/>
    <w:rsid w:val="00B02A8D"/>
    <w:rsid w:val="00B02E1C"/>
    <w:rsid w:val="00B03092"/>
    <w:rsid w:val="00B0382E"/>
    <w:rsid w:val="00B03FF0"/>
    <w:rsid w:val="00B0521B"/>
    <w:rsid w:val="00B0690D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1B5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12A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5EE7"/>
    <w:rsid w:val="00B87164"/>
    <w:rsid w:val="00B871BA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423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1A19"/>
    <w:rsid w:val="00BE1F4C"/>
    <w:rsid w:val="00BE2B84"/>
    <w:rsid w:val="00BE3135"/>
    <w:rsid w:val="00BE5467"/>
    <w:rsid w:val="00BE5DE3"/>
    <w:rsid w:val="00BE5EA7"/>
    <w:rsid w:val="00BE67A6"/>
    <w:rsid w:val="00BE6F8C"/>
    <w:rsid w:val="00BE7421"/>
    <w:rsid w:val="00BE7797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2EA"/>
    <w:rsid w:val="00C116B1"/>
    <w:rsid w:val="00C1323F"/>
    <w:rsid w:val="00C13835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253"/>
    <w:rsid w:val="00C35696"/>
    <w:rsid w:val="00C35F70"/>
    <w:rsid w:val="00C36133"/>
    <w:rsid w:val="00C3678F"/>
    <w:rsid w:val="00C36B06"/>
    <w:rsid w:val="00C36F0F"/>
    <w:rsid w:val="00C378E2"/>
    <w:rsid w:val="00C37C5F"/>
    <w:rsid w:val="00C41132"/>
    <w:rsid w:val="00C412DA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8FD"/>
    <w:rsid w:val="00C9457B"/>
    <w:rsid w:val="00C94A3B"/>
    <w:rsid w:val="00C95B05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BFC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CF79D8"/>
    <w:rsid w:val="00D00EF2"/>
    <w:rsid w:val="00D011A1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07E"/>
    <w:rsid w:val="00D16E3D"/>
    <w:rsid w:val="00D17327"/>
    <w:rsid w:val="00D17FFA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D4D"/>
    <w:rsid w:val="00D36F64"/>
    <w:rsid w:val="00D37340"/>
    <w:rsid w:val="00D37A65"/>
    <w:rsid w:val="00D40187"/>
    <w:rsid w:val="00D4037C"/>
    <w:rsid w:val="00D403EA"/>
    <w:rsid w:val="00D41B67"/>
    <w:rsid w:val="00D42AE2"/>
    <w:rsid w:val="00D42DAE"/>
    <w:rsid w:val="00D42DD4"/>
    <w:rsid w:val="00D42FCB"/>
    <w:rsid w:val="00D44203"/>
    <w:rsid w:val="00D44607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147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3D0E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32C"/>
    <w:rsid w:val="00D92971"/>
    <w:rsid w:val="00D93230"/>
    <w:rsid w:val="00D93918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820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6E9F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0FAE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5DC5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1A1"/>
    <w:rsid w:val="00E17798"/>
    <w:rsid w:val="00E2150F"/>
    <w:rsid w:val="00E21BB0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85C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169A"/>
    <w:rsid w:val="00E83596"/>
    <w:rsid w:val="00E8406B"/>
    <w:rsid w:val="00E84159"/>
    <w:rsid w:val="00E84F57"/>
    <w:rsid w:val="00E850CD"/>
    <w:rsid w:val="00E864FA"/>
    <w:rsid w:val="00E86DC2"/>
    <w:rsid w:val="00E87479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97B01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0EB9"/>
    <w:rsid w:val="00EB2241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4C5"/>
    <w:rsid w:val="00ED2F49"/>
    <w:rsid w:val="00ED46BC"/>
    <w:rsid w:val="00ED62AE"/>
    <w:rsid w:val="00ED649A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2031"/>
    <w:rsid w:val="00EF3A25"/>
    <w:rsid w:val="00EF3B32"/>
    <w:rsid w:val="00EF4257"/>
    <w:rsid w:val="00EF4527"/>
    <w:rsid w:val="00EF61C0"/>
    <w:rsid w:val="00EF6F20"/>
    <w:rsid w:val="00EF727D"/>
    <w:rsid w:val="00EF76BE"/>
    <w:rsid w:val="00F005A0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2AF9"/>
    <w:rsid w:val="00F342C4"/>
    <w:rsid w:val="00F343D7"/>
    <w:rsid w:val="00F34BBD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3822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38E9"/>
    <w:rsid w:val="00F63DBC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944"/>
    <w:rsid w:val="00FB0DA2"/>
    <w:rsid w:val="00FB1008"/>
    <w:rsid w:val="00FB1DC9"/>
    <w:rsid w:val="00FB1DF2"/>
    <w:rsid w:val="00FB2234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3A55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4532E3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EA9AD-6B14-4E52-B3B1-03418096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357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Supichaya, Fongkarn</dc:creator>
  <cp:keywords/>
  <cp:lastModifiedBy>Somjai, Nigonyanont</cp:lastModifiedBy>
  <cp:revision>3</cp:revision>
  <cp:lastPrinted>2020-11-09T09:41:00Z</cp:lastPrinted>
  <dcterms:created xsi:type="dcterms:W3CDTF">2020-11-12T04:33:00Z</dcterms:created>
  <dcterms:modified xsi:type="dcterms:W3CDTF">2020-11-12T04:39:00Z</dcterms:modified>
</cp:coreProperties>
</file>