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257" w:rsidRDefault="00EF4257" w:rsidP="008D3065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:rsidR="006B712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EF4257" w:rsidRPr="006E228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  <w:bookmarkStart w:id="0" w:name="_GoBack"/>
      <w:bookmarkEnd w:id="0"/>
    </w:p>
    <w:p w:rsidR="00EF4257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EF4257" w:rsidRPr="002E2783" w:rsidRDefault="00CF79D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3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115109" w:rsidRPr="00115109" w:rsidRDefault="00CF79D8" w:rsidP="00115109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4</w:t>
      </w:r>
      <w:r w:rsidR="00115109">
        <w:rPr>
          <w:rFonts w:ascii="Angsana New" w:hAnsi="Angsana New" w:cs="Angsana New"/>
          <w:sz w:val="30"/>
          <w:szCs w:val="30"/>
          <w:lang w:bidi="th-TH"/>
        </w:rPr>
        <w:tab/>
      </w:r>
      <w:r w:rsidR="00115109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0A08FC" w:rsidRDefault="00CF79D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5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0A08FC" w:rsidRDefault="00CF79D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EF4257" w:rsidRDefault="00CF79D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E437E6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1E7707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F6428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:rsidR="004F6428" w:rsidRDefault="00CF79D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8</w:t>
      </w:r>
      <w:r w:rsidR="00470F28">
        <w:rPr>
          <w:rFonts w:ascii="Angsana New" w:hAnsi="Angsana New" w:cs="Angsana New"/>
          <w:sz w:val="30"/>
          <w:szCs w:val="30"/>
          <w:lang w:bidi="th-TH"/>
        </w:rPr>
        <w:tab/>
      </w:r>
      <w:r w:rsidR="00470F28" w:rsidRPr="002E2783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FF3A55" w:rsidRPr="00FF3A55" w:rsidRDefault="00CF79D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FF3A55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FF3A55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:rsidR="007D4BDF" w:rsidRPr="00584601" w:rsidRDefault="00FF3A55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1</w:t>
      </w:r>
      <w:r w:rsidR="00CF79D8">
        <w:rPr>
          <w:rFonts w:ascii="Angsana New" w:hAnsi="Angsana New" w:cs="Angsana New"/>
          <w:sz w:val="30"/>
          <w:szCs w:val="30"/>
          <w:lang w:bidi="th-TH"/>
        </w:rPr>
        <w:t>0</w:t>
      </w:r>
      <w:r w:rsidR="007D4BDF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7D4BD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0A08FC" w:rsidRDefault="004F64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CF79D8"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211A3C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:rsidR="00CC1CB1" w:rsidRPr="009423A9" w:rsidRDefault="00CC1CB1" w:rsidP="00CC1CB1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23A9">
        <w:rPr>
          <w:rFonts w:ascii="Angsana New" w:hAnsi="Angsana New" w:cs="Angsana New"/>
          <w:sz w:val="30"/>
          <w:szCs w:val="30"/>
          <w:cs/>
          <w:lang w:bidi="th-TH"/>
        </w:rPr>
        <w:tab/>
      </w:r>
    </w:p>
    <w:p w:rsidR="00332D8B" w:rsidRPr="009827F1" w:rsidRDefault="00332D8B" w:rsidP="00332D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332D8B" w:rsidRPr="00332D8B" w:rsidRDefault="00332D8B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:rsidR="00332D8B" w:rsidRDefault="00332D8B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E737FF" w:rsidRDefault="00E737FF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314BE9" w:rsidRPr="002D2A21" w:rsidRDefault="00314BE9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2D2A21">
        <w:rPr>
          <w:rFonts w:ascii="Angsana New" w:hAnsi="Angsana New"/>
          <w:sz w:val="30"/>
          <w:szCs w:val="30"/>
          <w:cs/>
          <w:lang w:val="en-US"/>
        </w:rPr>
        <w:lastRenderedPageBreak/>
        <w:t>หมายเหตุประกอบงบการเงิน</w:t>
      </w:r>
      <w:r w:rsidR="002403F4" w:rsidRPr="002D2A21">
        <w:rPr>
          <w:rFonts w:ascii="Angsana New" w:hAnsi="Angsana New" w:hint="cs"/>
          <w:sz w:val="30"/>
          <w:szCs w:val="30"/>
          <w:cs/>
          <w:lang w:val="en-US"/>
        </w:rPr>
        <w:t>แบบย่อ</w:t>
      </w:r>
      <w:r w:rsidRPr="002D2A21">
        <w:rPr>
          <w:rFonts w:ascii="Angsana New" w:hAnsi="Angsana New"/>
          <w:sz w:val="30"/>
          <w:szCs w:val="30"/>
          <w:cs/>
          <w:lang w:val="en-US"/>
        </w:rPr>
        <w:t>เป็นส่วนหนึ่งของงบการเงิน</w:t>
      </w:r>
      <w:r w:rsidR="00F26C7A" w:rsidRPr="002D2A21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2D2A21">
        <w:rPr>
          <w:rFonts w:ascii="Angsana New" w:hAnsi="Angsana New"/>
          <w:sz w:val="30"/>
          <w:szCs w:val="30"/>
          <w:cs/>
          <w:lang w:val="en-US"/>
        </w:rPr>
        <w:t>นี้</w:t>
      </w:r>
    </w:p>
    <w:p w:rsidR="00314BE9" w:rsidRPr="002D2A21" w:rsidRDefault="00314BE9" w:rsidP="008D0EA9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314BE9" w:rsidRPr="002D2A21" w:rsidRDefault="00314BE9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2D2A21">
        <w:rPr>
          <w:rFonts w:ascii="Angsana New" w:hAnsi="Angsana New"/>
          <w:sz w:val="30"/>
          <w:szCs w:val="30"/>
          <w:cs/>
          <w:lang w:val="en-US"/>
        </w:rPr>
        <w:t>งบกา</w:t>
      </w:r>
      <w:r w:rsidR="00AD7E77" w:rsidRPr="002D2A21">
        <w:rPr>
          <w:rFonts w:ascii="Angsana New" w:hAnsi="Angsana New"/>
          <w:sz w:val="30"/>
          <w:szCs w:val="30"/>
          <w:cs/>
          <w:lang w:val="en-US"/>
        </w:rPr>
        <w:t>รเงิน</w:t>
      </w:r>
      <w:r w:rsidR="00880C27" w:rsidRPr="002D2A21">
        <w:rPr>
          <w:rFonts w:ascii="Angsana New" w:hAnsi="Angsana New"/>
          <w:sz w:val="30"/>
          <w:szCs w:val="30"/>
          <w:cs/>
          <w:lang w:val="en-US"/>
        </w:rPr>
        <w:t>ระหว่างกาล</w:t>
      </w:r>
      <w:r w:rsidR="00523893" w:rsidRPr="002D2A21">
        <w:rPr>
          <w:rFonts w:ascii="Angsana New" w:hAnsi="Angsana New"/>
          <w:sz w:val="30"/>
          <w:szCs w:val="30"/>
          <w:cs/>
          <w:lang w:val="en-US"/>
        </w:rPr>
        <w:t>นี้</w:t>
      </w:r>
      <w:r w:rsidR="00AD7E77" w:rsidRPr="002D2A21">
        <w:rPr>
          <w:rFonts w:ascii="Angsana New" w:hAnsi="Angsana New"/>
          <w:sz w:val="30"/>
          <w:szCs w:val="30"/>
          <w:cs/>
          <w:lang w:val="en-US"/>
        </w:rPr>
        <w:t>ได้รับอนุมัติ</w:t>
      </w:r>
      <w:r w:rsidR="00DF141B" w:rsidRPr="002D2A21">
        <w:rPr>
          <w:rFonts w:ascii="Angsana New" w:hAnsi="Angsana New"/>
          <w:sz w:val="30"/>
          <w:szCs w:val="30"/>
          <w:cs/>
          <w:lang w:val="en-US"/>
        </w:rPr>
        <w:t>ให้ออกงบการเงินจาก</w:t>
      </w:r>
      <w:r w:rsidR="00667FC3" w:rsidRPr="002D2A21">
        <w:rPr>
          <w:rFonts w:ascii="Angsana New" w:hAnsi="Angsana New"/>
          <w:sz w:val="30"/>
          <w:szCs w:val="30"/>
          <w:cs/>
          <w:lang w:val="en-US"/>
        </w:rPr>
        <w:t>คณะ</w:t>
      </w:r>
      <w:r w:rsidR="00DF141B" w:rsidRPr="002D2A21">
        <w:rPr>
          <w:rFonts w:ascii="Angsana New" w:hAnsi="Angsana New"/>
          <w:sz w:val="30"/>
          <w:szCs w:val="30"/>
          <w:cs/>
          <w:lang w:val="en-US"/>
        </w:rPr>
        <w:t>กรรมการ</w:t>
      </w:r>
      <w:r w:rsidR="00B659CF" w:rsidRPr="002D2A21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176FF" w:rsidRPr="002D2A21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577DF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77DF5">
        <w:rPr>
          <w:rFonts w:ascii="Angsana New" w:hAnsi="Angsana New"/>
          <w:sz w:val="30"/>
          <w:szCs w:val="30"/>
          <w:lang w:val="en-US"/>
        </w:rPr>
        <w:t xml:space="preserve">12 </w:t>
      </w:r>
      <w:r w:rsidR="00577DF5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486078">
        <w:rPr>
          <w:rFonts w:ascii="Angsana New" w:hAnsi="Angsana New" w:hint="cs"/>
          <w:sz w:val="30"/>
          <w:szCs w:val="30"/>
          <w:cs/>
          <w:lang w:val="en-US"/>
        </w:rPr>
        <w:t>2563</w:t>
      </w:r>
    </w:p>
    <w:p w:rsidR="00880C27" w:rsidRPr="002D2A21" w:rsidRDefault="00880C27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A5132" w:rsidRPr="002D2A21" w:rsidRDefault="007E4338" w:rsidP="008D0EA9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4338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4A5132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ข้อมูลทั่วไป</w:t>
      </w:r>
    </w:p>
    <w:p w:rsidR="002F1A53" w:rsidRPr="002D2A21" w:rsidRDefault="002F1A53" w:rsidP="0044004D">
      <w:pPr>
        <w:spacing w:line="240" w:lineRule="atLeast"/>
        <w:ind w:left="547"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A5132" w:rsidRPr="002D2A21" w:rsidRDefault="002F1A53" w:rsidP="0044004D">
      <w:pPr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2D2A21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บริษัทดำเนินธุรกิจหลักเกี่ยวกับ การผลิต และจำหน่าย</w:t>
      </w:r>
      <w:r w:rsidR="00B3490B" w:rsidRPr="002D2A21">
        <w:rPr>
          <w:rFonts w:ascii="Angsana New" w:hAnsi="Angsana New" w:hint="cs"/>
          <w:spacing w:val="-2"/>
          <w:sz w:val="30"/>
          <w:szCs w:val="30"/>
          <w:cs/>
          <w:lang w:val="en-US"/>
        </w:rPr>
        <w:t>ภาชนะ</w:t>
      </w:r>
      <w:r w:rsidRPr="002D2A21">
        <w:rPr>
          <w:rFonts w:ascii="Angsana New" w:hAnsi="Angsana New"/>
          <w:spacing w:val="-2"/>
          <w:sz w:val="30"/>
          <w:szCs w:val="30"/>
          <w:cs/>
          <w:lang w:val="en-US"/>
        </w:rPr>
        <w:t>อลูมิเนียม เช่น หลอดอลูมิเนียมชนิดนิ่ม ภาชนะสำหรับบรรจุแก๊ส</w:t>
      </w:r>
      <w:r w:rsidRPr="002D2A21">
        <w:rPr>
          <w:rFonts w:ascii="Angsana New" w:hAnsi="Angsana New"/>
          <w:sz w:val="30"/>
          <w:szCs w:val="30"/>
          <w:cs/>
          <w:lang w:val="en-US"/>
        </w:rPr>
        <w:t>และผลิตภัณฑ์แอโรโซล ภาชนะอลูมิเนียมชนิดผนั</w:t>
      </w:r>
      <w:r w:rsidR="00B3490B" w:rsidRPr="002D2A21">
        <w:rPr>
          <w:rFonts w:ascii="Angsana New" w:hAnsi="Angsana New"/>
          <w:sz w:val="30"/>
          <w:szCs w:val="30"/>
          <w:cs/>
          <w:lang w:val="en-US"/>
        </w:rPr>
        <w:t>งแข็ง ขวดอลูมิเนียมชนิดผนังแข็ง</w:t>
      </w:r>
      <w:r w:rsidR="00F154CD" w:rsidRPr="002D2A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54CD" w:rsidRPr="002D2A21">
        <w:rPr>
          <w:rFonts w:ascii="Angsana New" w:hAnsi="Angsana New"/>
          <w:sz w:val="30"/>
          <w:szCs w:val="30"/>
          <w:cs/>
          <w:lang w:val="en-US"/>
        </w:rPr>
        <w:t>ขวดอลูมิเนียม</w:t>
      </w:r>
      <w:r w:rsidR="00B3490B" w:rsidRPr="002D2A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54CD" w:rsidRPr="002D2A21">
        <w:rPr>
          <w:rFonts w:ascii="Angsana New" w:hAnsi="Angsana New"/>
          <w:sz w:val="30"/>
          <w:szCs w:val="30"/>
          <w:cs/>
          <w:lang w:val="en-US"/>
        </w:rPr>
        <w:br/>
      </w:r>
      <w:r w:rsidRPr="002D2A21">
        <w:rPr>
          <w:rFonts w:ascii="Angsana New" w:hAnsi="Angsana New"/>
          <w:sz w:val="30"/>
          <w:szCs w:val="30"/>
          <w:cs/>
          <w:lang w:val="en-US"/>
        </w:rPr>
        <w:t>งานประดิษฐ์ทางเทคนิคปั๊มขึ้นรูป เหรียญอลูมิเนียม คอยล์อลูมิเนียม เม็ดอลูมิเนียม และแผ่นอลูมิเนียม เป็นต้น</w:t>
      </w:r>
    </w:p>
    <w:p w:rsidR="002F1A53" w:rsidRPr="002D2A21" w:rsidRDefault="002F1A53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A5132" w:rsidRPr="002D2A21" w:rsidRDefault="007E4338" w:rsidP="008D0EA9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E4338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4A5132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</w:t>
      </w:r>
      <w:r w:rsidR="00794276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>บการเงิน</w:t>
      </w:r>
      <w:r w:rsidR="00121E04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>ระหว่างกาล</w:t>
      </w:r>
    </w:p>
    <w:p w:rsidR="008733B6" w:rsidRPr="002D2A21" w:rsidRDefault="008733B6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121E04" w:rsidRPr="002D2A21" w:rsidRDefault="00121E04" w:rsidP="00121E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2D2A21">
        <w:rPr>
          <w:rFonts w:ascii="Angsana New" w:hAnsi="Angsana New"/>
          <w:i/>
          <w:iCs/>
          <w:sz w:val="30"/>
          <w:szCs w:val="30"/>
          <w:cs/>
        </w:rPr>
        <w:t>(ก)</w:t>
      </w:r>
      <w:r w:rsidRPr="002D2A21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0E4830" w:rsidRPr="002D2A21" w:rsidRDefault="000E4830" w:rsidP="001B0382">
      <w:pPr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B0382" w:rsidRPr="002D2A21" w:rsidRDefault="001B0382" w:rsidP="00134A8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D2A21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</w:t>
      </w:r>
      <w:r w:rsidR="00134A85" w:rsidRPr="002D2A21">
        <w:rPr>
          <w:rFonts w:ascii="Angsana New" w:hAnsi="Angsana New" w:hint="cs"/>
          <w:spacing w:val="-4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</w:t>
      </w:r>
      <w:r w:rsidR="00C26C3A" w:rsidRPr="002D2A21">
        <w:rPr>
          <w:rFonts w:ascii="Angsana New" w:hAnsi="Angsana New" w:hint="cs"/>
          <w:spacing w:val="-4"/>
          <w:sz w:val="30"/>
          <w:szCs w:val="30"/>
          <w:cs/>
        </w:rPr>
        <w:t>ัด</w:t>
      </w:r>
      <w:r w:rsidR="00134A85" w:rsidRPr="002D2A21">
        <w:rPr>
          <w:rFonts w:ascii="Angsana New" w:hAnsi="Angsana New" w:hint="cs"/>
          <w:spacing w:val="-4"/>
          <w:sz w:val="30"/>
          <w:szCs w:val="30"/>
          <w:cs/>
        </w:rPr>
        <w:t>ทำหมายเหตุ</w:t>
      </w:r>
      <w:r w:rsidR="00134A85" w:rsidRPr="002D2A21">
        <w:rPr>
          <w:rFonts w:ascii="Angsana New" w:hAnsi="Angsana New" w:hint="cs"/>
          <w:spacing w:val="-8"/>
          <w:sz w:val="30"/>
          <w:szCs w:val="30"/>
          <w:cs/>
        </w:rPr>
        <w:t>ประกอบงบการเงินระหว่างกาลในรูปแบบย่อ</w:t>
      </w:r>
      <w:r w:rsidR="00275DAD" w:rsidRPr="002D2A21">
        <w:rPr>
          <w:rFonts w:ascii="Angsana New" w:hAnsi="Angsana New" w:hint="cs"/>
          <w:spacing w:val="-8"/>
          <w:sz w:val="30"/>
          <w:szCs w:val="30"/>
          <w:cs/>
        </w:rPr>
        <w:t xml:space="preserve"> (“งบการเงินระหว่างกาล”) </w:t>
      </w:r>
      <w:r w:rsidR="00F35477" w:rsidRPr="002D2A21">
        <w:rPr>
          <w:rFonts w:ascii="Angsana New" w:hAnsi="Angsana New"/>
          <w:spacing w:val="-8"/>
          <w:sz w:val="30"/>
          <w:szCs w:val="30"/>
          <w:cs/>
        </w:rPr>
        <w:t>ตามมาตรฐานการบัญชี</w:t>
      </w:r>
      <w:r w:rsidR="00106B12" w:rsidRPr="002D2A21">
        <w:rPr>
          <w:rFonts w:ascii="Angsana New" w:hAnsi="Angsana New"/>
          <w:spacing w:val="-8"/>
          <w:sz w:val="30"/>
          <w:szCs w:val="30"/>
          <w:cs/>
        </w:rPr>
        <w:t xml:space="preserve"> ฉบับที่</w:t>
      </w:r>
      <w:r w:rsidR="00106B12" w:rsidRPr="002D2A21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06B12" w:rsidRPr="002D2A21">
        <w:rPr>
          <w:rFonts w:ascii="Angsana New" w:hAnsi="Angsana New"/>
          <w:spacing w:val="-8"/>
          <w:sz w:val="30"/>
          <w:szCs w:val="30"/>
        </w:rPr>
        <w:t>34</w:t>
      </w:r>
      <w:r w:rsidRPr="002D2A21">
        <w:rPr>
          <w:rFonts w:ascii="Angsana New" w:hAnsi="Angsana New"/>
          <w:spacing w:val="-8"/>
          <w:sz w:val="30"/>
          <w:szCs w:val="30"/>
        </w:rPr>
        <w:t xml:space="preserve"> </w:t>
      </w:r>
      <w:r w:rsidRPr="002D2A21">
        <w:rPr>
          <w:rFonts w:ascii="Angsana New" w:hAnsi="Angsana New"/>
          <w:spacing w:val="-8"/>
          <w:sz w:val="30"/>
          <w:szCs w:val="30"/>
          <w:cs/>
        </w:rPr>
        <w:t>เรื่อง</w:t>
      </w:r>
      <w:r w:rsidR="00677DEC" w:rsidRPr="002D2A21">
        <w:rPr>
          <w:rFonts w:ascii="Angsana New" w:hAnsi="Angsana New"/>
          <w:spacing w:val="-8"/>
          <w:sz w:val="30"/>
          <w:szCs w:val="30"/>
        </w:rPr>
        <w:t xml:space="preserve"> </w:t>
      </w:r>
      <w:r w:rsidR="00E53C09" w:rsidRPr="002D2A21">
        <w:rPr>
          <w:rFonts w:ascii="Angsana New" w:hAnsi="Angsana New" w:hint="cs"/>
          <w:i/>
          <w:iCs/>
          <w:spacing w:val="-8"/>
          <w:sz w:val="30"/>
          <w:szCs w:val="30"/>
          <w:cs/>
        </w:rPr>
        <w:t>การรายงานทาง</w:t>
      </w:r>
      <w:r w:rsidR="00E53C09" w:rsidRPr="002D2A21">
        <w:rPr>
          <w:rFonts w:ascii="Angsana New" w:hAnsi="Angsana New"/>
          <w:i/>
          <w:iCs/>
          <w:spacing w:val="-8"/>
          <w:sz w:val="30"/>
          <w:szCs w:val="30"/>
          <w:cs/>
        </w:rPr>
        <w:t>การเงินระหว่างกาล</w:t>
      </w:r>
      <w:r w:rsidR="00E53C09" w:rsidRPr="002D2A21">
        <w:rPr>
          <w:rFonts w:ascii="Angsana New" w:hAnsi="Angsana New"/>
          <w:sz w:val="30"/>
          <w:szCs w:val="30"/>
          <w:cs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106B12" w:rsidRPr="002D2A21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9423A9" w:rsidRPr="002D2A21">
        <w:rPr>
          <w:rFonts w:ascii="Angsana New" w:hAnsi="Angsana New"/>
          <w:sz w:val="30"/>
          <w:szCs w:val="30"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31603" w:rsidRPr="002D2A21" w:rsidRDefault="00131603" w:rsidP="00134A85">
      <w:pPr>
        <w:ind w:left="547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4A5826" w:rsidRPr="002D2A21" w:rsidRDefault="001B0382" w:rsidP="00106B12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D2A21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="004F42A8" w:rsidRPr="002D2A21">
        <w:rPr>
          <w:rFonts w:ascii="Angsana New" w:hAnsi="Angsana New" w:hint="cs"/>
          <w:sz w:val="30"/>
          <w:szCs w:val="30"/>
          <w:cs/>
        </w:rPr>
        <w:t>เ</w:t>
      </w:r>
      <w:r w:rsidRPr="002D2A21">
        <w:rPr>
          <w:rFonts w:ascii="Angsana New" w:hAnsi="Angsana New"/>
          <w:sz w:val="30"/>
          <w:szCs w:val="30"/>
          <w:cs/>
        </w:rPr>
        <w:t>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F154CD"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B2C16" w:rsidRPr="002D2A21">
        <w:rPr>
          <w:rFonts w:ascii="Angsana New" w:hAnsi="Angsana New"/>
          <w:sz w:val="30"/>
          <w:szCs w:val="30"/>
        </w:rPr>
        <w:t xml:space="preserve">             </w:t>
      </w:r>
      <w:r w:rsidRPr="002D2A21">
        <w:rPr>
          <w:rFonts w:ascii="Angsana New" w:hAnsi="Angsana New"/>
          <w:sz w:val="30"/>
          <w:szCs w:val="30"/>
          <w:cs/>
        </w:rPr>
        <w:t xml:space="preserve"> </w:t>
      </w:r>
      <w:r w:rsidR="007E4338" w:rsidRPr="007E4338">
        <w:rPr>
          <w:rFonts w:ascii="Angsana New" w:hAnsi="Angsana New"/>
          <w:sz w:val="30"/>
          <w:szCs w:val="30"/>
          <w:lang w:val="en-US"/>
        </w:rPr>
        <w:t>31</w:t>
      </w:r>
      <w:r w:rsidR="003C5016" w:rsidRPr="002D2A2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775BB" w:rsidRPr="002D2A21">
        <w:rPr>
          <w:rFonts w:ascii="Angsana New" w:hAnsi="Angsana New"/>
          <w:sz w:val="30"/>
          <w:szCs w:val="30"/>
        </w:rPr>
        <w:t>256</w:t>
      </w:r>
      <w:r w:rsidR="006B2C16" w:rsidRPr="002D2A21">
        <w:rPr>
          <w:rFonts w:ascii="Angsana New" w:hAnsi="Angsana New"/>
          <w:sz w:val="30"/>
          <w:szCs w:val="30"/>
        </w:rPr>
        <w:t>2</w:t>
      </w:r>
    </w:p>
    <w:p w:rsidR="002C23C9" w:rsidRPr="002D2A21" w:rsidRDefault="002C23C9" w:rsidP="00106B12">
      <w:pPr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2C23C9" w:rsidRPr="002D2A21" w:rsidRDefault="002C23C9" w:rsidP="002C23C9">
      <w:pPr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2D2A21">
        <w:rPr>
          <w:rFonts w:ascii="Angsana New" w:hAnsi="Angsana New"/>
          <w:sz w:val="30"/>
          <w:szCs w:val="30"/>
          <w:cs/>
        </w:rPr>
        <w:t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2D2A21">
        <w:rPr>
          <w:rFonts w:ascii="Angsana New" w:hAnsi="Angsana New"/>
          <w:sz w:val="30"/>
          <w:szCs w:val="30"/>
        </w:rPr>
        <w:t xml:space="preserve">16 </w:t>
      </w:r>
      <w:r w:rsidRPr="002D2A2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D2A21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2D2A21">
        <w:rPr>
          <w:rFonts w:ascii="Angsana New" w:hAnsi="Angsana New"/>
          <w:sz w:val="30"/>
          <w:szCs w:val="30"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>(</w:t>
      </w:r>
      <w:r w:rsidRPr="002D2A21">
        <w:rPr>
          <w:rFonts w:ascii="Angsana New" w:hAnsi="Angsana New"/>
          <w:sz w:val="30"/>
          <w:szCs w:val="30"/>
        </w:rPr>
        <w:t>TFRS 16</w:t>
      </w:r>
      <w:r w:rsidRPr="002D2A21">
        <w:rPr>
          <w:rFonts w:ascii="Angsana New" w:hAnsi="Angsana New"/>
          <w:sz w:val="30"/>
          <w:szCs w:val="30"/>
          <w:cs/>
        </w:rPr>
        <w:t>) เป็นครั้งแรกซึ่งไม่มีผลกระทบต่องบการเงินอย่างมีสาระสำคัญ</w:t>
      </w:r>
    </w:p>
    <w:p w:rsidR="00C965BA" w:rsidRPr="002D2A21" w:rsidRDefault="00C965BA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F7278F" w:rsidRPr="002D2A21" w:rsidRDefault="00134A85" w:rsidP="00F61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D2A21">
        <w:rPr>
          <w:rFonts w:ascii="Angsana New" w:hAnsi="Angsana New" w:hint="cs"/>
          <w:i/>
          <w:iCs/>
          <w:sz w:val="30"/>
          <w:szCs w:val="30"/>
          <w:cs/>
        </w:rPr>
        <w:t xml:space="preserve">(ข) </w:t>
      </w:r>
      <w:r w:rsidR="00C26C3A" w:rsidRPr="002D2A2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26C3A" w:rsidRPr="002D2A21">
        <w:rPr>
          <w:rFonts w:ascii="Angsana New" w:hAnsi="Angsana New"/>
          <w:i/>
          <w:iCs/>
          <w:sz w:val="30"/>
          <w:szCs w:val="30"/>
          <w:cs/>
        </w:rPr>
        <w:tab/>
      </w:r>
      <w:r w:rsidRPr="002D2A21">
        <w:rPr>
          <w:rFonts w:ascii="Angsana New" w:hAnsi="Angsana New" w:hint="cs"/>
          <w:i/>
          <w:iCs/>
          <w:sz w:val="30"/>
          <w:szCs w:val="30"/>
          <w:cs/>
        </w:rPr>
        <w:t xml:space="preserve">การใช้วิจารณญาณ การประมาณการ </w:t>
      </w:r>
      <w:r w:rsidR="006428C0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F6147D" w:rsidRPr="002D2A21" w:rsidRDefault="00F6147D" w:rsidP="00F61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24"/>
          <w:szCs w:val="24"/>
        </w:rPr>
      </w:pPr>
    </w:p>
    <w:p w:rsidR="00F7278F" w:rsidRPr="002D2A21" w:rsidRDefault="00134A85" w:rsidP="00C965BA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D2A21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</w:t>
      </w:r>
      <w:r w:rsidR="00FC5478" w:rsidRPr="002D2A21">
        <w:rPr>
          <w:rFonts w:ascii="Angsana New" w:hAnsi="Angsana New"/>
          <w:sz w:val="30"/>
          <w:szCs w:val="30"/>
          <w:cs/>
        </w:rPr>
        <w:t>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C26C3A"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="00FC5478" w:rsidRPr="002D2A21">
        <w:rPr>
          <w:rFonts w:ascii="Angsana New" w:hAnsi="Angsana New"/>
          <w:sz w:val="30"/>
          <w:szCs w:val="30"/>
          <w:cs/>
        </w:rPr>
        <w:t>นโยบายการบัญชี</w:t>
      </w:r>
      <w:r w:rsidR="00C26C3A"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="00FC5478" w:rsidRPr="002D2A21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C965BA" w:rsidRPr="002D2A21">
        <w:rPr>
          <w:rFonts w:ascii="Angsana New" w:hAnsi="Angsana New"/>
          <w:sz w:val="30"/>
          <w:szCs w:val="30"/>
          <w:cs/>
        </w:rPr>
        <w:t>ไม่แตกต่างจากที่ได้อธิบาย</w:t>
      </w:r>
      <w:r w:rsidR="00C965BA" w:rsidRPr="002D2A21">
        <w:rPr>
          <w:rFonts w:ascii="Angsana New" w:hAnsi="Angsana New" w:hint="cs"/>
          <w:sz w:val="30"/>
          <w:szCs w:val="30"/>
          <w:cs/>
        </w:rPr>
        <w:t>ไว้</w:t>
      </w:r>
      <w:r w:rsidR="002856EF" w:rsidRPr="002D2A21">
        <w:rPr>
          <w:rFonts w:ascii="Angsana New" w:hAnsi="Angsana New"/>
          <w:sz w:val="30"/>
          <w:szCs w:val="30"/>
        </w:rPr>
        <w:br/>
      </w:r>
      <w:r w:rsidR="00C965BA" w:rsidRPr="002D2A21">
        <w:rPr>
          <w:rFonts w:ascii="Angsana New" w:hAnsi="Angsana New"/>
          <w:sz w:val="30"/>
          <w:szCs w:val="30"/>
          <w:cs/>
        </w:rPr>
        <w:t>ใน</w:t>
      </w:r>
      <w:r w:rsidR="00FC5478" w:rsidRPr="002D2A2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FC5478" w:rsidRPr="002D2A21">
        <w:rPr>
          <w:rFonts w:ascii="Angsana New" w:hAnsi="Angsana New"/>
          <w:sz w:val="30"/>
          <w:szCs w:val="30"/>
        </w:rPr>
        <w:t>31</w:t>
      </w:r>
      <w:r w:rsidR="00FC5478" w:rsidRPr="002D2A2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C5478" w:rsidRPr="002D2A21">
        <w:rPr>
          <w:rFonts w:ascii="Angsana New" w:hAnsi="Angsana New"/>
          <w:sz w:val="30"/>
          <w:szCs w:val="30"/>
        </w:rPr>
        <w:t>256</w:t>
      </w:r>
      <w:r w:rsidR="00C965BA" w:rsidRPr="002D2A21">
        <w:rPr>
          <w:rFonts w:ascii="Angsana New" w:hAnsi="Angsana New"/>
          <w:sz w:val="30"/>
          <w:szCs w:val="30"/>
        </w:rPr>
        <w:t>2</w:t>
      </w:r>
      <w:r w:rsidR="00FC5478" w:rsidRPr="002D2A21">
        <w:rPr>
          <w:rFonts w:ascii="Angsana New" w:hAnsi="Angsana New"/>
          <w:sz w:val="30"/>
          <w:szCs w:val="30"/>
          <w:cs/>
        </w:rPr>
        <w:t xml:space="preserve"> </w:t>
      </w:r>
    </w:p>
    <w:p w:rsidR="00131603" w:rsidRPr="002D2A21" w:rsidRDefault="00131603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theme="minorBidi"/>
          <w:sz w:val="30"/>
          <w:szCs w:val="30"/>
          <w:lang w:val="en-US" w:bidi="th-TH"/>
        </w:rPr>
      </w:pPr>
    </w:p>
    <w:p w:rsidR="00983CDB" w:rsidRPr="00423489" w:rsidRDefault="00B0153D" w:rsidP="00DA4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3</w:t>
      </w:r>
      <w:r w:rsidR="00156989" w:rsidRPr="0042348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73598B" w:rsidRPr="00423489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150DC6" w:rsidRPr="00B0153D" w:rsidRDefault="00150DC6" w:rsidP="00AA3A45">
      <w:pPr>
        <w:ind w:left="562" w:right="-45"/>
        <w:jc w:val="thaiDistribute"/>
        <w:rPr>
          <w:rFonts w:ascii="Angsana New" w:hAnsi="Angsana New"/>
          <w:spacing w:val="-2"/>
          <w:sz w:val="24"/>
          <w:szCs w:val="24"/>
          <w:lang w:val="en-US"/>
        </w:rPr>
      </w:pPr>
    </w:p>
    <w:p w:rsidR="00A74E81" w:rsidRPr="0008335B" w:rsidRDefault="00A74E81" w:rsidP="00DA4820">
      <w:pPr>
        <w:ind w:left="45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Pr="0008335B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สามเดือนและ</w:t>
      </w:r>
      <w:r w:rsidR="0099249C">
        <w:rPr>
          <w:rFonts w:ascii="Angsana New" w:hAnsi="Angsana New" w:hint="cs"/>
          <w:spacing w:val="-2"/>
          <w:sz w:val="30"/>
          <w:szCs w:val="30"/>
          <w:cs/>
          <w:lang w:val="en-US"/>
        </w:rPr>
        <w:t>เก้า</w:t>
      </w: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="0099249C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Pr="0008335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9249C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กันยายน</w:t>
      </w:r>
      <w:r w:rsidRPr="0008335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br/>
        <w:t>สรุปได้ดังนี้</w:t>
      </w:r>
    </w:p>
    <w:p w:rsidR="00486078" w:rsidRPr="00B0153D" w:rsidRDefault="00486078" w:rsidP="00486078">
      <w:pPr>
        <w:spacing w:line="240" w:lineRule="auto"/>
        <w:ind w:left="562" w:right="-45"/>
        <w:jc w:val="thaiDistribute"/>
        <w:rPr>
          <w:rFonts w:ascii="Angsana New" w:hAnsi="Angsana New"/>
          <w:spacing w:val="-2"/>
          <w:sz w:val="24"/>
          <w:szCs w:val="24"/>
          <w:lang w:val="en-US"/>
        </w:rPr>
      </w:pPr>
    </w:p>
    <w:tbl>
      <w:tblPr>
        <w:tblW w:w="952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60"/>
        <w:gridCol w:w="1188"/>
        <w:gridCol w:w="236"/>
        <w:gridCol w:w="1197"/>
        <w:gridCol w:w="236"/>
        <w:gridCol w:w="1175"/>
        <w:gridCol w:w="13"/>
        <w:gridCol w:w="236"/>
        <w:gridCol w:w="21"/>
        <w:gridCol w:w="1167"/>
      </w:tblGrid>
      <w:tr w:rsidR="00486078" w:rsidRPr="00ED3069" w:rsidTr="00B0153D">
        <w:trPr>
          <w:tblHeader/>
        </w:trPr>
        <w:tc>
          <w:tcPr>
            <w:tcW w:w="4060" w:type="dxa"/>
            <w:vAlign w:val="bottom"/>
          </w:tcPr>
          <w:p w:rsidR="00486078" w:rsidRPr="00ED3069" w:rsidRDefault="00486078" w:rsidP="00486078">
            <w:pPr>
              <w:spacing w:line="240" w:lineRule="auto"/>
              <w:ind w:left="-111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486078" w:rsidRPr="00ED3069" w:rsidRDefault="00486078" w:rsidP="0048607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</w:tcPr>
          <w:p w:rsidR="00486078" w:rsidRPr="00ED3069" w:rsidRDefault="00486078" w:rsidP="0048607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vAlign w:val="bottom"/>
          </w:tcPr>
          <w:p w:rsidR="00486078" w:rsidRPr="00ED3069" w:rsidRDefault="00486078" w:rsidP="0048607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ED3069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ED30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486078" w:rsidRPr="00ED3069" w:rsidTr="00B0153D">
        <w:trPr>
          <w:tblHeader/>
        </w:trPr>
        <w:tc>
          <w:tcPr>
            <w:tcW w:w="4060" w:type="dxa"/>
            <w:vAlign w:val="bottom"/>
          </w:tcPr>
          <w:p w:rsidR="00486078" w:rsidRPr="00ED3069" w:rsidRDefault="00486078" w:rsidP="00486078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:rsidR="00486078" w:rsidRPr="00ED3069" w:rsidRDefault="00486078" w:rsidP="0048607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36" w:type="dxa"/>
          </w:tcPr>
          <w:p w:rsidR="00486078" w:rsidRPr="00ED3069" w:rsidRDefault="00486078" w:rsidP="0048607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vAlign w:val="bottom"/>
          </w:tcPr>
          <w:p w:rsidR="00486078" w:rsidRPr="00ED3069" w:rsidRDefault="00486078" w:rsidP="0048607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ยน</w:t>
            </w:r>
          </w:p>
        </w:tc>
      </w:tr>
      <w:tr w:rsidR="00486078" w:rsidRPr="00ED3069" w:rsidTr="00B0153D">
        <w:trPr>
          <w:tblHeader/>
        </w:trPr>
        <w:tc>
          <w:tcPr>
            <w:tcW w:w="4060" w:type="dxa"/>
            <w:vAlign w:val="bottom"/>
          </w:tcPr>
          <w:p w:rsidR="00486078" w:rsidRPr="00ED3069" w:rsidRDefault="00486078" w:rsidP="00486078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486078" w:rsidRPr="00ED3069" w:rsidRDefault="00486078" w:rsidP="00486078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486078" w:rsidRPr="00ED3069" w:rsidRDefault="00486078" w:rsidP="0048607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486078" w:rsidRPr="00ED3069" w:rsidRDefault="00486078" w:rsidP="00486078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486078" w:rsidRPr="00ED3069" w:rsidRDefault="00486078" w:rsidP="0048607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:rsidR="00486078" w:rsidRPr="00ED3069" w:rsidRDefault="00486078" w:rsidP="00486078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3"/>
            <w:vAlign w:val="bottom"/>
          </w:tcPr>
          <w:p w:rsidR="00486078" w:rsidRPr="00ED3069" w:rsidRDefault="00486078" w:rsidP="0048607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486078" w:rsidRPr="00ED3069" w:rsidRDefault="00486078" w:rsidP="00486078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86078" w:rsidRPr="00ED3069" w:rsidTr="00B0153D">
        <w:trPr>
          <w:tblHeader/>
        </w:trPr>
        <w:tc>
          <w:tcPr>
            <w:tcW w:w="4060" w:type="dxa"/>
            <w:vAlign w:val="bottom"/>
          </w:tcPr>
          <w:p w:rsidR="00486078" w:rsidRPr="00ED3069" w:rsidRDefault="00486078" w:rsidP="00486078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9" w:type="dxa"/>
            <w:gridSpan w:val="9"/>
          </w:tcPr>
          <w:p w:rsidR="00486078" w:rsidRPr="00ED3069" w:rsidRDefault="00486078" w:rsidP="0048607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6078" w:rsidRPr="00ED3069" w:rsidTr="00B0153D">
        <w:tc>
          <w:tcPr>
            <w:tcW w:w="4060" w:type="dxa"/>
            <w:vAlign w:val="bottom"/>
          </w:tcPr>
          <w:p w:rsidR="00486078" w:rsidRPr="00ED3069" w:rsidRDefault="00486078" w:rsidP="00B0153D">
            <w:pPr>
              <w:spacing w:line="240" w:lineRule="auto"/>
              <w:ind w:left="70" w:right="-45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88" w:type="dxa"/>
          </w:tcPr>
          <w:p w:rsidR="00486078" w:rsidRPr="00ED3069" w:rsidRDefault="00486078" w:rsidP="0048607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86078" w:rsidRPr="00ED3069" w:rsidRDefault="00486078" w:rsidP="0048607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86078" w:rsidRPr="00ED3069" w:rsidRDefault="00486078" w:rsidP="0048607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86078" w:rsidRPr="00ED3069" w:rsidRDefault="00486078" w:rsidP="0048607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486078" w:rsidRPr="00ED3069" w:rsidRDefault="00486078" w:rsidP="0048607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486078" w:rsidRPr="00ED3069" w:rsidRDefault="00486078" w:rsidP="0048607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486078" w:rsidRPr="00ED3069" w:rsidRDefault="00486078" w:rsidP="00486078">
            <w:pPr>
              <w:tabs>
                <w:tab w:val="decimal" w:pos="968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918" w:rsidRPr="00ED3069" w:rsidTr="00B0153D">
        <w:tc>
          <w:tcPr>
            <w:tcW w:w="4060" w:type="dxa"/>
          </w:tcPr>
          <w:p w:rsidR="00D93918" w:rsidRPr="00ED3069" w:rsidRDefault="00D93918" w:rsidP="00B0153D">
            <w:pPr>
              <w:spacing w:line="240" w:lineRule="auto"/>
              <w:ind w:left="7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ขายสินค้า</w:t>
            </w:r>
          </w:p>
        </w:tc>
        <w:tc>
          <w:tcPr>
            <w:tcW w:w="1188" w:type="dxa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217,65</w:t>
            </w:r>
            <w:r w:rsidR="005F06F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93918" w:rsidRPr="00EE057D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184F">
              <w:rPr>
                <w:rFonts w:ascii="Angsana New" w:hAnsi="Angsana New"/>
                <w:sz w:val="30"/>
                <w:szCs w:val="30"/>
                <w:cs/>
                <w:lang w:val="en-US"/>
              </w:rPr>
              <w:t>327</w:t>
            </w:r>
            <w:r w:rsidRPr="002718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7184F">
              <w:rPr>
                <w:rFonts w:ascii="Angsana New" w:hAnsi="Angsana New"/>
                <w:sz w:val="30"/>
                <w:szCs w:val="30"/>
                <w:cs/>
                <w:lang w:val="en-US"/>
              </w:rPr>
              <w:t>29</w:t>
            </w:r>
            <w:r w:rsidR="005F06F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810,355</w:t>
            </w:r>
          </w:p>
        </w:tc>
        <w:tc>
          <w:tcPr>
            <w:tcW w:w="236" w:type="dxa"/>
            <w:vAlign w:val="bottom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EE057D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184F">
              <w:rPr>
                <w:rFonts w:ascii="Angsana New" w:hAnsi="Angsana New"/>
                <w:sz w:val="30"/>
                <w:szCs w:val="30"/>
                <w:cs/>
                <w:lang w:val="en-US"/>
              </w:rPr>
              <w:t>986</w:t>
            </w:r>
            <w:r w:rsidRPr="002718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7184F">
              <w:rPr>
                <w:rFonts w:ascii="Angsana New" w:hAnsi="Angsana New"/>
                <w:sz w:val="30"/>
                <w:szCs w:val="30"/>
                <w:cs/>
                <w:lang w:val="en-US"/>
              </w:rPr>
              <w:t>795</w:t>
            </w:r>
          </w:p>
        </w:tc>
      </w:tr>
      <w:tr w:rsidR="00D93918" w:rsidRPr="00ED3069" w:rsidTr="00B0153D">
        <w:tc>
          <w:tcPr>
            <w:tcW w:w="4060" w:type="dxa"/>
          </w:tcPr>
          <w:p w:rsidR="00D93918" w:rsidRPr="00ED3069" w:rsidRDefault="00D93918" w:rsidP="00B0153D">
            <w:pPr>
              <w:spacing w:line="240" w:lineRule="auto"/>
              <w:ind w:left="7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88" w:type="dxa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93918" w:rsidRPr="00EE057D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BD09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308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236" w:type="dxa"/>
            <w:vAlign w:val="bottom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EE057D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BD09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618</w:t>
            </w:r>
          </w:p>
        </w:tc>
      </w:tr>
      <w:tr w:rsidR="00D93918" w:rsidRPr="00ED3069" w:rsidTr="00B0153D">
        <w:tc>
          <w:tcPr>
            <w:tcW w:w="4060" w:type="dxa"/>
          </w:tcPr>
          <w:p w:rsidR="00D93918" w:rsidRPr="00ED3069" w:rsidRDefault="00D93918" w:rsidP="00B0153D">
            <w:pPr>
              <w:spacing w:line="240" w:lineRule="auto"/>
              <w:ind w:left="7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188" w:type="dxa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93918" w:rsidRPr="00EE057D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564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tabs>
                <w:tab w:val="decimal" w:pos="945"/>
              </w:tabs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gridSpan w:val="2"/>
          </w:tcPr>
          <w:p w:rsidR="00D93918" w:rsidRPr="00EE057D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564</w:t>
            </w:r>
          </w:p>
        </w:tc>
      </w:tr>
      <w:tr w:rsidR="00D93918" w:rsidRPr="00ED3069" w:rsidTr="00B0153D">
        <w:tc>
          <w:tcPr>
            <w:tcW w:w="4060" w:type="dxa"/>
          </w:tcPr>
          <w:p w:rsidR="00D93918" w:rsidRPr="00ED3069" w:rsidRDefault="00D93918" w:rsidP="00B0153D">
            <w:pPr>
              <w:spacing w:line="240" w:lineRule="auto"/>
              <w:ind w:left="7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188" w:type="dxa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5,651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93918" w:rsidRPr="00EE057D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BD09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712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11,754</w:t>
            </w:r>
          </w:p>
        </w:tc>
        <w:tc>
          <w:tcPr>
            <w:tcW w:w="236" w:type="dxa"/>
            <w:vAlign w:val="bottom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EE057D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BD09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713</w:t>
            </w:r>
          </w:p>
        </w:tc>
      </w:tr>
      <w:tr w:rsidR="00D93918" w:rsidRPr="00ED3069" w:rsidTr="00B0153D">
        <w:tc>
          <w:tcPr>
            <w:tcW w:w="4060" w:type="dxa"/>
          </w:tcPr>
          <w:p w:rsidR="00D93918" w:rsidRPr="00ED3069" w:rsidRDefault="00D93918" w:rsidP="00B0153D">
            <w:pPr>
              <w:spacing w:line="240" w:lineRule="auto"/>
              <w:ind w:left="7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88" w:type="dxa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3C7D0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93918" w:rsidRPr="00EE057D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734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1,386</w:t>
            </w:r>
          </w:p>
        </w:tc>
        <w:tc>
          <w:tcPr>
            <w:tcW w:w="236" w:type="dxa"/>
            <w:vAlign w:val="bottom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EE057D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BD09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093</w:t>
            </w:r>
          </w:p>
        </w:tc>
      </w:tr>
      <w:tr w:rsidR="00D4037C" w:rsidRPr="00ED3069" w:rsidTr="00B0153D">
        <w:tc>
          <w:tcPr>
            <w:tcW w:w="4060" w:type="dxa"/>
          </w:tcPr>
          <w:p w:rsidR="00D4037C" w:rsidRPr="00ED3069" w:rsidRDefault="00D4037C" w:rsidP="00B0153D">
            <w:pPr>
              <w:spacing w:line="240" w:lineRule="auto"/>
              <w:ind w:left="70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188" w:type="dxa"/>
          </w:tcPr>
          <w:p w:rsidR="00D4037C" w:rsidRPr="00D93918" w:rsidRDefault="00D4037C" w:rsidP="00D4037C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4037C" w:rsidRPr="00ED3069" w:rsidRDefault="00D4037C" w:rsidP="00D4037C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4037C" w:rsidRPr="00D93918" w:rsidRDefault="00D4037C" w:rsidP="00D4037C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4037C" w:rsidRPr="00ED3069" w:rsidRDefault="00D4037C" w:rsidP="00D4037C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4037C" w:rsidRPr="00D93918" w:rsidRDefault="00D4037C" w:rsidP="00D4037C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F06F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:rsidR="00D4037C" w:rsidRPr="00ED3069" w:rsidRDefault="00D4037C" w:rsidP="00D4037C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4037C" w:rsidRPr="00EE057D" w:rsidRDefault="00D4037C" w:rsidP="00D4037C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105</w:t>
            </w:r>
          </w:p>
        </w:tc>
      </w:tr>
      <w:tr w:rsidR="00D4037C" w:rsidRPr="00ED3069" w:rsidTr="00B0153D">
        <w:trPr>
          <w:trHeight w:val="70"/>
        </w:trPr>
        <w:tc>
          <w:tcPr>
            <w:tcW w:w="4060" w:type="dxa"/>
          </w:tcPr>
          <w:p w:rsidR="00D4037C" w:rsidRPr="00ED3069" w:rsidRDefault="00D4037C" w:rsidP="00B0153D">
            <w:pPr>
              <w:spacing w:line="240" w:lineRule="auto"/>
              <w:ind w:left="7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88" w:type="dxa"/>
          </w:tcPr>
          <w:p w:rsidR="00D4037C" w:rsidRPr="00D93918" w:rsidRDefault="00D4037C" w:rsidP="00D4037C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4037C" w:rsidRPr="00ED3069" w:rsidRDefault="00D4037C" w:rsidP="00D4037C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4037C" w:rsidRPr="00D93918" w:rsidRDefault="00D4037C" w:rsidP="00D4037C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4037C" w:rsidRPr="00ED3069" w:rsidRDefault="00D4037C" w:rsidP="00D4037C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4037C" w:rsidRPr="00D93918" w:rsidRDefault="00D4037C" w:rsidP="00D4037C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D4037C" w:rsidRPr="00ED3069" w:rsidRDefault="00D4037C" w:rsidP="00D4037C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4037C" w:rsidRPr="00EE057D" w:rsidRDefault="00D4037C" w:rsidP="00D4037C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BD09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238</w:t>
            </w:r>
          </w:p>
        </w:tc>
      </w:tr>
      <w:tr w:rsidR="00D93918" w:rsidRPr="00ED3069" w:rsidTr="00B0153D">
        <w:trPr>
          <w:trHeight w:hRule="exact" w:val="144"/>
        </w:trPr>
        <w:tc>
          <w:tcPr>
            <w:tcW w:w="4060" w:type="dxa"/>
          </w:tcPr>
          <w:p w:rsidR="00D93918" w:rsidRPr="00ED3069" w:rsidRDefault="00D93918" w:rsidP="00D93918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:rsidR="00D93918" w:rsidRPr="00ED3069" w:rsidRDefault="00D93918" w:rsidP="00D93918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93918" w:rsidRPr="00ED3069" w:rsidRDefault="00D93918" w:rsidP="00D9391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93918" w:rsidRPr="00ED3069" w:rsidRDefault="00D93918" w:rsidP="00D93918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93918" w:rsidRPr="00ED3069" w:rsidRDefault="00D93918" w:rsidP="00D9391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ED3069" w:rsidRDefault="00D93918" w:rsidP="00D93918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93918" w:rsidRPr="00ED3069" w:rsidRDefault="00D93918" w:rsidP="00D9391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ED3069" w:rsidRDefault="00D93918" w:rsidP="00D93918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918" w:rsidRPr="00ED3069" w:rsidTr="00B0153D">
        <w:tc>
          <w:tcPr>
            <w:tcW w:w="4060" w:type="dxa"/>
          </w:tcPr>
          <w:p w:rsidR="00D93918" w:rsidRPr="00ED3069" w:rsidRDefault="00D93918" w:rsidP="00B0153D">
            <w:pPr>
              <w:spacing w:line="240" w:lineRule="auto"/>
              <w:ind w:left="7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88" w:type="dxa"/>
          </w:tcPr>
          <w:p w:rsidR="00D93918" w:rsidRPr="00ED3069" w:rsidRDefault="00D93918" w:rsidP="00D93918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93918" w:rsidRPr="00ED3069" w:rsidRDefault="00D93918" w:rsidP="00D9391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93918" w:rsidRPr="00ED3069" w:rsidRDefault="00D93918" w:rsidP="00D93918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93918" w:rsidRPr="00ED3069" w:rsidRDefault="00D93918" w:rsidP="00D9391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ED3069" w:rsidRDefault="00D93918" w:rsidP="00D93918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93918" w:rsidRPr="00ED3069" w:rsidRDefault="00D93918" w:rsidP="00D9391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ED3069" w:rsidRDefault="00D93918" w:rsidP="00D93918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918" w:rsidRPr="00ED3069" w:rsidTr="00B0153D">
        <w:tc>
          <w:tcPr>
            <w:tcW w:w="4060" w:type="dxa"/>
          </w:tcPr>
          <w:p w:rsidR="00D93918" w:rsidRPr="00ED3069" w:rsidRDefault="00D93918" w:rsidP="00B0153D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88" w:type="dxa"/>
          </w:tcPr>
          <w:p w:rsidR="00D93918" w:rsidRPr="00ED3069" w:rsidRDefault="00D93918" w:rsidP="00D9391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93918" w:rsidRPr="00ED3069" w:rsidRDefault="00D93918" w:rsidP="00D9391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93918" w:rsidRPr="00ED3069" w:rsidRDefault="00D93918" w:rsidP="00D9391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93918" w:rsidRPr="00ED3069" w:rsidRDefault="00D93918" w:rsidP="00D9391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ED3069" w:rsidRDefault="00D93918" w:rsidP="00D93918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93918" w:rsidRPr="00ED3069" w:rsidRDefault="00D93918" w:rsidP="00D9391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ED3069" w:rsidRDefault="00D93918" w:rsidP="00D93918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918" w:rsidRPr="00ED3069" w:rsidTr="00B0153D">
        <w:tc>
          <w:tcPr>
            <w:tcW w:w="4060" w:type="dxa"/>
          </w:tcPr>
          <w:p w:rsidR="00D93918" w:rsidRPr="00ED3069" w:rsidRDefault="00D93918" w:rsidP="00D9391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="00B0153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1188" w:type="dxa"/>
          </w:tcPr>
          <w:p w:rsidR="00D93918" w:rsidRPr="00D93918" w:rsidRDefault="00D93918" w:rsidP="00D9391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D93918">
              <w:rPr>
                <w:rFonts w:ascii="Angsana New" w:hAnsi="Angsana New"/>
                <w:sz w:val="30"/>
                <w:szCs w:val="30"/>
              </w:rPr>
              <w:t>11,027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93918" w:rsidRPr="00EE057D" w:rsidRDefault="00D93918" w:rsidP="00D9391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BD0986">
              <w:rPr>
                <w:rFonts w:ascii="Angsana New" w:hAnsi="Angsana New"/>
                <w:sz w:val="30"/>
                <w:szCs w:val="30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</w:rPr>
              <w:t>812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D93918">
              <w:rPr>
                <w:rFonts w:ascii="Angsana New" w:hAnsi="Angsana New"/>
                <w:sz w:val="30"/>
                <w:szCs w:val="30"/>
              </w:rPr>
              <w:t>35,313</w:t>
            </w:r>
          </w:p>
        </w:tc>
        <w:tc>
          <w:tcPr>
            <w:tcW w:w="236" w:type="dxa"/>
            <w:vAlign w:val="bottom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D93918" w:rsidRPr="00EE057D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BD0986">
              <w:rPr>
                <w:rFonts w:ascii="Angsana New" w:hAnsi="Angsana New"/>
                <w:sz w:val="30"/>
                <w:szCs w:val="30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</w:rPr>
              <w:t>211</w:t>
            </w:r>
          </w:p>
        </w:tc>
      </w:tr>
      <w:tr w:rsidR="00D93918" w:rsidRPr="00ED3069" w:rsidTr="00B0153D">
        <w:tc>
          <w:tcPr>
            <w:tcW w:w="4060" w:type="dxa"/>
          </w:tcPr>
          <w:p w:rsidR="00D93918" w:rsidRPr="00ED3069" w:rsidRDefault="00D93918" w:rsidP="00D939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</w:t>
            </w:r>
            <w:r w:rsidR="00B0153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D93918" w:rsidRPr="00D93918" w:rsidRDefault="00D93918" w:rsidP="00D9391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D93918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D93918" w:rsidRPr="00EE057D" w:rsidRDefault="00D93918" w:rsidP="00D9391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</w:rPr>
              <w:t>364</w:t>
            </w:r>
          </w:p>
        </w:tc>
        <w:tc>
          <w:tcPr>
            <w:tcW w:w="236" w:type="dxa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D93918">
              <w:rPr>
                <w:rFonts w:ascii="Angsana New" w:hAnsi="Angsana New"/>
                <w:sz w:val="30"/>
                <w:szCs w:val="30"/>
              </w:rPr>
              <w:t>98</w:t>
            </w:r>
            <w:r w:rsidR="00D4037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D93918" w:rsidRPr="00EE057D" w:rsidRDefault="00D93918" w:rsidP="00D93918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D0986">
              <w:rPr>
                <w:rFonts w:ascii="Angsana New" w:hAnsi="Angsana New"/>
                <w:sz w:val="30"/>
                <w:szCs w:val="30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</w:rPr>
              <w:t>754</w:t>
            </w:r>
          </w:p>
        </w:tc>
      </w:tr>
      <w:tr w:rsidR="00D93918" w:rsidRPr="00ED3069" w:rsidTr="00B0153D">
        <w:tc>
          <w:tcPr>
            <w:tcW w:w="4060" w:type="dxa"/>
          </w:tcPr>
          <w:p w:rsidR="00D93918" w:rsidRPr="00EE36CB" w:rsidRDefault="00D93918" w:rsidP="00B0153D">
            <w:pPr>
              <w:spacing w:line="240" w:lineRule="auto"/>
              <w:ind w:left="7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36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3918" w:rsidRPr="00D93918" w:rsidRDefault="00D93918" w:rsidP="00D9391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918">
              <w:rPr>
                <w:rFonts w:ascii="Angsana New" w:hAnsi="Angsana New"/>
                <w:b/>
                <w:bCs/>
                <w:sz w:val="30"/>
                <w:szCs w:val="30"/>
              </w:rPr>
              <w:t>11,355</w:t>
            </w:r>
          </w:p>
        </w:tc>
        <w:tc>
          <w:tcPr>
            <w:tcW w:w="236" w:type="dxa"/>
          </w:tcPr>
          <w:p w:rsidR="00D93918" w:rsidRPr="00EE36CB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D93918" w:rsidRPr="00EE36CB" w:rsidRDefault="00D93918" w:rsidP="00D9391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9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BD09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09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176</w:t>
            </w:r>
          </w:p>
        </w:tc>
        <w:tc>
          <w:tcPr>
            <w:tcW w:w="236" w:type="dxa"/>
          </w:tcPr>
          <w:p w:rsidR="00D93918" w:rsidRPr="00EE36CB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3918" w:rsidRPr="00D93918" w:rsidRDefault="00D93918" w:rsidP="00D9391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918">
              <w:rPr>
                <w:rFonts w:ascii="Angsana New" w:hAnsi="Angsana New"/>
                <w:b/>
                <w:bCs/>
                <w:sz w:val="30"/>
                <w:szCs w:val="30"/>
              </w:rPr>
              <w:t>36,298</w:t>
            </w:r>
          </w:p>
        </w:tc>
        <w:tc>
          <w:tcPr>
            <w:tcW w:w="236" w:type="dxa"/>
            <w:vAlign w:val="bottom"/>
          </w:tcPr>
          <w:p w:rsidR="00D93918" w:rsidRPr="00EE36CB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3918" w:rsidRPr="00EE36CB" w:rsidRDefault="00D93918" w:rsidP="00D9391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9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40</w:t>
            </w:r>
            <w:r w:rsidRPr="00BD09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09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965</w:t>
            </w:r>
          </w:p>
        </w:tc>
      </w:tr>
    </w:tbl>
    <w:p w:rsidR="00486078" w:rsidRPr="00B0153D" w:rsidRDefault="00486078" w:rsidP="00486078">
      <w:pPr>
        <w:ind w:left="540"/>
        <w:rPr>
          <w:rFonts w:ascii="Angsana New" w:hAnsi="Angsana New"/>
          <w:sz w:val="24"/>
          <w:szCs w:val="24"/>
        </w:rPr>
      </w:pPr>
    </w:p>
    <w:p w:rsidR="00DE4B1D" w:rsidRPr="00D44607" w:rsidRDefault="00DE4B1D" w:rsidP="00B0153D">
      <w:pPr>
        <w:ind w:left="450"/>
        <w:rPr>
          <w:rFonts w:ascii="Angsana New" w:hAnsi="Angsana New"/>
          <w:sz w:val="30"/>
          <w:szCs w:val="30"/>
        </w:rPr>
      </w:pPr>
      <w:r w:rsidRPr="00D44607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A74E81" w:rsidRPr="00D44607">
        <w:rPr>
          <w:rFonts w:ascii="Angsana New" w:hAnsi="Angsana New"/>
          <w:sz w:val="30"/>
          <w:szCs w:val="30"/>
          <w:lang w:val="en-US"/>
        </w:rPr>
        <w:t xml:space="preserve">30 </w:t>
      </w:r>
      <w:r w:rsidR="00486078" w:rsidRPr="00D4460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D44607">
        <w:rPr>
          <w:rFonts w:ascii="Angsana New" w:hAnsi="Angsana New"/>
          <w:sz w:val="30"/>
          <w:szCs w:val="30"/>
          <w:cs/>
        </w:rPr>
        <w:t xml:space="preserve"> </w:t>
      </w:r>
      <w:r w:rsidR="007E4338" w:rsidRPr="00D44607">
        <w:rPr>
          <w:rFonts w:ascii="Angsana New" w:hAnsi="Angsana New" w:hint="cs"/>
          <w:sz w:val="30"/>
          <w:szCs w:val="30"/>
          <w:lang w:val="en-US"/>
        </w:rPr>
        <w:t>256</w:t>
      </w:r>
      <w:r w:rsidR="00486078" w:rsidRPr="00D44607">
        <w:rPr>
          <w:rFonts w:ascii="Angsana New" w:hAnsi="Angsana New"/>
          <w:sz w:val="30"/>
          <w:szCs w:val="30"/>
          <w:lang w:val="en-US"/>
        </w:rPr>
        <w:t>3</w:t>
      </w:r>
      <w:r w:rsidRPr="00D44607">
        <w:rPr>
          <w:rFonts w:ascii="Angsana New" w:hAnsi="Angsana New"/>
          <w:sz w:val="30"/>
          <w:szCs w:val="30"/>
        </w:rPr>
        <w:t xml:space="preserve"> </w:t>
      </w:r>
      <w:r w:rsidRPr="00D44607">
        <w:rPr>
          <w:rFonts w:ascii="Angsana New" w:hAnsi="Angsana New"/>
          <w:sz w:val="30"/>
          <w:szCs w:val="30"/>
          <w:cs/>
        </w:rPr>
        <w:t xml:space="preserve">และ </w:t>
      </w:r>
      <w:r w:rsidRPr="00D44607">
        <w:rPr>
          <w:rFonts w:ascii="Angsana New" w:hAnsi="Angsana New"/>
          <w:sz w:val="30"/>
          <w:szCs w:val="30"/>
        </w:rPr>
        <w:t>31</w:t>
      </w:r>
      <w:r w:rsidRPr="00D4460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4338" w:rsidRPr="00D44607">
        <w:rPr>
          <w:rFonts w:ascii="Angsana New" w:hAnsi="Angsana New" w:hint="cs"/>
          <w:sz w:val="30"/>
          <w:szCs w:val="30"/>
          <w:lang w:val="en-US"/>
        </w:rPr>
        <w:t>2562</w:t>
      </w:r>
      <w:r w:rsidRPr="00D44607">
        <w:rPr>
          <w:rFonts w:ascii="Angsana New" w:hAnsi="Angsana New"/>
          <w:sz w:val="30"/>
          <w:szCs w:val="30"/>
        </w:rPr>
        <w:t xml:space="preserve"> </w:t>
      </w:r>
      <w:r w:rsidRPr="00D44607">
        <w:rPr>
          <w:rFonts w:ascii="Angsana New" w:hAnsi="Angsana New"/>
          <w:sz w:val="30"/>
          <w:szCs w:val="30"/>
          <w:cs/>
        </w:rPr>
        <w:t>มีดังนี้</w:t>
      </w:r>
    </w:p>
    <w:p w:rsidR="00FB0DA2" w:rsidRPr="00B0153D" w:rsidRDefault="00FB0DA2" w:rsidP="00012D23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B32950" w:rsidRPr="00D44607" w:rsidRDefault="00B32950" w:rsidP="00B0153D">
      <w:pPr>
        <w:spacing w:line="240" w:lineRule="auto"/>
        <w:ind w:left="45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460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="00D14A1D" w:rsidRPr="00D4460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14A1D" w:rsidRPr="00D44607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D14A1D" w:rsidRPr="00D4460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3F7643" w:rsidRPr="00D44607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91325" w:rsidRPr="00B0153D" w:rsidRDefault="00391325" w:rsidP="00A74E81">
      <w:pPr>
        <w:tabs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C810B2" w:rsidRPr="005072C8" w:rsidTr="00C35696">
        <w:trPr>
          <w:cantSplit/>
        </w:trPr>
        <w:tc>
          <w:tcPr>
            <w:tcW w:w="6660" w:type="dxa"/>
          </w:tcPr>
          <w:p w:rsidR="00C810B2" w:rsidRPr="005072C8" w:rsidRDefault="00C810B2" w:rsidP="00CD2B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5072C8" w:rsidRDefault="00A74E81" w:rsidP="00A74E81">
            <w:pPr>
              <w:pStyle w:val="Heading9"/>
              <w:spacing w:line="240" w:lineRule="auto"/>
              <w:ind w:left="-12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4460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C810B2" w:rsidRPr="005072C8" w:rsidRDefault="00C810B2" w:rsidP="00A74E81">
            <w:pPr>
              <w:pStyle w:val="Heading9"/>
              <w:spacing w:line="240" w:lineRule="auto"/>
              <w:ind w:left="-12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5072C8" w:rsidRDefault="00C810B2" w:rsidP="00A74E81">
            <w:pPr>
              <w:pStyle w:val="Heading9"/>
              <w:spacing w:line="240" w:lineRule="auto"/>
              <w:ind w:left="-128" w:right="-12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072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810B2" w:rsidRPr="005072C8" w:rsidTr="00C35696">
        <w:trPr>
          <w:cantSplit/>
        </w:trPr>
        <w:tc>
          <w:tcPr>
            <w:tcW w:w="6660" w:type="dxa"/>
          </w:tcPr>
          <w:p w:rsidR="00C810B2" w:rsidRPr="005072C8" w:rsidRDefault="00C810B2" w:rsidP="00CD2B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5072C8" w:rsidRDefault="007E4338" w:rsidP="00A74E81">
            <w:pPr>
              <w:pStyle w:val="Heading9"/>
              <w:spacing w:line="240" w:lineRule="auto"/>
              <w:ind w:left="-12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C810B2" w:rsidRPr="005072C8" w:rsidRDefault="00C810B2" w:rsidP="00A74E81">
            <w:pPr>
              <w:pStyle w:val="Heading9"/>
              <w:spacing w:line="240" w:lineRule="auto"/>
              <w:ind w:left="-12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5072C8" w:rsidRDefault="007830DE" w:rsidP="00A74E81">
            <w:pPr>
              <w:pStyle w:val="Heading9"/>
              <w:spacing w:line="240" w:lineRule="auto"/>
              <w:ind w:left="-128" w:right="-1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25</w:t>
            </w:r>
            <w:r w:rsidR="009033D4" w:rsidRPr="005072C8">
              <w:rPr>
                <w:rFonts w:ascii="Angsana New" w:hAnsi="Angsana New"/>
                <w:sz w:val="30"/>
                <w:szCs w:val="30"/>
              </w:rPr>
              <w:t>6</w:t>
            </w:r>
            <w:r w:rsidR="007E4338" w:rsidRPr="005072C8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C810B2" w:rsidRPr="005072C8" w:rsidTr="00C35696">
        <w:trPr>
          <w:cantSplit/>
        </w:trPr>
        <w:tc>
          <w:tcPr>
            <w:tcW w:w="6660" w:type="dxa"/>
          </w:tcPr>
          <w:p w:rsidR="00C810B2" w:rsidRPr="005072C8" w:rsidRDefault="00C810B2" w:rsidP="00CD2BA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810B2" w:rsidRPr="005072C8" w:rsidRDefault="00C810B2" w:rsidP="00CD2BA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72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072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072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E4B1D" w:rsidRPr="005072C8" w:rsidTr="00C35696">
        <w:trPr>
          <w:cantSplit/>
        </w:trPr>
        <w:tc>
          <w:tcPr>
            <w:tcW w:w="6660" w:type="dxa"/>
          </w:tcPr>
          <w:p w:rsidR="00DE4B1D" w:rsidRPr="005072C8" w:rsidRDefault="00DE4B1D" w:rsidP="00B0153D">
            <w:pPr>
              <w:spacing w:line="240" w:lineRule="auto"/>
              <w:ind w:lef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DE4B1D" w:rsidRPr="005072C8" w:rsidRDefault="00DE4B1D" w:rsidP="00DE4B1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4B1D" w:rsidRPr="005072C8" w:rsidRDefault="00DE4B1D" w:rsidP="00DE4B1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DE4B1D" w:rsidRPr="005072C8" w:rsidRDefault="00DE4B1D" w:rsidP="00DE4B1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B1D" w:rsidRPr="005072C8" w:rsidTr="00C35696">
        <w:trPr>
          <w:cantSplit/>
        </w:trPr>
        <w:tc>
          <w:tcPr>
            <w:tcW w:w="6660" w:type="dxa"/>
          </w:tcPr>
          <w:p w:rsidR="00DE4B1D" w:rsidRPr="005072C8" w:rsidRDefault="00DE4B1D" w:rsidP="00B0153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</w:t>
            </w:r>
            <w:r w:rsidRPr="005072C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5072C8" w:rsidRDefault="00D93918" w:rsidP="002D2A21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65,94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DE4B1D" w:rsidRPr="005072C8" w:rsidRDefault="00DE4B1D" w:rsidP="002D2A21">
            <w:pPr>
              <w:tabs>
                <w:tab w:val="decimal" w:pos="95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5072C8" w:rsidRDefault="00DE4B1D" w:rsidP="002D2A21">
            <w:pPr>
              <w:tabs>
                <w:tab w:val="decimal" w:pos="95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lang w:val="en-US"/>
              </w:rPr>
              <w:t>55,283</w:t>
            </w:r>
          </w:p>
        </w:tc>
      </w:tr>
    </w:tbl>
    <w:p w:rsidR="00930683" w:rsidRPr="00D44607" w:rsidRDefault="00930683" w:rsidP="00D4460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46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="003F7643" w:rsidRPr="00D446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- กิจการที่เกี่ยวข้องกัน</w:t>
      </w:r>
    </w:p>
    <w:p w:rsidR="00D14A1D" w:rsidRPr="00D44607" w:rsidRDefault="00B03092" w:rsidP="00D4460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D44607" w:rsidRPr="00D44607" w:rsidTr="00C35696">
        <w:trPr>
          <w:cantSplit/>
        </w:trPr>
        <w:tc>
          <w:tcPr>
            <w:tcW w:w="6660" w:type="dxa"/>
          </w:tcPr>
          <w:p w:rsidR="00D44607" w:rsidRPr="00D44607" w:rsidRDefault="00D44607" w:rsidP="00D4460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4607" w:rsidRPr="00D44607" w:rsidRDefault="00D44607" w:rsidP="00D44607">
            <w:pPr>
              <w:pStyle w:val="Heading9"/>
              <w:spacing w:line="240" w:lineRule="auto"/>
              <w:ind w:left="-12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4460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44607" w:rsidRPr="00D44607" w:rsidRDefault="00D44607" w:rsidP="00D44607">
            <w:pPr>
              <w:pStyle w:val="Heading9"/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4607" w:rsidRPr="00D44607" w:rsidRDefault="00D44607" w:rsidP="00D44607">
            <w:pPr>
              <w:pStyle w:val="Heading9"/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446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44607" w:rsidRPr="00D44607" w:rsidTr="00C35696">
        <w:trPr>
          <w:cantSplit/>
        </w:trPr>
        <w:tc>
          <w:tcPr>
            <w:tcW w:w="6660" w:type="dxa"/>
          </w:tcPr>
          <w:p w:rsidR="00D44607" w:rsidRPr="00D44607" w:rsidRDefault="00D44607" w:rsidP="00D4460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4607" w:rsidRPr="00D44607" w:rsidRDefault="00D44607" w:rsidP="00D44607">
            <w:pPr>
              <w:pStyle w:val="Heading9"/>
              <w:spacing w:line="240" w:lineRule="auto"/>
              <w:ind w:left="-12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D44607" w:rsidRPr="00D44607" w:rsidRDefault="00D44607" w:rsidP="00D44607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4607" w:rsidRPr="00D44607" w:rsidRDefault="00D44607" w:rsidP="00D44607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44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D44607" w:rsidRPr="00D44607" w:rsidTr="00C35696">
        <w:trPr>
          <w:cantSplit/>
        </w:trPr>
        <w:tc>
          <w:tcPr>
            <w:tcW w:w="6660" w:type="dxa"/>
          </w:tcPr>
          <w:p w:rsidR="00D44607" w:rsidRPr="00D44607" w:rsidRDefault="00D44607" w:rsidP="00D4460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44607" w:rsidRPr="00D44607" w:rsidRDefault="00D44607" w:rsidP="00D4460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6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607" w:rsidRPr="00D44607" w:rsidTr="00C35696">
        <w:trPr>
          <w:cantSplit/>
        </w:trPr>
        <w:tc>
          <w:tcPr>
            <w:tcW w:w="6660" w:type="dxa"/>
          </w:tcPr>
          <w:p w:rsidR="00D44607" w:rsidRPr="00D44607" w:rsidRDefault="00D44607" w:rsidP="00D44607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446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D44607" w:rsidRPr="00D44607" w:rsidRDefault="00D44607" w:rsidP="00D44607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4607" w:rsidRPr="00D44607" w:rsidRDefault="00D44607" w:rsidP="00D44607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D44607" w:rsidRPr="00D44607" w:rsidRDefault="00D44607" w:rsidP="00D44607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4607" w:rsidRPr="00D44607" w:rsidTr="00C35696">
        <w:trPr>
          <w:cantSplit/>
        </w:trPr>
        <w:tc>
          <w:tcPr>
            <w:tcW w:w="6660" w:type="dxa"/>
          </w:tcPr>
          <w:p w:rsidR="00D44607" w:rsidRPr="00D44607" w:rsidRDefault="00D44607" w:rsidP="00D44607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4460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44607" w:rsidRPr="00D44607" w:rsidRDefault="00D93918" w:rsidP="008F2E89">
            <w:pPr>
              <w:tabs>
                <w:tab w:val="decimal" w:pos="9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44607" w:rsidRPr="00D44607" w:rsidRDefault="00D44607" w:rsidP="00D44607">
            <w:pPr>
              <w:tabs>
                <w:tab w:val="decimal" w:pos="882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44607" w:rsidRPr="00D44607" w:rsidRDefault="00D44607" w:rsidP="00D44607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1,579</w:t>
            </w:r>
          </w:p>
        </w:tc>
      </w:tr>
    </w:tbl>
    <w:p w:rsidR="008B5224" w:rsidRDefault="008B5224" w:rsidP="00D44607">
      <w:pPr>
        <w:spacing w:line="240" w:lineRule="auto"/>
        <w:ind w:left="540" w:right="-1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B32950" w:rsidRPr="00D44607" w:rsidRDefault="007F6A7E" w:rsidP="00D44607">
      <w:pPr>
        <w:spacing w:line="240" w:lineRule="auto"/>
        <w:ind w:left="540" w:right="-1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46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เจ้าหนี้อื่น</w:t>
      </w:r>
      <w:r w:rsidR="00C7355D" w:rsidRPr="00D446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จากบุคคลหรือ</w:t>
      </w:r>
      <w:r w:rsidRPr="00D446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</w:t>
      </w:r>
      <w:r w:rsidR="00C7355D" w:rsidRPr="00D446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  <w:r w:rsidRPr="00D446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3A2E31" w:rsidRPr="00D44607" w:rsidRDefault="003A2E31" w:rsidP="00D44607">
      <w:pPr>
        <w:spacing w:line="240" w:lineRule="auto"/>
        <w:ind w:left="540" w:right="-1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6"/>
        <w:gridCol w:w="1166"/>
      </w:tblGrid>
      <w:tr w:rsidR="00D44607" w:rsidRPr="00D44607" w:rsidTr="00C35696">
        <w:tc>
          <w:tcPr>
            <w:tcW w:w="3591" w:type="pct"/>
          </w:tcPr>
          <w:p w:rsidR="00D44607" w:rsidRPr="00D44607" w:rsidRDefault="00D44607" w:rsidP="00D44607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D44607" w:rsidRPr="00D44607" w:rsidRDefault="00D44607" w:rsidP="00D44607">
            <w:pPr>
              <w:pStyle w:val="Heading9"/>
              <w:spacing w:line="240" w:lineRule="auto"/>
              <w:ind w:left="-12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4460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:rsidR="00D44607" w:rsidRPr="00D44607" w:rsidRDefault="00D44607" w:rsidP="00D4460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D44607" w:rsidRPr="00D44607" w:rsidRDefault="00D44607" w:rsidP="00D4460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446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44607" w:rsidRPr="00D44607" w:rsidTr="00C35696">
        <w:tc>
          <w:tcPr>
            <w:tcW w:w="3591" w:type="pct"/>
          </w:tcPr>
          <w:p w:rsidR="00D44607" w:rsidRPr="00D44607" w:rsidRDefault="00D44607" w:rsidP="00D44607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D44607" w:rsidRPr="00D44607" w:rsidRDefault="00D44607" w:rsidP="00D44607">
            <w:pPr>
              <w:pStyle w:val="Heading9"/>
              <w:spacing w:line="240" w:lineRule="auto"/>
              <w:ind w:left="-12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9" w:type="pct"/>
          </w:tcPr>
          <w:p w:rsidR="00D44607" w:rsidRPr="00D44607" w:rsidRDefault="00D44607" w:rsidP="00D4460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D44607" w:rsidRPr="00D44607" w:rsidRDefault="00D44607" w:rsidP="00D4460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44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D44607" w:rsidRPr="00D44607" w:rsidTr="00C35696">
        <w:tc>
          <w:tcPr>
            <w:tcW w:w="3591" w:type="pct"/>
          </w:tcPr>
          <w:p w:rsidR="00D44607" w:rsidRPr="00D44607" w:rsidRDefault="00D44607" w:rsidP="00D44607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D44607" w:rsidRPr="00D44607" w:rsidRDefault="00D44607" w:rsidP="00D4460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6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607" w:rsidRPr="00D44607" w:rsidTr="00641DD2">
        <w:trPr>
          <w:trHeight w:hRule="exact" w:val="144"/>
        </w:trPr>
        <w:tc>
          <w:tcPr>
            <w:tcW w:w="3591" w:type="pct"/>
          </w:tcPr>
          <w:p w:rsidR="00D44607" w:rsidRPr="00D44607" w:rsidRDefault="00D44607" w:rsidP="00D44607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D44607" w:rsidRPr="00D44607" w:rsidRDefault="00D44607" w:rsidP="00D4460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D44607" w:rsidRPr="00D44607" w:rsidRDefault="00D44607" w:rsidP="00D4460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D44607" w:rsidRPr="00D44607" w:rsidRDefault="00D44607" w:rsidP="00D44607">
            <w:pPr>
              <w:tabs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4607" w:rsidRPr="00D44607" w:rsidTr="00C35696">
        <w:tc>
          <w:tcPr>
            <w:tcW w:w="3591" w:type="pct"/>
          </w:tcPr>
          <w:p w:rsidR="00D44607" w:rsidRPr="00D44607" w:rsidRDefault="00D44607" w:rsidP="00D44607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46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631" w:type="pct"/>
          </w:tcPr>
          <w:p w:rsidR="00D44607" w:rsidRPr="00D44607" w:rsidRDefault="00D44607" w:rsidP="00D44607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D44607" w:rsidRPr="00D44607" w:rsidRDefault="00D44607" w:rsidP="00D4460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D44607" w:rsidRPr="00D44607" w:rsidRDefault="00D44607" w:rsidP="00D44607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4607" w:rsidRPr="00D44607" w:rsidTr="00C35696">
        <w:tc>
          <w:tcPr>
            <w:tcW w:w="3591" w:type="pct"/>
          </w:tcPr>
          <w:p w:rsidR="00D44607" w:rsidRPr="00D44607" w:rsidRDefault="00D44607" w:rsidP="00D44607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446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631" w:type="pct"/>
          </w:tcPr>
          <w:p w:rsidR="00D44607" w:rsidRPr="00D44607" w:rsidRDefault="00D44607" w:rsidP="00D44607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D44607" w:rsidRPr="00D44607" w:rsidRDefault="00D44607" w:rsidP="00D4460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D44607" w:rsidRPr="00D44607" w:rsidRDefault="00D44607" w:rsidP="00D44607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4607" w:rsidRPr="00D44607" w:rsidTr="00C35696">
        <w:tc>
          <w:tcPr>
            <w:tcW w:w="3591" w:type="pct"/>
          </w:tcPr>
          <w:p w:rsidR="00D44607" w:rsidRPr="00D44607" w:rsidRDefault="00D44607" w:rsidP="00D44607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D446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D446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631" w:type="pct"/>
          </w:tcPr>
          <w:p w:rsidR="00D44607" w:rsidRPr="00D44607" w:rsidRDefault="00D93918" w:rsidP="008F2E89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3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5,651</w:t>
            </w:r>
          </w:p>
        </w:tc>
        <w:tc>
          <w:tcPr>
            <w:tcW w:w="149" w:type="pct"/>
          </w:tcPr>
          <w:p w:rsidR="00D44607" w:rsidRPr="00D44607" w:rsidRDefault="00D44607" w:rsidP="00D4460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D44607" w:rsidRPr="00D44607" w:rsidRDefault="00D44607" w:rsidP="008F2E89">
            <w:pPr>
              <w:pStyle w:val="BodyText"/>
              <w:tabs>
                <w:tab w:val="decimal" w:pos="947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3,714</w:t>
            </w:r>
          </w:p>
        </w:tc>
      </w:tr>
      <w:tr w:rsidR="008F2E89" w:rsidRPr="00D44607" w:rsidTr="00C35696">
        <w:tc>
          <w:tcPr>
            <w:tcW w:w="3591" w:type="pct"/>
          </w:tcPr>
          <w:p w:rsidR="008F2E89" w:rsidRPr="00D44607" w:rsidRDefault="008F2E89" w:rsidP="00D44607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8F2E89" w:rsidRPr="00D93918" w:rsidRDefault="008F2E89" w:rsidP="008F2E89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8F2E89" w:rsidRPr="00D44607" w:rsidRDefault="008F2E89" w:rsidP="00D4460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8F2E89" w:rsidRPr="00D44607" w:rsidRDefault="008F2E89" w:rsidP="008F2E89">
            <w:pPr>
              <w:pStyle w:val="BodyText"/>
              <w:tabs>
                <w:tab w:val="decimal" w:pos="947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4607" w:rsidRPr="00D44607" w:rsidTr="00C35696">
        <w:trPr>
          <w:trHeight w:hRule="exact" w:val="407"/>
        </w:trPr>
        <w:tc>
          <w:tcPr>
            <w:tcW w:w="3591" w:type="pct"/>
          </w:tcPr>
          <w:p w:rsidR="00D44607" w:rsidRPr="00D44607" w:rsidRDefault="00D44607" w:rsidP="00D44607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6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631" w:type="pct"/>
          </w:tcPr>
          <w:p w:rsidR="00D44607" w:rsidRPr="00D44607" w:rsidRDefault="00D44607" w:rsidP="008F2E89">
            <w:pPr>
              <w:tabs>
                <w:tab w:val="decimal" w:pos="882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D44607" w:rsidRPr="00D44607" w:rsidRDefault="00D44607" w:rsidP="00D4460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D44607" w:rsidRPr="00D44607" w:rsidRDefault="00D44607" w:rsidP="008F2E89">
            <w:pPr>
              <w:tabs>
                <w:tab w:val="decimal" w:pos="882"/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4607" w:rsidRPr="00D44607" w:rsidTr="00C35696">
        <w:tc>
          <w:tcPr>
            <w:tcW w:w="3591" w:type="pct"/>
          </w:tcPr>
          <w:p w:rsidR="00D44607" w:rsidRPr="00D44607" w:rsidRDefault="00D44607" w:rsidP="00D44607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446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631" w:type="pct"/>
          </w:tcPr>
          <w:p w:rsidR="00D44607" w:rsidRPr="00D44607" w:rsidRDefault="00D44607" w:rsidP="008F2E89">
            <w:pPr>
              <w:pStyle w:val="BodyText"/>
              <w:tabs>
                <w:tab w:val="decimal" w:pos="952"/>
              </w:tabs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D44607" w:rsidRPr="00D44607" w:rsidRDefault="00D44607" w:rsidP="00D4460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D44607" w:rsidRPr="00D44607" w:rsidRDefault="00D44607" w:rsidP="008F2E89">
            <w:pPr>
              <w:pStyle w:val="BodyText"/>
              <w:tabs>
                <w:tab w:val="decimal" w:pos="947"/>
              </w:tabs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4607" w:rsidRPr="00D44607" w:rsidTr="00C35696">
        <w:tc>
          <w:tcPr>
            <w:tcW w:w="3591" w:type="pct"/>
          </w:tcPr>
          <w:p w:rsidR="00D44607" w:rsidRPr="00D44607" w:rsidRDefault="00D44607" w:rsidP="00D44607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D446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D446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631" w:type="pct"/>
          </w:tcPr>
          <w:p w:rsidR="00D44607" w:rsidRPr="00D44607" w:rsidRDefault="00D93918" w:rsidP="008F2E89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3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149" w:type="pct"/>
          </w:tcPr>
          <w:p w:rsidR="00D44607" w:rsidRPr="00D44607" w:rsidRDefault="00D44607" w:rsidP="00027EB1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D44607" w:rsidRPr="00D44607" w:rsidRDefault="00D44607" w:rsidP="008F2E89">
            <w:pPr>
              <w:pStyle w:val="BodyText"/>
              <w:tabs>
                <w:tab w:val="decimal" w:pos="947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</w:p>
        </w:tc>
      </w:tr>
      <w:tr w:rsidR="008F2E89" w:rsidRPr="00D44607" w:rsidTr="00C35696">
        <w:tc>
          <w:tcPr>
            <w:tcW w:w="3591" w:type="pct"/>
          </w:tcPr>
          <w:p w:rsidR="008F2E89" w:rsidRPr="00D44607" w:rsidRDefault="008F2E89" w:rsidP="00D44607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8F2E89" w:rsidRPr="00D93918" w:rsidRDefault="008F2E89" w:rsidP="008F2E89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8F2E89" w:rsidRPr="00D44607" w:rsidRDefault="008F2E89" w:rsidP="00027EB1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8F2E89" w:rsidRPr="00D44607" w:rsidRDefault="008F2E89" w:rsidP="008F2E89">
            <w:pPr>
              <w:pStyle w:val="BodyText"/>
              <w:tabs>
                <w:tab w:val="decimal" w:pos="947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4607" w:rsidRPr="00D44607" w:rsidTr="00C35696">
        <w:tc>
          <w:tcPr>
            <w:tcW w:w="3591" w:type="pct"/>
          </w:tcPr>
          <w:p w:rsidR="00D44607" w:rsidRPr="00D44607" w:rsidRDefault="00D44607" w:rsidP="00D44607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46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631" w:type="pct"/>
          </w:tcPr>
          <w:p w:rsidR="00D44607" w:rsidRPr="00D44607" w:rsidRDefault="00D44607" w:rsidP="008F2E89">
            <w:pPr>
              <w:pStyle w:val="BodyText"/>
              <w:tabs>
                <w:tab w:val="decimal" w:pos="883"/>
                <w:tab w:val="decimal" w:pos="95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D44607" w:rsidRPr="00D44607" w:rsidRDefault="00D44607" w:rsidP="00D4460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D44607" w:rsidRPr="00D44607" w:rsidRDefault="00D44607" w:rsidP="008F2E89">
            <w:pPr>
              <w:pStyle w:val="BodyText"/>
              <w:tabs>
                <w:tab w:val="decimal" w:pos="947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3918" w:rsidRPr="00D44607" w:rsidTr="00C35696">
        <w:tc>
          <w:tcPr>
            <w:tcW w:w="3591" w:type="pct"/>
          </w:tcPr>
          <w:p w:rsidR="00D93918" w:rsidRPr="00D44607" w:rsidRDefault="00D93918" w:rsidP="00D93918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D93918" w:rsidRPr="00D93918" w:rsidRDefault="00D93918" w:rsidP="008F2E89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3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3,648</w:t>
            </w:r>
          </w:p>
        </w:tc>
        <w:tc>
          <w:tcPr>
            <w:tcW w:w="149" w:type="pct"/>
          </w:tcPr>
          <w:p w:rsidR="00D93918" w:rsidRPr="00D44607" w:rsidRDefault="00D93918" w:rsidP="00D93918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D93918" w:rsidRPr="00D44607" w:rsidRDefault="00D93918" w:rsidP="008F2E89">
            <w:pPr>
              <w:pStyle w:val="BodyText"/>
              <w:tabs>
                <w:tab w:val="decimal" w:pos="947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4,674</w:t>
            </w:r>
          </w:p>
        </w:tc>
      </w:tr>
      <w:tr w:rsidR="00D93918" w:rsidRPr="00D44607" w:rsidTr="00C35696">
        <w:tc>
          <w:tcPr>
            <w:tcW w:w="3591" w:type="pct"/>
          </w:tcPr>
          <w:p w:rsidR="00D93918" w:rsidRPr="00D44607" w:rsidRDefault="00D93918" w:rsidP="00D93918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6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D93918" w:rsidRPr="00D93918" w:rsidRDefault="00D93918" w:rsidP="008F2E89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39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9,901</w:t>
            </w:r>
          </w:p>
        </w:tc>
        <w:tc>
          <w:tcPr>
            <w:tcW w:w="149" w:type="pct"/>
          </w:tcPr>
          <w:p w:rsidR="00D93918" w:rsidRPr="00D44607" w:rsidRDefault="00D93918" w:rsidP="00D93918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D93918" w:rsidRPr="00D44607" w:rsidRDefault="00D93918" w:rsidP="008F2E89">
            <w:pPr>
              <w:pStyle w:val="BodyText"/>
              <w:tabs>
                <w:tab w:val="decimal" w:pos="947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446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8,931</w:t>
            </w:r>
          </w:p>
        </w:tc>
      </w:tr>
    </w:tbl>
    <w:p w:rsidR="003C34CD" w:rsidRPr="00D44607" w:rsidRDefault="003C34CD" w:rsidP="00B0382E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F2E89" w:rsidRDefault="008F2E89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370FDA" w:rsidRPr="00D44607" w:rsidRDefault="00370FDA" w:rsidP="004C18A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607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รายการเคลื่อนไหวของเงินกู้ยืมระยะสั้นจากกิจการที่เกี่ยวข้องกันสำหรับ</w:t>
      </w:r>
      <w:r w:rsidR="009C4E73" w:rsidRPr="00D44607">
        <w:rPr>
          <w:rFonts w:asciiTheme="majorBidi" w:hAnsiTheme="majorBidi" w:cstheme="majorBidi"/>
          <w:sz w:val="30"/>
          <w:szCs w:val="30"/>
          <w:cs/>
        </w:rPr>
        <w:t>งวด</w:t>
      </w:r>
      <w:r w:rsidR="00D4460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9C4E73" w:rsidRPr="00D4460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35696" w:rsidRPr="00D44607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D44607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9C4E73" w:rsidRPr="00D44607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C4E73" w:rsidRPr="00D44607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4460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370FDA" w:rsidRPr="00D44607" w:rsidRDefault="00370FDA" w:rsidP="004C18A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58"/>
        <w:gridCol w:w="1170"/>
        <w:gridCol w:w="270"/>
        <w:gridCol w:w="1170"/>
      </w:tblGrid>
      <w:tr w:rsidR="00370FDA" w:rsidRPr="005072C8" w:rsidTr="00D44607">
        <w:trPr>
          <w:trHeight w:val="70"/>
        </w:trPr>
        <w:tc>
          <w:tcPr>
            <w:tcW w:w="6858" w:type="dxa"/>
            <w:vAlign w:val="bottom"/>
          </w:tcPr>
          <w:p w:rsidR="00370FDA" w:rsidRPr="005072C8" w:rsidRDefault="00370FDA" w:rsidP="004C18A3">
            <w:pPr>
              <w:tabs>
                <w:tab w:val="left" w:pos="3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FDA" w:rsidRPr="005072C8" w:rsidRDefault="00370FDA" w:rsidP="004C18A3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1877" w:rsidRPr="005072C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70FDA" w:rsidRPr="005072C8" w:rsidRDefault="00370FDA" w:rsidP="004C18A3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FDA" w:rsidRPr="005072C8" w:rsidRDefault="00A905B1" w:rsidP="004C18A3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70FDA" w:rsidRPr="005072C8" w:rsidTr="00D44607">
        <w:tc>
          <w:tcPr>
            <w:tcW w:w="6858" w:type="dxa"/>
            <w:vAlign w:val="bottom"/>
          </w:tcPr>
          <w:p w:rsidR="00370FDA" w:rsidRPr="005072C8" w:rsidRDefault="00370FDA" w:rsidP="004C18A3">
            <w:pPr>
              <w:tabs>
                <w:tab w:val="left" w:pos="3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370FDA" w:rsidRPr="005072C8" w:rsidRDefault="00370FDA" w:rsidP="004C18A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0FDA" w:rsidRPr="005072C8" w:rsidTr="00D44607">
        <w:tc>
          <w:tcPr>
            <w:tcW w:w="6858" w:type="dxa"/>
          </w:tcPr>
          <w:p w:rsidR="00370FDA" w:rsidRPr="005072C8" w:rsidRDefault="00370FDA" w:rsidP="00D44607">
            <w:pPr>
              <w:spacing w:line="240" w:lineRule="auto"/>
              <w:ind w:left="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370FDA" w:rsidRPr="005072C8" w:rsidRDefault="00370FDA" w:rsidP="004C18A3">
            <w:pPr>
              <w:tabs>
                <w:tab w:val="decimal" w:pos="972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370FDA" w:rsidRPr="005072C8" w:rsidRDefault="00370FDA" w:rsidP="004C18A3">
            <w:pPr>
              <w:tabs>
                <w:tab w:val="decimal" w:pos="1261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FDA" w:rsidRPr="005072C8" w:rsidRDefault="00370FDA" w:rsidP="004C18A3">
            <w:pPr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0FDA" w:rsidRPr="005072C8" w:rsidTr="00D44607">
        <w:tc>
          <w:tcPr>
            <w:tcW w:w="6858" w:type="dxa"/>
          </w:tcPr>
          <w:p w:rsidR="00370FDA" w:rsidRPr="005072C8" w:rsidRDefault="00370FDA" w:rsidP="00D44607">
            <w:pPr>
              <w:spacing w:line="240" w:lineRule="auto"/>
              <w:ind w:left="7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:rsidR="00370FDA" w:rsidRPr="005072C8" w:rsidRDefault="00370FDA" w:rsidP="004C18A3">
            <w:pPr>
              <w:tabs>
                <w:tab w:val="decimal" w:pos="972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370FDA" w:rsidRPr="005072C8" w:rsidRDefault="00370FDA" w:rsidP="004C18A3">
            <w:pPr>
              <w:tabs>
                <w:tab w:val="decimal" w:pos="1261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FDA" w:rsidRPr="005072C8" w:rsidRDefault="00370FDA" w:rsidP="004C18A3">
            <w:pPr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3918" w:rsidRPr="005072C8" w:rsidTr="00D44607">
        <w:tc>
          <w:tcPr>
            <w:tcW w:w="6858" w:type="dxa"/>
          </w:tcPr>
          <w:p w:rsidR="00D93918" w:rsidRPr="00B0382E" w:rsidRDefault="00D93918" w:rsidP="00D93918">
            <w:pPr>
              <w:spacing w:line="240" w:lineRule="auto"/>
              <w:ind w:left="77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038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8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382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D93918" w:rsidRPr="00D93918" w:rsidRDefault="00D93918" w:rsidP="00D93918">
            <w:pPr>
              <w:tabs>
                <w:tab w:val="decimal" w:pos="882"/>
              </w:tabs>
              <w:spacing w:line="240" w:lineRule="atLeast"/>
              <w:ind w:left="-90" w:right="-108" w:hanging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93918" w:rsidRPr="00B0382E" w:rsidRDefault="00D93918" w:rsidP="00D93918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D93918" w:rsidRPr="00B0382E" w:rsidRDefault="00D93918" w:rsidP="00027EB1">
            <w:pPr>
              <w:tabs>
                <w:tab w:val="decimal" w:pos="864"/>
              </w:tabs>
              <w:spacing w:line="240" w:lineRule="atLeast"/>
              <w:ind w:left="-90" w:right="-108" w:hanging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2289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</w:tr>
      <w:tr w:rsidR="00D93918" w:rsidRPr="005072C8" w:rsidTr="00D44607">
        <w:tc>
          <w:tcPr>
            <w:tcW w:w="6858" w:type="dxa"/>
          </w:tcPr>
          <w:p w:rsidR="00D93918" w:rsidRPr="00B0382E" w:rsidRDefault="00D93918" w:rsidP="00D93918">
            <w:pPr>
              <w:spacing w:line="240" w:lineRule="auto"/>
              <w:ind w:left="77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0382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D93918" w:rsidRPr="00D93918" w:rsidRDefault="00D93918" w:rsidP="00D93918">
            <w:pPr>
              <w:tabs>
                <w:tab w:val="decimal" w:pos="882"/>
              </w:tabs>
              <w:spacing w:line="240" w:lineRule="atLeast"/>
              <w:ind w:left="-90" w:right="-108" w:hanging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93918" w:rsidRPr="00B0382E" w:rsidRDefault="00D93918" w:rsidP="00D93918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D93918" w:rsidRPr="00B0382E" w:rsidRDefault="00D93918" w:rsidP="00027EB1">
            <w:pPr>
              <w:tabs>
                <w:tab w:val="decimal" w:pos="860"/>
              </w:tabs>
              <w:spacing w:line="240" w:lineRule="atLeast"/>
              <w:ind w:left="-90" w:right="-108" w:hanging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2289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</w:tr>
      <w:tr w:rsidR="00D93918" w:rsidRPr="004C18A3" w:rsidTr="00D44607">
        <w:tc>
          <w:tcPr>
            <w:tcW w:w="6858" w:type="dxa"/>
          </w:tcPr>
          <w:p w:rsidR="00D93918" w:rsidRPr="00B0382E" w:rsidRDefault="00D93918" w:rsidP="00D93918">
            <w:pPr>
              <w:spacing w:line="240" w:lineRule="auto"/>
              <w:ind w:left="7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38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38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B038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3918" w:rsidRPr="00D93918" w:rsidRDefault="00D93918" w:rsidP="00D93918">
            <w:pPr>
              <w:tabs>
                <w:tab w:val="decimal" w:pos="882"/>
              </w:tabs>
              <w:spacing w:line="240" w:lineRule="atLeast"/>
              <w:ind w:left="-90" w:right="-108" w:hanging="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93918" w:rsidRPr="00B0382E" w:rsidRDefault="00D93918" w:rsidP="00D93918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3918" w:rsidRPr="00B0382E" w:rsidRDefault="00D93918" w:rsidP="00027EB1">
            <w:pPr>
              <w:tabs>
                <w:tab w:val="decimal" w:pos="950"/>
              </w:tabs>
              <w:spacing w:line="240" w:lineRule="atLeast"/>
              <w:ind w:left="-90" w:right="-108" w:hanging="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22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-  </w:t>
            </w:r>
          </w:p>
        </w:tc>
      </w:tr>
    </w:tbl>
    <w:p w:rsidR="00370FDA" w:rsidRPr="008F2E89" w:rsidRDefault="00370FDA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C18A3" w:rsidRPr="008F2E89" w:rsidRDefault="004C18A3" w:rsidP="004C18A3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F2E8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4C18A3" w:rsidRPr="008F2E89" w:rsidRDefault="004C18A3" w:rsidP="004C18A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4C18A3" w:rsidRPr="008F2E89" w:rsidRDefault="004C18A3" w:rsidP="004C18A3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pacing w:val="6"/>
          <w:sz w:val="30"/>
          <w:szCs w:val="30"/>
          <w:lang w:val="en-US"/>
        </w:rPr>
      </w:pPr>
      <w:r w:rsidRPr="008F2E89">
        <w:rPr>
          <w:rFonts w:asciiTheme="majorBidi" w:hAnsiTheme="majorBidi" w:cstheme="majorBidi"/>
          <w:b/>
          <w:bCs/>
          <w:i/>
          <w:iCs/>
          <w:spacing w:val="6"/>
          <w:sz w:val="30"/>
          <w:szCs w:val="30"/>
          <w:cs/>
          <w:lang w:val="en-US"/>
        </w:rPr>
        <w:t>สัญญาสิทธิทางเทคนิค</w:t>
      </w:r>
    </w:p>
    <w:p w:rsidR="004C18A3" w:rsidRPr="008F2E89" w:rsidRDefault="004C18A3" w:rsidP="004C18A3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p w:rsidR="004C18A3" w:rsidRDefault="004C18A3" w:rsidP="004C18A3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F2E89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</w:t>
      </w:r>
      <w:r w:rsidRPr="004C18A3">
        <w:rPr>
          <w:rFonts w:asciiTheme="majorBidi" w:hAnsiTheme="majorBidi" w:cstheme="majorBidi"/>
          <w:sz w:val="30"/>
          <w:szCs w:val="30"/>
          <w:cs/>
          <w:lang w:val="en-US"/>
        </w:rPr>
        <w:t>ทำสัญญาสิทธิทางเทคนิคกับบริษัท ทาเคะอุจิเพรส อินดัสตรี้ส์ จำกัด ซึ่งเป็นบริษัทใหญ่ ภายใต้เงื่อนไขของสัญญาดังกล่าวบริษัทใหญ่ตกลงที่จะให้ความช่วยเหลือทางเทคนิครวมถึงข้อมูลทางเทคนิคและความรู้</w:t>
      </w:r>
      <w:r w:rsidRPr="004C18A3">
        <w:rPr>
          <w:rFonts w:asciiTheme="majorBidi" w:hAnsiTheme="majorBidi" w:cstheme="majorBidi"/>
          <w:sz w:val="30"/>
          <w:szCs w:val="30"/>
          <w:lang w:val="en-US"/>
        </w:rPr>
        <w:br/>
      </w:r>
      <w:r w:rsidRPr="004C18A3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ความชำนาญ อุปกรณ์สำหรับการผลิต และให้สิทธิในการขายสินค้า ในการนี้บริษัทมีภาระผูกพันที่จะต้องจ่ายค่าธรรมเนียมสิทธิและค่านายหน้าในอัตราร้อยละของยอดขายตามที่ระบุในสัญญา สัญญามีระยะเวลา </w:t>
      </w:r>
      <w:r w:rsidR="00870657" w:rsidRPr="00870657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4C18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และสามารถต่ออายุโดยอัตโนมัติปีต่อปี เว้นแต่คู่สัญญาฝ่ายใดฝ่ายหนึ่งจะทำการยกเลิกสัญญาเป็นลายลักษณ์อักษรล่วงหน้าไม่น้อยกว่า </w:t>
      </w:r>
      <w:r w:rsidR="00870657" w:rsidRPr="0087065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4C18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</w:t>
      </w:r>
    </w:p>
    <w:p w:rsidR="00D4037C" w:rsidRPr="008F2E89" w:rsidRDefault="00D4037C" w:rsidP="004C18A3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CE1CFF" w:rsidRPr="008F2E89" w:rsidRDefault="00CE1CFF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F2E8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ภาระผูกพันตามสัญญาซื้อวัตถุดิบและอะไหล่</w:t>
      </w:r>
    </w:p>
    <w:p w:rsidR="003A2E31" w:rsidRPr="008F2E89" w:rsidRDefault="003A2E31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33"/>
        <w:gridCol w:w="1170"/>
        <w:gridCol w:w="270"/>
        <w:gridCol w:w="1170"/>
      </w:tblGrid>
      <w:tr w:rsidR="00DE4B1D" w:rsidRPr="004C18A3" w:rsidTr="00C35696">
        <w:trPr>
          <w:cantSplit/>
        </w:trPr>
        <w:tc>
          <w:tcPr>
            <w:tcW w:w="6633" w:type="dxa"/>
          </w:tcPr>
          <w:p w:rsidR="00DE4B1D" w:rsidRPr="004C18A3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4C18A3" w:rsidRDefault="00C35696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D4460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DE4B1D" w:rsidRPr="004C18A3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4C18A3" w:rsidRDefault="007E4338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E4B1D" w:rsidRPr="004C18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4B1D" w:rsidRPr="004C18A3" w:rsidTr="00C35696">
        <w:trPr>
          <w:cantSplit/>
        </w:trPr>
        <w:tc>
          <w:tcPr>
            <w:tcW w:w="6633" w:type="dxa"/>
          </w:tcPr>
          <w:p w:rsidR="00DE4B1D" w:rsidRPr="004C18A3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4C18A3" w:rsidRDefault="007E4338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DE4B1D" w:rsidRPr="004C18A3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4C18A3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E4338"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DE4B1D" w:rsidRPr="004C18A3" w:rsidTr="00C35696">
        <w:trPr>
          <w:cantSplit/>
        </w:trPr>
        <w:tc>
          <w:tcPr>
            <w:tcW w:w="6633" w:type="dxa"/>
          </w:tcPr>
          <w:p w:rsidR="00DE4B1D" w:rsidRPr="004C18A3" w:rsidRDefault="00DE4B1D" w:rsidP="004C18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E4B1D" w:rsidRPr="004C18A3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B1D" w:rsidRPr="004C18A3" w:rsidTr="00C35696">
        <w:trPr>
          <w:cantSplit/>
        </w:trPr>
        <w:tc>
          <w:tcPr>
            <w:tcW w:w="6633" w:type="dxa"/>
          </w:tcPr>
          <w:p w:rsidR="00DE4B1D" w:rsidRPr="004C18A3" w:rsidRDefault="00DE4B1D" w:rsidP="00C35696">
            <w:pPr>
              <w:spacing w:line="240" w:lineRule="auto"/>
              <w:ind w:left="6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18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DE4B1D" w:rsidRPr="004C18A3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E4B1D" w:rsidRPr="004C18A3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DE4B1D" w:rsidRPr="004C18A3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B1D" w:rsidRPr="004C18A3" w:rsidTr="00C35696">
        <w:trPr>
          <w:cantSplit/>
        </w:trPr>
        <w:tc>
          <w:tcPr>
            <w:tcW w:w="6633" w:type="dxa"/>
          </w:tcPr>
          <w:p w:rsidR="00DE4B1D" w:rsidRPr="004C18A3" w:rsidRDefault="00DE4B1D" w:rsidP="00C35696">
            <w:pPr>
              <w:spacing w:line="240" w:lineRule="auto"/>
              <w:ind w:left="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4C18A3" w:rsidRDefault="00D93918" w:rsidP="004C18A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3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1,832</w:t>
            </w:r>
          </w:p>
        </w:tc>
        <w:tc>
          <w:tcPr>
            <w:tcW w:w="270" w:type="dxa"/>
          </w:tcPr>
          <w:p w:rsidR="00DE4B1D" w:rsidRPr="004C18A3" w:rsidRDefault="00DE4B1D" w:rsidP="004C18A3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4C18A3" w:rsidRDefault="00DE4B1D" w:rsidP="004C18A3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</w:tbl>
    <w:p w:rsidR="00AA29BE" w:rsidRPr="004C18A3" w:rsidRDefault="00AA29BE" w:rsidP="004C18A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8F2E89" w:rsidRDefault="008F2E8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CE1CFF" w:rsidRPr="008F2E89" w:rsidRDefault="00CE1CFF" w:rsidP="004C18A3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บันทึก</w:t>
      </w:r>
      <w:r w:rsidRPr="008F2E8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ข้อตกลงสำคัญกับกิจการที่เกี่ยวข้องกัน</w:t>
      </w:r>
    </w:p>
    <w:p w:rsidR="003D454D" w:rsidRPr="008F2E89" w:rsidRDefault="003D454D" w:rsidP="004C18A3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251AD" w:rsidRDefault="003A69CA" w:rsidP="004C18A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F2E89">
        <w:rPr>
          <w:rFonts w:asciiTheme="majorBidi" w:hAnsiTheme="majorBidi" w:cstheme="majorBidi"/>
          <w:sz w:val="30"/>
          <w:szCs w:val="30"/>
          <w:cs/>
        </w:rPr>
        <w:t>เมื่อ</w:t>
      </w:r>
      <w:r w:rsidR="0012757F" w:rsidRPr="008F2E8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84F5A" w:rsidRPr="008F2E89">
        <w:rPr>
          <w:rFonts w:asciiTheme="majorBidi" w:hAnsiTheme="majorBidi" w:cstheme="majorBidi"/>
          <w:sz w:val="30"/>
          <w:szCs w:val="30"/>
        </w:rPr>
        <w:t xml:space="preserve"> </w:t>
      </w:r>
      <w:r w:rsidR="001F7DE4" w:rsidRPr="008F2E89">
        <w:rPr>
          <w:rFonts w:asciiTheme="majorBidi" w:hAnsiTheme="majorBidi" w:cstheme="majorBidi"/>
          <w:sz w:val="30"/>
          <w:szCs w:val="30"/>
        </w:rPr>
        <w:t>4</w:t>
      </w:r>
      <w:r w:rsidR="0012757F" w:rsidRPr="008F2E89">
        <w:rPr>
          <w:rFonts w:asciiTheme="majorBidi" w:hAnsiTheme="majorBidi" w:cstheme="majorBidi"/>
          <w:sz w:val="30"/>
          <w:szCs w:val="30"/>
        </w:rPr>
        <w:t xml:space="preserve"> </w:t>
      </w:r>
      <w:r w:rsidR="00D071FD" w:rsidRPr="008F2E8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C44C1" w:rsidRPr="008F2E89">
        <w:rPr>
          <w:rFonts w:asciiTheme="majorBidi" w:hAnsiTheme="majorBidi" w:cstheme="majorBidi"/>
          <w:sz w:val="30"/>
          <w:szCs w:val="30"/>
        </w:rPr>
        <w:t>256</w:t>
      </w:r>
      <w:r w:rsidR="001F7DE4" w:rsidRPr="008F2E89">
        <w:rPr>
          <w:rFonts w:asciiTheme="majorBidi" w:hAnsiTheme="majorBidi" w:cstheme="majorBidi"/>
          <w:sz w:val="30"/>
          <w:szCs w:val="30"/>
        </w:rPr>
        <w:t>3</w:t>
      </w:r>
      <w:r w:rsidR="00D071FD" w:rsidRPr="008F2E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1CFF" w:rsidRPr="008F2E89">
        <w:rPr>
          <w:rFonts w:asciiTheme="majorBidi" w:hAnsiTheme="majorBidi" w:cstheme="majorBidi"/>
          <w:sz w:val="30"/>
          <w:szCs w:val="30"/>
          <w:cs/>
        </w:rPr>
        <w:t>บริษัททำบันทึกข้อตกลง</w:t>
      </w:r>
      <w:r w:rsidR="00623503" w:rsidRPr="008F2E89">
        <w:rPr>
          <w:rFonts w:asciiTheme="majorBidi" w:hAnsiTheme="majorBidi" w:cstheme="majorBidi"/>
          <w:sz w:val="30"/>
          <w:szCs w:val="30"/>
          <w:cs/>
        </w:rPr>
        <w:t>การส่งมอบเหรียญอลูมิเนียม</w:t>
      </w:r>
      <w:r w:rsidR="008C7EDE" w:rsidRPr="008F2E89">
        <w:rPr>
          <w:rFonts w:asciiTheme="majorBidi" w:hAnsiTheme="majorBidi" w:cstheme="majorBidi"/>
          <w:sz w:val="30"/>
          <w:szCs w:val="30"/>
          <w:cs/>
        </w:rPr>
        <w:t>กับบริษัท ทาเคะอุจิเพรส</w:t>
      </w:r>
      <w:r w:rsidR="00C50E1D" w:rsidRPr="008F2E89">
        <w:rPr>
          <w:rFonts w:asciiTheme="majorBidi" w:hAnsiTheme="majorBidi" w:cstheme="majorBidi"/>
          <w:sz w:val="30"/>
          <w:szCs w:val="30"/>
        </w:rPr>
        <w:t xml:space="preserve"> </w:t>
      </w:r>
      <w:r w:rsidR="00C50E1D" w:rsidRPr="008F2E89">
        <w:rPr>
          <w:rFonts w:asciiTheme="majorBidi" w:hAnsiTheme="majorBidi" w:cstheme="majorBidi"/>
          <w:sz w:val="30"/>
          <w:szCs w:val="30"/>
        </w:rPr>
        <w:br/>
      </w:r>
      <w:r w:rsidR="00CE1CFF" w:rsidRPr="008F2E89">
        <w:rPr>
          <w:rFonts w:asciiTheme="majorBidi" w:hAnsiTheme="majorBidi" w:cstheme="majorBidi"/>
          <w:sz w:val="30"/>
          <w:szCs w:val="30"/>
          <w:cs/>
        </w:rPr>
        <w:t>อินดัสตรี้ส์ จำกัด</w:t>
      </w:r>
      <w:r w:rsidR="00CE1CFF" w:rsidRPr="00D73D0E">
        <w:rPr>
          <w:rFonts w:asciiTheme="majorBidi" w:hAnsiTheme="majorBidi" w:cstheme="majorBidi"/>
          <w:sz w:val="30"/>
          <w:szCs w:val="30"/>
          <w:cs/>
        </w:rPr>
        <w:t xml:space="preserve"> โดยกำหนดส่งม</w:t>
      </w:r>
      <w:r w:rsidR="00230865" w:rsidRPr="00D73D0E">
        <w:rPr>
          <w:rFonts w:asciiTheme="majorBidi" w:hAnsiTheme="majorBidi" w:cstheme="majorBidi"/>
          <w:sz w:val="30"/>
          <w:szCs w:val="30"/>
          <w:cs/>
        </w:rPr>
        <w:t>อบเหรียญอลูมิเนียม ปริมาณโดยประมาณ</w:t>
      </w:r>
      <w:r w:rsidR="00CE1CFF" w:rsidRPr="00D73D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688D" w:rsidRPr="00D73D0E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40187" w:rsidRPr="00D73D0E">
        <w:rPr>
          <w:rFonts w:asciiTheme="majorBidi" w:hAnsiTheme="majorBidi" w:cstheme="majorBidi"/>
          <w:sz w:val="30"/>
          <w:szCs w:val="30"/>
          <w:lang w:val="en-US"/>
        </w:rPr>
        <w:t>,0</w:t>
      </w:r>
      <w:r w:rsidR="00646216" w:rsidRPr="00D73D0E">
        <w:rPr>
          <w:rFonts w:asciiTheme="majorBidi" w:hAnsiTheme="majorBidi" w:cstheme="majorBidi"/>
          <w:sz w:val="30"/>
          <w:szCs w:val="30"/>
          <w:lang w:val="en-US"/>
        </w:rPr>
        <w:t>00</w:t>
      </w:r>
      <w:r w:rsidR="00CE1CFF" w:rsidRPr="00D73D0E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="00A01C92" w:rsidRPr="00D73D0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หลอดอลูมิเนียมชนิดนิ่ม ภาชนะสำหรับบรรจุแก๊ส</w:t>
      </w:r>
      <w:r w:rsidR="00A01C92" w:rsidRPr="00D73D0E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และผลิตภัณฑ์แอโรโซล </w:t>
      </w:r>
      <w:r w:rsidR="00D071FD" w:rsidRPr="00D73D0E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="007D723E" w:rsidRPr="00D73D0E">
        <w:rPr>
          <w:rFonts w:asciiTheme="majorBidi" w:hAnsiTheme="majorBidi" w:cstheme="majorBidi"/>
          <w:sz w:val="30"/>
          <w:szCs w:val="30"/>
        </w:rPr>
        <w:t>256</w:t>
      </w:r>
      <w:r w:rsidR="001F7DE4" w:rsidRPr="00D73D0E">
        <w:rPr>
          <w:rFonts w:asciiTheme="majorBidi" w:hAnsiTheme="majorBidi" w:cstheme="majorBidi"/>
          <w:sz w:val="30"/>
          <w:szCs w:val="30"/>
        </w:rPr>
        <w:t>3</w:t>
      </w:r>
      <w:r w:rsidR="00D071FD" w:rsidRPr="00D73D0E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646216" w:rsidRPr="00D73D0E">
        <w:rPr>
          <w:rFonts w:asciiTheme="majorBidi" w:hAnsiTheme="majorBidi" w:cstheme="majorBidi"/>
          <w:sz w:val="30"/>
          <w:szCs w:val="30"/>
          <w:cs/>
        </w:rPr>
        <w:t>เดือน</w:t>
      </w:r>
      <w:r w:rsidR="00D071FD" w:rsidRPr="00D73D0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00174" w:rsidRPr="00D73D0E">
        <w:rPr>
          <w:rFonts w:asciiTheme="majorBidi" w:hAnsiTheme="majorBidi" w:cstheme="majorBidi"/>
          <w:sz w:val="30"/>
          <w:szCs w:val="30"/>
        </w:rPr>
        <w:t>25</w:t>
      </w:r>
      <w:r w:rsidR="006C44C1" w:rsidRPr="00D73D0E">
        <w:rPr>
          <w:rFonts w:asciiTheme="majorBidi" w:hAnsiTheme="majorBidi" w:cstheme="majorBidi"/>
          <w:sz w:val="30"/>
          <w:szCs w:val="30"/>
        </w:rPr>
        <w:t>6</w:t>
      </w:r>
      <w:r w:rsidR="001F7DE4" w:rsidRPr="00D73D0E">
        <w:rPr>
          <w:rFonts w:asciiTheme="majorBidi" w:hAnsiTheme="majorBidi" w:cstheme="majorBidi"/>
          <w:sz w:val="30"/>
          <w:szCs w:val="30"/>
        </w:rPr>
        <w:t>4</w:t>
      </w:r>
    </w:p>
    <w:p w:rsidR="008F2E89" w:rsidRPr="008F2E89" w:rsidRDefault="008F2E89" w:rsidP="004C18A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4F2911" w:rsidRPr="008F2E89" w:rsidRDefault="008F2E89" w:rsidP="00C35696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4F2911" w:rsidRPr="008F2E8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F2911" w:rsidRPr="008F2E89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:rsidR="00CC7FA5" w:rsidRPr="008F2E89" w:rsidRDefault="00CC7FA5" w:rsidP="00CC7FA5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tbl>
      <w:tblPr>
        <w:tblW w:w="927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6669"/>
        <w:gridCol w:w="1170"/>
        <w:gridCol w:w="270"/>
        <w:gridCol w:w="1170"/>
      </w:tblGrid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Default="00C35696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D446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151864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E4338"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62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C7FA5" w:rsidRPr="00533250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332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3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3918" w:rsidRPr="005072C8" w:rsidTr="00883012">
        <w:tc>
          <w:tcPr>
            <w:tcW w:w="6669" w:type="dxa"/>
          </w:tcPr>
          <w:p w:rsidR="00D93918" w:rsidRPr="005072C8" w:rsidRDefault="00D93918" w:rsidP="00D93918">
            <w:pPr>
              <w:pStyle w:val="MacroText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181,354</w:t>
            </w:r>
          </w:p>
        </w:tc>
        <w:tc>
          <w:tcPr>
            <w:tcW w:w="270" w:type="dxa"/>
          </w:tcPr>
          <w:p w:rsidR="00D93918" w:rsidRPr="005072C8" w:rsidRDefault="00D93918" w:rsidP="00D9391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93918" w:rsidRPr="005072C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150,779</w:t>
            </w:r>
          </w:p>
        </w:tc>
      </w:tr>
      <w:tr w:rsidR="00D93918" w:rsidRPr="005072C8" w:rsidTr="00883012">
        <w:tc>
          <w:tcPr>
            <w:tcW w:w="6669" w:type="dxa"/>
          </w:tcPr>
          <w:p w:rsidR="00D93918" w:rsidRPr="005072C8" w:rsidRDefault="00D93918" w:rsidP="00D93918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129,678</w:t>
            </w:r>
          </w:p>
        </w:tc>
        <w:tc>
          <w:tcPr>
            <w:tcW w:w="270" w:type="dxa"/>
          </w:tcPr>
          <w:p w:rsidR="00D93918" w:rsidRPr="005072C8" w:rsidRDefault="00D93918" w:rsidP="00D9391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93918" w:rsidRPr="005072C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135,755</w:t>
            </w:r>
          </w:p>
        </w:tc>
      </w:tr>
      <w:tr w:rsidR="00D93918" w:rsidRPr="005072C8" w:rsidTr="00883012">
        <w:tc>
          <w:tcPr>
            <w:tcW w:w="6669" w:type="dxa"/>
          </w:tcPr>
          <w:p w:rsidR="00D93918" w:rsidRPr="005072C8" w:rsidRDefault="00D93918" w:rsidP="00D939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415,907</w:t>
            </w:r>
          </w:p>
        </w:tc>
        <w:tc>
          <w:tcPr>
            <w:tcW w:w="270" w:type="dxa"/>
          </w:tcPr>
          <w:p w:rsidR="00D93918" w:rsidRPr="005072C8" w:rsidRDefault="00D93918" w:rsidP="00D939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93918" w:rsidRPr="005072C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636,572</w:t>
            </w:r>
          </w:p>
        </w:tc>
      </w:tr>
      <w:tr w:rsidR="00D93918" w:rsidRPr="005072C8" w:rsidTr="00883012">
        <w:tc>
          <w:tcPr>
            <w:tcW w:w="6669" w:type="dxa"/>
          </w:tcPr>
          <w:p w:rsidR="00D93918" w:rsidRPr="005072C8" w:rsidRDefault="00D93918" w:rsidP="00D939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170" w:type="dxa"/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214,581</w:t>
            </w:r>
          </w:p>
        </w:tc>
        <w:tc>
          <w:tcPr>
            <w:tcW w:w="270" w:type="dxa"/>
          </w:tcPr>
          <w:p w:rsidR="00D93918" w:rsidRPr="005072C8" w:rsidRDefault="00D93918" w:rsidP="00D939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93918" w:rsidRPr="005072C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213,954</w:t>
            </w:r>
          </w:p>
        </w:tc>
      </w:tr>
      <w:tr w:rsidR="00D93918" w:rsidRPr="005072C8" w:rsidTr="00883012">
        <w:tc>
          <w:tcPr>
            <w:tcW w:w="6669" w:type="dxa"/>
          </w:tcPr>
          <w:p w:rsidR="00D93918" w:rsidRPr="005072C8" w:rsidRDefault="00D93918" w:rsidP="00D9391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89,624</w:t>
            </w:r>
          </w:p>
        </w:tc>
        <w:tc>
          <w:tcPr>
            <w:tcW w:w="270" w:type="dxa"/>
          </w:tcPr>
          <w:p w:rsidR="00D93918" w:rsidRPr="005072C8" w:rsidRDefault="00D93918" w:rsidP="00D93918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3918" w:rsidRPr="005072C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217,375</w:t>
            </w:r>
          </w:p>
        </w:tc>
      </w:tr>
      <w:tr w:rsidR="00D93918" w:rsidRPr="005072C8" w:rsidTr="00883012">
        <w:tc>
          <w:tcPr>
            <w:tcW w:w="6669" w:type="dxa"/>
          </w:tcPr>
          <w:p w:rsidR="00D93918" w:rsidRPr="005072C8" w:rsidRDefault="00D93918" w:rsidP="00D93918">
            <w:pPr>
              <w:pStyle w:val="MacroText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93918">
              <w:rPr>
                <w:rFonts w:ascii="Angsana New" w:hAnsi="Angsana New"/>
                <w:sz w:val="30"/>
                <w:szCs w:val="30"/>
              </w:rPr>
              <w:t>1,031,144</w:t>
            </w:r>
          </w:p>
        </w:tc>
        <w:tc>
          <w:tcPr>
            <w:tcW w:w="270" w:type="dxa"/>
          </w:tcPr>
          <w:p w:rsidR="00D93918" w:rsidRPr="005072C8" w:rsidRDefault="00D93918" w:rsidP="00D93918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3918" w:rsidRPr="005072C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1,354,435</w:t>
            </w:r>
          </w:p>
        </w:tc>
      </w:tr>
      <w:tr w:rsidR="00D93918" w:rsidRPr="005072C8" w:rsidTr="00883012">
        <w:tc>
          <w:tcPr>
            <w:tcW w:w="6669" w:type="dxa"/>
          </w:tcPr>
          <w:p w:rsidR="00D93918" w:rsidRPr="005072C8" w:rsidRDefault="00D93918" w:rsidP="00D9391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072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93918">
              <w:rPr>
                <w:rFonts w:ascii="Angsana New" w:hAnsi="Angsana New"/>
                <w:sz w:val="30"/>
                <w:szCs w:val="30"/>
              </w:rPr>
              <w:t>(932)</w:t>
            </w:r>
          </w:p>
        </w:tc>
        <w:tc>
          <w:tcPr>
            <w:tcW w:w="270" w:type="dxa"/>
          </w:tcPr>
          <w:p w:rsidR="00D93918" w:rsidRPr="005072C8" w:rsidRDefault="00D93918" w:rsidP="00D93918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3918" w:rsidRPr="005072C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(2,330)</w:t>
            </w:r>
          </w:p>
        </w:tc>
      </w:tr>
      <w:tr w:rsidR="00D93918" w:rsidRPr="00D9232C" w:rsidTr="00883012">
        <w:tc>
          <w:tcPr>
            <w:tcW w:w="6669" w:type="dxa"/>
          </w:tcPr>
          <w:p w:rsidR="00D93918" w:rsidRPr="005072C8" w:rsidRDefault="00D93918" w:rsidP="00D93918">
            <w:pPr>
              <w:pStyle w:val="MacroTex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3918" w:rsidRPr="00D9391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918">
              <w:rPr>
                <w:rFonts w:ascii="Angsana New" w:hAnsi="Angsana New"/>
                <w:b/>
                <w:bCs/>
                <w:sz w:val="30"/>
                <w:szCs w:val="30"/>
              </w:rPr>
              <w:t>1,030,212</w:t>
            </w:r>
          </w:p>
        </w:tc>
        <w:tc>
          <w:tcPr>
            <w:tcW w:w="270" w:type="dxa"/>
          </w:tcPr>
          <w:p w:rsidR="00D93918" w:rsidRPr="00D73D0E" w:rsidRDefault="00D93918" w:rsidP="00D93918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3918" w:rsidRPr="005072C8" w:rsidRDefault="00D93918" w:rsidP="00D9391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>1,352,105</w:t>
            </w:r>
          </w:p>
        </w:tc>
      </w:tr>
    </w:tbl>
    <w:p w:rsidR="000829A2" w:rsidRPr="008F2E89" w:rsidRDefault="000829A2" w:rsidP="002F2646">
      <w:pPr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70F0F" w:rsidRPr="008F2E89" w:rsidRDefault="00770F0F" w:rsidP="00770F0F">
      <w:pPr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</w:rPr>
      </w:pPr>
      <w:r w:rsidRPr="008F2E89">
        <w:rPr>
          <w:rFonts w:ascii="Angsana New" w:hAnsi="Angsana New" w:hint="cs"/>
          <w:sz w:val="30"/>
          <w:szCs w:val="30"/>
          <w:cs/>
        </w:rPr>
        <w:t>ต้นทุนของสินค้าคงเหลือบันทึกเป็นค่าใช้จ่ายและได้รวมในบัญชีต้นทุนขาย</w:t>
      </w:r>
    </w:p>
    <w:p w:rsidR="00770F0F" w:rsidRPr="008F2E89" w:rsidRDefault="00770F0F" w:rsidP="00770F0F">
      <w:pPr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88"/>
        <w:gridCol w:w="236"/>
        <w:gridCol w:w="1197"/>
        <w:gridCol w:w="236"/>
        <w:gridCol w:w="1175"/>
        <w:gridCol w:w="13"/>
        <w:gridCol w:w="236"/>
        <w:gridCol w:w="21"/>
        <w:gridCol w:w="1260"/>
      </w:tblGrid>
      <w:tr w:rsidR="00770F0F" w:rsidRPr="00ED3069" w:rsidTr="00B231B5">
        <w:trPr>
          <w:tblHeader/>
        </w:trPr>
        <w:tc>
          <w:tcPr>
            <w:tcW w:w="3888" w:type="dxa"/>
            <w:vAlign w:val="bottom"/>
          </w:tcPr>
          <w:p w:rsidR="00770F0F" w:rsidRPr="00ED3069" w:rsidRDefault="00770F0F" w:rsidP="00B231B5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5" w:type="dxa"/>
            <w:gridSpan w:val="5"/>
            <w:vAlign w:val="bottom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9249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D30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770F0F" w:rsidRPr="00ED3069" w:rsidTr="00B231B5">
        <w:trPr>
          <w:tblHeader/>
        </w:trPr>
        <w:tc>
          <w:tcPr>
            <w:tcW w:w="3888" w:type="dxa"/>
            <w:vAlign w:val="bottom"/>
          </w:tcPr>
          <w:p w:rsidR="00770F0F" w:rsidRPr="00ED3069" w:rsidRDefault="00770F0F" w:rsidP="00B231B5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9924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5" w:type="dxa"/>
            <w:gridSpan w:val="5"/>
            <w:vAlign w:val="bottom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9924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770F0F" w:rsidRPr="00ED3069" w:rsidTr="00B231B5">
        <w:trPr>
          <w:tblHeader/>
        </w:trPr>
        <w:tc>
          <w:tcPr>
            <w:tcW w:w="3888" w:type="dxa"/>
            <w:vAlign w:val="bottom"/>
          </w:tcPr>
          <w:p w:rsidR="00770F0F" w:rsidRPr="00ED3069" w:rsidRDefault="00770F0F" w:rsidP="00B231B5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770F0F" w:rsidRPr="007660C9" w:rsidRDefault="00770F0F" w:rsidP="00B231B5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770F0F" w:rsidRPr="007660C9" w:rsidRDefault="00770F0F" w:rsidP="00B231B5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36" w:type="dxa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:rsidR="00770F0F" w:rsidRPr="00ED3069" w:rsidRDefault="00770F0F" w:rsidP="00B231B5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3"/>
            <w:vAlign w:val="bottom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70F0F" w:rsidRPr="00ED3069" w:rsidRDefault="00770F0F" w:rsidP="00B231B5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70F0F" w:rsidRPr="00ED3069" w:rsidTr="00B231B5">
        <w:trPr>
          <w:tblHeader/>
        </w:trPr>
        <w:tc>
          <w:tcPr>
            <w:tcW w:w="3888" w:type="dxa"/>
            <w:vAlign w:val="bottom"/>
          </w:tcPr>
          <w:p w:rsidR="00770F0F" w:rsidRPr="00ED3069" w:rsidRDefault="00770F0F" w:rsidP="00B231B5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2" w:type="dxa"/>
            <w:gridSpan w:val="9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607" w:rsidRPr="005072C8" w:rsidTr="00B85EE7">
        <w:tc>
          <w:tcPr>
            <w:tcW w:w="3888" w:type="dxa"/>
          </w:tcPr>
          <w:p w:rsidR="00D44607" w:rsidRPr="005072C8" w:rsidRDefault="00D44607" w:rsidP="00D4460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1188" w:type="dxa"/>
          </w:tcPr>
          <w:p w:rsidR="00D44607" w:rsidRPr="00F2785C" w:rsidRDefault="00D93918" w:rsidP="00D4460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</w:rPr>
              <w:t>876,244</w:t>
            </w:r>
          </w:p>
        </w:tc>
        <w:tc>
          <w:tcPr>
            <w:tcW w:w="236" w:type="dxa"/>
          </w:tcPr>
          <w:p w:rsidR="00D44607" w:rsidRPr="00F2785C" w:rsidRDefault="00D44607" w:rsidP="00D4460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44607" w:rsidRPr="00F2785C" w:rsidRDefault="00C938FD" w:rsidP="00D4460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1,120,821</w:t>
            </w:r>
          </w:p>
        </w:tc>
        <w:tc>
          <w:tcPr>
            <w:tcW w:w="236" w:type="dxa"/>
          </w:tcPr>
          <w:p w:rsidR="00D44607" w:rsidRPr="00F2785C" w:rsidRDefault="00D44607" w:rsidP="00D4460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gridSpan w:val="2"/>
          </w:tcPr>
          <w:p w:rsidR="00D44607" w:rsidRPr="00F2785C" w:rsidRDefault="00D93918" w:rsidP="00D4460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3,064,863</w:t>
            </w:r>
          </w:p>
        </w:tc>
        <w:tc>
          <w:tcPr>
            <w:tcW w:w="236" w:type="dxa"/>
          </w:tcPr>
          <w:p w:rsidR="00D44607" w:rsidRPr="00F2785C" w:rsidRDefault="00D44607" w:rsidP="00D4460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gridSpan w:val="2"/>
          </w:tcPr>
          <w:p w:rsidR="00D44607" w:rsidRPr="00F2785C" w:rsidRDefault="00C938FD" w:rsidP="00D4460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3,607,335</w:t>
            </w:r>
          </w:p>
        </w:tc>
      </w:tr>
      <w:tr w:rsidR="00D44607" w:rsidRPr="005072C8" w:rsidTr="00B85EE7">
        <w:tc>
          <w:tcPr>
            <w:tcW w:w="3888" w:type="dxa"/>
          </w:tcPr>
          <w:p w:rsidR="00D44607" w:rsidRPr="005072C8" w:rsidRDefault="00D44607" w:rsidP="00D44607">
            <w:pPr>
              <w:tabs>
                <w:tab w:val="left" w:pos="80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-  กลับรายการปรับลดมูลค่าสุทธิที่คาดว่า</w:t>
            </w:r>
          </w:p>
        </w:tc>
        <w:tc>
          <w:tcPr>
            <w:tcW w:w="1188" w:type="dxa"/>
            <w:vAlign w:val="bottom"/>
          </w:tcPr>
          <w:p w:rsidR="00D44607" w:rsidRPr="00252E1B" w:rsidRDefault="00D44607" w:rsidP="00D4460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44607" w:rsidRPr="00252E1B" w:rsidRDefault="00D44607" w:rsidP="00D44607">
            <w:pPr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D44607" w:rsidRPr="00252E1B" w:rsidRDefault="00D44607" w:rsidP="00D4460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44607" w:rsidRPr="00ED3069" w:rsidRDefault="00D44607" w:rsidP="00D4460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D44607" w:rsidRPr="00252E1B" w:rsidRDefault="00D44607" w:rsidP="00D4460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44607" w:rsidRPr="00ED3069" w:rsidRDefault="00D44607" w:rsidP="00D4460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vAlign w:val="bottom"/>
          </w:tcPr>
          <w:p w:rsidR="00D44607" w:rsidRPr="00252E1B" w:rsidRDefault="00D44607" w:rsidP="00D4460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918" w:rsidRPr="005072C8" w:rsidTr="00C938FD">
        <w:tc>
          <w:tcPr>
            <w:tcW w:w="3888" w:type="dxa"/>
          </w:tcPr>
          <w:p w:rsidR="00D93918" w:rsidRPr="005072C8" w:rsidRDefault="00D93918" w:rsidP="00D93918">
            <w:pPr>
              <w:tabs>
                <w:tab w:val="left" w:pos="80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D93918" w:rsidRPr="00D93918" w:rsidRDefault="00D93918" w:rsidP="00D93918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93918">
              <w:rPr>
                <w:rFonts w:ascii="Angsana New" w:hAnsi="Angsana New"/>
                <w:sz w:val="30"/>
                <w:szCs w:val="30"/>
              </w:rPr>
              <w:t>(413)</w:t>
            </w:r>
          </w:p>
        </w:tc>
        <w:tc>
          <w:tcPr>
            <w:tcW w:w="236" w:type="dxa"/>
            <w:vAlign w:val="bottom"/>
          </w:tcPr>
          <w:p w:rsidR="00D93918" w:rsidRPr="00252E1B" w:rsidRDefault="00D93918" w:rsidP="00D93918">
            <w:pPr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D93918" w:rsidRPr="00252E1B" w:rsidRDefault="00D93918" w:rsidP="00D93918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(1,186)</w:t>
            </w:r>
          </w:p>
        </w:tc>
        <w:tc>
          <w:tcPr>
            <w:tcW w:w="236" w:type="dxa"/>
            <w:vAlign w:val="bottom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:rsidR="00D93918" w:rsidRPr="00252E1B" w:rsidRDefault="00D93918" w:rsidP="00D93918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93918">
              <w:rPr>
                <w:rFonts w:ascii="Angsana New" w:hAnsi="Angsana New"/>
                <w:sz w:val="30"/>
                <w:szCs w:val="30"/>
                <w:lang w:val="en-US"/>
              </w:rPr>
              <w:t>(1,398)</w:t>
            </w:r>
          </w:p>
        </w:tc>
        <w:tc>
          <w:tcPr>
            <w:tcW w:w="236" w:type="dxa"/>
            <w:vAlign w:val="bottom"/>
          </w:tcPr>
          <w:p w:rsidR="00D93918" w:rsidRPr="00ED3069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vAlign w:val="bottom"/>
          </w:tcPr>
          <w:p w:rsidR="00D93918" w:rsidRPr="00252E1B" w:rsidRDefault="00D93918" w:rsidP="00D93918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(2,176)</w:t>
            </w:r>
          </w:p>
        </w:tc>
      </w:tr>
      <w:tr w:rsidR="00D93918" w:rsidRPr="00ED3069" w:rsidTr="00B231B5">
        <w:tc>
          <w:tcPr>
            <w:tcW w:w="3888" w:type="dxa"/>
          </w:tcPr>
          <w:p w:rsidR="00D93918" w:rsidRPr="005072C8" w:rsidRDefault="00D93918" w:rsidP="00D939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D93918" w:rsidRPr="00F2785C" w:rsidRDefault="00D93918" w:rsidP="00D93918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b/>
                <w:bCs/>
                <w:sz w:val="30"/>
                <w:szCs w:val="30"/>
              </w:rPr>
              <w:t>875,831</w:t>
            </w:r>
          </w:p>
        </w:tc>
        <w:tc>
          <w:tcPr>
            <w:tcW w:w="236" w:type="dxa"/>
          </w:tcPr>
          <w:p w:rsidR="00D93918" w:rsidRPr="00F2785C" w:rsidRDefault="00D93918" w:rsidP="00D93918">
            <w:pPr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D93918" w:rsidRPr="00F2785C" w:rsidRDefault="00D93918" w:rsidP="00D93918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1,119,635</w:t>
            </w:r>
          </w:p>
        </w:tc>
        <w:tc>
          <w:tcPr>
            <w:tcW w:w="236" w:type="dxa"/>
          </w:tcPr>
          <w:p w:rsidR="00D93918" w:rsidRPr="00F2785C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3918" w:rsidRPr="00D93918" w:rsidRDefault="00D93918" w:rsidP="00D93918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39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3,063,465</w:t>
            </w:r>
          </w:p>
        </w:tc>
        <w:tc>
          <w:tcPr>
            <w:tcW w:w="236" w:type="dxa"/>
            <w:vAlign w:val="bottom"/>
          </w:tcPr>
          <w:p w:rsidR="00D93918" w:rsidRPr="00F2785C" w:rsidRDefault="00D93918" w:rsidP="00D9391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3918" w:rsidRPr="00F2785C" w:rsidRDefault="00D93918" w:rsidP="00D93918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3,605,159</w:t>
            </w:r>
          </w:p>
        </w:tc>
      </w:tr>
    </w:tbl>
    <w:p w:rsidR="00436040" w:rsidRPr="008F2E89" w:rsidRDefault="008F2E89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5</w:t>
      </w:r>
      <w:r w:rsidR="00436040" w:rsidRPr="00D44607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36040" w:rsidRPr="008F2E89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ที่ดิน อาคารและอุปกรณ์</w:t>
      </w:r>
    </w:p>
    <w:p w:rsidR="00436040" w:rsidRPr="008F2E89" w:rsidRDefault="00436040" w:rsidP="006B7128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C35696" w:rsidRPr="008F2E89" w:rsidRDefault="00C35696" w:rsidP="00C35696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8F2E89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8F2E89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D44607" w:rsidRPr="008F2E89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8F2E89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8F2E89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D44607" w:rsidRPr="008F2E89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Pr="008F2E89">
        <w:rPr>
          <w:rFonts w:ascii="Angsana New" w:hAnsi="Angsana New"/>
          <w:spacing w:val="-4"/>
          <w:sz w:val="30"/>
          <w:szCs w:val="30"/>
        </w:rPr>
        <w:t xml:space="preserve"> </w:t>
      </w:r>
      <w:r w:rsidRPr="008F2E89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D44607" w:rsidRPr="008F2E89" w:rsidRDefault="00D44607" w:rsidP="00D44607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69"/>
        <w:gridCol w:w="270"/>
        <w:gridCol w:w="1081"/>
        <w:gridCol w:w="270"/>
        <w:gridCol w:w="1171"/>
        <w:gridCol w:w="270"/>
        <w:gridCol w:w="1206"/>
      </w:tblGrid>
      <w:tr w:rsidR="00D44607" w:rsidRPr="008F2E89" w:rsidTr="00C938FD">
        <w:tc>
          <w:tcPr>
            <w:tcW w:w="2079" w:type="pct"/>
          </w:tcPr>
          <w:p w:rsidR="00D44607" w:rsidRPr="008F2E89" w:rsidRDefault="00D44607" w:rsidP="00C938F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F2E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F2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8F2E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54" w:type="pct"/>
            <w:gridSpan w:val="3"/>
          </w:tcPr>
          <w:p w:rsidR="00D44607" w:rsidRPr="008F2E89" w:rsidRDefault="00D44607" w:rsidP="00C938FD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E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145" w:type="pct"/>
          </w:tcPr>
          <w:p w:rsidR="00D44607" w:rsidRPr="008F2E89" w:rsidRDefault="00D44607" w:rsidP="00C938FD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:rsidR="00D44607" w:rsidRPr="008F2E89" w:rsidRDefault="00D44607" w:rsidP="00C938FD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E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</w:tr>
      <w:tr w:rsidR="00D44607" w:rsidRPr="00D31101" w:rsidTr="00C938FD">
        <w:tc>
          <w:tcPr>
            <w:tcW w:w="2079" w:type="pct"/>
          </w:tcPr>
          <w:p w:rsidR="00D44607" w:rsidRPr="00D31101" w:rsidRDefault="00D44607" w:rsidP="00C938FD">
            <w:pPr>
              <w:spacing w:line="240" w:lineRule="auto"/>
              <w:ind w:left="252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5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5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5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44607" w:rsidRPr="00D31101" w:rsidTr="00C938FD">
        <w:tc>
          <w:tcPr>
            <w:tcW w:w="2079" w:type="pct"/>
          </w:tcPr>
          <w:p w:rsidR="00D44607" w:rsidRPr="00D31101" w:rsidRDefault="00D44607" w:rsidP="00C938FD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5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5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5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D44607" w:rsidRPr="00D31101" w:rsidTr="00C938FD">
        <w:tc>
          <w:tcPr>
            <w:tcW w:w="2079" w:type="pct"/>
          </w:tcPr>
          <w:p w:rsidR="00D44607" w:rsidRPr="00D31101" w:rsidRDefault="00D44607" w:rsidP="00C938FD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5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44607" w:rsidRPr="00D31101" w:rsidTr="00C938FD">
        <w:tc>
          <w:tcPr>
            <w:tcW w:w="2079" w:type="pct"/>
          </w:tcPr>
          <w:p w:rsidR="00D44607" w:rsidRPr="00D31101" w:rsidRDefault="00D44607" w:rsidP="00C938FD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1" w:type="pct"/>
            <w:gridSpan w:val="7"/>
          </w:tcPr>
          <w:p w:rsidR="00D44607" w:rsidRPr="00D31101" w:rsidRDefault="00D44607" w:rsidP="00C938F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718B" w:rsidRPr="00D31101" w:rsidTr="00C938FD">
        <w:tc>
          <w:tcPr>
            <w:tcW w:w="2079" w:type="pct"/>
          </w:tcPr>
          <w:p w:rsidR="0093718B" w:rsidRPr="00D31101" w:rsidRDefault="0093718B" w:rsidP="0093718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28" w:type="pct"/>
          </w:tcPr>
          <w:p w:rsidR="0093718B" w:rsidRPr="0093718B" w:rsidRDefault="0093718B" w:rsidP="0093718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1,210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68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93718B" w:rsidRPr="0093718B" w:rsidRDefault="0093718B" w:rsidP="00D4037C">
            <w:pPr>
              <w:tabs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93718B" w:rsidRPr="00D31101" w:rsidRDefault="0093718B" w:rsidP="0093718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19,104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68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93718B" w:rsidRPr="0093718B" w:rsidRDefault="0093718B" w:rsidP="00D4037C">
            <w:pPr>
              <w:tabs>
                <w:tab w:val="decimal" w:pos="695"/>
              </w:tabs>
              <w:spacing w:line="240" w:lineRule="atLeast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93718B" w:rsidRPr="00D31101" w:rsidTr="003A2A1F">
        <w:tc>
          <w:tcPr>
            <w:tcW w:w="2079" w:type="pct"/>
          </w:tcPr>
          <w:p w:rsidR="0093718B" w:rsidRPr="00D31101" w:rsidRDefault="0093718B" w:rsidP="0093718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28" w:type="pct"/>
          </w:tcPr>
          <w:p w:rsidR="0093718B" w:rsidRPr="0093718B" w:rsidRDefault="0093718B" w:rsidP="0093718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17,314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93718B" w:rsidRPr="0093718B" w:rsidRDefault="0093718B" w:rsidP="00D4037C">
            <w:pPr>
              <w:tabs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93718B" w:rsidRPr="00D31101" w:rsidRDefault="0093718B" w:rsidP="0093718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49,857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vAlign w:val="center"/>
          </w:tcPr>
          <w:p w:rsidR="0093718B" w:rsidRPr="0093718B" w:rsidRDefault="0093718B" w:rsidP="00D4037C">
            <w:pPr>
              <w:tabs>
                <w:tab w:val="decimal" w:pos="695"/>
              </w:tabs>
              <w:spacing w:line="240" w:lineRule="atLeast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93718B" w:rsidRPr="00D31101" w:rsidTr="00C938FD">
        <w:tc>
          <w:tcPr>
            <w:tcW w:w="2079" w:type="pct"/>
          </w:tcPr>
          <w:p w:rsidR="0093718B" w:rsidRPr="00D31101" w:rsidRDefault="0093718B" w:rsidP="0093718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8" w:type="pct"/>
          </w:tcPr>
          <w:p w:rsidR="0093718B" w:rsidRPr="0093718B" w:rsidRDefault="0093718B" w:rsidP="0093718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112,815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93718B" w:rsidRPr="0093718B" w:rsidRDefault="0093718B" w:rsidP="00D4037C">
            <w:pPr>
              <w:tabs>
                <w:tab w:val="decimal" w:pos="86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(8</w:t>
            </w:r>
            <w:r w:rsidR="00D4037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896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93718B" w:rsidRPr="00D31101" w:rsidRDefault="0093718B" w:rsidP="0093718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148,262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93718B" w:rsidRPr="0093718B" w:rsidRDefault="0093718B" w:rsidP="0093718B">
            <w:pPr>
              <w:tabs>
                <w:tab w:val="decimal" w:pos="69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(2,977)</w:t>
            </w:r>
          </w:p>
        </w:tc>
      </w:tr>
      <w:tr w:rsidR="0093718B" w:rsidRPr="00D31101" w:rsidTr="00C938FD">
        <w:tc>
          <w:tcPr>
            <w:tcW w:w="2079" w:type="pct"/>
          </w:tcPr>
          <w:p w:rsidR="0093718B" w:rsidRPr="00D31101" w:rsidRDefault="0093718B" w:rsidP="0093718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8" w:type="pct"/>
          </w:tcPr>
          <w:p w:rsidR="0093718B" w:rsidRPr="0093718B" w:rsidRDefault="0093718B" w:rsidP="0093718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1,151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93718B" w:rsidRPr="0093718B" w:rsidRDefault="0093718B" w:rsidP="00D4037C">
            <w:pPr>
              <w:tabs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93718B" w:rsidRPr="00D31101" w:rsidRDefault="0093718B" w:rsidP="0093718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93718B" w:rsidRPr="0093718B" w:rsidRDefault="0093718B" w:rsidP="00D4037C">
            <w:pPr>
              <w:tabs>
                <w:tab w:val="decimal" w:pos="695"/>
              </w:tabs>
              <w:spacing w:line="240" w:lineRule="atLeast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93718B" w:rsidRPr="00D31101" w:rsidTr="00C938FD">
        <w:tc>
          <w:tcPr>
            <w:tcW w:w="2079" w:type="pct"/>
          </w:tcPr>
          <w:p w:rsidR="0093718B" w:rsidRPr="00D31101" w:rsidRDefault="0093718B" w:rsidP="0093718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8" w:type="pct"/>
          </w:tcPr>
          <w:p w:rsidR="0093718B" w:rsidRPr="0093718B" w:rsidRDefault="0093718B" w:rsidP="0093718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1,916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93718B" w:rsidRPr="0093718B" w:rsidRDefault="0093718B" w:rsidP="00D4037C">
            <w:pPr>
              <w:tabs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93718B" w:rsidRPr="00D31101" w:rsidRDefault="0093718B" w:rsidP="0093718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2,850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93718B" w:rsidRPr="0093718B" w:rsidRDefault="0093718B" w:rsidP="00D4037C">
            <w:pPr>
              <w:tabs>
                <w:tab w:val="decimal" w:pos="695"/>
              </w:tabs>
              <w:spacing w:line="240" w:lineRule="atLeast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93718B" w:rsidRPr="00D31101" w:rsidTr="00C938FD">
        <w:tc>
          <w:tcPr>
            <w:tcW w:w="2079" w:type="pct"/>
          </w:tcPr>
          <w:p w:rsidR="0093718B" w:rsidRPr="00D31101" w:rsidRDefault="0093718B" w:rsidP="0093718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28" w:type="pct"/>
          </w:tcPr>
          <w:p w:rsidR="0093718B" w:rsidRPr="0093718B" w:rsidRDefault="0093718B" w:rsidP="0093718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(765)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93718B" w:rsidRPr="0093718B" w:rsidRDefault="0093718B" w:rsidP="00D4037C">
            <w:pPr>
              <w:tabs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93718B" w:rsidRPr="00D31101" w:rsidRDefault="0093718B" w:rsidP="0093718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6,438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93718B" w:rsidRPr="0093718B" w:rsidRDefault="0093718B" w:rsidP="00D4037C">
            <w:pPr>
              <w:tabs>
                <w:tab w:val="decimal" w:pos="695"/>
              </w:tabs>
              <w:spacing w:line="240" w:lineRule="atLeast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93718B" w:rsidRPr="00D31101" w:rsidTr="00C938FD">
        <w:tc>
          <w:tcPr>
            <w:tcW w:w="2079" w:type="pct"/>
          </w:tcPr>
          <w:p w:rsidR="0093718B" w:rsidRPr="00D31101" w:rsidRDefault="0093718B" w:rsidP="0093718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93718B" w:rsidRPr="0093718B" w:rsidRDefault="0093718B" w:rsidP="0093718B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(3,547)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93718B" w:rsidRPr="0093718B" w:rsidRDefault="0093718B" w:rsidP="00D4037C">
            <w:pPr>
              <w:tabs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93718B" w:rsidRPr="00D31101" w:rsidRDefault="0093718B" w:rsidP="0093718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(24,037)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93718B" w:rsidRPr="0093718B" w:rsidRDefault="0093718B" w:rsidP="00D4037C">
            <w:pPr>
              <w:tabs>
                <w:tab w:val="decimal" w:pos="695"/>
              </w:tabs>
              <w:spacing w:line="240" w:lineRule="atLeast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93718B" w:rsidRPr="00D31101" w:rsidTr="00C938FD">
        <w:tc>
          <w:tcPr>
            <w:tcW w:w="2079" w:type="pct"/>
          </w:tcPr>
          <w:p w:rsidR="0093718B" w:rsidRPr="00D31101" w:rsidRDefault="0093718B" w:rsidP="0093718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93718B" w:rsidRPr="00D31101" w:rsidRDefault="0093718B" w:rsidP="0093718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130,094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93718B" w:rsidRPr="0004479F" w:rsidRDefault="0093718B" w:rsidP="0093718B">
            <w:pPr>
              <w:tabs>
                <w:tab w:val="decimal" w:pos="810"/>
              </w:tabs>
              <w:spacing w:line="240" w:lineRule="atLeas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</w:t>
            </w:r>
            <w:r w:rsidRPr="009371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D403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9371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93718B" w:rsidRPr="00D31101" w:rsidRDefault="0093718B" w:rsidP="0093718B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203,083</w:t>
            </w:r>
          </w:p>
        </w:tc>
        <w:tc>
          <w:tcPr>
            <w:tcW w:w="145" w:type="pct"/>
          </w:tcPr>
          <w:p w:rsidR="0093718B" w:rsidRPr="00D31101" w:rsidRDefault="0093718B" w:rsidP="0093718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93718B" w:rsidRPr="00C9062B" w:rsidRDefault="0093718B" w:rsidP="0093718B">
            <w:pPr>
              <w:tabs>
                <w:tab w:val="decimal" w:pos="69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(2,977)</w:t>
            </w:r>
          </w:p>
        </w:tc>
      </w:tr>
    </w:tbl>
    <w:p w:rsidR="00D44607" w:rsidRPr="008F2E89" w:rsidRDefault="00D44607" w:rsidP="00D44607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:rsidR="00436040" w:rsidRPr="008F2E89" w:rsidRDefault="008F2E89" w:rsidP="0085495D">
      <w:pPr>
        <w:tabs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85495D" w:rsidRPr="008F2E89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436040" w:rsidRPr="008F2E89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เจ้าหนี้การค้า</w:t>
      </w:r>
    </w:p>
    <w:p w:rsidR="000F1D01" w:rsidRPr="008F2E89" w:rsidRDefault="000F1D01" w:rsidP="000F1D01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8"/>
        <w:gridCol w:w="1350"/>
        <w:gridCol w:w="1170"/>
        <w:gridCol w:w="270"/>
        <w:gridCol w:w="1170"/>
      </w:tblGrid>
      <w:tr w:rsidR="00CC7FA5" w:rsidRPr="008F2E89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8F2E89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8F2E89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8F2E89" w:rsidRDefault="00553670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2E8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D44607" w:rsidRPr="008F2E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8F2E89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8F2E89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E89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 w:rsidRPr="008F2E8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151864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E4338"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62</w:t>
            </w:r>
          </w:p>
        </w:tc>
      </w:tr>
      <w:tr w:rsidR="00CC7FA5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718B" w:rsidRPr="005072C8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93718B" w:rsidRPr="005072C8" w:rsidRDefault="0093718B" w:rsidP="0093718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93718B" w:rsidRPr="005072C8" w:rsidRDefault="00722CC2" w:rsidP="0093718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</w:tcPr>
          <w:p w:rsidR="0093718B" w:rsidRPr="0093718B" w:rsidRDefault="0093718B" w:rsidP="005F06F1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3718B" w:rsidRPr="005072C8" w:rsidRDefault="0093718B" w:rsidP="0093718B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3718B" w:rsidRPr="005072C8" w:rsidRDefault="0093718B" w:rsidP="0093718B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1,579</w:t>
            </w:r>
          </w:p>
        </w:tc>
      </w:tr>
      <w:tr w:rsidR="0093718B" w:rsidRPr="005072C8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93718B" w:rsidRPr="005072C8" w:rsidRDefault="0093718B" w:rsidP="0093718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350" w:type="dxa"/>
          </w:tcPr>
          <w:p w:rsidR="0093718B" w:rsidRPr="005072C8" w:rsidRDefault="0093718B" w:rsidP="0093718B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3718B" w:rsidRPr="0093718B" w:rsidRDefault="0093718B" w:rsidP="0093718B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121,92</w:t>
            </w:r>
            <w:r w:rsidR="008549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93718B" w:rsidRPr="005072C8" w:rsidRDefault="0093718B" w:rsidP="0093718B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3718B" w:rsidRPr="005072C8" w:rsidRDefault="0093718B" w:rsidP="0093718B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226,384</w:t>
            </w:r>
          </w:p>
        </w:tc>
      </w:tr>
      <w:tr w:rsidR="0093718B" w:rsidRPr="005072C8" w:rsidTr="007F69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93718B" w:rsidRPr="005072C8" w:rsidRDefault="0093718B" w:rsidP="0093718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93718B" w:rsidRPr="005072C8" w:rsidRDefault="0093718B" w:rsidP="0093718B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3718B" w:rsidRPr="0093718B" w:rsidRDefault="0093718B" w:rsidP="0093718B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121,92</w:t>
            </w:r>
            <w:r w:rsidR="008549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93718B" w:rsidRPr="005072C8" w:rsidRDefault="0093718B" w:rsidP="0093718B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3718B" w:rsidRPr="005072C8" w:rsidRDefault="0093718B" w:rsidP="0093718B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227,963</w:t>
            </w:r>
          </w:p>
        </w:tc>
      </w:tr>
      <w:tr w:rsidR="0093718B" w:rsidRPr="00D44607" w:rsidTr="007F69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93718B" w:rsidRPr="00D44607" w:rsidRDefault="0093718B" w:rsidP="0093718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93718B" w:rsidRPr="00D44607" w:rsidRDefault="0093718B" w:rsidP="0093718B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3718B" w:rsidRPr="00D44607" w:rsidRDefault="0093718B" w:rsidP="0093718B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:rsidR="0093718B" w:rsidRPr="00D44607" w:rsidRDefault="0093718B" w:rsidP="0093718B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3718B" w:rsidRPr="00D44607" w:rsidRDefault="0093718B" w:rsidP="0093718B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93718B" w:rsidRPr="005072C8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93718B" w:rsidRPr="005072C8" w:rsidRDefault="0093718B" w:rsidP="0093718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:rsidR="0093718B" w:rsidRPr="005072C8" w:rsidRDefault="0093718B" w:rsidP="0093718B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3718B" w:rsidRPr="0093718B" w:rsidRDefault="0093718B" w:rsidP="0093718B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sz w:val="30"/>
                <w:szCs w:val="30"/>
                <w:lang w:val="en-US"/>
              </w:rPr>
              <w:t>121,92</w:t>
            </w:r>
            <w:r w:rsidR="008549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93718B" w:rsidRPr="005072C8" w:rsidRDefault="0093718B" w:rsidP="0093718B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3718B" w:rsidRPr="005072C8" w:rsidRDefault="0093718B" w:rsidP="0093718B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227,963</w:t>
            </w:r>
          </w:p>
        </w:tc>
      </w:tr>
      <w:tr w:rsidR="0093718B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93718B" w:rsidRPr="005072C8" w:rsidRDefault="0093718B" w:rsidP="0093718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93718B" w:rsidRPr="005072C8" w:rsidRDefault="0093718B" w:rsidP="0093718B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3718B" w:rsidRPr="0093718B" w:rsidRDefault="0093718B" w:rsidP="0093718B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71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121,92</w:t>
            </w:r>
            <w:r w:rsidR="008549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93718B" w:rsidRPr="005072C8" w:rsidRDefault="0093718B" w:rsidP="0093718B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3718B" w:rsidRPr="005072C8" w:rsidRDefault="0093718B" w:rsidP="0093718B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227,963</w:t>
            </w:r>
          </w:p>
        </w:tc>
      </w:tr>
    </w:tbl>
    <w:p w:rsidR="002957A5" w:rsidRPr="00D44607" w:rsidRDefault="002957A5" w:rsidP="006251AD">
      <w:pPr>
        <w:spacing w:line="240" w:lineRule="auto"/>
        <w:ind w:left="522"/>
        <w:jc w:val="thaiDistribute"/>
        <w:rPr>
          <w:rFonts w:ascii="Angsana New" w:hAnsi="Angsana New"/>
          <w:sz w:val="16"/>
          <w:szCs w:val="16"/>
        </w:rPr>
      </w:pPr>
    </w:p>
    <w:p w:rsidR="0085495D" w:rsidRDefault="0085495D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:rsidR="0085495D" w:rsidRDefault="0085495D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928D3" w:rsidRPr="007830DE" w:rsidRDefault="008F2E89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7</w:t>
      </w:r>
      <w:r w:rsidR="00A928D3" w:rsidRPr="007830DE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A928D3" w:rsidRPr="007830DE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ส่วนงาน</w:t>
      </w:r>
      <w:r w:rsidR="00E437E6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ดำเนินงาน</w:t>
      </w:r>
      <w:r w:rsidR="00C3678F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และ</w:t>
      </w:r>
      <w:r w:rsidR="0088301C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การจำแนกรายได้</w:t>
      </w:r>
    </w:p>
    <w:p w:rsidR="0092377A" w:rsidRPr="00D44607" w:rsidRDefault="0092377A" w:rsidP="0044004D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650CA" w:rsidRPr="00F17CD2" w:rsidRDefault="00E278FA" w:rsidP="0044004D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17CD2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B92D4F" w:rsidRPr="00F17CD2">
        <w:rPr>
          <w:rFonts w:asciiTheme="majorBidi" w:hAnsiTheme="majorBidi" w:cstheme="majorBidi"/>
          <w:sz w:val="30"/>
          <w:szCs w:val="30"/>
          <w:cs/>
        </w:rPr>
        <w:t>สอง</w:t>
      </w:r>
      <w:r w:rsidRPr="00F17CD2">
        <w:rPr>
          <w:rFonts w:asciiTheme="majorBidi" w:hAnsiTheme="majorBidi" w:cstheme="majorBidi"/>
          <w:sz w:val="30"/>
          <w:szCs w:val="30"/>
          <w:cs/>
        </w:rPr>
        <w:t>ส่วนงานที่รายงาน</w:t>
      </w:r>
      <w:r w:rsidRPr="00F17CD2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F17CD2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="008C51A6" w:rsidRPr="00F17CD2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F17CD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278FA" w:rsidRPr="00D44607" w:rsidRDefault="00E278FA" w:rsidP="0044004D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:rsidR="00E278FA" w:rsidRPr="00F17CD2" w:rsidRDefault="00E278FA" w:rsidP="00E278FA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7C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F17CD2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17CD2">
        <w:rPr>
          <w:rFonts w:asciiTheme="majorBidi" w:hAnsiTheme="majorBidi" w:cstheme="majorBidi"/>
          <w:sz w:val="30"/>
          <w:szCs w:val="30"/>
          <w:cs/>
        </w:rPr>
        <w:tab/>
      </w:r>
      <w:r w:rsidRPr="00F17CD2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:rsidR="00E278FA" w:rsidRPr="00F17CD2" w:rsidRDefault="00E278FA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7C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F17CD2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F17CD2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F17CD2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:rsidR="00B92D4F" w:rsidRPr="00D44607" w:rsidRDefault="00B92D4F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C1896" w:rsidRPr="00F17CD2" w:rsidRDefault="00EC1896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7CD2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:rsidR="00EC1896" w:rsidRPr="00D44607" w:rsidRDefault="00EC1896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B92D4F" w:rsidRDefault="00B92D4F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="00EC1896" w:rsidRPr="00F17C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และการจำแนกรายได้</w:t>
      </w:r>
    </w:p>
    <w:p w:rsidR="00D44607" w:rsidRPr="00D44607" w:rsidRDefault="00D44607" w:rsidP="00D44607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D44607" w:rsidRPr="00A52F87" w:rsidTr="00C938FD">
        <w:trPr>
          <w:trHeight w:val="403"/>
        </w:trPr>
        <w:tc>
          <w:tcPr>
            <w:tcW w:w="2430" w:type="dxa"/>
            <w:vMerge w:val="restart"/>
          </w:tcPr>
          <w:p w:rsidR="00D44607" w:rsidRPr="00A52F87" w:rsidRDefault="00D44607" w:rsidP="00C938F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52F87">
              <w:rPr>
                <w:rFonts w:ascii="Angsana New" w:hAnsi="Angsana New"/>
                <w:sz w:val="30"/>
                <w:szCs w:val="30"/>
              </w:rPr>
              <w:br w:type="page"/>
            </w:r>
            <w:r w:rsidRPr="00A52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52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52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D44607" w:rsidRPr="00A52F87" w:rsidRDefault="00D44607" w:rsidP="00C938F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52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 </w:t>
            </w:r>
            <w:r w:rsidRPr="00A52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52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  <w:gridSpan w:val="3"/>
          </w:tcPr>
          <w:p w:rsidR="00D44607" w:rsidRPr="00A52F87" w:rsidRDefault="00D44607" w:rsidP="00C938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A52F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D44607" w:rsidRPr="00A52F87" w:rsidRDefault="00D44607" w:rsidP="00C938F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D44607" w:rsidRPr="00A52F87" w:rsidRDefault="00D44607" w:rsidP="00C938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A52F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D44607" w:rsidRPr="00A52F87" w:rsidRDefault="00D44607" w:rsidP="00C938F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D44607" w:rsidRPr="00A52F87" w:rsidRDefault="00D44607" w:rsidP="00C938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44607" w:rsidRPr="00A52F87" w:rsidTr="00C938FD">
        <w:trPr>
          <w:trHeight w:val="403"/>
        </w:trPr>
        <w:tc>
          <w:tcPr>
            <w:tcW w:w="2430" w:type="dxa"/>
            <w:vMerge/>
          </w:tcPr>
          <w:p w:rsidR="00D44607" w:rsidRPr="00A52F87" w:rsidRDefault="00D44607" w:rsidP="00D4460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D44607" w:rsidRPr="00A52F87" w:rsidRDefault="00D44607" w:rsidP="00D446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:rsidR="00D44607" w:rsidRPr="00A52F87" w:rsidRDefault="00D44607" w:rsidP="00D446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44607" w:rsidRPr="00A52F87" w:rsidRDefault="00D44607" w:rsidP="00D446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:rsidR="00D44607" w:rsidRPr="00A52F87" w:rsidRDefault="00D44607" w:rsidP="00D446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44607" w:rsidRPr="00A52F87" w:rsidRDefault="00D44607" w:rsidP="00D446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:rsidR="00D44607" w:rsidRPr="00A52F87" w:rsidRDefault="00D44607" w:rsidP="00D446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44607" w:rsidRPr="00A52F87" w:rsidRDefault="00D44607" w:rsidP="00D446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:rsidR="00D44607" w:rsidRPr="00A52F87" w:rsidRDefault="00D44607" w:rsidP="00D446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44607" w:rsidRPr="00A52F87" w:rsidRDefault="00D44607" w:rsidP="00D446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:rsidR="00D44607" w:rsidRPr="00A52F87" w:rsidRDefault="00D44607" w:rsidP="00D446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44607" w:rsidRPr="00A52F87" w:rsidRDefault="00D44607" w:rsidP="00D446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</w:tr>
      <w:tr w:rsidR="00D44607" w:rsidRPr="007B34F6" w:rsidTr="00C938FD">
        <w:tc>
          <w:tcPr>
            <w:tcW w:w="2430" w:type="dxa"/>
          </w:tcPr>
          <w:p w:rsidR="00D44607" w:rsidRPr="00A52F87" w:rsidRDefault="00D44607" w:rsidP="00D4460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290" w:type="dxa"/>
            <w:gridSpan w:val="11"/>
          </w:tcPr>
          <w:p w:rsidR="00D44607" w:rsidRPr="007B34F6" w:rsidRDefault="00D44607" w:rsidP="00D4460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52F8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97B01" w:rsidRPr="009A2EF6" w:rsidTr="00C938FD">
        <w:tc>
          <w:tcPr>
            <w:tcW w:w="2430" w:type="dxa"/>
          </w:tcPr>
          <w:p w:rsidR="00E97B01" w:rsidRPr="007B34F6" w:rsidRDefault="00E97B01" w:rsidP="00E97B0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4F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:rsidR="00E97B01" w:rsidRPr="00E97B01" w:rsidRDefault="00E97B01" w:rsidP="00E97B01">
            <w:pPr>
              <w:tabs>
                <w:tab w:val="decimal" w:pos="774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B01">
              <w:rPr>
                <w:rFonts w:ascii="Angsana New" w:hAnsi="Angsana New"/>
                <w:sz w:val="30"/>
                <w:szCs w:val="30"/>
              </w:rPr>
              <w:t>597,245</w:t>
            </w:r>
          </w:p>
        </w:tc>
        <w:tc>
          <w:tcPr>
            <w:tcW w:w="270" w:type="dxa"/>
          </w:tcPr>
          <w:p w:rsidR="00E97B01" w:rsidRPr="000F53D9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52F">
              <w:rPr>
                <w:rFonts w:ascii="Angsana New" w:hAnsi="Angsana New"/>
                <w:sz w:val="30"/>
                <w:szCs w:val="30"/>
              </w:rPr>
              <w:t>793,810</w:t>
            </w:r>
          </w:p>
        </w:tc>
        <w:tc>
          <w:tcPr>
            <w:tcW w:w="270" w:type="dxa"/>
          </w:tcPr>
          <w:p w:rsidR="00E97B01" w:rsidRPr="000F53D9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E97B01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B01">
              <w:rPr>
                <w:rFonts w:ascii="Angsana New" w:hAnsi="Angsana New"/>
                <w:sz w:val="30"/>
                <w:szCs w:val="30"/>
              </w:rPr>
              <w:t>454,558</w:t>
            </w:r>
          </w:p>
        </w:tc>
        <w:tc>
          <w:tcPr>
            <w:tcW w:w="270" w:type="dxa"/>
          </w:tcPr>
          <w:p w:rsidR="00E97B01" w:rsidRPr="00F65232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52F">
              <w:rPr>
                <w:rFonts w:ascii="Angsana New" w:hAnsi="Angsana New"/>
                <w:sz w:val="30"/>
                <w:szCs w:val="30"/>
              </w:rPr>
              <w:t>515,918</w:t>
            </w:r>
          </w:p>
        </w:tc>
        <w:tc>
          <w:tcPr>
            <w:tcW w:w="270" w:type="dxa"/>
          </w:tcPr>
          <w:p w:rsidR="00E97B01" w:rsidRPr="000F53D9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E97B01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B01">
              <w:rPr>
                <w:rFonts w:ascii="Angsana New" w:hAnsi="Angsana New"/>
                <w:sz w:val="30"/>
                <w:szCs w:val="30"/>
              </w:rPr>
              <w:t>1,051,803</w:t>
            </w:r>
          </w:p>
        </w:tc>
        <w:tc>
          <w:tcPr>
            <w:tcW w:w="270" w:type="dxa"/>
          </w:tcPr>
          <w:p w:rsidR="00E97B01" w:rsidRPr="00F65232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52F">
              <w:rPr>
                <w:rFonts w:ascii="Angsana New" w:hAnsi="Angsana New"/>
                <w:sz w:val="30"/>
                <w:szCs w:val="30"/>
              </w:rPr>
              <w:t>1,309,728</w:t>
            </w:r>
          </w:p>
        </w:tc>
      </w:tr>
      <w:tr w:rsidR="00E97B01" w:rsidRPr="009A2EF6" w:rsidTr="00C938FD">
        <w:tc>
          <w:tcPr>
            <w:tcW w:w="2430" w:type="dxa"/>
          </w:tcPr>
          <w:p w:rsidR="00E97B01" w:rsidRPr="007B34F6" w:rsidRDefault="00E97B01" w:rsidP="00E97B01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97B01" w:rsidRPr="00E97B01" w:rsidRDefault="00E97B01" w:rsidP="00E97B01">
            <w:pPr>
              <w:tabs>
                <w:tab w:val="decimal" w:pos="774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B01">
              <w:rPr>
                <w:rFonts w:ascii="Angsana New" w:hAnsi="Angsana New"/>
                <w:b/>
                <w:bCs/>
                <w:sz w:val="30"/>
                <w:szCs w:val="30"/>
              </w:rPr>
              <w:t>114,673</w:t>
            </w:r>
          </w:p>
        </w:tc>
        <w:tc>
          <w:tcPr>
            <w:tcW w:w="270" w:type="dxa"/>
          </w:tcPr>
          <w:p w:rsidR="00E97B01" w:rsidRPr="001E54B0" w:rsidRDefault="00E97B01" w:rsidP="00E97B01">
            <w:pPr>
              <w:tabs>
                <w:tab w:val="decimal" w:pos="792"/>
                <w:tab w:val="decimal" w:pos="846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52F">
              <w:rPr>
                <w:rFonts w:ascii="Angsana New" w:hAnsi="Angsana New"/>
                <w:b/>
                <w:bCs/>
                <w:sz w:val="30"/>
                <w:szCs w:val="30"/>
              </w:rPr>
              <w:t>150,013</w:t>
            </w:r>
          </w:p>
        </w:tc>
        <w:tc>
          <w:tcPr>
            <w:tcW w:w="270" w:type="dxa"/>
          </w:tcPr>
          <w:p w:rsidR="00E97B01" w:rsidRPr="001E54B0" w:rsidRDefault="00E97B01" w:rsidP="00E97B01">
            <w:pPr>
              <w:tabs>
                <w:tab w:val="decimal" w:pos="792"/>
                <w:tab w:val="decimal" w:pos="846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97B01" w:rsidRPr="00E97B01" w:rsidRDefault="00E97B01" w:rsidP="00E97B01">
            <w:pPr>
              <w:tabs>
                <w:tab w:val="decimal" w:pos="774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B01">
              <w:rPr>
                <w:rFonts w:ascii="Angsana New" w:hAnsi="Angsana New"/>
                <w:b/>
                <w:bCs/>
                <w:sz w:val="30"/>
                <w:szCs w:val="30"/>
              </w:rPr>
              <w:t>61,29</w:t>
            </w:r>
            <w:r w:rsidR="0085495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97B01" w:rsidRPr="001E54B0" w:rsidRDefault="00E97B01" w:rsidP="00E97B01">
            <w:pPr>
              <w:tabs>
                <w:tab w:val="decimal" w:pos="792"/>
                <w:tab w:val="decimal" w:pos="846"/>
              </w:tabs>
              <w:spacing w:line="240" w:lineRule="auto"/>
              <w:ind w:left="-5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52F">
              <w:rPr>
                <w:rFonts w:ascii="Angsana New" w:hAnsi="Angsana New"/>
                <w:b/>
                <w:bCs/>
                <w:sz w:val="30"/>
                <w:szCs w:val="30"/>
              </w:rPr>
              <w:t>40,080</w:t>
            </w:r>
          </w:p>
        </w:tc>
        <w:tc>
          <w:tcPr>
            <w:tcW w:w="270" w:type="dxa"/>
          </w:tcPr>
          <w:p w:rsidR="00E97B01" w:rsidRPr="001E54B0" w:rsidRDefault="00E97B01" w:rsidP="00E97B01">
            <w:pPr>
              <w:tabs>
                <w:tab w:val="decimal" w:pos="792"/>
                <w:tab w:val="decimal" w:pos="846"/>
              </w:tabs>
              <w:spacing w:line="240" w:lineRule="auto"/>
              <w:ind w:left="-5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97B01" w:rsidRPr="00E97B01" w:rsidRDefault="00E97B01" w:rsidP="00E97B01">
            <w:pPr>
              <w:tabs>
                <w:tab w:val="decimal" w:pos="774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B01">
              <w:rPr>
                <w:rFonts w:ascii="Angsana New" w:hAnsi="Angsana New"/>
                <w:b/>
                <w:bCs/>
                <w:sz w:val="30"/>
                <w:szCs w:val="30"/>
              </w:rPr>
              <w:t>175,972</w:t>
            </w:r>
          </w:p>
        </w:tc>
        <w:tc>
          <w:tcPr>
            <w:tcW w:w="270" w:type="dxa"/>
          </w:tcPr>
          <w:p w:rsidR="00E97B01" w:rsidRPr="001E54B0" w:rsidRDefault="00E97B01" w:rsidP="00E97B01">
            <w:pPr>
              <w:tabs>
                <w:tab w:val="decimal" w:pos="691"/>
                <w:tab w:val="decimal" w:pos="846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168">
              <w:rPr>
                <w:rFonts w:ascii="Angsana New" w:hAnsi="Angsana New"/>
                <w:b/>
                <w:bCs/>
                <w:sz w:val="30"/>
                <w:szCs w:val="30"/>
              </w:rPr>
              <w:t>190,093</w:t>
            </w:r>
          </w:p>
        </w:tc>
      </w:tr>
      <w:tr w:rsidR="00E97B01" w:rsidRPr="000F53D9" w:rsidTr="00C938FD">
        <w:tc>
          <w:tcPr>
            <w:tcW w:w="2430" w:type="dxa"/>
          </w:tcPr>
          <w:p w:rsidR="00E97B01" w:rsidRPr="000F53D9" w:rsidRDefault="00E97B01" w:rsidP="00E97B01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97B01" w:rsidRPr="000F53D9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0F53D9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97B01" w:rsidRPr="000F53D9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0F53D9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97B01" w:rsidRPr="000F53D9" w:rsidRDefault="00E97B01" w:rsidP="00E97B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0F53D9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97B01" w:rsidRPr="000F53D9" w:rsidRDefault="00E97B01" w:rsidP="00E97B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0F53D9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97B01" w:rsidRPr="000F53D9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0F53D9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97B01" w:rsidRPr="000F53D9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7B01" w:rsidRPr="000F53D9" w:rsidTr="00C938FD">
        <w:tc>
          <w:tcPr>
            <w:tcW w:w="2430" w:type="dxa"/>
          </w:tcPr>
          <w:p w:rsidR="00E97B01" w:rsidRPr="00DE75BE" w:rsidRDefault="00E97B01" w:rsidP="00E97B01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E75BE">
              <w:rPr>
                <w:rFonts w:ascii="Angsana New" w:hAnsi="Angsana New" w:hint="cs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5A4389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B01">
              <w:rPr>
                <w:rFonts w:ascii="Angsana New" w:hAnsi="Angsana New"/>
                <w:sz w:val="30"/>
                <w:szCs w:val="30"/>
              </w:rPr>
              <w:t>60,47</w:t>
            </w:r>
            <w:r w:rsidR="005A438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01B2">
              <w:rPr>
                <w:rFonts w:ascii="Angsana New" w:hAnsi="Angsana New"/>
                <w:sz w:val="30"/>
                <w:szCs w:val="30"/>
              </w:rPr>
              <w:t>41,844</w:t>
            </w:r>
          </w:p>
        </w:tc>
      </w:tr>
      <w:tr w:rsidR="00E97B01" w:rsidRPr="000F53D9" w:rsidTr="00C938FD">
        <w:tc>
          <w:tcPr>
            <w:tcW w:w="2430" w:type="dxa"/>
          </w:tcPr>
          <w:p w:rsidR="00E97B01" w:rsidRPr="00DE75BE" w:rsidRDefault="00E97B01" w:rsidP="00E97B01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E97B01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B01">
              <w:rPr>
                <w:rFonts w:ascii="Angsana New" w:hAnsi="Angsana New"/>
                <w:sz w:val="30"/>
                <w:szCs w:val="30"/>
              </w:rPr>
              <w:t>(67,52</w:t>
            </w:r>
            <w:r w:rsidR="000B2B47">
              <w:rPr>
                <w:rFonts w:ascii="Angsana New" w:hAnsi="Angsana New"/>
                <w:sz w:val="30"/>
                <w:szCs w:val="30"/>
              </w:rPr>
              <w:t>5</w:t>
            </w:r>
            <w:r w:rsidRPr="00E97B0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01B2">
              <w:rPr>
                <w:rFonts w:ascii="Angsana New" w:hAnsi="Angsana New"/>
                <w:sz w:val="30"/>
                <w:szCs w:val="30"/>
              </w:rPr>
              <w:t>(73,854)</w:t>
            </w:r>
          </w:p>
        </w:tc>
      </w:tr>
      <w:tr w:rsidR="00E97B01" w:rsidRPr="000F53D9" w:rsidTr="00C938FD">
        <w:tc>
          <w:tcPr>
            <w:tcW w:w="2430" w:type="dxa"/>
          </w:tcPr>
          <w:p w:rsidR="00E97B01" w:rsidRPr="00DE75BE" w:rsidRDefault="00E97B01" w:rsidP="00E97B01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97B01" w:rsidRPr="000B2B47" w:rsidRDefault="000B2B47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01B2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E97B01" w:rsidRPr="00DE75BE" w:rsidTr="00C938FD">
        <w:tc>
          <w:tcPr>
            <w:tcW w:w="2430" w:type="dxa"/>
          </w:tcPr>
          <w:p w:rsidR="00E97B01" w:rsidRPr="00DE75BE" w:rsidRDefault="00E97B01" w:rsidP="00E97B01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5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97B01" w:rsidRPr="00E97B01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B01">
              <w:rPr>
                <w:rFonts w:ascii="Angsana New" w:hAnsi="Angsana New"/>
                <w:b/>
                <w:bCs/>
                <w:sz w:val="30"/>
                <w:szCs w:val="30"/>
              </w:rPr>
              <w:t>168,925</w:t>
            </w: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01B2">
              <w:rPr>
                <w:rFonts w:ascii="Angsana New" w:hAnsi="Angsana New"/>
                <w:b/>
                <w:bCs/>
                <w:sz w:val="30"/>
                <w:szCs w:val="30"/>
              </w:rPr>
              <w:t>158,082</w:t>
            </w:r>
          </w:p>
        </w:tc>
      </w:tr>
      <w:tr w:rsidR="00E97B01" w:rsidRPr="000F53D9" w:rsidTr="00C938FD">
        <w:tc>
          <w:tcPr>
            <w:tcW w:w="2430" w:type="dxa"/>
          </w:tcPr>
          <w:p w:rsidR="00E97B01" w:rsidRPr="00DE75BE" w:rsidRDefault="00E97B01" w:rsidP="00E97B01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792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DE75BE" w:rsidRDefault="00E97B01" w:rsidP="00E97B01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97B01" w:rsidRPr="00DE75BE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E75BE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97B01" w:rsidRPr="00DE75BE" w:rsidRDefault="00E97B01" w:rsidP="00E97B01">
            <w:pPr>
              <w:tabs>
                <w:tab w:val="decimal" w:pos="813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B01" w:rsidRPr="007B34F6" w:rsidTr="00C938FD">
        <w:tc>
          <w:tcPr>
            <w:tcW w:w="2430" w:type="dxa"/>
            <w:vMerge w:val="restart"/>
          </w:tcPr>
          <w:p w:rsidR="00E97B01" w:rsidRPr="007725B1" w:rsidRDefault="00E97B01" w:rsidP="00E97B01">
            <w:pPr>
              <w:pStyle w:val="Heading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725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E97B01" w:rsidRDefault="00E97B01" w:rsidP="00E97B01">
            <w:pPr>
              <w:pStyle w:val="Heading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53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D01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 </w:t>
            </w:r>
            <w:r w:rsidRPr="00CD01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  <w:gridSpan w:val="3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97B01" w:rsidRPr="007B34F6" w:rsidTr="00C938FD">
        <w:tc>
          <w:tcPr>
            <w:tcW w:w="2430" w:type="dxa"/>
            <w:vMerge/>
          </w:tcPr>
          <w:p w:rsidR="00E97B01" w:rsidRPr="00CD0124" w:rsidRDefault="00E97B01" w:rsidP="00E97B01">
            <w:pPr>
              <w:pStyle w:val="Heading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97B01" w:rsidRPr="00A52F87" w:rsidRDefault="00E97B01" w:rsidP="00E97B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7B01" w:rsidRPr="000F53D9" w:rsidTr="008474C6">
        <w:trPr>
          <w:trHeight w:hRule="exact" w:val="144"/>
        </w:trPr>
        <w:tc>
          <w:tcPr>
            <w:tcW w:w="2430" w:type="dxa"/>
          </w:tcPr>
          <w:p w:rsidR="00E97B01" w:rsidRPr="000F53D9" w:rsidRDefault="00E97B01" w:rsidP="00E97B01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</w:tcPr>
          <w:p w:rsidR="00E97B01" w:rsidRPr="000F53D9" w:rsidRDefault="00E97B01" w:rsidP="00E97B01">
            <w:pPr>
              <w:tabs>
                <w:tab w:val="decimal" w:pos="813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7B01" w:rsidRPr="009A2EF6" w:rsidTr="00C938FD">
        <w:tc>
          <w:tcPr>
            <w:tcW w:w="2430" w:type="dxa"/>
          </w:tcPr>
          <w:p w:rsidR="00E97B01" w:rsidRPr="007B34F6" w:rsidRDefault="00E97B01" w:rsidP="00E97B0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4F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:rsidR="00E97B01" w:rsidRPr="00E97B01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B01">
              <w:rPr>
                <w:rFonts w:ascii="Angsana New" w:hAnsi="Angsana New"/>
                <w:sz w:val="30"/>
                <w:szCs w:val="30"/>
              </w:rPr>
              <w:t>2,185,416</w:t>
            </w:r>
          </w:p>
        </w:tc>
        <w:tc>
          <w:tcPr>
            <w:tcW w:w="270" w:type="dxa"/>
          </w:tcPr>
          <w:p w:rsidR="00E97B01" w:rsidRPr="002B7A3F" w:rsidRDefault="00E97B01" w:rsidP="00E97B0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683">
              <w:rPr>
                <w:rFonts w:ascii="Angsana New" w:hAnsi="Angsana New"/>
                <w:sz w:val="30"/>
                <w:szCs w:val="30"/>
              </w:rPr>
              <w:t>2,594,606</w:t>
            </w:r>
          </w:p>
        </w:tc>
        <w:tc>
          <w:tcPr>
            <w:tcW w:w="270" w:type="dxa"/>
          </w:tcPr>
          <w:p w:rsidR="00E97B01" w:rsidRPr="002B7A3F" w:rsidRDefault="00E97B01" w:rsidP="00E97B0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E97B01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B01">
              <w:rPr>
                <w:rFonts w:ascii="Angsana New" w:hAnsi="Angsana New"/>
                <w:sz w:val="30"/>
                <w:szCs w:val="30"/>
              </w:rPr>
              <w:t>1,610,46</w:t>
            </w:r>
            <w:r w:rsidR="0085495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E97B01" w:rsidRPr="002B7A3F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1E54B0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683">
              <w:rPr>
                <w:rFonts w:ascii="Angsana New" w:hAnsi="Angsana New"/>
                <w:sz w:val="30"/>
                <w:szCs w:val="30"/>
              </w:rPr>
              <w:t>1,644,105</w:t>
            </w:r>
          </w:p>
        </w:tc>
        <w:tc>
          <w:tcPr>
            <w:tcW w:w="270" w:type="dxa"/>
          </w:tcPr>
          <w:p w:rsidR="00E97B01" w:rsidRPr="002B7A3F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E97B01" w:rsidRDefault="00E97B01" w:rsidP="0085495D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B01">
              <w:rPr>
                <w:rFonts w:ascii="Angsana New" w:hAnsi="Angsana New"/>
                <w:sz w:val="30"/>
                <w:szCs w:val="30"/>
              </w:rPr>
              <w:t>3,795,881</w:t>
            </w:r>
          </w:p>
        </w:tc>
        <w:tc>
          <w:tcPr>
            <w:tcW w:w="270" w:type="dxa"/>
          </w:tcPr>
          <w:p w:rsidR="00E97B01" w:rsidRPr="002B7A3F" w:rsidRDefault="00E97B01" w:rsidP="00E97B01">
            <w:pPr>
              <w:tabs>
                <w:tab w:val="decimal" w:pos="691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683">
              <w:rPr>
                <w:rFonts w:ascii="Angsana New" w:hAnsi="Angsana New"/>
                <w:sz w:val="30"/>
                <w:szCs w:val="30"/>
              </w:rPr>
              <w:t>4,238,711</w:t>
            </w:r>
          </w:p>
        </w:tc>
      </w:tr>
      <w:tr w:rsidR="00E97B01" w:rsidRPr="009A2EF6" w:rsidTr="00C938FD">
        <w:tc>
          <w:tcPr>
            <w:tcW w:w="2430" w:type="dxa"/>
          </w:tcPr>
          <w:p w:rsidR="00E97B01" w:rsidRPr="007B34F6" w:rsidRDefault="00E97B01" w:rsidP="00E97B01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97B01" w:rsidRPr="00E97B01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B01">
              <w:rPr>
                <w:rFonts w:ascii="Angsana New" w:hAnsi="Angsana New"/>
                <w:b/>
                <w:bCs/>
                <w:sz w:val="30"/>
                <w:szCs w:val="30"/>
              </w:rPr>
              <w:t>487,567</w:t>
            </w:r>
          </w:p>
        </w:tc>
        <w:tc>
          <w:tcPr>
            <w:tcW w:w="270" w:type="dxa"/>
          </w:tcPr>
          <w:p w:rsidR="00E97B01" w:rsidRPr="001E54B0" w:rsidRDefault="00E97B01" w:rsidP="00E97B0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683">
              <w:rPr>
                <w:rFonts w:ascii="Angsana New" w:hAnsi="Angsana New"/>
                <w:b/>
                <w:bCs/>
                <w:sz w:val="30"/>
                <w:szCs w:val="30"/>
              </w:rPr>
              <w:t>526,876</w:t>
            </w:r>
          </w:p>
        </w:tc>
        <w:tc>
          <w:tcPr>
            <w:tcW w:w="270" w:type="dxa"/>
          </w:tcPr>
          <w:p w:rsidR="00E97B01" w:rsidRPr="001E54B0" w:rsidRDefault="00E97B01" w:rsidP="00E97B0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97B01" w:rsidRPr="00E97B01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B01">
              <w:rPr>
                <w:rFonts w:ascii="Angsana New" w:hAnsi="Angsana New"/>
                <w:b/>
                <w:bCs/>
                <w:sz w:val="30"/>
                <w:szCs w:val="30"/>
              </w:rPr>
              <w:t>244,84</w:t>
            </w:r>
            <w:r w:rsidR="0085495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97B01" w:rsidRPr="001E54B0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97B01" w:rsidRPr="001E54B0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683">
              <w:rPr>
                <w:rFonts w:ascii="Angsana New" w:hAnsi="Angsana New"/>
                <w:b/>
                <w:bCs/>
                <w:sz w:val="30"/>
                <w:szCs w:val="30"/>
              </w:rPr>
              <w:t>106,676</w:t>
            </w:r>
          </w:p>
        </w:tc>
        <w:tc>
          <w:tcPr>
            <w:tcW w:w="270" w:type="dxa"/>
          </w:tcPr>
          <w:p w:rsidR="00E97B01" w:rsidRPr="001E54B0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97B01" w:rsidRPr="0085495D" w:rsidRDefault="00E97B01" w:rsidP="0085495D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95D">
              <w:rPr>
                <w:rFonts w:ascii="Angsana New" w:hAnsi="Angsana New"/>
                <w:b/>
                <w:bCs/>
                <w:sz w:val="30"/>
                <w:szCs w:val="30"/>
              </w:rPr>
              <w:t>732,416</w:t>
            </w:r>
          </w:p>
        </w:tc>
        <w:tc>
          <w:tcPr>
            <w:tcW w:w="270" w:type="dxa"/>
          </w:tcPr>
          <w:p w:rsidR="00E97B01" w:rsidRPr="001E54B0" w:rsidRDefault="00E97B01" w:rsidP="00E97B01">
            <w:pPr>
              <w:tabs>
                <w:tab w:val="decimal" w:pos="691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97B01" w:rsidRPr="001E54B0" w:rsidRDefault="00E97B01" w:rsidP="00E97B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683">
              <w:rPr>
                <w:rFonts w:ascii="Angsana New" w:hAnsi="Angsana New"/>
                <w:b/>
                <w:bCs/>
                <w:sz w:val="30"/>
                <w:szCs w:val="30"/>
              </w:rPr>
              <w:t>633,552</w:t>
            </w:r>
          </w:p>
        </w:tc>
      </w:tr>
      <w:tr w:rsidR="00E97B01" w:rsidRPr="009A2EF6" w:rsidTr="00C938FD">
        <w:tc>
          <w:tcPr>
            <w:tcW w:w="2430" w:type="dxa"/>
          </w:tcPr>
          <w:p w:rsidR="00E97B01" w:rsidRPr="007B34F6" w:rsidRDefault="00E97B01" w:rsidP="00E97B01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97B01" w:rsidRDefault="00E97B01" w:rsidP="00E97B0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97B01" w:rsidRDefault="00E97B01" w:rsidP="00E97B0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97B01" w:rsidRDefault="00E97B01" w:rsidP="00E97B01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97B01" w:rsidRDefault="00E97B01" w:rsidP="00E97B01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97B01" w:rsidRDefault="00E97B01" w:rsidP="00E97B01">
            <w:pPr>
              <w:tabs>
                <w:tab w:val="decimal" w:pos="972"/>
                <w:tab w:val="decimal" w:pos="106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97B01" w:rsidRDefault="00E97B01" w:rsidP="00E97B01">
            <w:pPr>
              <w:tabs>
                <w:tab w:val="decimal" w:pos="972"/>
                <w:tab w:val="decimal" w:pos="106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7B01" w:rsidRPr="009A2EF6" w:rsidTr="00C938FD">
        <w:tc>
          <w:tcPr>
            <w:tcW w:w="2430" w:type="dxa"/>
          </w:tcPr>
          <w:p w:rsidR="00E97B01" w:rsidRPr="00DE75BE" w:rsidRDefault="00E97B01" w:rsidP="00E97B01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E75BE">
              <w:rPr>
                <w:rFonts w:ascii="Angsana New" w:hAnsi="Angsana New" w:hint="cs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E97B01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B01">
              <w:rPr>
                <w:rFonts w:ascii="Angsana New" w:hAnsi="Angsana New"/>
                <w:sz w:val="30"/>
                <w:szCs w:val="30"/>
              </w:rPr>
              <w:t>144,167</w:t>
            </w:r>
          </w:p>
        </w:tc>
        <w:tc>
          <w:tcPr>
            <w:tcW w:w="270" w:type="dxa"/>
          </w:tcPr>
          <w:p w:rsidR="00E97B01" w:rsidRPr="00BB4174" w:rsidRDefault="00E97B01" w:rsidP="00E97B01">
            <w:pPr>
              <w:tabs>
                <w:tab w:val="decimal" w:pos="736"/>
              </w:tabs>
              <w:spacing w:line="240" w:lineRule="atLeast"/>
              <w:ind w:left="-108" w:right="-147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E97B01" w:rsidRPr="001E54B0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683">
              <w:rPr>
                <w:rFonts w:ascii="Angsana New" w:hAnsi="Angsana New"/>
                <w:sz w:val="30"/>
                <w:szCs w:val="30"/>
              </w:rPr>
              <w:t>114,479</w:t>
            </w:r>
          </w:p>
        </w:tc>
      </w:tr>
      <w:tr w:rsidR="00E97B01" w:rsidRPr="009A2EF6" w:rsidTr="00C938FD">
        <w:tc>
          <w:tcPr>
            <w:tcW w:w="2430" w:type="dxa"/>
          </w:tcPr>
          <w:p w:rsidR="00E97B01" w:rsidRPr="00DE75BE" w:rsidRDefault="00E97B01" w:rsidP="00E97B01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Pr="00E97B01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B01">
              <w:rPr>
                <w:rFonts w:ascii="Angsana New" w:hAnsi="Angsana New"/>
                <w:sz w:val="30"/>
                <w:szCs w:val="30"/>
              </w:rPr>
              <w:t>(213,49</w:t>
            </w:r>
            <w:r w:rsidR="000B2B47">
              <w:rPr>
                <w:rFonts w:ascii="Angsana New" w:hAnsi="Angsana New"/>
                <w:sz w:val="30"/>
                <w:szCs w:val="30"/>
              </w:rPr>
              <w:t>1</w:t>
            </w:r>
            <w:r w:rsidRPr="00E97B0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97B01" w:rsidRPr="00BB4174" w:rsidRDefault="00E97B01" w:rsidP="00E97B01">
            <w:pPr>
              <w:tabs>
                <w:tab w:val="decimal" w:pos="677"/>
              </w:tabs>
              <w:spacing w:line="240" w:lineRule="atLeast"/>
              <w:ind w:left="-108" w:right="-147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E97B01" w:rsidRPr="001E54B0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683">
              <w:rPr>
                <w:rFonts w:ascii="Angsana New" w:hAnsi="Angsana New"/>
                <w:sz w:val="30"/>
                <w:szCs w:val="30"/>
              </w:rPr>
              <w:t>(250,081)</w:t>
            </w:r>
          </w:p>
        </w:tc>
      </w:tr>
      <w:tr w:rsidR="00E97B01" w:rsidRPr="009A2EF6" w:rsidTr="00C938FD">
        <w:tc>
          <w:tcPr>
            <w:tcW w:w="2430" w:type="dxa"/>
          </w:tcPr>
          <w:p w:rsidR="00E97B01" w:rsidRPr="00DE75BE" w:rsidRDefault="00E97B01" w:rsidP="00E97B01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97B01" w:rsidRPr="00E97B01" w:rsidRDefault="000B2B47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97B01" w:rsidRPr="00BB4174" w:rsidRDefault="00E97B01" w:rsidP="00E97B01">
            <w:pPr>
              <w:tabs>
                <w:tab w:val="decimal" w:pos="677"/>
              </w:tabs>
              <w:spacing w:line="240" w:lineRule="atLeast"/>
              <w:ind w:left="-108" w:right="-147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97B01" w:rsidRPr="001E54B0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683">
              <w:rPr>
                <w:rFonts w:ascii="Angsana New" w:hAnsi="Angsana New"/>
                <w:sz w:val="30"/>
                <w:szCs w:val="30"/>
              </w:rPr>
              <w:t>(1,241)</w:t>
            </w:r>
          </w:p>
        </w:tc>
      </w:tr>
      <w:tr w:rsidR="00E97B01" w:rsidRPr="009A2EF6" w:rsidTr="00C938FD">
        <w:tc>
          <w:tcPr>
            <w:tcW w:w="2430" w:type="dxa"/>
          </w:tcPr>
          <w:p w:rsidR="00E97B01" w:rsidRPr="00DE75BE" w:rsidRDefault="00E97B01" w:rsidP="00E97B01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5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97B01" w:rsidRDefault="00E97B01" w:rsidP="00E97B01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97B01" w:rsidRPr="00D26D04" w:rsidRDefault="00E97B01" w:rsidP="00E97B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97B01" w:rsidRPr="00E97B01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B01">
              <w:rPr>
                <w:rFonts w:ascii="Angsana New" w:hAnsi="Angsana New"/>
                <w:b/>
                <w:bCs/>
                <w:sz w:val="30"/>
                <w:szCs w:val="30"/>
              </w:rPr>
              <w:t>663,092</w:t>
            </w:r>
          </w:p>
        </w:tc>
        <w:tc>
          <w:tcPr>
            <w:tcW w:w="270" w:type="dxa"/>
          </w:tcPr>
          <w:p w:rsidR="00E97B01" w:rsidRPr="001E54B0" w:rsidRDefault="00E97B01" w:rsidP="00E97B0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97B01" w:rsidRPr="001E54B0" w:rsidRDefault="00E97B01" w:rsidP="00E97B01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683">
              <w:rPr>
                <w:rFonts w:ascii="Angsana New" w:hAnsi="Angsana New"/>
                <w:b/>
                <w:bCs/>
                <w:sz w:val="30"/>
                <w:szCs w:val="30"/>
              </w:rPr>
              <w:t>496,709</w:t>
            </w:r>
          </w:p>
        </w:tc>
      </w:tr>
    </w:tbl>
    <w:p w:rsidR="00D44607" w:rsidRDefault="00D44607" w:rsidP="002F2646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</w:p>
    <w:p w:rsidR="00073EA2" w:rsidRPr="00F17CD2" w:rsidRDefault="00073EA2" w:rsidP="002F2646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  <w:r w:rsidRPr="00F17CD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:rsidR="00073EA2" w:rsidRPr="00A1542B" w:rsidRDefault="00073EA2" w:rsidP="002F2646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</w:p>
    <w:p w:rsidR="00073EA2" w:rsidRPr="00A1542B" w:rsidRDefault="00073EA2" w:rsidP="002F264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A1542B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A1542B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:rsidR="00492682" w:rsidRPr="00A1542B" w:rsidRDefault="00492682" w:rsidP="002F264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18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9"/>
        <w:gridCol w:w="1098"/>
        <w:gridCol w:w="1332"/>
        <w:gridCol w:w="270"/>
        <w:gridCol w:w="1260"/>
      </w:tblGrid>
      <w:tr w:rsidR="00CC7FA5" w:rsidRPr="00F17CD2" w:rsidTr="00A92CDF">
        <w:trPr>
          <w:cantSplit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A92CDF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D4460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F17C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F17CD2" w:rsidTr="00A92CDF">
        <w:trPr>
          <w:cantSplit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CC7FA5" w:rsidRPr="00F17CD2" w:rsidTr="00A92CDF">
        <w:trPr>
          <w:cantSplit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F17C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A5" w:rsidRPr="005072C8" w:rsidTr="00A92C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9" w:type="dxa"/>
          </w:tcPr>
          <w:p w:rsidR="00CC7FA5" w:rsidRPr="005072C8" w:rsidRDefault="00CC7FA5" w:rsidP="00CC7FA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:rsidR="00CC7FA5" w:rsidRPr="005072C8" w:rsidRDefault="00CC7FA5" w:rsidP="00CC7FA5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:rsidR="00CC7FA5" w:rsidRPr="005072C8" w:rsidRDefault="00E97B01" w:rsidP="00EC58E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7B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759,83</w:t>
            </w:r>
            <w:r w:rsidR="00655E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CC7FA5" w:rsidRPr="005072C8" w:rsidRDefault="00CC7FA5" w:rsidP="00CC7FA5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C7FA5" w:rsidRPr="005072C8" w:rsidRDefault="00CC7FA5" w:rsidP="00CC7FA5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891,934</w:t>
            </w:r>
          </w:p>
        </w:tc>
      </w:tr>
      <w:tr w:rsidR="00CC7FA5" w:rsidRPr="005072C8" w:rsidTr="00A92C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9" w:type="dxa"/>
          </w:tcPr>
          <w:p w:rsidR="00CC7FA5" w:rsidRPr="005072C8" w:rsidRDefault="00CC7FA5" w:rsidP="00CC7FA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098" w:type="dxa"/>
          </w:tcPr>
          <w:p w:rsidR="00CC7FA5" w:rsidRPr="005072C8" w:rsidRDefault="00CC7FA5" w:rsidP="00CC7FA5">
            <w:pPr>
              <w:pStyle w:val="BodyText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CC7FA5" w:rsidRPr="005072C8" w:rsidRDefault="00CC7FA5" w:rsidP="00EC58E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C7FA5" w:rsidRPr="005072C8" w:rsidRDefault="00CC7FA5" w:rsidP="00CC7FA5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C7FA5" w:rsidRPr="005072C8" w:rsidRDefault="00CC7FA5" w:rsidP="00CC7FA5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7FA5" w:rsidRPr="005072C8" w:rsidTr="00A92C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9" w:type="dxa"/>
          </w:tcPr>
          <w:p w:rsidR="00CC7FA5" w:rsidRPr="005072C8" w:rsidRDefault="00CC7FA5" w:rsidP="00CC7FA5">
            <w:pPr>
              <w:pStyle w:val="BodyText"/>
              <w:numPr>
                <w:ilvl w:val="0"/>
                <w:numId w:val="36"/>
              </w:numPr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:rsidR="00CC7FA5" w:rsidRPr="005072C8" w:rsidRDefault="00CC7FA5" w:rsidP="00584601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CC7FA5" w:rsidRPr="005072C8" w:rsidRDefault="00E97B01" w:rsidP="00EC58E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7B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8,930</w:t>
            </w:r>
          </w:p>
        </w:tc>
        <w:tc>
          <w:tcPr>
            <w:tcW w:w="270" w:type="dxa"/>
          </w:tcPr>
          <w:p w:rsidR="00CC7FA5" w:rsidRPr="005072C8" w:rsidRDefault="00CC7FA5" w:rsidP="00CC7FA5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C7FA5" w:rsidRPr="005072C8" w:rsidRDefault="00CC7FA5" w:rsidP="00CC7FA5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7,124</w:t>
            </w:r>
          </w:p>
        </w:tc>
      </w:tr>
    </w:tbl>
    <w:p w:rsidR="00492682" w:rsidRPr="00A1542B" w:rsidRDefault="00492682" w:rsidP="00D67051">
      <w:pPr>
        <w:tabs>
          <w:tab w:val="left" w:pos="513"/>
          <w:tab w:val="decimal" w:pos="7920"/>
        </w:tabs>
        <w:spacing w:line="240" w:lineRule="atLeast"/>
        <w:ind w:left="513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8301C" w:rsidRPr="005072C8" w:rsidRDefault="004D51BB" w:rsidP="00870657">
      <w:pPr>
        <w:tabs>
          <w:tab w:val="left" w:pos="513"/>
          <w:tab w:val="decimal" w:pos="7920"/>
        </w:tabs>
        <w:spacing w:line="240" w:lineRule="atLeast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072C8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:rsidR="00915D0C" w:rsidRPr="00A1542B" w:rsidRDefault="00915D0C" w:rsidP="00915D0C">
      <w:pPr>
        <w:tabs>
          <w:tab w:val="left" w:pos="513"/>
          <w:tab w:val="decimal" w:pos="7920"/>
        </w:tabs>
        <w:spacing w:line="240" w:lineRule="atLeast"/>
        <w:ind w:left="540" w:right="-2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BD3EB7" w:rsidRPr="00A1542B" w:rsidRDefault="008F2E89" w:rsidP="00050A64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BD3EB7" w:rsidRPr="00A1542B">
        <w:rPr>
          <w:rFonts w:ascii="Angsana New" w:hAnsi="Angsana New"/>
          <w:b/>
          <w:bCs/>
          <w:sz w:val="30"/>
          <w:szCs w:val="30"/>
        </w:rPr>
        <w:tab/>
      </w:r>
      <w:r w:rsidR="00BD3EB7" w:rsidRPr="00A1542B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CC7FA5" w:rsidRPr="00A1542B" w:rsidRDefault="00CC7FA5" w:rsidP="00CC7FA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F718B" w:rsidRDefault="001F718B" w:rsidP="001F718B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072C8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Pr="005072C8">
        <w:rPr>
          <w:rFonts w:ascii="Angsana New" w:hAnsi="Angsana New" w:hint="cs"/>
          <w:sz w:val="30"/>
          <w:szCs w:val="30"/>
          <w:cs/>
        </w:rPr>
        <w:t>และ</w:t>
      </w:r>
      <w:r w:rsidR="00D44607">
        <w:rPr>
          <w:rFonts w:ascii="Angsana New" w:hAnsi="Angsana New" w:hint="cs"/>
          <w:sz w:val="30"/>
          <w:szCs w:val="30"/>
          <w:cs/>
        </w:rPr>
        <w:t>เก้า</w:t>
      </w:r>
      <w:r w:rsidRPr="005072C8">
        <w:rPr>
          <w:rFonts w:ascii="Angsana New" w:hAnsi="Angsana New" w:hint="cs"/>
          <w:sz w:val="30"/>
          <w:szCs w:val="30"/>
          <w:cs/>
        </w:rPr>
        <w:t>เดือน</w:t>
      </w:r>
      <w:r w:rsidRPr="005072C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072C8">
        <w:rPr>
          <w:rFonts w:ascii="Angsana New" w:hAnsi="Angsana New"/>
          <w:sz w:val="30"/>
          <w:szCs w:val="30"/>
        </w:rPr>
        <w:t>30</w:t>
      </w:r>
      <w:r w:rsidRPr="005072C8">
        <w:rPr>
          <w:rFonts w:ascii="Angsana New" w:hAnsi="Angsana New" w:hint="cs"/>
          <w:sz w:val="30"/>
          <w:szCs w:val="30"/>
          <w:cs/>
        </w:rPr>
        <w:t xml:space="preserve"> </w:t>
      </w:r>
      <w:r w:rsidR="00D44607">
        <w:rPr>
          <w:rFonts w:ascii="Angsana New" w:hAnsi="Angsana New" w:hint="cs"/>
          <w:sz w:val="30"/>
          <w:szCs w:val="30"/>
          <w:cs/>
        </w:rPr>
        <w:t>กันยายน</w:t>
      </w:r>
      <w:r w:rsidRPr="005072C8">
        <w:rPr>
          <w:rFonts w:ascii="Angsana New" w:hAnsi="Angsana New" w:hint="cs"/>
          <w:sz w:val="30"/>
          <w:szCs w:val="30"/>
          <w:cs/>
        </w:rPr>
        <w:t xml:space="preserve"> </w:t>
      </w:r>
      <w:r w:rsidRPr="005072C8">
        <w:rPr>
          <w:rFonts w:ascii="Angsana New" w:hAnsi="Angsana New"/>
          <w:sz w:val="30"/>
          <w:szCs w:val="30"/>
        </w:rPr>
        <w:t xml:space="preserve">2563 </w:t>
      </w:r>
      <w:r w:rsidRPr="005072C8">
        <w:rPr>
          <w:rFonts w:ascii="Angsana New" w:hAnsi="Angsana New"/>
          <w:sz w:val="30"/>
          <w:szCs w:val="30"/>
          <w:cs/>
        </w:rPr>
        <w:t>และ</w:t>
      </w:r>
      <w:r w:rsidRPr="005072C8">
        <w:rPr>
          <w:rFonts w:ascii="Angsana New" w:hAnsi="Angsana New" w:hint="cs"/>
          <w:sz w:val="30"/>
          <w:szCs w:val="30"/>
          <w:cs/>
        </w:rPr>
        <w:t xml:space="preserve"> </w:t>
      </w:r>
      <w:r w:rsidRPr="005072C8">
        <w:rPr>
          <w:rFonts w:ascii="Angsana New" w:hAnsi="Angsana New"/>
          <w:sz w:val="30"/>
          <w:szCs w:val="30"/>
        </w:rPr>
        <w:t xml:space="preserve">2562 </w:t>
      </w:r>
      <w:r w:rsidRPr="005072C8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A1542B" w:rsidRPr="005072C8" w:rsidRDefault="00A1542B" w:rsidP="001F718B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F718B" w:rsidRPr="005072C8" w:rsidRDefault="001F718B" w:rsidP="001F718B">
      <w:pPr>
        <w:spacing w:line="240" w:lineRule="auto"/>
        <w:rPr>
          <w:sz w:val="2"/>
          <w:szCs w:val="2"/>
        </w:rPr>
      </w:pPr>
    </w:p>
    <w:tbl>
      <w:tblPr>
        <w:tblW w:w="9369" w:type="dxa"/>
        <w:tblInd w:w="450" w:type="dxa"/>
        <w:tblLook w:val="01E0" w:firstRow="1" w:lastRow="1" w:firstColumn="1" w:lastColumn="1" w:noHBand="0" w:noVBand="0"/>
      </w:tblPr>
      <w:tblGrid>
        <w:gridCol w:w="4085"/>
        <w:gridCol w:w="1128"/>
        <w:gridCol w:w="263"/>
        <w:gridCol w:w="1128"/>
        <w:gridCol w:w="286"/>
        <w:gridCol w:w="1128"/>
        <w:gridCol w:w="231"/>
        <w:gridCol w:w="1120"/>
      </w:tblGrid>
      <w:tr w:rsidR="001F718B" w:rsidRPr="005072C8" w:rsidTr="00D44607">
        <w:tc>
          <w:tcPr>
            <w:tcW w:w="4085" w:type="dxa"/>
          </w:tcPr>
          <w:p w:rsidR="001F718B" w:rsidRPr="005072C8" w:rsidRDefault="001F718B" w:rsidP="005903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86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9" w:type="dxa"/>
            <w:gridSpan w:val="3"/>
            <w:shd w:val="clear" w:color="auto" w:fill="auto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>สำห</w:t>
            </w:r>
            <w:r w:rsidRPr="005072C8">
              <w:rPr>
                <w:rFonts w:ascii="Angsana New" w:hAnsi="Angsana New" w:hint="cs"/>
                <w:b/>
                <w:sz w:val="30"/>
                <w:szCs w:val="30"/>
                <w:cs/>
              </w:rPr>
              <w:t>รั</w:t>
            </w: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>บงวด</w:t>
            </w:r>
            <w:r w:rsidR="00D44607">
              <w:rPr>
                <w:rFonts w:ascii="Angsana New" w:hAnsi="Angsana New" w:hint="cs"/>
                <w:b/>
                <w:sz w:val="30"/>
                <w:szCs w:val="30"/>
                <w:cs/>
              </w:rPr>
              <w:t>เก้า</w:t>
            </w: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>เดือน</w:t>
            </w:r>
          </w:p>
        </w:tc>
      </w:tr>
      <w:tr w:rsidR="001F718B" w:rsidRPr="005072C8" w:rsidTr="00D44607">
        <w:tc>
          <w:tcPr>
            <w:tcW w:w="4085" w:type="dxa"/>
          </w:tcPr>
          <w:p w:rsidR="001F718B" w:rsidRPr="005072C8" w:rsidRDefault="001F718B" w:rsidP="005903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>สิ้นสุด</w:t>
            </w:r>
            <w:r w:rsidRPr="005072C8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072C8">
              <w:rPr>
                <w:rFonts w:ascii="Angsana New" w:hAnsi="Angsana New"/>
                <w:bCs/>
                <w:sz w:val="30"/>
                <w:szCs w:val="30"/>
                <w:lang w:val="en-US"/>
              </w:rPr>
              <w:t>30</w:t>
            </w:r>
            <w:r w:rsidRPr="005072C8">
              <w:rPr>
                <w:rFonts w:ascii="Angsana New" w:hAnsi="Angsana New"/>
                <w:b/>
                <w:sz w:val="30"/>
                <w:szCs w:val="30"/>
                <w:lang w:val="en-US"/>
              </w:rPr>
              <w:t xml:space="preserve"> </w:t>
            </w:r>
            <w:r w:rsidR="00D44607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6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9" w:type="dxa"/>
            <w:gridSpan w:val="3"/>
            <w:shd w:val="clear" w:color="auto" w:fill="auto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>สิ้นสุด</w:t>
            </w:r>
            <w:r w:rsidRPr="005072C8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072C8">
              <w:rPr>
                <w:rFonts w:ascii="Angsana New" w:hAnsi="Angsana New"/>
                <w:bCs/>
                <w:sz w:val="30"/>
                <w:szCs w:val="30"/>
                <w:lang w:val="en-US"/>
              </w:rPr>
              <w:t>30</w:t>
            </w:r>
            <w:r w:rsidRPr="005072C8">
              <w:rPr>
                <w:rFonts w:ascii="Angsana New" w:hAnsi="Angsana New"/>
                <w:b/>
                <w:sz w:val="30"/>
                <w:szCs w:val="30"/>
                <w:lang w:val="en-US"/>
              </w:rPr>
              <w:t xml:space="preserve"> </w:t>
            </w:r>
            <w:r w:rsidR="00D44607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1F718B" w:rsidRPr="005072C8" w:rsidTr="00D44607">
        <w:tc>
          <w:tcPr>
            <w:tcW w:w="4085" w:type="dxa"/>
          </w:tcPr>
          <w:p w:rsidR="001F718B" w:rsidRPr="005072C8" w:rsidRDefault="001F718B" w:rsidP="005903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8" w:type="dxa"/>
          </w:tcPr>
          <w:p w:rsidR="001F718B" w:rsidRPr="005072C8" w:rsidRDefault="00960639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3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:rsidR="001F718B" w:rsidRPr="005072C8" w:rsidRDefault="00960639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86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:rsidR="001F718B" w:rsidRPr="005072C8" w:rsidRDefault="00960639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1" w:type="dxa"/>
            <w:shd w:val="clear" w:color="auto" w:fill="auto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:rsidR="001F718B" w:rsidRPr="005072C8" w:rsidRDefault="00960639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1F718B" w:rsidRPr="005072C8" w:rsidTr="00D44607">
        <w:tc>
          <w:tcPr>
            <w:tcW w:w="4085" w:type="dxa"/>
          </w:tcPr>
          <w:p w:rsidR="001F718B" w:rsidRPr="005072C8" w:rsidRDefault="001F718B" w:rsidP="005903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4" w:type="dxa"/>
            <w:gridSpan w:val="7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5072C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5072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1F718B" w:rsidRPr="005072C8" w:rsidTr="00D44607">
        <w:tc>
          <w:tcPr>
            <w:tcW w:w="4085" w:type="dxa"/>
          </w:tcPr>
          <w:p w:rsidR="001F718B" w:rsidRPr="005072C8" w:rsidRDefault="001F718B" w:rsidP="005903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28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63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28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6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28" w:type="dxa"/>
            <w:shd w:val="clear" w:color="auto" w:fill="auto"/>
          </w:tcPr>
          <w:p w:rsidR="001F718B" w:rsidRPr="005072C8" w:rsidRDefault="001F718B" w:rsidP="0059033E">
            <w:pPr>
              <w:spacing w:line="240" w:lineRule="auto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1" w:type="dxa"/>
            <w:shd w:val="clear" w:color="auto" w:fill="auto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20" w:type="dxa"/>
            <w:shd w:val="clear" w:color="auto" w:fill="auto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44607" w:rsidRPr="005072C8" w:rsidTr="00D44607">
        <w:tc>
          <w:tcPr>
            <w:tcW w:w="4085" w:type="dxa"/>
          </w:tcPr>
          <w:p w:rsidR="00D44607" w:rsidRPr="005072C8" w:rsidRDefault="00D44607" w:rsidP="00D4460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5072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D44607" w:rsidRPr="00AC5BFD" w:rsidRDefault="00D62147" w:rsidP="00D4460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2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135,075</w:t>
            </w:r>
          </w:p>
        </w:tc>
        <w:tc>
          <w:tcPr>
            <w:tcW w:w="263" w:type="dxa"/>
          </w:tcPr>
          <w:p w:rsidR="00D44607" w:rsidRPr="00AC5BFD" w:rsidRDefault="00D44607" w:rsidP="00D44607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D44607" w:rsidRPr="00AC5BFD" w:rsidRDefault="00D44607" w:rsidP="00D4460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4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126,342</w:t>
            </w:r>
          </w:p>
        </w:tc>
        <w:tc>
          <w:tcPr>
            <w:tcW w:w="286" w:type="dxa"/>
            <w:vAlign w:val="bottom"/>
          </w:tcPr>
          <w:p w:rsidR="00D44607" w:rsidRPr="00AC5BFD" w:rsidRDefault="00D44607" w:rsidP="00D44607">
            <w:pPr>
              <w:tabs>
                <w:tab w:val="decimal" w:pos="1082"/>
              </w:tabs>
              <w:spacing w:line="240" w:lineRule="atLeast"/>
              <w:ind w:left="2" w:right="-43" w:hanging="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D44607" w:rsidRPr="00AC5BFD" w:rsidRDefault="00D62147" w:rsidP="00D44607">
            <w:pPr>
              <w:tabs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2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533,243</w:t>
            </w:r>
          </w:p>
        </w:tc>
        <w:tc>
          <w:tcPr>
            <w:tcW w:w="231" w:type="dxa"/>
          </w:tcPr>
          <w:p w:rsidR="00D44607" w:rsidRPr="00AC5BFD" w:rsidRDefault="00D44607" w:rsidP="00D44607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D44607" w:rsidRPr="00AC5BFD" w:rsidRDefault="00D44607" w:rsidP="00D44607">
            <w:pPr>
              <w:tabs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4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400,056</w:t>
            </w:r>
          </w:p>
        </w:tc>
      </w:tr>
      <w:tr w:rsidR="00D44607" w:rsidRPr="005072C8" w:rsidTr="00D44607">
        <w:tc>
          <w:tcPr>
            <w:tcW w:w="4085" w:type="dxa"/>
          </w:tcPr>
          <w:p w:rsidR="00D44607" w:rsidRPr="005072C8" w:rsidRDefault="00D44607" w:rsidP="00D44607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D44607" w:rsidRPr="00AC5BFD" w:rsidRDefault="00D44607" w:rsidP="00D4460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:rsidR="00D44607" w:rsidRPr="00AC5BFD" w:rsidRDefault="00D44607" w:rsidP="00D44607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D44607" w:rsidRPr="00AC5BFD" w:rsidRDefault="00D44607" w:rsidP="00D4460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86" w:type="dxa"/>
            <w:vAlign w:val="bottom"/>
          </w:tcPr>
          <w:p w:rsidR="00D44607" w:rsidRPr="00AC5BFD" w:rsidRDefault="00D44607" w:rsidP="00D44607">
            <w:pPr>
              <w:tabs>
                <w:tab w:val="decimal" w:pos="1082"/>
              </w:tabs>
              <w:spacing w:line="240" w:lineRule="atLeast"/>
              <w:ind w:left="2" w:right="-43" w:hanging="2"/>
              <w:rPr>
                <w:rFonts w:ascii="Angsana New" w:hAnsi="Angsana New"/>
                <w:sz w:val="16"/>
                <w:szCs w:val="16"/>
                <w:lang w:bidi="ar-SA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D44607" w:rsidRPr="00AC5BFD" w:rsidRDefault="00D44607" w:rsidP="00D4460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1" w:type="dxa"/>
          </w:tcPr>
          <w:p w:rsidR="00D44607" w:rsidRPr="00AC5BFD" w:rsidRDefault="00D44607" w:rsidP="00D44607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0" w:type="dxa"/>
          </w:tcPr>
          <w:p w:rsidR="00D44607" w:rsidRPr="00AC5BFD" w:rsidRDefault="00D44607" w:rsidP="00D4460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44607" w:rsidRPr="005072C8" w:rsidTr="00D44607">
        <w:tc>
          <w:tcPr>
            <w:tcW w:w="4085" w:type="dxa"/>
          </w:tcPr>
          <w:p w:rsidR="00D44607" w:rsidRPr="005072C8" w:rsidRDefault="00D44607" w:rsidP="00D4460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D44607" w:rsidRPr="00AC5BFD" w:rsidRDefault="00D62147" w:rsidP="00D4460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2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63" w:type="dxa"/>
          </w:tcPr>
          <w:p w:rsidR="00D44607" w:rsidRPr="00AC5BFD" w:rsidRDefault="00D44607" w:rsidP="00D44607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D44607" w:rsidRPr="00AC5BFD" w:rsidRDefault="00D44607" w:rsidP="00D4460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1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86" w:type="dxa"/>
            <w:vAlign w:val="bottom"/>
          </w:tcPr>
          <w:p w:rsidR="00D44607" w:rsidRPr="00AC5BFD" w:rsidRDefault="00D44607" w:rsidP="00D44607">
            <w:pPr>
              <w:tabs>
                <w:tab w:val="decimal" w:pos="1082"/>
              </w:tabs>
              <w:spacing w:line="240" w:lineRule="atLeast"/>
              <w:ind w:left="2" w:right="-43" w:hanging="2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D44607" w:rsidRPr="00AC5BFD" w:rsidRDefault="00D62147" w:rsidP="00D44607">
            <w:pPr>
              <w:tabs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2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31" w:type="dxa"/>
          </w:tcPr>
          <w:p w:rsidR="00D44607" w:rsidRPr="00AC5BFD" w:rsidRDefault="00D44607" w:rsidP="00D44607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D44607" w:rsidRPr="00AC5BFD" w:rsidRDefault="00D44607" w:rsidP="00D44607">
            <w:pPr>
              <w:tabs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4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</w:tr>
      <w:tr w:rsidR="00D44607" w:rsidRPr="005072C8" w:rsidTr="00D44607">
        <w:tc>
          <w:tcPr>
            <w:tcW w:w="4085" w:type="dxa"/>
          </w:tcPr>
          <w:p w:rsidR="00D44607" w:rsidRPr="005072C8" w:rsidRDefault="00D44607" w:rsidP="00D44607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D44607" w:rsidRPr="00AC5BFD" w:rsidRDefault="00D44607" w:rsidP="00D4460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:rsidR="00D44607" w:rsidRPr="00AC5BFD" w:rsidRDefault="00D44607" w:rsidP="00D44607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D44607" w:rsidRPr="00AC5BFD" w:rsidRDefault="00D44607" w:rsidP="00D4460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86" w:type="dxa"/>
            <w:vAlign w:val="bottom"/>
          </w:tcPr>
          <w:p w:rsidR="00D44607" w:rsidRPr="00AC5BFD" w:rsidRDefault="00D44607" w:rsidP="00D44607">
            <w:pPr>
              <w:tabs>
                <w:tab w:val="decimal" w:pos="1082"/>
              </w:tabs>
              <w:spacing w:line="240" w:lineRule="atLeast"/>
              <w:ind w:left="2" w:right="-43" w:hanging="2"/>
              <w:rPr>
                <w:rFonts w:ascii="Angsana New" w:hAnsi="Angsana New"/>
                <w:sz w:val="16"/>
                <w:szCs w:val="16"/>
                <w:lang w:bidi="ar-SA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D44607" w:rsidRPr="00AC5BFD" w:rsidRDefault="00D44607" w:rsidP="00D4460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1" w:type="dxa"/>
          </w:tcPr>
          <w:p w:rsidR="00D44607" w:rsidRPr="00AC5BFD" w:rsidRDefault="00D44607" w:rsidP="00D44607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0" w:type="dxa"/>
          </w:tcPr>
          <w:p w:rsidR="00D44607" w:rsidRPr="00AC5BFD" w:rsidRDefault="00D44607" w:rsidP="00D4460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44607" w:rsidRPr="005072C8" w:rsidTr="00D44607">
        <w:tc>
          <w:tcPr>
            <w:tcW w:w="4085" w:type="dxa"/>
            <w:vAlign w:val="bottom"/>
          </w:tcPr>
          <w:p w:rsidR="00D44607" w:rsidRPr="005072C8" w:rsidRDefault="00D44607" w:rsidP="00D4460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72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D44607" w:rsidRPr="00AC5BFD" w:rsidRDefault="00D62147" w:rsidP="00D44607">
            <w:pPr>
              <w:tabs>
                <w:tab w:val="decimal" w:pos="65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2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3.13</w:t>
            </w:r>
          </w:p>
        </w:tc>
        <w:tc>
          <w:tcPr>
            <w:tcW w:w="263" w:type="dxa"/>
          </w:tcPr>
          <w:p w:rsidR="00D44607" w:rsidRPr="00AC5BFD" w:rsidRDefault="00D44607" w:rsidP="00D44607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D44607" w:rsidRPr="00AC5BFD" w:rsidRDefault="00D44607" w:rsidP="00D44607">
            <w:pPr>
              <w:tabs>
                <w:tab w:val="decimal" w:pos="65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1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2.92</w:t>
            </w:r>
          </w:p>
        </w:tc>
        <w:tc>
          <w:tcPr>
            <w:tcW w:w="286" w:type="dxa"/>
            <w:vAlign w:val="bottom"/>
          </w:tcPr>
          <w:p w:rsidR="00D44607" w:rsidRPr="00AC5BFD" w:rsidRDefault="00D44607" w:rsidP="00D44607">
            <w:pPr>
              <w:tabs>
                <w:tab w:val="decimal" w:pos="1082"/>
              </w:tabs>
              <w:spacing w:line="240" w:lineRule="atLeast"/>
              <w:ind w:left="2" w:right="-43" w:hanging="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D44607" w:rsidRPr="00AC5BFD" w:rsidRDefault="00D62147" w:rsidP="00D44607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12.34</w:t>
            </w:r>
          </w:p>
        </w:tc>
        <w:tc>
          <w:tcPr>
            <w:tcW w:w="231" w:type="dxa"/>
          </w:tcPr>
          <w:p w:rsidR="00D44607" w:rsidRPr="00AC5BFD" w:rsidRDefault="00D44607" w:rsidP="00D44607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D44607" w:rsidRPr="00AC5BFD" w:rsidRDefault="00D44607" w:rsidP="00D44607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4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9.26</w:t>
            </w:r>
          </w:p>
        </w:tc>
      </w:tr>
    </w:tbl>
    <w:p w:rsidR="001F718B" w:rsidRPr="005072C8" w:rsidRDefault="001F718B" w:rsidP="00CC7FA5">
      <w:pPr>
        <w:spacing w:line="240" w:lineRule="atLeast"/>
        <w:ind w:left="540" w:right="-45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050A64" w:rsidRDefault="00050A64" w:rsidP="0096063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54C9F" w:rsidRPr="00DA4820" w:rsidRDefault="008F2E89" w:rsidP="0096063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954C9F" w:rsidRPr="005072C8">
        <w:rPr>
          <w:rFonts w:ascii="Angsana New" w:hAnsi="Angsana New"/>
          <w:b/>
          <w:bCs/>
          <w:sz w:val="30"/>
          <w:szCs w:val="30"/>
        </w:rPr>
        <w:tab/>
      </w:r>
      <w:r w:rsidR="00954C9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9A112A" w:rsidRPr="00DA4820" w:rsidRDefault="009A112A" w:rsidP="0096063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C35253" w:rsidRDefault="00C35253" w:rsidP="00C3525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4820">
        <w:rPr>
          <w:rFonts w:asciiTheme="majorBidi" w:hAnsiTheme="majorBidi" w:cstheme="majorBidi"/>
          <w:sz w:val="30"/>
          <w:szCs w:val="30"/>
          <w:cs/>
        </w:rPr>
        <w:t>เงินปันผลที่</w:t>
      </w:r>
      <w:r w:rsidR="001A5A9C" w:rsidRPr="00DA4820">
        <w:rPr>
          <w:rFonts w:asciiTheme="majorBidi" w:hAnsiTheme="majorBidi" w:cstheme="majorBidi" w:hint="cs"/>
          <w:sz w:val="30"/>
          <w:szCs w:val="30"/>
          <w:cs/>
        </w:rPr>
        <w:t>บริ</w:t>
      </w:r>
      <w:r w:rsidR="001A5A9C" w:rsidRPr="001A5A9C">
        <w:rPr>
          <w:rFonts w:asciiTheme="majorBidi" w:hAnsiTheme="majorBidi" w:cstheme="majorBidi" w:hint="cs"/>
          <w:sz w:val="30"/>
          <w:szCs w:val="30"/>
          <w:cs/>
        </w:rPr>
        <w:t>ษัท</w:t>
      </w:r>
      <w:r w:rsidRPr="00C35253">
        <w:rPr>
          <w:rFonts w:asciiTheme="majorBidi" w:hAnsiTheme="majorBidi" w:cstheme="majorBidi"/>
          <w:sz w:val="30"/>
          <w:szCs w:val="30"/>
          <w:cs/>
        </w:rPr>
        <w:t>จ่ายให้ผู้ถือหุ้น มีดังนี้</w:t>
      </w: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710"/>
        <w:gridCol w:w="1638"/>
        <w:gridCol w:w="1278"/>
        <w:gridCol w:w="236"/>
        <w:gridCol w:w="1294"/>
      </w:tblGrid>
      <w:tr w:rsidR="00C35253" w:rsidRPr="00B22308" w:rsidTr="001A5A9C">
        <w:trPr>
          <w:tblHeader/>
        </w:trPr>
        <w:tc>
          <w:tcPr>
            <w:tcW w:w="2610" w:type="dxa"/>
            <w:vAlign w:val="bottom"/>
          </w:tcPr>
          <w:p w:rsidR="00C35253" w:rsidRPr="009777AF" w:rsidRDefault="00C35253" w:rsidP="00641DD2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8" w:type="dxa"/>
            <w:vAlign w:val="bottom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C35253" w:rsidRPr="00C35253" w:rsidRDefault="00C35253" w:rsidP="00641DD2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C35253" w:rsidRPr="00C35253" w:rsidDel="00D43E7A" w:rsidRDefault="00C35253" w:rsidP="00641DD2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35253" w:rsidRPr="00B22308" w:rsidTr="001A5A9C">
        <w:trPr>
          <w:tblHeader/>
        </w:trPr>
        <w:tc>
          <w:tcPr>
            <w:tcW w:w="2610" w:type="dxa"/>
          </w:tcPr>
          <w:p w:rsidR="00C35253" w:rsidRPr="009777AF" w:rsidRDefault="00C35253" w:rsidP="00641DD2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C35253" w:rsidRPr="00C35253" w:rsidRDefault="00C35253" w:rsidP="00641DD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35253" w:rsidRPr="00B22308" w:rsidTr="001A5A9C">
        <w:tc>
          <w:tcPr>
            <w:tcW w:w="2610" w:type="dxa"/>
          </w:tcPr>
          <w:p w:rsidR="00C35253" w:rsidRPr="00C35253" w:rsidRDefault="00C35253" w:rsidP="00641DD2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710" w:type="dxa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35253" w:rsidRPr="00C35253" w:rsidRDefault="00C35253" w:rsidP="00641DD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C35253" w:rsidRPr="00C35253" w:rsidRDefault="00C35253" w:rsidP="00641DD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253" w:rsidRPr="00B22308" w:rsidTr="001A5A9C">
        <w:tc>
          <w:tcPr>
            <w:tcW w:w="2610" w:type="dxa"/>
          </w:tcPr>
          <w:p w:rsidR="00C35253" w:rsidRPr="00C35253" w:rsidRDefault="00C35253" w:rsidP="00641DD2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 w:rsidR="00CA6BF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F32AF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</w:tcPr>
          <w:p w:rsidR="00C35253" w:rsidRPr="001A5A9C" w:rsidRDefault="001A5A9C" w:rsidP="00641DD2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1A5A9C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1A5A9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38" w:type="dxa"/>
          </w:tcPr>
          <w:p w:rsidR="00C35253" w:rsidRPr="001A5A9C" w:rsidRDefault="001A5A9C" w:rsidP="00641DD2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A9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</w:tcPr>
          <w:p w:rsidR="00C35253" w:rsidRPr="004851F8" w:rsidRDefault="00C938FD" w:rsidP="004851F8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7.50</w:t>
            </w:r>
          </w:p>
        </w:tc>
        <w:tc>
          <w:tcPr>
            <w:tcW w:w="236" w:type="dxa"/>
          </w:tcPr>
          <w:p w:rsidR="00C35253" w:rsidRPr="001A5A9C" w:rsidRDefault="00C35253" w:rsidP="001A5A9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C35253" w:rsidRPr="001A5A9C" w:rsidRDefault="00C938FD" w:rsidP="001A5A9C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C35253" w:rsidRPr="00B22308" w:rsidTr="00DA4820">
        <w:trPr>
          <w:trHeight w:hRule="exact" w:val="144"/>
        </w:trPr>
        <w:tc>
          <w:tcPr>
            <w:tcW w:w="2610" w:type="dxa"/>
          </w:tcPr>
          <w:p w:rsidR="00C35253" w:rsidRPr="00C35253" w:rsidRDefault="00C35253" w:rsidP="00641DD2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35253" w:rsidRPr="00C35253" w:rsidRDefault="00C35253" w:rsidP="00641DD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C35253" w:rsidRPr="00C35253" w:rsidRDefault="00C35253" w:rsidP="00641DD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253" w:rsidRPr="00B22308" w:rsidTr="001A5A9C">
        <w:tc>
          <w:tcPr>
            <w:tcW w:w="2610" w:type="dxa"/>
          </w:tcPr>
          <w:p w:rsidR="00C35253" w:rsidRPr="00C35253" w:rsidRDefault="00C35253" w:rsidP="00641DD2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710" w:type="dxa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35253" w:rsidRPr="00C35253" w:rsidRDefault="00C35253" w:rsidP="00641DD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C35253" w:rsidRPr="00C35253" w:rsidRDefault="00C35253" w:rsidP="00641DD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253" w:rsidRPr="00B22308" w:rsidTr="001A5A9C">
        <w:tc>
          <w:tcPr>
            <w:tcW w:w="2610" w:type="dxa"/>
          </w:tcPr>
          <w:p w:rsidR="00C35253" w:rsidRPr="00C35253" w:rsidRDefault="00C35253" w:rsidP="00641DD2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:rsidR="00C35253" w:rsidRPr="001A5A9C" w:rsidRDefault="001A5A9C" w:rsidP="00641DD2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9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5A9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A5A9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38" w:type="dxa"/>
          </w:tcPr>
          <w:p w:rsidR="00C35253" w:rsidRPr="001A5A9C" w:rsidRDefault="001A5A9C" w:rsidP="00641DD2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9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1A5A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A5A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:rsidR="00C35253" w:rsidRPr="00C35253" w:rsidRDefault="00C938FD" w:rsidP="004851F8">
            <w:pPr>
              <w:tabs>
                <w:tab w:val="decimal" w:pos="77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:rsidR="00C35253" w:rsidRPr="00C35253" w:rsidRDefault="00C35253" w:rsidP="00641DD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C35253" w:rsidRPr="00C35253" w:rsidRDefault="00C938FD" w:rsidP="00641DD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</w:tbl>
    <w:p w:rsidR="00954C9F" w:rsidRPr="00D011A1" w:rsidRDefault="00954C9F" w:rsidP="0096063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666BA" w:rsidRPr="00D011A1" w:rsidRDefault="00954C9F" w:rsidP="00050A64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D011A1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8F2E89" w:rsidRPr="00D011A1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="00E666BA" w:rsidRPr="00D011A1">
        <w:rPr>
          <w:rFonts w:ascii="Angsana New" w:hAnsi="Angsana New"/>
          <w:b/>
          <w:bCs/>
          <w:sz w:val="30"/>
          <w:szCs w:val="30"/>
        </w:rPr>
        <w:tab/>
      </w:r>
      <w:r w:rsidR="00E666BA" w:rsidRPr="00D011A1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584601" w:rsidRPr="00D011A1" w:rsidRDefault="00584601" w:rsidP="00410673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EF2031" w:rsidRPr="00EF2031" w:rsidRDefault="00EF2031" w:rsidP="00D37A6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BA1423">
        <w:rPr>
          <w:rFonts w:ascii="Angsana New" w:hAnsi="Angsana New" w:hint="cs"/>
          <w:sz w:val="30"/>
          <w:szCs w:val="30"/>
        </w:rPr>
        <w:t xml:space="preserve"> </w:t>
      </w:r>
      <w:r w:rsidR="009233CB">
        <w:rPr>
          <w:rFonts w:ascii="Angsana New" w:hAnsi="Angsana New"/>
          <w:sz w:val="30"/>
          <w:szCs w:val="30"/>
        </w:rPr>
        <w:t xml:space="preserve">2563 </w:t>
      </w:r>
      <w:r w:rsidRPr="00BA1423">
        <w:rPr>
          <w:rFonts w:ascii="Angsana New" w:hAnsi="Angsana New" w:hint="cs"/>
          <w:sz w:val="30"/>
          <w:szCs w:val="30"/>
          <w:cs/>
        </w:rPr>
        <w:t xml:space="preserve">คณะกรรมการของบริษัทได้อนุมัติให้บริษัทลงทุนในกองทุนเปิดกับบริษัทหลักทรัพย์จัดการกองทุนแห่งหนึ่ง เป็นจำนวนเงิน </w:t>
      </w:r>
      <w:r w:rsidRPr="00BA1423">
        <w:rPr>
          <w:rFonts w:ascii="Angsana New" w:hAnsi="Angsana New" w:hint="cs"/>
          <w:sz w:val="30"/>
          <w:szCs w:val="30"/>
        </w:rPr>
        <w:t xml:space="preserve">500 </w:t>
      </w:r>
      <w:r w:rsidRPr="00BA142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A1423">
        <w:rPr>
          <w:rFonts w:ascii="Angsana New" w:hAnsi="Angsana New" w:hint="cs"/>
          <w:color w:val="000000" w:themeColor="text1"/>
          <w:sz w:val="30"/>
          <w:szCs w:val="30"/>
          <w:cs/>
        </w:rPr>
        <w:t>โดย</w:t>
      </w:r>
      <w:r w:rsidRPr="00DD7CDF">
        <w:rPr>
          <w:rFonts w:asciiTheme="majorBidi" w:hAnsiTheme="majorBidi" w:cstheme="majorBidi"/>
          <w:sz w:val="30"/>
          <w:szCs w:val="30"/>
          <w:cs/>
        </w:rPr>
        <w:t>บริษัทตั้งใจจะถือ</w:t>
      </w:r>
      <w:r w:rsidRPr="00CE306C">
        <w:rPr>
          <w:rFonts w:ascii="Angsana New" w:hAnsi="Angsana New" w:hint="cs"/>
          <w:color w:val="000000"/>
          <w:sz w:val="30"/>
          <w:szCs w:val="30"/>
          <w:cs/>
        </w:rPr>
        <w:t>เงินลงทุน</w:t>
      </w:r>
      <w:r w:rsidRPr="00DD7CDF">
        <w:rPr>
          <w:rFonts w:asciiTheme="majorBidi" w:hAnsiTheme="majorBidi" w:cstheme="majorBidi"/>
          <w:sz w:val="30"/>
          <w:szCs w:val="30"/>
          <w:cs/>
        </w:rPr>
        <w:t xml:space="preserve"> เพื่อวัตถุประสงค์</w:t>
      </w:r>
      <w:r>
        <w:rPr>
          <w:rFonts w:asciiTheme="majorBidi" w:hAnsiTheme="majorBidi" w:cstheme="majorBidi" w:hint="cs"/>
          <w:sz w:val="30"/>
          <w:szCs w:val="30"/>
          <w:cs/>
        </w:rPr>
        <w:t>ในการได้มาซึ่งผลตอบแทนที่มากกว่าเงินฝากธนาคาร ดังนั้นจึง</w:t>
      </w:r>
      <w:r w:rsidRPr="00DD7CDF">
        <w:rPr>
          <w:rFonts w:asciiTheme="majorBidi" w:hAnsiTheme="majorBidi" w:cstheme="majorBidi"/>
          <w:sz w:val="30"/>
          <w:szCs w:val="30"/>
          <w:cs/>
        </w:rPr>
        <w:t xml:space="preserve">เลือกกำหนดให้เงินลงทุนดังกล่าวเป็นเงินลงทุนที่วัดมูลค่ายุติธรรมผ่านกำไรขาดทุน </w:t>
      </w:r>
      <w:r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DD7CDF">
        <w:rPr>
          <w:rFonts w:asciiTheme="majorBidi" w:hAnsiTheme="majorBidi" w:cstheme="majorBidi"/>
          <w:sz w:val="30"/>
          <w:szCs w:val="30"/>
          <w:cs/>
        </w:rPr>
        <w:t>ผลกำไร</w:t>
      </w:r>
      <w:r w:rsidRPr="00DD7CDF">
        <w:rPr>
          <w:rFonts w:ascii="Angsana New" w:hAnsi="Angsana New"/>
          <w:sz w:val="30"/>
          <w:szCs w:val="30"/>
          <w:cs/>
        </w:rPr>
        <w:t xml:space="preserve"> (</w:t>
      </w:r>
      <w:r w:rsidRPr="00DD7CDF">
        <w:rPr>
          <w:rFonts w:ascii="Angsana New" w:hAnsi="Angsana New" w:hint="cs"/>
          <w:sz w:val="30"/>
          <w:szCs w:val="30"/>
          <w:cs/>
        </w:rPr>
        <w:t>ขาดทุน</w:t>
      </w:r>
      <w:r w:rsidRPr="00DD7CDF">
        <w:rPr>
          <w:rFonts w:ascii="Angsana New" w:hAnsi="Angsana New"/>
          <w:sz w:val="30"/>
          <w:szCs w:val="30"/>
          <w:cs/>
        </w:rPr>
        <w:t xml:space="preserve">) </w:t>
      </w:r>
      <w:r w:rsidRPr="00DD7CDF">
        <w:rPr>
          <w:rFonts w:ascii="Angsana New" w:hAnsi="Angsana New" w:hint="cs"/>
          <w:sz w:val="30"/>
          <w:szCs w:val="30"/>
          <w:cs/>
        </w:rPr>
        <w:t>จากการวัดมูลค่ายุติธรรมของเงินลงทุนดังกล่าวจะถูกจัดประเภทไปยังกำไรหรือขาดทุน</w:t>
      </w:r>
      <w:r>
        <w:rPr>
          <w:rFonts w:ascii="Angsana New" w:hAnsi="Angsana New" w:hint="cs"/>
          <w:sz w:val="30"/>
          <w:szCs w:val="30"/>
          <w:cs/>
        </w:rPr>
        <w:t>ในทุกสิ้นรอบบัญชี ทั้งนี้ บริษัท</w:t>
      </w:r>
      <w:r w:rsidRPr="00BA1423">
        <w:rPr>
          <w:rFonts w:ascii="Angsana New" w:hAnsi="Angsana New" w:hint="cs"/>
          <w:color w:val="000000" w:themeColor="text1"/>
          <w:sz w:val="30"/>
          <w:szCs w:val="30"/>
          <w:cs/>
        </w:rPr>
        <w:t>รับรู้ผลกำไรจากการ</w:t>
      </w:r>
      <w:r w:rsidR="00EB2241">
        <w:rPr>
          <w:rFonts w:ascii="Angsana New" w:hAnsi="Angsana New" w:hint="cs"/>
          <w:color w:val="000000" w:themeColor="text1"/>
          <w:sz w:val="30"/>
          <w:szCs w:val="30"/>
          <w:cs/>
        </w:rPr>
        <w:t>ปรับ</w:t>
      </w:r>
      <w:r w:rsidRPr="00BA1423">
        <w:rPr>
          <w:rFonts w:ascii="Angsana New" w:hAnsi="Angsana New" w:hint="cs"/>
          <w:color w:val="000000" w:themeColor="text1"/>
          <w:sz w:val="30"/>
          <w:szCs w:val="30"/>
          <w:cs/>
        </w:rPr>
        <w:t>มูลค่ายุติธรรม</w:t>
      </w:r>
      <w:r w:rsidR="00EB2241">
        <w:rPr>
          <w:rFonts w:ascii="Angsana New" w:hAnsi="Angsana New" w:hint="cs"/>
          <w:color w:val="000000" w:themeColor="text1"/>
          <w:sz w:val="30"/>
          <w:szCs w:val="30"/>
          <w:cs/>
        </w:rPr>
        <w:t>ของ</w:t>
      </w:r>
      <w:r w:rsidRPr="00BA1423">
        <w:rPr>
          <w:rFonts w:ascii="Angsana New" w:hAnsi="Angsana New" w:hint="cs"/>
          <w:color w:val="000000" w:themeColor="text1"/>
          <w:sz w:val="30"/>
          <w:szCs w:val="30"/>
          <w:cs/>
        </w:rPr>
        <w:t>เงินลงทุน</w:t>
      </w:r>
      <w:r w:rsidR="00EB2241">
        <w:rPr>
          <w:rFonts w:ascii="Angsana New" w:hAnsi="Angsana New" w:hint="cs"/>
          <w:color w:val="000000" w:themeColor="text1"/>
          <w:sz w:val="30"/>
          <w:szCs w:val="30"/>
          <w:cs/>
        </w:rPr>
        <w:t>ดังกล่าว</w:t>
      </w:r>
      <w:r w:rsidRPr="00BA1423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เป็นจำนวนเงิน </w:t>
      </w:r>
      <w:r w:rsidRPr="00BA1423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0.1 </w:t>
      </w:r>
      <w:r w:rsidRPr="00BA142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ล้านบาท</w:t>
      </w:r>
      <w:r w:rsidRPr="00BA1423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Pr="00BA1423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ในกำไรขาดทุนสำหรับงวดเก้าเดือนสิ้นสุดวันที่ </w:t>
      </w:r>
      <w:r w:rsidRPr="00BA1423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30 </w:t>
      </w:r>
      <w:r w:rsidRPr="00BA142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กันยายน </w:t>
      </w:r>
      <w:r w:rsidRPr="00BA1423">
        <w:rPr>
          <w:rFonts w:ascii="Angsana New" w:hAnsi="Angsana New"/>
          <w:color w:val="000000" w:themeColor="text1"/>
          <w:sz w:val="30"/>
          <w:szCs w:val="30"/>
          <w:lang w:val="en-US"/>
        </w:rPr>
        <w:t>2563</w:t>
      </w:r>
    </w:p>
    <w:p w:rsidR="00BA1423" w:rsidRPr="00BA1423" w:rsidRDefault="00BA1423" w:rsidP="00BA142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10673" w:rsidRPr="00BA1423" w:rsidRDefault="00410673" w:rsidP="00BA142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BA14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A142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410673" w:rsidRPr="00BA1423" w:rsidRDefault="00410673" w:rsidP="00BA14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D9D9D9"/>
        </w:rPr>
      </w:pPr>
    </w:p>
    <w:p w:rsidR="00410673" w:rsidRDefault="00410673" w:rsidP="00BA142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142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BA1423">
        <w:rPr>
          <w:rFonts w:asciiTheme="majorBidi" w:hAnsiTheme="majorBidi" w:cstheme="majorBidi"/>
          <w:sz w:val="30"/>
          <w:szCs w:val="30"/>
        </w:rPr>
        <w:t xml:space="preserve"> </w:t>
      </w:r>
      <w:r w:rsidRPr="00BA1423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621EEA" w:rsidRDefault="00621EEA" w:rsidP="00BA142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90E3B" w:rsidRDefault="00090E3B" w:rsidP="00BA142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21EEA" w:rsidRDefault="00621EEA" w:rsidP="00BA142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21EEA" w:rsidRPr="00BA1423" w:rsidRDefault="00621EEA" w:rsidP="00BA142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10673" w:rsidRPr="00BA1423" w:rsidRDefault="00410673" w:rsidP="00BA142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60"/>
        <w:gridCol w:w="1260"/>
        <w:gridCol w:w="270"/>
        <w:gridCol w:w="1080"/>
        <w:gridCol w:w="270"/>
        <w:gridCol w:w="990"/>
        <w:gridCol w:w="270"/>
        <w:gridCol w:w="990"/>
        <w:gridCol w:w="270"/>
        <w:gridCol w:w="990"/>
      </w:tblGrid>
      <w:tr w:rsidR="00D62147" w:rsidRPr="00BA1423" w:rsidTr="00050A6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:rsidR="00D62147" w:rsidRPr="00BA1423" w:rsidRDefault="00D62147" w:rsidP="00BA142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D62147" w:rsidRPr="00BA1423" w:rsidRDefault="00D62147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050A64" w:rsidRPr="00BA1423" w:rsidRDefault="00D62147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14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</w:t>
            </w:r>
          </w:p>
          <w:p w:rsidR="00D62147" w:rsidRPr="00BA1423" w:rsidRDefault="00D62147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14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5130" w:type="dxa"/>
            <w:gridSpan w:val="8"/>
            <w:vAlign w:val="bottom"/>
          </w:tcPr>
          <w:p w:rsidR="00D62147" w:rsidRPr="00BA1423" w:rsidRDefault="00D62147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50A64" w:rsidRPr="00BA1423" w:rsidTr="00050A64">
        <w:trPr>
          <w:trHeight w:val="800"/>
        </w:trPr>
        <w:tc>
          <w:tcPr>
            <w:tcW w:w="3060" w:type="dxa"/>
            <w:vMerge w:val="restart"/>
            <w:shd w:val="clear" w:color="auto" w:fill="auto"/>
            <w:vAlign w:val="bottom"/>
          </w:tcPr>
          <w:p w:rsidR="00050A64" w:rsidRPr="00BA1423" w:rsidRDefault="00050A64" w:rsidP="00BA142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Merge w:val="restart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5130" w:type="dxa"/>
            <w:gridSpan w:val="8"/>
            <w:vAlign w:val="center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14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50A64" w:rsidRPr="00BA1423" w:rsidTr="00050A64">
        <w:trPr>
          <w:trHeight w:val="410"/>
        </w:trPr>
        <w:tc>
          <w:tcPr>
            <w:tcW w:w="3060" w:type="dxa"/>
            <w:vMerge/>
            <w:shd w:val="clear" w:color="auto" w:fill="auto"/>
            <w:vAlign w:val="bottom"/>
          </w:tcPr>
          <w:p w:rsidR="00050A64" w:rsidRPr="00BA1423" w:rsidRDefault="00050A64" w:rsidP="00BA142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Merge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Merge/>
            <w:vAlign w:val="bottom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A142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A1423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:rsidR="00050A64" w:rsidRPr="00BA1423" w:rsidRDefault="00050A64" w:rsidP="00BA142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BA14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50A64" w:rsidRPr="00BA1423" w:rsidTr="00B871B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:rsidR="00050A64" w:rsidRPr="00BA1423" w:rsidRDefault="00050A64" w:rsidP="00BA1423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0"/>
          </w:tcPr>
          <w:p w:rsidR="00050A64" w:rsidRPr="00BA1423" w:rsidRDefault="00050A64" w:rsidP="00BA1423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14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A14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A142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0A64" w:rsidRPr="00BA1423" w:rsidTr="00B871B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:rsidR="00050A64" w:rsidRPr="00BA1423" w:rsidRDefault="00050A64" w:rsidP="00BA1423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14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14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A14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BA14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750" w:type="dxa"/>
            <w:gridSpan w:val="10"/>
          </w:tcPr>
          <w:p w:rsidR="00050A64" w:rsidRPr="00BA1423" w:rsidRDefault="00050A64" w:rsidP="00BA1423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50A64" w:rsidRPr="00BA1423" w:rsidTr="00B871BA">
        <w:trPr>
          <w:trHeight w:val="261"/>
        </w:trPr>
        <w:tc>
          <w:tcPr>
            <w:tcW w:w="3060" w:type="dxa"/>
            <w:shd w:val="clear" w:color="auto" w:fill="auto"/>
          </w:tcPr>
          <w:p w:rsidR="00050A64" w:rsidRPr="00BA1423" w:rsidRDefault="00050A64" w:rsidP="00BA1423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60" w:type="dxa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50A64" w:rsidRPr="00BA1423" w:rsidRDefault="00050A64" w:rsidP="00BA142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0E3B" w:rsidRPr="00BA1423" w:rsidTr="006074CB">
        <w:trPr>
          <w:trHeight w:val="261"/>
        </w:trPr>
        <w:tc>
          <w:tcPr>
            <w:tcW w:w="3060" w:type="dxa"/>
            <w:shd w:val="clear" w:color="auto" w:fill="auto"/>
          </w:tcPr>
          <w:p w:rsidR="00090E3B" w:rsidRPr="00BA1423" w:rsidRDefault="00090E3B" w:rsidP="00090E3B">
            <w:pPr>
              <w:tabs>
                <w:tab w:val="decimal" w:pos="510"/>
              </w:tabs>
              <w:spacing w:line="240" w:lineRule="auto"/>
              <w:ind w:left="5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2C0C0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36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90E3B" w:rsidRPr="00BA1423" w:rsidRDefault="00090E3B" w:rsidP="00B5112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500,124</w:t>
            </w:r>
          </w:p>
        </w:tc>
        <w:tc>
          <w:tcPr>
            <w:tcW w:w="27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90E3B" w:rsidRPr="00BA1423" w:rsidRDefault="00090E3B" w:rsidP="00090E3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90E3B" w:rsidRPr="00BA1423" w:rsidRDefault="00090E3B" w:rsidP="00090E3B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</w:rPr>
              <w:t>500,124</w:t>
            </w:r>
          </w:p>
        </w:tc>
        <w:tc>
          <w:tcPr>
            <w:tcW w:w="270" w:type="dxa"/>
            <w:vAlign w:val="bottom"/>
          </w:tcPr>
          <w:p w:rsidR="00090E3B" w:rsidRPr="00BA1423" w:rsidRDefault="00090E3B" w:rsidP="00090E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90E3B" w:rsidRPr="00BA1423" w:rsidRDefault="00090E3B" w:rsidP="00090E3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90E3B" w:rsidRPr="00BA1423" w:rsidRDefault="00090E3B" w:rsidP="00090E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</w:rPr>
              <w:t>500,124</w:t>
            </w:r>
          </w:p>
        </w:tc>
      </w:tr>
      <w:tr w:rsidR="00090E3B" w:rsidRPr="00BA1423" w:rsidTr="00AA52D2">
        <w:trPr>
          <w:trHeight w:hRule="exact" w:val="144"/>
        </w:trPr>
        <w:tc>
          <w:tcPr>
            <w:tcW w:w="3060" w:type="dxa"/>
            <w:shd w:val="clear" w:color="auto" w:fill="auto"/>
            <w:vAlign w:val="bottom"/>
          </w:tcPr>
          <w:p w:rsidR="00090E3B" w:rsidRPr="00BA1423" w:rsidRDefault="00090E3B" w:rsidP="00090E3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0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0E3B" w:rsidRPr="00BA1423" w:rsidTr="00B871B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:rsidR="00090E3B" w:rsidRPr="00BA1423" w:rsidRDefault="00090E3B" w:rsidP="00090E3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14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14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A14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750" w:type="dxa"/>
            <w:gridSpan w:val="10"/>
          </w:tcPr>
          <w:p w:rsidR="00090E3B" w:rsidRPr="00BA1423" w:rsidRDefault="00090E3B" w:rsidP="00090E3B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0E3B" w:rsidRPr="00BA1423" w:rsidTr="00B871BA">
        <w:trPr>
          <w:trHeight w:val="261"/>
        </w:trPr>
        <w:tc>
          <w:tcPr>
            <w:tcW w:w="3060" w:type="dxa"/>
            <w:shd w:val="clear" w:color="auto" w:fill="auto"/>
          </w:tcPr>
          <w:p w:rsidR="00090E3B" w:rsidRPr="00BA1423" w:rsidRDefault="00090E3B" w:rsidP="00090E3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6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0E3B" w:rsidRPr="00BA1423" w:rsidTr="00910129">
        <w:trPr>
          <w:trHeight w:val="261"/>
        </w:trPr>
        <w:tc>
          <w:tcPr>
            <w:tcW w:w="3060" w:type="dxa"/>
            <w:shd w:val="clear" w:color="auto" w:fill="auto"/>
          </w:tcPr>
          <w:p w:rsidR="00090E3B" w:rsidRPr="00BA1423" w:rsidRDefault="002C0C01" w:rsidP="00090E3B">
            <w:pPr>
              <w:tabs>
                <w:tab w:val="decimal" w:pos="510"/>
              </w:tabs>
              <w:spacing w:line="240" w:lineRule="auto"/>
              <w:ind w:left="5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36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90E3B" w:rsidRPr="00BA1423" w:rsidRDefault="00090E3B" w:rsidP="00090E3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90E3B" w:rsidRPr="00BA1423" w:rsidRDefault="00090E3B" w:rsidP="00090E3B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90E3B" w:rsidRPr="00BA1423" w:rsidRDefault="00090E3B" w:rsidP="00090E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90E3B" w:rsidRPr="00BA1423" w:rsidRDefault="00090E3B" w:rsidP="00090E3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90E3B" w:rsidRPr="00BA1423" w:rsidRDefault="00090E3B" w:rsidP="00090E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90E3B" w:rsidRPr="00BA1423" w:rsidRDefault="00090E3B" w:rsidP="00090E3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AA52D2" w:rsidRPr="00621EEA" w:rsidRDefault="00AA52D2" w:rsidP="00050A6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410673" w:rsidRPr="00621EEA" w:rsidRDefault="00147EEF" w:rsidP="00050A64">
      <w:pPr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621EEA">
        <w:rPr>
          <w:rFonts w:asciiTheme="majorBidi" w:hAnsiTheme="majorBidi" w:cstheme="majorBidi"/>
          <w:sz w:val="30"/>
          <w:szCs w:val="30"/>
          <w:cs/>
        </w:rPr>
        <w:tab/>
      </w:r>
      <w:r w:rsidR="00410673" w:rsidRPr="00621EE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="00410673" w:rsidRPr="00621EEA">
        <w:rPr>
          <w:rFonts w:asciiTheme="majorBidi" w:hAnsiTheme="majorBidi" w:cstheme="majorBidi"/>
          <w:sz w:val="30"/>
          <w:szCs w:val="30"/>
          <w:lang w:val="en-US"/>
        </w:rPr>
        <w:t>2</w:t>
      </w:r>
    </w:p>
    <w:p w:rsidR="00410673" w:rsidRPr="00621EEA" w:rsidRDefault="00410673" w:rsidP="00410673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850"/>
        <w:gridCol w:w="270"/>
        <w:gridCol w:w="3150"/>
      </w:tblGrid>
      <w:tr w:rsidR="00410673" w:rsidRPr="0010320E" w:rsidTr="00932BE9">
        <w:trPr>
          <w:tblHeader/>
        </w:trPr>
        <w:tc>
          <w:tcPr>
            <w:tcW w:w="5850" w:type="dxa"/>
            <w:shd w:val="clear" w:color="auto" w:fill="auto"/>
            <w:hideMark/>
          </w:tcPr>
          <w:p w:rsidR="00410673" w:rsidRPr="0010320E" w:rsidRDefault="00410673" w:rsidP="00B871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032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410673" w:rsidRPr="0010320E" w:rsidRDefault="00410673" w:rsidP="00B871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shd w:val="clear" w:color="auto" w:fill="auto"/>
            <w:hideMark/>
          </w:tcPr>
          <w:p w:rsidR="00410673" w:rsidRPr="0010320E" w:rsidRDefault="00410673" w:rsidP="00B871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032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10673" w:rsidRPr="0010320E" w:rsidTr="00932BE9">
        <w:tc>
          <w:tcPr>
            <w:tcW w:w="5850" w:type="dxa"/>
            <w:shd w:val="clear" w:color="auto" w:fill="auto"/>
            <w:hideMark/>
          </w:tcPr>
          <w:p w:rsidR="00B871BA" w:rsidRPr="0010320E" w:rsidRDefault="00961190" w:rsidP="00932BE9">
            <w:pPr>
              <w:spacing w:line="240" w:lineRule="auto"/>
              <w:ind w:left="250" w:right="-110" w:hanging="250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10320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2C0C0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ระยะยาวอื่น</w:t>
            </w:r>
            <w:r w:rsidRPr="0010320E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ที่วัดมูลค่าด้วยมูลค่ายุติธรรมผ่านกำไรหรือ</w:t>
            </w:r>
            <w:r w:rsidR="00932BE9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1032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าดทุน </w:t>
            </w:r>
          </w:p>
        </w:tc>
        <w:tc>
          <w:tcPr>
            <w:tcW w:w="270" w:type="dxa"/>
            <w:shd w:val="clear" w:color="auto" w:fill="auto"/>
          </w:tcPr>
          <w:p w:rsidR="00410673" w:rsidRPr="0010320E" w:rsidRDefault="00410673" w:rsidP="00BE74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shd w:val="clear" w:color="auto" w:fill="auto"/>
            <w:hideMark/>
          </w:tcPr>
          <w:p w:rsidR="00410673" w:rsidRPr="0010320E" w:rsidRDefault="00410673" w:rsidP="00BE74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32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1032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:rsidR="00410673" w:rsidRPr="0010320E" w:rsidRDefault="00410673" w:rsidP="0041067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692DAE" w:rsidRPr="0010320E" w:rsidRDefault="00692DAE" w:rsidP="0096063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32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584601" w:rsidRPr="0010320E" w:rsidRDefault="00584601" w:rsidP="0096063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090E3B" w:rsidRDefault="00AA74E4" w:rsidP="00960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320E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10320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0320E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0320E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320E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C95B05" w:rsidRPr="0010320E" w:rsidRDefault="00090E3B" w:rsidP="00090E3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27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5"/>
        <w:gridCol w:w="1080"/>
        <w:gridCol w:w="1530"/>
        <w:gridCol w:w="270"/>
        <w:gridCol w:w="1620"/>
      </w:tblGrid>
      <w:tr w:rsidR="0039196E" w:rsidRPr="0010320E" w:rsidTr="00960639">
        <w:trPr>
          <w:trHeight w:val="64"/>
        </w:trPr>
        <w:tc>
          <w:tcPr>
            <w:tcW w:w="4775" w:type="dxa"/>
            <w:vAlign w:val="bottom"/>
          </w:tcPr>
          <w:p w:rsidR="0039196E" w:rsidRPr="0010320E" w:rsidRDefault="0039196E" w:rsidP="00960639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39196E" w:rsidRPr="0010320E" w:rsidRDefault="0039196E" w:rsidP="00960639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32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60639" w:rsidRPr="001032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9249C" w:rsidRPr="001032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032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32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80" w:type="dxa"/>
          </w:tcPr>
          <w:p w:rsidR="0039196E" w:rsidRPr="0010320E" w:rsidRDefault="0039196E" w:rsidP="0019630C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39196E" w:rsidRPr="0010320E" w:rsidRDefault="0039196E" w:rsidP="0019630C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32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:rsidR="0039196E" w:rsidRPr="0010320E" w:rsidRDefault="0039196E" w:rsidP="00960639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20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032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0320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:rsidR="0039196E" w:rsidRPr="0010320E" w:rsidRDefault="0039196E" w:rsidP="009606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39196E" w:rsidRPr="0010320E" w:rsidRDefault="0039196E" w:rsidP="00960639">
            <w:pPr>
              <w:spacing w:line="240" w:lineRule="atLeas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320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39196E" w:rsidRPr="0010320E" w:rsidRDefault="0039196E" w:rsidP="00960639">
            <w:pPr>
              <w:spacing w:line="240" w:lineRule="atLeas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20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33291C" w:rsidRPr="0010320E" w:rsidTr="0039196E">
        <w:tc>
          <w:tcPr>
            <w:tcW w:w="4775" w:type="dxa"/>
          </w:tcPr>
          <w:p w:rsidR="0033291C" w:rsidRPr="0010320E" w:rsidRDefault="0033291C" w:rsidP="009606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3291C" w:rsidRPr="0010320E" w:rsidRDefault="0033291C" w:rsidP="009606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:rsidR="0033291C" w:rsidRPr="0010320E" w:rsidRDefault="0033291C" w:rsidP="00960639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32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032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032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9196E" w:rsidRPr="0010320E" w:rsidTr="006B7B49">
        <w:tc>
          <w:tcPr>
            <w:tcW w:w="4775" w:type="dxa"/>
          </w:tcPr>
          <w:p w:rsidR="0039196E" w:rsidRPr="0010320E" w:rsidRDefault="0039196E" w:rsidP="0096063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2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39196E" w:rsidRPr="0010320E" w:rsidRDefault="0039196E" w:rsidP="00960639">
            <w:pPr>
              <w:tabs>
                <w:tab w:val="decimal" w:pos="42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39196E" w:rsidRPr="0010320E" w:rsidRDefault="0039196E" w:rsidP="0096063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9196E" w:rsidRPr="0010320E" w:rsidRDefault="0039196E" w:rsidP="009606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39196E" w:rsidRPr="0010320E" w:rsidRDefault="0039196E" w:rsidP="00960639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B49" w:rsidRPr="0010320E" w:rsidTr="006B7B49">
        <w:tc>
          <w:tcPr>
            <w:tcW w:w="4775" w:type="dxa"/>
          </w:tcPr>
          <w:p w:rsidR="006B7B49" w:rsidRPr="0010320E" w:rsidRDefault="006B7B49" w:rsidP="006B7B4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2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6B7B49" w:rsidRPr="0010320E" w:rsidRDefault="00722CC2" w:rsidP="006B7B49">
            <w:pPr>
              <w:spacing w:line="240" w:lineRule="auto"/>
              <w:ind w:left="-1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032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B7B49" w:rsidRPr="0010320E" w:rsidRDefault="006B7B49" w:rsidP="006B7B49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65,940</w:t>
            </w:r>
          </w:p>
        </w:tc>
        <w:tc>
          <w:tcPr>
            <w:tcW w:w="270" w:type="dxa"/>
          </w:tcPr>
          <w:p w:rsidR="006B7B49" w:rsidRPr="0010320E" w:rsidRDefault="006B7B49" w:rsidP="006B7B49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B7B49" w:rsidRPr="0010320E" w:rsidRDefault="006B7B49" w:rsidP="006B7B49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032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7B49" w:rsidRPr="0010320E" w:rsidTr="006B7B49">
        <w:trPr>
          <w:trHeight w:val="181"/>
        </w:trPr>
        <w:tc>
          <w:tcPr>
            <w:tcW w:w="4775" w:type="dxa"/>
          </w:tcPr>
          <w:p w:rsidR="006B7B49" w:rsidRPr="0010320E" w:rsidRDefault="006B7B49" w:rsidP="006B7B4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B7B49" w:rsidRPr="0010320E" w:rsidRDefault="006B7B49" w:rsidP="006B7B49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000000"/>
            </w:tcBorders>
          </w:tcPr>
          <w:p w:rsidR="006B7B49" w:rsidRPr="0010320E" w:rsidRDefault="006B7B49" w:rsidP="006B7B49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3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65,940</w:t>
            </w:r>
          </w:p>
        </w:tc>
        <w:tc>
          <w:tcPr>
            <w:tcW w:w="270" w:type="dxa"/>
          </w:tcPr>
          <w:p w:rsidR="006B7B49" w:rsidRPr="0010320E" w:rsidRDefault="006B7B49" w:rsidP="006B7B49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000000"/>
            </w:tcBorders>
          </w:tcPr>
          <w:p w:rsidR="006B7B49" w:rsidRPr="0010320E" w:rsidRDefault="006B7B49" w:rsidP="006B7B49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2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40820" w:rsidRPr="0010320E" w:rsidTr="00040820">
        <w:tc>
          <w:tcPr>
            <w:tcW w:w="4775" w:type="dxa"/>
          </w:tcPr>
          <w:p w:rsidR="00040820" w:rsidRPr="0010320E" w:rsidRDefault="00162036" w:rsidP="001620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2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080" w:type="dxa"/>
          </w:tcPr>
          <w:p w:rsidR="00040820" w:rsidRPr="0010320E" w:rsidRDefault="00040820" w:rsidP="00040820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center"/>
          </w:tcPr>
          <w:p w:rsidR="00040820" w:rsidRPr="0010320E" w:rsidRDefault="00040820" w:rsidP="00040820">
            <w:pPr>
              <w:tabs>
                <w:tab w:val="decimal" w:pos="1152"/>
              </w:tabs>
              <w:spacing w:line="240" w:lineRule="auto"/>
              <w:ind w:left="-129" w:right="-86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040820" w:rsidRPr="0010320E" w:rsidTr="0039196E">
        <w:tc>
          <w:tcPr>
            <w:tcW w:w="4775" w:type="dxa"/>
          </w:tcPr>
          <w:p w:rsidR="00040820" w:rsidRPr="0010320E" w:rsidRDefault="00040820" w:rsidP="000408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32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040820" w:rsidRPr="0010320E" w:rsidRDefault="00040820" w:rsidP="00040820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040820" w:rsidRPr="0010320E" w:rsidRDefault="00040820" w:rsidP="00040820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560,765</w:t>
            </w:r>
          </w:p>
        </w:tc>
        <w:tc>
          <w:tcPr>
            <w:tcW w:w="270" w:type="dxa"/>
          </w:tcPr>
          <w:p w:rsidR="00040820" w:rsidRPr="0010320E" w:rsidRDefault="00040820" w:rsidP="00040820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:rsidR="00040820" w:rsidRPr="0010320E" w:rsidRDefault="00040820" w:rsidP="005F06F1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032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820" w:rsidRPr="0010320E" w:rsidTr="0039196E">
        <w:tc>
          <w:tcPr>
            <w:tcW w:w="4775" w:type="dxa"/>
          </w:tcPr>
          <w:p w:rsidR="00040820" w:rsidRPr="0010320E" w:rsidRDefault="00040820" w:rsidP="00040820">
            <w:pPr>
              <w:tabs>
                <w:tab w:val="left" w:pos="8040"/>
              </w:tabs>
              <w:spacing w:line="240" w:lineRule="auto"/>
              <w:ind w:left="80"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20E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080" w:type="dxa"/>
          </w:tcPr>
          <w:p w:rsidR="00040820" w:rsidRPr="0010320E" w:rsidRDefault="00040820" w:rsidP="00040820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040820" w:rsidRPr="0010320E" w:rsidRDefault="00040820" w:rsidP="00040820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0820" w:rsidRPr="0010320E" w:rsidRDefault="00040820" w:rsidP="00040820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:rsidR="00040820" w:rsidRPr="0010320E" w:rsidRDefault="00040820" w:rsidP="005F06F1">
            <w:pPr>
              <w:tabs>
                <w:tab w:val="decimal" w:pos="1152"/>
                <w:tab w:val="decimal" w:pos="124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40820" w:rsidRPr="0010320E" w:rsidTr="0039196E">
        <w:tc>
          <w:tcPr>
            <w:tcW w:w="4775" w:type="dxa"/>
          </w:tcPr>
          <w:p w:rsidR="00040820" w:rsidRPr="0010320E" w:rsidRDefault="00040820" w:rsidP="00040820">
            <w:pPr>
              <w:tabs>
                <w:tab w:val="left" w:pos="8040"/>
              </w:tabs>
              <w:spacing w:line="240" w:lineRule="auto"/>
              <w:ind w:left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2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03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032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040820" w:rsidRPr="0010320E" w:rsidRDefault="00040820" w:rsidP="00040820">
            <w:pPr>
              <w:tabs>
                <w:tab w:val="decimal" w:pos="8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040820" w:rsidRPr="0010320E" w:rsidRDefault="00040820" w:rsidP="00040820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2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133,127</w:t>
            </w:r>
          </w:p>
        </w:tc>
        <w:tc>
          <w:tcPr>
            <w:tcW w:w="270" w:type="dxa"/>
          </w:tcPr>
          <w:p w:rsidR="00040820" w:rsidRPr="0010320E" w:rsidRDefault="00040820" w:rsidP="00040820">
            <w:pPr>
              <w:tabs>
                <w:tab w:val="decimal" w:pos="770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:rsidR="00040820" w:rsidRPr="0010320E" w:rsidRDefault="00040820" w:rsidP="005F06F1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032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820" w:rsidRPr="0010320E" w:rsidTr="0039196E">
        <w:tc>
          <w:tcPr>
            <w:tcW w:w="4775" w:type="dxa"/>
          </w:tcPr>
          <w:p w:rsidR="00040820" w:rsidRPr="0010320E" w:rsidRDefault="00040820" w:rsidP="0004082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0820" w:rsidRPr="0010320E" w:rsidRDefault="00040820" w:rsidP="00040820">
            <w:pPr>
              <w:tabs>
                <w:tab w:val="decimal" w:pos="8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040820" w:rsidRPr="0010320E" w:rsidRDefault="00040820" w:rsidP="00040820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03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693,892</w:t>
            </w:r>
          </w:p>
        </w:tc>
        <w:tc>
          <w:tcPr>
            <w:tcW w:w="270" w:type="dxa"/>
          </w:tcPr>
          <w:p w:rsidR="00040820" w:rsidRPr="0010320E" w:rsidRDefault="00040820" w:rsidP="00040820">
            <w:pPr>
              <w:tabs>
                <w:tab w:val="decimal" w:pos="770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40820" w:rsidRPr="0010320E" w:rsidRDefault="00040820" w:rsidP="005F06F1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2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40820" w:rsidRPr="0010320E" w:rsidTr="0039196E">
        <w:tc>
          <w:tcPr>
            <w:tcW w:w="4775" w:type="dxa"/>
          </w:tcPr>
          <w:p w:rsidR="00040820" w:rsidRPr="0010320E" w:rsidRDefault="00040820" w:rsidP="000408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2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040820" w:rsidRPr="0010320E" w:rsidRDefault="00040820" w:rsidP="00040820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40820" w:rsidRPr="0010320E" w:rsidRDefault="00040820" w:rsidP="00040820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3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759,832</w:t>
            </w:r>
          </w:p>
        </w:tc>
        <w:tc>
          <w:tcPr>
            <w:tcW w:w="270" w:type="dxa"/>
          </w:tcPr>
          <w:p w:rsidR="00040820" w:rsidRPr="0010320E" w:rsidRDefault="00040820" w:rsidP="00040820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40820" w:rsidRPr="0010320E" w:rsidRDefault="00040820" w:rsidP="005F06F1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2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0320E" w:rsidRPr="0010320E" w:rsidRDefault="0010320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990"/>
        <w:gridCol w:w="270"/>
        <w:gridCol w:w="1620"/>
      </w:tblGrid>
      <w:tr w:rsidR="00A47B27" w:rsidRPr="00AA52D2" w:rsidTr="00DA4EFE">
        <w:trPr>
          <w:cantSplit/>
          <w:tblHeader/>
        </w:trPr>
        <w:tc>
          <w:tcPr>
            <w:tcW w:w="6390" w:type="dxa"/>
          </w:tcPr>
          <w:p w:rsidR="00A47B27" w:rsidRPr="00AA52D2" w:rsidRDefault="0099249C" w:rsidP="00A47B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52D2">
              <w:rPr>
                <w:sz w:val="30"/>
                <w:szCs w:val="30"/>
              </w:rPr>
              <w:br w:type="page"/>
            </w:r>
            <w:r w:rsidR="00A47B27" w:rsidRPr="00AA52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47B27" w:rsidRPr="00AA52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47B27" w:rsidRPr="00AA52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47B27" w:rsidRPr="00AA52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A47B27" w:rsidRPr="00AA52D2" w:rsidRDefault="00A47B27" w:rsidP="005846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52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A47B27" w:rsidRPr="00AA52D2" w:rsidRDefault="00A47B27" w:rsidP="0058460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7B27" w:rsidRPr="00AA52D2" w:rsidRDefault="00A47B27" w:rsidP="0058460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2D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E4338" w:rsidRPr="00AA52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39196E" w:rsidRPr="00AA52D2" w:rsidTr="00DA4EFE">
        <w:trPr>
          <w:cantSplit/>
        </w:trPr>
        <w:tc>
          <w:tcPr>
            <w:tcW w:w="6390" w:type="dxa"/>
          </w:tcPr>
          <w:p w:rsidR="0039196E" w:rsidRPr="00AA52D2" w:rsidRDefault="0039196E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9196E" w:rsidRPr="00AA52D2" w:rsidRDefault="0039196E" w:rsidP="005846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39196E" w:rsidRPr="00AA52D2" w:rsidRDefault="0039196E" w:rsidP="005846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39196E" w:rsidRPr="00AA52D2" w:rsidRDefault="0039196E" w:rsidP="00611DA0">
            <w:pPr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2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A52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A52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47B27" w:rsidRPr="00AA52D2" w:rsidTr="00DA4EFE">
        <w:trPr>
          <w:cantSplit/>
        </w:trPr>
        <w:tc>
          <w:tcPr>
            <w:tcW w:w="6390" w:type="dxa"/>
          </w:tcPr>
          <w:p w:rsidR="00A47B27" w:rsidRPr="00AA52D2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52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A47B27" w:rsidRPr="00AA52D2" w:rsidRDefault="00A47B27" w:rsidP="005846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AA52D2" w:rsidRDefault="00A47B27" w:rsidP="005846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AA52D2" w:rsidRDefault="00A47B27" w:rsidP="005846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B27" w:rsidRPr="00AA52D2" w:rsidTr="00DA4EFE">
        <w:trPr>
          <w:cantSplit/>
        </w:trPr>
        <w:tc>
          <w:tcPr>
            <w:tcW w:w="6390" w:type="dxa"/>
          </w:tcPr>
          <w:p w:rsidR="00A47B27" w:rsidRPr="00AA52D2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52D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A47B27" w:rsidRPr="00AA52D2" w:rsidRDefault="00722CC2" w:rsidP="0058460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A47B27" w:rsidRPr="00AA52D2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AA52D2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52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55,283</w:t>
            </w:r>
          </w:p>
        </w:tc>
      </w:tr>
      <w:tr w:rsidR="00A47B27" w:rsidRPr="00AA52D2" w:rsidTr="00DA4EFE">
        <w:trPr>
          <w:cantSplit/>
        </w:trPr>
        <w:tc>
          <w:tcPr>
            <w:tcW w:w="6390" w:type="dxa"/>
          </w:tcPr>
          <w:p w:rsidR="00A47B27" w:rsidRPr="00AA52D2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A47B27" w:rsidRPr="00AA52D2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AA52D2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47B27" w:rsidRPr="00AA52D2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52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55,283</w:t>
            </w:r>
          </w:p>
        </w:tc>
      </w:tr>
      <w:tr w:rsidR="00A47B27" w:rsidRPr="00AA52D2" w:rsidTr="00DA4EFE">
        <w:trPr>
          <w:cantSplit/>
          <w:trHeight w:val="60"/>
        </w:trPr>
        <w:tc>
          <w:tcPr>
            <w:tcW w:w="6390" w:type="dxa"/>
          </w:tcPr>
          <w:p w:rsidR="00A47B27" w:rsidRPr="00AA52D2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52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</w:tcPr>
          <w:p w:rsidR="00A47B27" w:rsidRPr="00AA52D2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AA52D2" w:rsidRDefault="00A47B27" w:rsidP="005846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AA52D2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7B27" w:rsidRPr="00AA52D2" w:rsidTr="00DA4EFE">
        <w:trPr>
          <w:cantSplit/>
        </w:trPr>
        <w:tc>
          <w:tcPr>
            <w:tcW w:w="6390" w:type="dxa"/>
          </w:tcPr>
          <w:p w:rsidR="00A47B27" w:rsidRPr="00AA52D2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52D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A47B27" w:rsidRPr="00AA52D2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AA52D2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A47B27" w:rsidRPr="00AA52D2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52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652,154</w:t>
            </w:r>
          </w:p>
        </w:tc>
      </w:tr>
      <w:tr w:rsidR="00A47B27" w:rsidRPr="00AA52D2" w:rsidTr="00DA4EFE">
        <w:trPr>
          <w:cantSplit/>
        </w:trPr>
        <w:tc>
          <w:tcPr>
            <w:tcW w:w="6390" w:type="dxa"/>
          </w:tcPr>
          <w:p w:rsidR="00A47B27" w:rsidRPr="00AA52D2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52D2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990" w:type="dxa"/>
          </w:tcPr>
          <w:p w:rsidR="00A47B27" w:rsidRPr="00AA52D2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AA52D2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AA52D2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7B27" w:rsidRPr="00AA52D2" w:rsidTr="00DA4EFE">
        <w:trPr>
          <w:cantSplit/>
        </w:trPr>
        <w:tc>
          <w:tcPr>
            <w:tcW w:w="6390" w:type="dxa"/>
          </w:tcPr>
          <w:p w:rsidR="00A47B27" w:rsidRPr="00AA52D2" w:rsidRDefault="00876794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52D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47B27" w:rsidRPr="00AA52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7E4338" w:rsidRPr="00AA52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47B27" w:rsidRPr="00AA52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A47B27" w:rsidRPr="00AA52D2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AA52D2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AA52D2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52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184,497</w:t>
            </w:r>
          </w:p>
        </w:tc>
      </w:tr>
      <w:tr w:rsidR="00A47B27" w:rsidRPr="00AA52D2" w:rsidTr="00E35138">
        <w:trPr>
          <w:cantSplit/>
        </w:trPr>
        <w:tc>
          <w:tcPr>
            <w:tcW w:w="6390" w:type="dxa"/>
          </w:tcPr>
          <w:p w:rsidR="00A47B27" w:rsidRPr="00AA52D2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A47B27" w:rsidRPr="00AA52D2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AA52D2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47B27" w:rsidRPr="00AA52D2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52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836,651</w:t>
            </w:r>
          </w:p>
        </w:tc>
      </w:tr>
      <w:tr w:rsidR="00A47B27" w:rsidRPr="00AA52D2" w:rsidTr="00E35138">
        <w:trPr>
          <w:cantSplit/>
        </w:trPr>
        <w:tc>
          <w:tcPr>
            <w:tcW w:w="6390" w:type="dxa"/>
          </w:tcPr>
          <w:p w:rsidR="00A47B27" w:rsidRPr="00AA52D2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52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A47B27" w:rsidRPr="00AA52D2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AA52D2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A47B27" w:rsidRPr="00AA52D2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52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891,934</w:t>
            </w:r>
          </w:p>
        </w:tc>
      </w:tr>
    </w:tbl>
    <w:p w:rsidR="0010320E" w:rsidRDefault="0010320E" w:rsidP="00A47B27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A47B27" w:rsidRDefault="00A47B27" w:rsidP="00A47B27">
      <w:pPr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99249C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</w:t>
      </w:r>
      <w:r w:rsidRPr="0099249C">
        <w:rPr>
          <w:rFonts w:ascii="Angsana New" w:hAnsi="Angsana New"/>
          <w:sz w:val="30"/>
          <w:szCs w:val="30"/>
          <w:cs/>
        </w:rPr>
        <w:t xml:space="preserve">สินเชื่อแก่ลูกค้าของบริษัท มีระยะเวลาตั้งแต่ </w:t>
      </w:r>
      <w:r w:rsidRPr="0099249C">
        <w:rPr>
          <w:rFonts w:ascii="Angsana New" w:hAnsi="Angsana New"/>
          <w:sz w:val="30"/>
          <w:szCs w:val="30"/>
          <w:lang w:val="en-US"/>
        </w:rPr>
        <w:t>7</w:t>
      </w:r>
      <w:r w:rsidRPr="0099249C">
        <w:rPr>
          <w:rFonts w:ascii="Angsana New" w:hAnsi="Angsana New"/>
          <w:sz w:val="30"/>
          <w:szCs w:val="30"/>
          <w:cs/>
          <w:lang w:val="en-US"/>
        </w:rPr>
        <w:t xml:space="preserve"> วัน ถึง </w:t>
      </w:r>
      <w:r w:rsidRPr="0099249C">
        <w:rPr>
          <w:rFonts w:ascii="Angsana New" w:hAnsi="Angsana New"/>
          <w:sz w:val="30"/>
          <w:szCs w:val="30"/>
          <w:lang w:val="en-US"/>
        </w:rPr>
        <w:t>90</w:t>
      </w:r>
      <w:r w:rsidRPr="0099249C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147EEF" w:rsidRDefault="00147EEF" w:rsidP="00A47B27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th-TH"/>
        </w:rPr>
      </w:pPr>
    </w:p>
    <w:p w:rsidR="00621EEA" w:rsidRDefault="00621EEA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A173A" w:rsidRPr="0099249C" w:rsidRDefault="00AA31EE" w:rsidP="00D42AE2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9249C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B2241">
        <w:rPr>
          <w:rFonts w:ascii="Angsana New" w:hAnsi="Angsana New"/>
          <w:b/>
          <w:bCs/>
          <w:sz w:val="30"/>
          <w:szCs w:val="30"/>
        </w:rPr>
        <w:t>1</w:t>
      </w:r>
      <w:r w:rsidRPr="0099249C">
        <w:rPr>
          <w:rFonts w:ascii="Angsana New" w:hAnsi="Angsana New"/>
          <w:b/>
          <w:bCs/>
          <w:sz w:val="30"/>
          <w:szCs w:val="30"/>
        </w:rPr>
        <w:tab/>
      </w:r>
      <w:r w:rsidR="00327006" w:rsidRPr="0099249C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0A08FC" w:rsidRPr="0099249C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211A3C" w:rsidRPr="0099249C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0A08FC" w:rsidRPr="0099249C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492682" w:rsidRPr="0099249C" w:rsidRDefault="00492682" w:rsidP="00D42AE2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170"/>
      </w:tblGrid>
      <w:tr w:rsidR="00CC7FA5" w:rsidRPr="005072C8" w:rsidTr="00A03222">
        <w:tc>
          <w:tcPr>
            <w:tcW w:w="6570" w:type="dxa"/>
            <w:vAlign w:val="bottom"/>
          </w:tcPr>
          <w:p w:rsidR="00CC7FA5" w:rsidRPr="005072C8" w:rsidRDefault="00CC7FA5" w:rsidP="00CC7F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C7FA5" w:rsidRPr="005072C8" w:rsidRDefault="0019630C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9924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CC7FA5" w:rsidRPr="005072C8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5072C8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 w:rsidRPr="005072C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5072C8" w:rsidTr="00A03222">
        <w:tc>
          <w:tcPr>
            <w:tcW w:w="6570" w:type="dxa"/>
            <w:vAlign w:val="bottom"/>
          </w:tcPr>
          <w:p w:rsidR="00CC7FA5" w:rsidRPr="005072C8" w:rsidRDefault="00CC7FA5" w:rsidP="00CC7F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C7FA5" w:rsidRPr="005072C8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CC7FA5" w:rsidRPr="005072C8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5072C8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25</w:t>
            </w:r>
            <w:r w:rsidR="007E4338" w:rsidRPr="005072C8">
              <w:rPr>
                <w:rFonts w:ascii="Angsana New" w:hAnsi="Angsana New" w:hint="cs"/>
                <w:sz w:val="30"/>
                <w:szCs w:val="30"/>
                <w:lang w:val="en-US"/>
              </w:rPr>
              <w:t>62</w:t>
            </w:r>
          </w:p>
        </w:tc>
      </w:tr>
      <w:tr w:rsidR="00CC7FA5" w:rsidRPr="005072C8" w:rsidTr="00A03222">
        <w:tc>
          <w:tcPr>
            <w:tcW w:w="6570" w:type="dxa"/>
            <w:vAlign w:val="bottom"/>
          </w:tcPr>
          <w:p w:rsidR="00CC7FA5" w:rsidRPr="005072C8" w:rsidRDefault="00CC7FA5" w:rsidP="00CC7FA5">
            <w:pPr>
              <w:spacing w:line="240" w:lineRule="auto"/>
              <w:ind w:left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CC7FA5" w:rsidRPr="005072C8" w:rsidRDefault="00CC7FA5" w:rsidP="00CC7FA5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72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A5" w:rsidRPr="005072C8" w:rsidTr="00A03222">
        <w:tc>
          <w:tcPr>
            <w:tcW w:w="6570" w:type="dxa"/>
          </w:tcPr>
          <w:p w:rsidR="00CC7FA5" w:rsidRPr="005072C8" w:rsidRDefault="00CC7FA5" w:rsidP="00CC7FA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:rsidR="00CC7FA5" w:rsidRPr="005072C8" w:rsidRDefault="00CC7FA5" w:rsidP="00CC7FA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C7FA5" w:rsidRPr="005072C8" w:rsidRDefault="00CC7FA5" w:rsidP="00CC7FA5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C7FA5" w:rsidRPr="005072C8" w:rsidRDefault="00CC7FA5" w:rsidP="00CC7FA5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7FA5" w:rsidRPr="005072C8" w:rsidTr="00A03222">
        <w:tc>
          <w:tcPr>
            <w:tcW w:w="6570" w:type="dxa"/>
          </w:tcPr>
          <w:p w:rsidR="00CC7FA5" w:rsidRPr="005072C8" w:rsidRDefault="00CC7FA5" w:rsidP="00CC7FA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:rsidR="00CC7FA5" w:rsidRPr="005072C8" w:rsidRDefault="00CC7FA5" w:rsidP="00CC7FA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C7FA5" w:rsidRPr="005072C8" w:rsidRDefault="00CC7FA5" w:rsidP="00CC7FA5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C7FA5" w:rsidRPr="005072C8" w:rsidRDefault="00CC7FA5" w:rsidP="00CC7FA5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FA5" w:rsidRPr="005072C8" w:rsidTr="00A03222">
        <w:tc>
          <w:tcPr>
            <w:tcW w:w="6570" w:type="dxa"/>
          </w:tcPr>
          <w:p w:rsidR="00CC7FA5" w:rsidRPr="005072C8" w:rsidRDefault="00CC7FA5" w:rsidP="00CC7FA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7FA5" w:rsidRPr="005072C8" w:rsidRDefault="00045A17" w:rsidP="00CC7FA5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A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82,202</w:t>
            </w:r>
          </w:p>
        </w:tc>
        <w:tc>
          <w:tcPr>
            <w:tcW w:w="270" w:type="dxa"/>
            <w:vAlign w:val="bottom"/>
          </w:tcPr>
          <w:p w:rsidR="00CC7FA5" w:rsidRPr="005072C8" w:rsidRDefault="00CC7FA5" w:rsidP="00CC7FA5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C7FA5" w:rsidRPr="005072C8" w:rsidRDefault="00CC7FA5" w:rsidP="00A03222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28,664</w:t>
            </w:r>
          </w:p>
        </w:tc>
      </w:tr>
      <w:tr w:rsidR="00CC7FA5" w:rsidRPr="005072C8" w:rsidTr="00A03222">
        <w:trPr>
          <w:trHeight w:hRule="exact" w:val="144"/>
        </w:trPr>
        <w:tc>
          <w:tcPr>
            <w:tcW w:w="6570" w:type="dxa"/>
          </w:tcPr>
          <w:p w:rsidR="00CC7FA5" w:rsidRPr="005072C8" w:rsidRDefault="00CC7FA5" w:rsidP="00CC7FA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C7FA5" w:rsidRPr="005072C8" w:rsidRDefault="00CC7FA5" w:rsidP="00CC7FA5">
            <w:pPr>
              <w:spacing w:line="240" w:lineRule="auto"/>
              <w:ind w:lef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CC7FA5" w:rsidRPr="005072C8" w:rsidRDefault="00CC7FA5" w:rsidP="00CC7FA5">
            <w:pPr>
              <w:spacing w:line="240" w:lineRule="auto"/>
              <w:ind w:left="-5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7FA5" w:rsidRPr="005072C8" w:rsidRDefault="00CC7FA5" w:rsidP="00A03222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FA5" w:rsidRPr="005072C8" w:rsidTr="00A03222">
        <w:tc>
          <w:tcPr>
            <w:tcW w:w="6570" w:type="dxa"/>
          </w:tcPr>
          <w:p w:rsidR="00CC7FA5" w:rsidRPr="005072C8" w:rsidRDefault="00CC7FA5" w:rsidP="00CC7FA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CC7FA5" w:rsidRPr="005072C8" w:rsidRDefault="00CC7FA5" w:rsidP="00CC7FA5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C7FA5" w:rsidRPr="005072C8" w:rsidRDefault="00CC7FA5" w:rsidP="00CC7FA5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5072C8" w:rsidRDefault="00CC7FA5" w:rsidP="00A03222">
            <w:pPr>
              <w:tabs>
                <w:tab w:val="decimal" w:pos="966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FA5" w:rsidRPr="005072C8" w:rsidTr="00A03222">
        <w:tc>
          <w:tcPr>
            <w:tcW w:w="6570" w:type="dxa"/>
          </w:tcPr>
          <w:p w:rsidR="00CC7FA5" w:rsidRPr="005072C8" w:rsidRDefault="00F15671" w:rsidP="00CC7FA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:rsidR="00CC7FA5" w:rsidRPr="005072C8" w:rsidRDefault="00CC7FA5" w:rsidP="001A5A9C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C7FA5" w:rsidRPr="005072C8" w:rsidRDefault="00CC7FA5" w:rsidP="00CC7FA5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5072C8" w:rsidRDefault="00CC7FA5" w:rsidP="00A03222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5A17" w:rsidRPr="005072C8" w:rsidTr="00A03222">
        <w:tc>
          <w:tcPr>
            <w:tcW w:w="6570" w:type="dxa"/>
          </w:tcPr>
          <w:p w:rsidR="00045A17" w:rsidRPr="004A69E0" w:rsidRDefault="00045A17" w:rsidP="00045A17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69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:rsidR="00045A17" w:rsidRPr="00045A17" w:rsidRDefault="00045A17" w:rsidP="00045A17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45A17">
              <w:rPr>
                <w:rFonts w:ascii="Angsana New" w:hAnsi="Angsana New"/>
                <w:sz w:val="30"/>
                <w:szCs w:val="30"/>
              </w:rPr>
              <w:t>906,615</w:t>
            </w:r>
          </w:p>
        </w:tc>
        <w:tc>
          <w:tcPr>
            <w:tcW w:w="270" w:type="dxa"/>
            <w:vAlign w:val="bottom"/>
          </w:tcPr>
          <w:p w:rsidR="00045A17" w:rsidRPr="005072C8" w:rsidRDefault="00045A17" w:rsidP="00045A17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45A17" w:rsidRPr="005072C8" w:rsidRDefault="00045A17" w:rsidP="00045A17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1,506,440</w:t>
            </w:r>
          </w:p>
        </w:tc>
      </w:tr>
      <w:tr w:rsidR="00045A17" w:rsidRPr="005072C8" w:rsidTr="00A03222">
        <w:tc>
          <w:tcPr>
            <w:tcW w:w="6570" w:type="dxa"/>
          </w:tcPr>
          <w:p w:rsidR="00045A17" w:rsidRPr="004A69E0" w:rsidRDefault="00045A17" w:rsidP="00045A17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69E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</w:tcPr>
          <w:p w:rsidR="00045A17" w:rsidRPr="00045A17" w:rsidRDefault="00045A17" w:rsidP="00045A17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45A17">
              <w:rPr>
                <w:rFonts w:ascii="Angsana New" w:hAnsi="Angsana New"/>
                <w:sz w:val="30"/>
                <w:szCs w:val="30"/>
              </w:rPr>
              <w:t>165,844</w:t>
            </w:r>
          </w:p>
        </w:tc>
        <w:tc>
          <w:tcPr>
            <w:tcW w:w="270" w:type="dxa"/>
            <w:vAlign w:val="bottom"/>
          </w:tcPr>
          <w:p w:rsidR="00045A17" w:rsidRPr="005072C8" w:rsidRDefault="00045A17" w:rsidP="00045A17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45A17" w:rsidRPr="005072C8" w:rsidRDefault="00045A17" w:rsidP="00045A17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A17" w:rsidRPr="005072C8" w:rsidTr="00A03222">
        <w:tc>
          <w:tcPr>
            <w:tcW w:w="6570" w:type="dxa"/>
          </w:tcPr>
          <w:p w:rsidR="00045A17" w:rsidRPr="004A69E0" w:rsidRDefault="00045A17" w:rsidP="00045A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69E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45A17" w:rsidRPr="00045A17" w:rsidRDefault="00045A17" w:rsidP="00045A17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45A17">
              <w:rPr>
                <w:rFonts w:ascii="Angsana New" w:hAnsi="Angsana New"/>
                <w:sz w:val="30"/>
                <w:szCs w:val="30"/>
              </w:rPr>
              <w:t>24,082</w:t>
            </w:r>
          </w:p>
        </w:tc>
        <w:tc>
          <w:tcPr>
            <w:tcW w:w="270" w:type="dxa"/>
            <w:vAlign w:val="bottom"/>
          </w:tcPr>
          <w:p w:rsidR="00045A17" w:rsidRPr="005072C8" w:rsidRDefault="00045A17" w:rsidP="00045A17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45A17" w:rsidRPr="005072C8" w:rsidRDefault="00045A17" w:rsidP="00045A17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25,582</w:t>
            </w:r>
          </w:p>
        </w:tc>
      </w:tr>
      <w:tr w:rsidR="00045A17" w:rsidRPr="00A33503" w:rsidTr="00A03222">
        <w:tc>
          <w:tcPr>
            <w:tcW w:w="6570" w:type="dxa"/>
          </w:tcPr>
          <w:p w:rsidR="00045A17" w:rsidRPr="005072C8" w:rsidRDefault="00045A17" w:rsidP="00045A1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45A17" w:rsidRPr="001E5B33" w:rsidRDefault="00045A17" w:rsidP="00045A17">
            <w:pPr>
              <w:tabs>
                <w:tab w:val="decimal" w:pos="966"/>
              </w:tabs>
              <w:spacing w:line="240" w:lineRule="atLeast"/>
              <w:ind w:left="-108" w:right="-108"/>
              <w:rPr>
                <w:b/>
                <w:bCs/>
                <w:lang w:val="en-US"/>
              </w:rPr>
            </w:pPr>
            <w:r w:rsidRPr="00045A17">
              <w:rPr>
                <w:rFonts w:ascii="Angsana New" w:hAnsi="Angsana New"/>
                <w:b/>
                <w:bCs/>
                <w:sz w:val="30"/>
                <w:szCs w:val="30"/>
              </w:rPr>
              <w:t>1,096,541</w:t>
            </w:r>
          </w:p>
        </w:tc>
        <w:tc>
          <w:tcPr>
            <w:tcW w:w="270" w:type="dxa"/>
            <w:vAlign w:val="bottom"/>
          </w:tcPr>
          <w:p w:rsidR="00045A17" w:rsidRPr="005072C8" w:rsidRDefault="00045A17" w:rsidP="00045A17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45A17" w:rsidRPr="005072C8" w:rsidRDefault="00045A17" w:rsidP="00045A17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>1,532,022</w:t>
            </w:r>
          </w:p>
        </w:tc>
      </w:tr>
    </w:tbl>
    <w:p w:rsidR="00147EEF" w:rsidRDefault="00147EEF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963E2" w:rsidRPr="004D51BB" w:rsidRDefault="004963E2" w:rsidP="00D42AE2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  <w:r w:rsidRPr="004D51BB">
        <w:rPr>
          <w:rFonts w:ascii="Angsana New" w:hAnsi="Angsana New"/>
          <w:i/>
          <w:iCs/>
          <w:sz w:val="30"/>
          <w:szCs w:val="30"/>
          <w:cs/>
        </w:rPr>
        <w:t>หนังสือค้ำประกันจากธนาคาร</w:t>
      </w:r>
    </w:p>
    <w:p w:rsidR="004963E2" w:rsidRPr="00101838" w:rsidRDefault="004963E2" w:rsidP="00D42AE2">
      <w:pPr>
        <w:spacing w:line="240" w:lineRule="auto"/>
        <w:ind w:left="540" w:right="29"/>
        <w:jc w:val="both"/>
        <w:rPr>
          <w:rFonts w:ascii="Angsana New" w:hAnsi="Angsana New"/>
          <w:sz w:val="30"/>
          <w:szCs w:val="30"/>
          <w:highlight w:val="yellow"/>
          <w:lang w:eastAsia="ja-JP"/>
        </w:rPr>
      </w:pPr>
    </w:p>
    <w:p w:rsidR="004963E2" w:rsidRPr="005072C8" w:rsidRDefault="004963E2" w:rsidP="00D42AE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000B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9630C">
        <w:rPr>
          <w:rFonts w:ascii="Angsana New" w:hAnsi="Angsana New"/>
          <w:sz w:val="30"/>
          <w:szCs w:val="30"/>
        </w:rPr>
        <w:t xml:space="preserve">30 </w:t>
      </w:r>
      <w:r w:rsidR="0099249C">
        <w:rPr>
          <w:rFonts w:ascii="Angsana New" w:hAnsi="Angsana New" w:hint="cs"/>
          <w:sz w:val="30"/>
          <w:szCs w:val="30"/>
          <w:cs/>
        </w:rPr>
        <w:t>กันยายน</w:t>
      </w:r>
      <w:r w:rsidR="00CC7FA5">
        <w:rPr>
          <w:rFonts w:ascii="Angsana New" w:hAnsi="Angsana New" w:hint="cs"/>
          <w:sz w:val="30"/>
          <w:szCs w:val="30"/>
          <w:cs/>
        </w:rPr>
        <w:t xml:space="preserve"> </w:t>
      </w:r>
      <w:r w:rsidR="00CC7FA5">
        <w:rPr>
          <w:rFonts w:ascii="Angsana New" w:hAnsi="Angsana New"/>
          <w:sz w:val="30"/>
          <w:szCs w:val="30"/>
        </w:rPr>
        <w:t>2563</w:t>
      </w:r>
      <w:r w:rsidR="00E57E35" w:rsidRPr="008000B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000BB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</w:t>
      </w:r>
      <w:r w:rsidR="008D2C22">
        <w:rPr>
          <w:rFonts w:ascii="Angsana New" w:hAnsi="Angsana New"/>
          <w:sz w:val="30"/>
          <w:szCs w:val="30"/>
          <w:cs/>
          <w:lang w:val="th-TH"/>
        </w:rPr>
        <w:br/>
      </w:r>
      <w:r w:rsidRPr="008000BB">
        <w:rPr>
          <w:rFonts w:ascii="Angsana New" w:hAnsi="Angsana New"/>
          <w:sz w:val="30"/>
          <w:szCs w:val="30"/>
          <w:cs/>
          <w:lang w:val="th-TH"/>
        </w:rPr>
        <w:t>ค้ำประกัน</w:t>
      </w:r>
      <w:r w:rsidRPr="005072C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5072C8">
        <w:rPr>
          <w:rFonts w:ascii="Angsana New" w:hAnsi="Angsana New" w:hint="cs"/>
          <w:sz w:val="30"/>
          <w:szCs w:val="30"/>
          <w:cs/>
          <w:lang w:val="th-TH"/>
        </w:rPr>
        <w:t>ต่อ</w:t>
      </w:r>
      <w:r w:rsidRPr="005072C8">
        <w:rPr>
          <w:rFonts w:ascii="Angsana New" w:hAnsi="Angsana New"/>
          <w:sz w:val="30"/>
          <w:szCs w:val="30"/>
          <w:cs/>
          <w:lang w:val="th-TH"/>
        </w:rPr>
        <w:t>การไฟฟ้านครหลวงและการไฟฟ้าส่วนภูมิภาค รวมเป็นจำนวนเงินทั้งสิ้น</w:t>
      </w:r>
      <w:r w:rsidRPr="005072C8">
        <w:rPr>
          <w:rFonts w:ascii="Angsana New" w:hAnsi="Angsana New"/>
          <w:sz w:val="30"/>
          <w:szCs w:val="30"/>
        </w:rPr>
        <w:t xml:space="preserve"> </w:t>
      </w:r>
      <w:r w:rsidR="003A2A1F">
        <w:rPr>
          <w:rFonts w:ascii="Angsana New" w:hAnsi="Angsana New"/>
          <w:sz w:val="30"/>
          <w:szCs w:val="30"/>
        </w:rPr>
        <w:t>24</w:t>
      </w:r>
      <w:r w:rsidR="00EF76BE" w:rsidRPr="005072C8">
        <w:rPr>
          <w:rFonts w:ascii="Angsana New" w:hAnsi="Angsana New"/>
          <w:sz w:val="30"/>
          <w:szCs w:val="30"/>
        </w:rPr>
        <w:t xml:space="preserve"> </w:t>
      </w:r>
      <w:r w:rsidRPr="005072C8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E57086" w:rsidRPr="005072C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57086" w:rsidRPr="005072C8">
        <w:rPr>
          <w:rFonts w:ascii="Angsana New" w:hAnsi="Angsana New"/>
          <w:sz w:val="30"/>
          <w:szCs w:val="30"/>
          <w:cs/>
          <w:lang w:val="th-TH"/>
        </w:rPr>
        <w:br/>
      </w:r>
      <w:r w:rsidRPr="005072C8">
        <w:rPr>
          <w:rFonts w:ascii="Angsana New" w:hAnsi="Angsana New"/>
          <w:i/>
          <w:iCs/>
          <w:sz w:val="30"/>
          <w:szCs w:val="30"/>
          <w:lang w:val="th-TH"/>
        </w:rPr>
        <w:t xml:space="preserve">(31 </w:t>
      </w:r>
      <w:r w:rsidRPr="005072C8">
        <w:rPr>
          <w:rFonts w:ascii="Angsana New" w:hAnsi="Angsana New" w:hint="cs"/>
          <w:i/>
          <w:iCs/>
          <w:sz w:val="30"/>
          <w:szCs w:val="30"/>
          <w:cs/>
          <w:lang w:val="th-TH"/>
        </w:rPr>
        <w:t>ธันวาคม</w:t>
      </w:r>
      <w:r w:rsidRPr="005072C8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5072C8">
        <w:rPr>
          <w:rFonts w:ascii="Angsana New" w:hAnsi="Angsana New"/>
          <w:i/>
          <w:iCs/>
          <w:sz w:val="30"/>
          <w:szCs w:val="30"/>
          <w:lang w:val="th-TH"/>
        </w:rPr>
        <w:t>25</w:t>
      </w:r>
      <w:r w:rsidR="00E57E35" w:rsidRPr="005072C8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CC7FA5" w:rsidRPr="005072C8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5072C8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="007E4338" w:rsidRPr="005072C8">
        <w:rPr>
          <w:rFonts w:ascii="Angsana New" w:hAnsi="Angsana New" w:hint="cs"/>
          <w:i/>
          <w:iCs/>
          <w:sz w:val="30"/>
          <w:szCs w:val="30"/>
          <w:lang w:val="en-US"/>
        </w:rPr>
        <w:t>26</w:t>
      </w:r>
      <w:r w:rsidR="00FB5031" w:rsidRPr="005072C8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Pr="005072C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4963E2" w:rsidRPr="005072C8" w:rsidRDefault="004963E2" w:rsidP="00D42A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815B7" w:rsidRPr="005072C8" w:rsidRDefault="009815B7" w:rsidP="00D42A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72C8">
        <w:rPr>
          <w:rFonts w:ascii="Angsana New" w:hAnsi="Angsana New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:rsidR="003977A0" w:rsidRPr="005072C8" w:rsidRDefault="003977A0" w:rsidP="00D42AE2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92748" w:rsidRDefault="00DC0F8E" w:rsidP="004A1E45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072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9630C" w:rsidRPr="005072C8">
        <w:rPr>
          <w:rFonts w:ascii="Angsana New" w:hAnsi="Angsana New"/>
          <w:sz w:val="30"/>
          <w:szCs w:val="30"/>
        </w:rPr>
        <w:t xml:space="preserve">30 </w:t>
      </w:r>
      <w:r w:rsidR="0099249C">
        <w:rPr>
          <w:rFonts w:ascii="Angsana New" w:hAnsi="Angsana New" w:hint="cs"/>
          <w:sz w:val="30"/>
          <w:szCs w:val="30"/>
          <w:cs/>
        </w:rPr>
        <w:t>กันยายน</w:t>
      </w:r>
      <w:r w:rsidR="0019630C" w:rsidRPr="005072C8">
        <w:rPr>
          <w:rFonts w:ascii="Angsana New" w:hAnsi="Angsana New" w:hint="cs"/>
          <w:sz w:val="30"/>
          <w:szCs w:val="30"/>
          <w:cs/>
        </w:rPr>
        <w:t xml:space="preserve"> </w:t>
      </w:r>
      <w:r w:rsidR="0099249C">
        <w:rPr>
          <w:rFonts w:ascii="Angsana New" w:hAnsi="Angsana New"/>
          <w:sz w:val="30"/>
          <w:szCs w:val="30"/>
          <w:lang w:val="en-US"/>
        </w:rPr>
        <w:t>2563</w:t>
      </w:r>
      <w:r w:rsidR="00C735F9" w:rsidRPr="005072C8">
        <w:rPr>
          <w:rFonts w:ascii="Angsana New" w:hAnsi="Angsana New"/>
          <w:sz w:val="30"/>
          <w:szCs w:val="30"/>
        </w:rPr>
        <w:t xml:space="preserve"> </w:t>
      </w:r>
      <w:r w:rsidRPr="005072C8">
        <w:rPr>
          <w:rFonts w:ascii="Angsana New" w:hAnsi="Angsana New"/>
          <w:sz w:val="30"/>
          <w:szCs w:val="30"/>
          <w:cs/>
        </w:rPr>
        <w:t>บริษัทมีคำสั่งซื้อที่ผู้ขายสินค้าตกลง</w:t>
      </w:r>
      <w:r w:rsidR="00E447E4" w:rsidRPr="005072C8">
        <w:rPr>
          <w:rFonts w:ascii="Angsana New" w:hAnsi="Angsana New" w:hint="cs"/>
          <w:sz w:val="30"/>
          <w:szCs w:val="30"/>
          <w:cs/>
        </w:rPr>
        <w:t>แล้ว</w:t>
      </w:r>
      <w:r w:rsidR="00645F64" w:rsidRPr="005072C8">
        <w:rPr>
          <w:rFonts w:ascii="Angsana New" w:hAnsi="Angsana New"/>
          <w:sz w:val="30"/>
          <w:szCs w:val="30"/>
          <w:cs/>
        </w:rPr>
        <w:t>เพื่อซื้ออลูมิเนียมใน</w:t>
      </w:r>
      <w:r w:rsidR="00786BFE" w:rsidRPr="005072C8">
        <w:rPr>
          <w:rFonts w:ascii="Angsana New" w:hAnsi="Angsana New"/>
          <w:sz w:val="30"/>
          <w:szCs w:val="30"/>
          <w:cs/>
        </w:rPr>
        <w:t>ปริมาณ</w:t>
      </w:r>
      <w:r w:rsidR="003A2A1F">
        <w:rPr>
          <w:rFonts w:ascii="Angsana New" w:hAnsi="Angsana New"/>
          <w:sz w:val="30"/>
          <w:szCs w:val="30"/>
        </w:rPr>
        <w:t xml:space="preserve"> 19,</w:t>
      </w:r>
      <w:r w:rsidR="00343D8E">
        <w:rPr>
          <w:rFonts w:ascii="Angsana New" w:hAnsi="Angsana New"/>
          <w:sz w:val="30"/>
          <w:szCs w:val="30"/>
        </w:rPr>
        <w:t>400</w:t>
      </w:r>
      <w:r w:rsidR="003A2A1F">
        <w:rPr>
          <w:rFonts w:ascii="Angsana New" w:hAnsi="Angsana New"/>
          <w:sz w:val="30"/>
          <w:szCs w:val="30"/>
        </w:rPr>
        <w:t xml:space="preserve"> </w:t>
      </w:r>
      <w:r w:rsidR="0051752D" w:rsidRPr="005072C8">
        <w:rPr>
          <w:rFonts w:ascii="Angsana New" w:hAnsi="Angsana New"/>
          <w:sz w:val="30"/>
          <w:szCs w:val="30"/>
          <w:cs/>
        </w:rPr>
        <w:t>เมตริกตัน</w:t>
      </w:r>
      <w:r w:rsidR="00E33D9C" w:rsidRPr="005072C8">
        <w:rPr>
          <w:rFonts w:ascii="Angsana New" w:hAnsi="Angsana New"/>
          <w:sz w:val="30"/>
          <w:szCs w:val="30"/>
        </w:rPr>
        <w:t xml:space="preserve"> </w:t>
      </w:r>
      <w:r w:rsidR="00E33D9C" w:rsidRPr="005072C8">
        <w:rPr>
          <w:rFonts w:ascii="Angsana New" w:hAnsi="Angsana New"/>
          <w:sz w:val="30"/>
          <w:szCs w:val="30"/>
        </w:rPr>
        <w:br/>
      </w:r>
      <w:r w:rsidR="00713294" w:rsidRPr="005072C8">
        <w:rPr>
          <w:rFonts w:ascii="Angsana New" w:hAnsi="Angsana New"/>
          <w:i/>
          <w:iCs/>
          <w:sz w:val="30"/>
          <w:szCs w:val="30"/>
        </w:rPr>
        <w:t>(31</w:t>
      </w:r>
      <w:r w:rsidR="00713294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13294" w:rsidRPr="005072C8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713294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805A9" w:rsidRPr="005072C8">
        <w:rPr>
          <w:rFonts w:ascii="Angsana New" w:hAnsi="Angsana New"/>
          <w:i/>
          <w:iCs/>
          <w:sz w:val="30"/>
          <w:szCs w:val="30"/>
        </w:rPr>
        <w:t>256</w:t>
      </w:r>
      <w:r w:rsidR="00CC7FA5" w:rsidRPr="005072C8">
        <w:rPr>
          <w:rFonts w:ascii="Angsana New" w:hAnsi="Angsana New"/>
          <w:i/>
          <w:iCs/>
          <w:sz w:val="30"/>
          <w:szCs w:val="30"/>
        </w:rPr>
        <w:t>2</w:t>
      </w:r>
      <w:r w:rsidR="009B3E54" w:rsidRPr="005072C8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1805A9" w:rsidRPr="005072C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B5031" w:rsidRPr="005072C8">
        <w:rPr>
          <w:rFonts w:ascii="Angsana New" w:hAnsi="Angsana New"/>
          <w:i/>
          <w:iCs/>
          <w:sz w:val="30"/>
          <w:szCs w:val="30"/>
          <w:lang w:val="en-US"/>
        </w:rPr>
        <w:t>27,600</w:t>
      </w:r>
      <w:r w:rsidR="009B3E54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072C8">
        <w:rPr>
          <w:rFonts w:ascii="Angsana New" w:hAnsi="Angsana New"/>
          <w:i/>
          <w:iCs/>
          <w:sz w:val="30"/>
          <w:szCs w:val="30"/>
          <w:cs/>
        </w:rPr>
        <w:t>เมตริกตัน</w:t>
      </w:r>
      <w:r w:rsidRPr="005072C8">
        <w:rPr>
          <w:rFonts w:ascii="Angsana New" w:hAnsi="Angsana New"/>
          <w:i/>
          <w:iCs/>
          <w:sz w:val="30"/>
          <w:szCs w:val="30"/>
        </w:rPr>
        <w:t>)</w:t>
      </w:r>
      <w:r w:rsidR="003F636D" w:rsidRPr="005072C8">
        <w:rPr>
          <w:rFonts w:ascii="Angsana New" w:hAnsi="Angsana New" w:hint="cs"/>
          <w:sz w:val="30"/>
          <w:szCs w:val="30"/>
          <w:cs/>
        </w:rPr>
        <w:t xml:space="preserve"> </w:t>
      </w:r>
      <w:r w:rsidR="00C838BA" w:rsidRPr="005072C8">
        <w:rPr>
          <w:rFonts w:ascii="Angsana New" w:hAnsi="Angsana New"/>
          <w:sz w:val="30"/>
          <w:szCs w:val="30"/>
          <w:cs/>
        </w:rPr>
        <w:t>โดยมี</w:t>
      </w:r>
      <w:r w:rsidR="002B500F" w:rsidRPr="005072C8">
        <w:rPr>
          <w:rFonts w:ascii="Angsana New" w:hAnsi="Angsana New"/>
          <w:sz w:val="30"/>
          <w:szCs w:val="30"/>
          <w:cs/>
        </w:rPr>
        <w:t>ราคา</w:t>
      </w:r>
      <w:r w:rsidR="00C838BA" w:rsidRPr="005072C8">
        <w:rPr>
          <w:rFonts w:ascii="Angsana New" w:hAnsi="Angsana New"/>
          <w:sz w:val="30"/>
          <w:szCs w:val="30"/>
          <w:cs/>
        </w:rPr>
        <w:t>ตามที่กำหนด</w:t>
      </w:r>
      <w:r w:rsidR="002B500F" w:rsidRPr="005072C8">
        <w:rPr>
          <w:rFonts w:ascii="Angsana New" w:hAnsi="Angsana New"/>
          <w:sz w:val="30"/>
          <w:szCs w:val="30"/>
          <w:cs/>
        </w:rPr>
        <w:t>ไว้ใน</w:t>
      </w:r>
      <w:r w:rsidR="00C838BA" w:rsidRPr="005072C8">
        <w:rPr>
          <w:rFonts w:ascii="Angsana New" w:hAnsi="Angsana New"/>
          <w:sz w:val="30"/>
          <w:szCs w:val="30"/>
          <w:cs/>
        </w:rPr>
        <w:t>คำ</w:t>
      </w:r>
      <w:r w:rsidR="002B500F" w:rsidRPr="005072C8">
        <w:rPr>
          <w:rFonts w:ascii="Angsana New" w:hAnsi="Angsana New"/>
          <w:sz w:val="30"/>
          <w:szCs w:val="30"/>
          <w:cs/>
        </w:rPr>
        <w:t>สั่งซื้อ</w:t>
      </w:r>
      <w:r w:rsidRPr="005072C8">
        <w:rPr>
          <w:rFonts w:ascii="Angsana New" w:hAnsi="Angsana New"/>
          <w:sz w:val="30"/>
          <w:szCs w:val="30"/>
          <w:cs/>
        </w:rPr>
        <w:t xml:space="preserve"> </w:t>
      </w:r>
      <w:r w:rsidR="00B2175C" w:rsidRPr="005072C8">
        <w:rPr>
          <w:rFonts w:ascii="Angsana New" w:hAnsi="Angsana New"/>
          <w:i/>
          <w:iCs/>
          <w:sz w:val="30"/>
          <w:szCs w:val="30"/>
        </w:rPr>
        <w:t>(31</w:t>
      </w:r>
      <w:r w:rsidR="009B3E54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2175C" w:rsidRPr="005072C8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B2175C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1216" w:rsidRPr="005072C8">
        <w:rPr>
          <w:rFonts w:ascii="Angsana New" w:hAnsi="Angsana New"/>
          <w:i/>
          <w:iCs/>
          <w:sz w:val="30"/>
          <w:szCs w:val="30"/>
        </w:rPr>
        <w:t>256</w:t>
      </w:r>
      <w:r w:rsidR="00CC7FA5" w:rsidRPr="005072C8">
        <w:rPr>
          <w:rFonts w:ascii="Angsana New" w:hAnsi="Angsana New"/>
          <w:i/>
          <w:iCs/>
          <w:sz w:val="30"/>
          <w:szCs w:val="30"/>
        </w:rPr>
        <w:t>2</w:t>
      </w:r>
      <w:r w:rsidR="00B2175C" w:rsidRPr="005072C8">
        <w:rPr>
          <w:rFonts w:ascii="Angsana New" w:hAnsi="Angsana New"/>
          <w:i/>
          <w:iCs/>
          <w:sz w:val="30"/>
          <w:szCs w:val="30"/>
        </w:rPr>
        <w:t>:</w:t>
      </w:r>
      <w:r w:rsidR="002561C7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38BA" w:rsidRPr="005072C8">
        <w:rPr>
          <w:rFonts w:ascii="Angsana New" w:hAnsi="Angsana New"/>
          <w:i/>
          <w:iCs/>
          <w:sz w:val="30"/>
          <w:szCs w:val="30"/>
          <w:cs/>
        </w:rPr>
        <w:t>ราคาตามที่กำหนดไว้ในคำสั่งซื้อ)</w:t>
      </w:r>
      <w:r w:rsidR="00B2175C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38BA" w:rsidRPr="005072C8">
        <w:rPr>
          <w:rFonts w:ascii="Angsana New" w:hAnsi="Angsana New"/>
          <w:sz w:val="30"/>
          <w:szCs w:val="30"/>
          <w:cs/>
        </w:rPr>
        <w:t>โดย</w:t>
      </w:r>
      <w:r w:rsidR="00C838BA" w:rsidRPr="00915D0C">
        <w:rPr>
          <w:rFonts w:ascii="Angsana New" w:hAnsi="Angsana New"/>
          <w:sz w:val="30"/>
          <w:szCs w:val="30"/>
          <w:cs/>
        </w:rPr>
        <w:t>กำหนดระยะเวลา</w:t>
      </w:r>
      <w:r w:rsidRPr="00915D0C">
        <w:rPr>
          <w:rFonts w:ascii="Angsana New" w:hAnsi="Angsana New"/>
          <w:sz w:val="30"/>
          <w:szCs w:val="30"/>
          <w:cs/>
        </w:rPr>
        <w:t>ส่ง</w:t>
      </w:r>
      <w:r w:rsidR="00C838BA" w:rsidRPr="00915D0C">
        <w:rPr>
          <w:rFonts w:ascii="Angsana New" w:hAnsi="Angsana New"/>
          <w:sz w:val="30"/>
          <w:szCs w:val="30"/>
          <w:cs/>
        </w:rPr>
        <w:t>มอบตั้งแต่</w:t>
      </w:r>
      <w:r w:rsidR="00B2175C" w:rsidRPr="00915D0C">
        <w:rPr>
          <w:rFonts w:ascii="Angsana New" w:hAnsi="Angsana New"/>
          <w:sz w:val="30"/>
          <w:szCs w:val="30"/>
          <w:cs/>
        </w:rPr>
        <w:t>ปี</w:t>
      </w:r>
      <w:r w:rsidR="00B2175C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EF76BE">
        <w:rPr>
          <w:rFonts w:ascii="Angsana New" w:hAnsi="Angsana New"/>
          <w:sz w:val="30"/>
          <w:szCs w:val="30"/>
        </w:rPr>
        <w:t>2563</w:t>
      </w:r>
      <w:r w:rsidR="001A5A9C">
        <w:rPr>
          <w:rFonts w:ascii="Angsana New" w:hAnsi="Angsana New" w:hint="cs"/>
          <w:sz w:val="30"/>
          <w:szCs w:val="30"/>
          <w:cs/>
        </w:rPr>
        <w:t xml:space="preserve"> ถึง </w:t>
      </w:r>
      <w:r w:rsidR="001A5A9C">
        <w:rPr>
          <w:rFonts w:ascii="Angsana New" w:hAnsi="Angsana New"/>
          <w:sz w:val="30"/>
          <w:szCs w:val="30"/>
          <w:lang w:val="en-US"/>
        </w:rPr>
        <w:t>2564</w:t>
      </w:r>
      <w:r w:rsidR="00B2175C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(31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1216" w:rsidRPr="00915D0C">
        <w:rPr>
          <w:rFonts w:ascii="Angsana New" w:hAnsi="Angsana New"/>
          <w:i/>
          <w:iCs/>
          <w:sz w:val="30"/>
          <w:szCs w:val="30"/>
        </w:rPr>
        <w:t>256</w:t>
      </w:r>
      <w:r w:rsidR="00FB5031">
        <w:rPr>
          <w:rFonts w:ascii="Angsana New" w:hAnsi="Angsana New"/>
          <w:i/>
          <w:iCs/>
          <w:sz w:val="30"/>
          <w:szCs w:val="30"/>
        </w:rPr>
        <w:t xml:space="preserve">2 : </w:t>
      </w:r>
      <w:r w:rsidR="008D2C22">
        <w:rPr>
          <w:rFonts w:ascii="Angsana New" w:hAnsi="Angsana New" w:hint="cs"/>
          <w:i/>
          <w:iCs/>
          <w:sz w:val="30"/>
          <w:szCs w:val="30"/>
          <w:cs/>
        </w:rPr>
        <w:t xml:space="preserve">ภายในปี </w:t>
      </w:r>
      <w:r w:rsidR="00FB5031">
        <w:rPr>
          <w:rFonts w:ascii="Angsana New" w:hAnsi="Angsana New"/>
          <w:i/>
          <w:iCs/>
          <w:sz w:val="30"/>
          <w:szCs w:val="30"/>
        </w:rPr>
        <w:t>2563</w:t>
      </w:r>
      <w:r w:rsidR="00CA3764" w:rsidRPr="008000BB">
        <w:rPr>
          <w:rFonts w:ascii="Angsana New" w:hAnsi="Angsana New"/>
          <w:i/>
          <w:iCs/>
          <w:sz w:val="30"/>
          <w:szCs w:val="30"/>
        </w:rPr>
        <w:t>)</w:t>
      </w:r>
    </w:p>
    <w:p w:rsidR="00DE0FAE" w:rsidRPr="005A14D5" w:rsidRDefault="00DE0FAE" w:rsidP="00DE0FAE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DE0FAE" w:rsidRPr="004A1E45" w:rsidRDefault="00DE0FAE" w:rsidP="004A1E45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DE0FAE" w:rsidRPr="004A1E45" w:rsidSect="00ED14C5">
      <w:headerReference w:type="default" r:id="rId8"/>
      <w:footerReference w:type="default" r:id="rId9"/>
      <w:pgSz w:w="11907" w:h="16840" w:code="9"/>
      <w:pgMar w:top="691" w:right="1152" w:bottom="576" w:left="1152" w:header="720" w:footer="910" w:gutter="0"/>
      <w:paperSrc w:first="7" w:other="7"/>
      <w:pgNumType w:start="1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835" w:rsidRDefault="00C13835">
      <w:r>
        <w:separator/>
      </w:r>
    </w:p>
  </w:endnote>
  <w:endnote w:type="continuationSeparator" w:id="0">
    <w:p w:rsidR="00C13835" w:rsidRDefault="00C13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241" w:rsidRPr="005B2E06" w:rsidRDefault="00EB2241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B2241" w:rsidRPr="00186B8D" w:rsidRDefault="00EB2241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835" w:rsidRDefault="00C13835">
      <w:r>
        <w:separator/>
      </w:r>
    </w:p>
  </w:footnote>
  <w:footnote w:type="continuationSeparator" w:id="0">
    <w:p w:rsidR="00C13835" w:rsidRDefault="00C13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7FD" w:rsidRDefault="00D167FD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D167FD" w:rsidRDefault="00D167FD" w:rsidP="0064050C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D167FD" w:rsidRDefault="00D167FD" w:rsidP="0064050C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:rsidR="00D167FD" w:rsidRDefault="00D167FD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19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BF2A0B"/>
    <w:multiLevelType w:val="hybridMultilevel"/>
    <w:tmpl w:val="052EF7E2"/>
    <w:lvl w:ilvl="0" w:tplc="19B69EB4">
      <w:start w:val="1"/>
      <w:numFmt w:val="decimal"/>
      <w:lvlText w:val="(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6"/>
  </w:num>
  <w:num w:numId="2">
    <w:abstractNumId w:val="26"/>
  </w:num>
  <w:num w:numId="3">
    <w:abstractNumId w:val="13"/>
  </w:num>
  <w:num w:numId="4">
    <w:abstractNumId w:val="37"/>
  </w:num>
  <w:num w:numId="5">
    <w:abstractNumId w:val="3"/>
  </w:num>
  <w:num w:numId="6">
    <w:abstractNumId w:val="9"/>
  </w:num>
  <w:num w:numId="7">
    <w:abstractNumId w:val="1"/>
  </w:num>
  <w:num w:numId="8">
    <w:abstractNumId w:val="32"/>
  </w:num>
  <w:num w:numId="9">
    <w:abstractNumId w:val="29"/>
  </w:num>
  <w:num w:numId="10">
    <w:abstractNumId w:val="5"/>
  </w:num>
  <w:num w:numId="11">
    <w:abstractNumId w:val="0"/>
  </w:num>
  <w:num w:numId="12">
    <w:abstractNumId w:val="16"/>
  </w:num>
  <w:num w:numId="13">
    <w:abstractNumId w:val="31"/>
  </w:num>
  <w:num w:numId="14">
    <w:abstractNumId w:val="25"/>
  </w:num>
  <w:num w:numId="15">
    <w:abstractNumId w:val="26"/>
  </w:num>
  <w:num w:numId="16">
    <w:abstractNumId w:val="33"/>
  </w:num>
  <w:num w:numId="17">
    <w:abstractNumId w:val="26"/>
  </w:num>
  <w:num w:numId="18">
    <w:abstractNumId w:val="8"/>
  </w:num>
  <w:num w:numId="19">
    <w:abstractNumId w:val="2"/>
  </w:num>
  <w:num w:numId="20">
    <w:abstractNumId w:val="34"/>
  </w:num>
  <w:num w:numId="21">
    <w:abstractNumId w:val="18"/>
  </w:num>
  <w:num w:numId="22">
    <w:abstractNumId w:val="7"/>
  </w:num>
  <w:num w:numId="23">
    <w:abstractNumId w:val="35"/>
  </w:num>
  <w:num w:numId="24">
    <w:abstractNumId w:val="22"/>
  </w:num>
  <w:num w:numId="25">
    <w:abstractNumId w:val="23"/>
  </w:num>
  <w:num w:numId="26">
    <w:abstractNumId w:val="17"/>
  </w:num>
  <w:num w:numId="27">
    <w:abstractNumId w:val="24"/>
  </w:num>
  <w:num w:numId="28">
    <w:abstractNumId w:val="14"/>
  </w:num>
  <w:num w:numId="29">
    <w:abstractNumId w:val="12"/>
  </w:num>
  <w:num w:numId="30">
    <w:abstractNumId w:val="20"/>
  </w:num>
  <w:num w:numId="31">
    <w:abstractNumId w:val="30"/>
  </w:num>
  <w:num w:numId="32">
    <w:abstractNumId w:val="4"/>
  </w:num>
  <w:num w:numId="33">
    <w:abstractNumId w:val="11"/>
  </w:num>
  <w:num w:numId="34">
    <w:abstractNumId w:val="10"/>
  </w:num>
  <w:num w:numId="35">
    <w:abstractNumId w:val="15"/>
  </w:num>
  <w:num w:numId="36">
    <w:abstractNumId w:val="36"/>
  </w:num>
  <w:num w:numId="37">
    <w:abstractNumId w:val="21"/>
  </w:num>
  <w:num w:numId="38">
    <w:abstractNumId w:val="28"/>
  </w:num>
  <w:num w:numId="39">
    <w:abstractNumId w:val="19"/>
  </w:num>
  <w:num w:numId="40">
    <w:abstractNumId w:val="38"/>
  </w:num>
  <w:num w:numId="41">
    <w:abstractNumId w:val="27"/>
  </w:num>
  <w:num w:numId="42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6248"/>
    <w:rsid w:val="0001716F"/>
    <w:rsid w:val="00022E54"/>
    <w:rsid w:val="0002320E"/>
    <w:rsid w:val="000245AE"/>
    <w:rsid w:val="00024D4C"/>
    <w:rsid w:val="00025C19"/>
    <w:rsid w:val="00026B9B"/>
    <w:rsid w:val="0002729C"/>
    <w:rsid w:val="00027E0C"/>
    <w:rsid w:val="00027EB1"/>
    <w:rsid w:val="00030827"/>
    <w:rsid w:val="00030F28"/>
    <w:rsid w:val="000314DE"/>
    <w:rsid w:val="00031DB8"/>
    <w:rsid w:val="000321C1"/>
    <w:rsid w:val="00032490"/>
    <w:rsid w:val="000332FC"/>
    <w:rsid w:val="00033328"/>
    <w:rsid w:val="000334D8"/>
    <w:rsid w:val="000347AA"/>
    <w:rsid w:val="0003613A"/>
    <w:rsid w:val="000403FF"/>
    <w:rsid w:val="00040820"/>
    <w:rsid w:val="00040CAD"/>
    <w:rsid w:val="00041694"/>
    <w:rsid w:val="0004170A"/>
    <w:rsid w:val="00043BCA"/>
    <w:rsid w:val="000443D2"/>
    <w:rsid w:val="00044540"/>
    <w:rsid w:val="00045512"/>
    <w:rsid w:val="0004569B"/>
    <w:rsid w:val="00045A17"/>
    <w:rsid w:val="00045D39"/>
    <w:rsid w:val="00046C7F"/>
    <w:rsid w:val="00046F6D"/>
    <w:rsid w:val="00047FD5"/>
    <w:rsid w:val="00050573"/>
    <w:rsid w:val="00050A64"/>
    <w:rsid w:val="00050DB3"/>
    <w:rsid w:val="00051D66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16CB"/>
    <w:rsid w:val="00061F64"/>
    <w:rsid w:val="000625B7"/>
    <w:rsid w:val="00063631"/>
    <w:rsid w:val="0006561B"/>
    <w:rsid w:val="0006629B"/>
    <w:rsid w:val="00066B80"/>
    <w:rsid w:val="0006701A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D30"/>
    <w:rsid w:val="00085D33"/>
    <w:rsid w:val="00086ACE"/>
    <w:rsid w:val="000873F1"/>
    <w:rsid w:val="00087ACE"/>
    <w:rsid w:val="00090AE2"/>
    <w:rsid w:val="00090E3B"/>
    <w:rsid w:val="00091BD5"/>
    <w:rsid w:val="00091F0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023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2B47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3BE"/>
    <w:rsid w:val="000D16F4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D01"/>
    <w:rsid w:val="000F2305"/>
    <w:rsid w:val="000F2D3A"/>
    <w:rsid w:val="000F3790"/>
    <w:rsid w:val="000F498A"/>
    <w:rsid w:val="000F4DF6"/>
    <w:rsid w:val="000F4E22"/>
    <w:rsid w:val="000F50E2"/>
    <w:rsid w:val="000F5330"/>
    <w:rsid w:val="000F5BE4"/>
    <w:rsid w:val="000F5EE6"/>
    <w:rsid w:val="000F6568"/>
    <w:rsid w:val="0010320E"/>
    <w:rsid w:val="00103304"/>
    <w:rsid w:val="0010402D"/>
    <w:rsid w:val="001048E0"/>
    <w:rsid w:val="00105686"/>
    <w:rsid w:val="00106B12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791"/>
    <w:rsid w:val="00125B22"/>
    <w:rsid w:val="001265DD"/>
    <w:rsid w:val="00126FAD"/>
    <w:rsid w:val="0012757F"/>
    <w:rsid w:val="00127BF7"/>
    <w:rsid w:val="00130C93"/>
    <w:rsid w:val="00131603"/>
    <w:rsid w:val="001318D4"/>
    <w:rsid w:val="0013223D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EEF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155B"/>
    <w:rsid w:val="001615D5"/>
    <w:rsid w:val="00162036"/>
    <w:rsid w:val="00162BE3"/>
    <w:rsid w:val="00162D19"/>
    <w:rsid w:val="001647C2"/>
    <w:rsid w:val="00165094"/>
    <w:rsid w:val="00165CD4"/>
    <w:rsid w:val="00166F1A"/>
    <w:rsid w:val="00167315"/>
    <w:rsid w:val="00167443"/>
    <w:rsid w:val="00170EA1"/>
    <w:rsid w:val="001716EF"/>
    <w:rsid w:val="0017453D"/>
    <w:rsid w:val="001754D9"/>
    <w:rsid w:val="00175C24"/>
    <w:rsid w:val="0017624B"/>
    <w:rsid w:val="00177C9C"/>
    <w:rsid w:val="00180228"/>
    <w:rsid w:val="001802EE"/>
    <w:rsid w:val="001805A9"/>
    <w:rsid w:val="0018067A"/>
    <w:rsid w:val="00180F3D"/>
    <w:rsid w:val="001816B9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630C"/>
    <w:rsid w:val="001971AD"/>
    <w:rsid w:val="00197CC0"/>
    <w:rsid w:val="001A0417"/>
    <w:rsid w:val="001A2184"/>
    <w:rsid w:val="001A28EB"/>
    <w:rsid w:val="001A2F95"/>
    <w:rsid w:val="001A46EA"/>
    <w:rsid w:val="001A5029"/>
    <w:rsid w:val="001A5542"/>
    <w:rsid w:val="001A5A9C"/>
    <w:rsid w:val="001A7840"/>
    <w:rsid w:val="001B0382"/>
    <w:rsid w:val="001B15D6"/>
    <w:rsid w:val="001B1E9F"/>
    <w:rsid w:val="001B2559"/>
    <w:rsid w:val="001B2708"/>
    <w:rsid w:val="001B2D16"/>
    <w:rsid w:val="001B3911"/>
    <w:rsid w:val="001B51D0"/>
    <w:rsid w:val="001B5992"/>
    <w:rsid w:val="001B7529"/>
    <w:rsid w:val="001B7829"/>
    <w:rsid w:val="001C0B6C"/>
    <w:rsid w:val="001C1EE2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5741"/>
    <w:rsid w:val="001F57FE"/>
    <w:rsid w:val="001F68DA"/>
    <w:rsid w:val="001F6AFB"/>
    <w:rsid w:val="001F6CF3"/>
    <w:rsid w:val="001F7010"/>
    <w:rsid w:val="001F718B"/>
    <w:rsid w:val="001F7247"/>
    <w:rsid w:val="001F7CF5"/>
    <w:rsid w:val="001F7DE4"/>
    <w:rsid w:val="002007BD"/>
    <w:rsid w:val="00201284"/>
    <w:rsid w:val="00201623"/>
    <w:rsid w:val="00202912"/>
    <w:rsid w:val="00202B72"/>
    <w:rsid w:val="0020301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425F"/>
    <w:rsid w:val="00225065"/>
    <w:rsid w:val="002266DA"/>
    <w:rsid w:val="00226D26"/>
    <w:rsid w:val="002276A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C1"/>
    <w:rsid w:val="00252ADB"/>
    <w:rsid w:val="00252E1B"/>
    <w:rsid w:val="002533DB"/>
    <w:rsid w:val="0025496F"/>
    <w:rsid w:val="00255140"/>
    <w:rsid w:val="002557ED"/>
    <w:rsid w:val="002561C7"/>
    <w:rsid w:val="00256BFB"/>
    <w:rsid w:val="0026073B"/>
    <w:rsid w:val="00260F84"/>
    <w:rsid w:val="00261258"/>
    <w:rsid w:val="00261846"/>
    <w:rsid w:val="00261977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DAD"/>
    <w:rsid w:val="0027601B"/>
    <w:rsid w:val="002767C1"/>
    <w:rsid w:val="002772B5"/>
    <w:rsid w:val="0027759A"/>
    <w:rsid w:val="002777F3"/>
    <w:rsid w:val="0028092D"/>
    <w:rsid w:val="00280C17"/>
    <w:rsid w:val="0028169E"/>
    <w:rsid w:val="00281D78"/>
    <w:rsid w:val="00285340"/>
    <w:rsid w:val="002856EF"/>
    <w:rsid w:val="002879B6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3C0"/>
    <w:rsid w:val="002A4424"/>
    <w:rsid w:val="002A4493"/>
    <w:rsid w:val="002A5F39"/>
    <w:rsid w:val="002A7359"/>
    <w:rsid w:val="002A7808"/>
    <w:rsid w:val="002A7825"/>
    <w:rsid w:val="002A7AA8"/>
    <w:rsid w:val="002B0FF9"/>
    <w:rsid w:val="002B2462"/>
    <w:rsid w:val="002B4BBC"/>
    <w:rsid w:val="002B500F"/>
    <w:rsid w:val="002B55B1"/>
    <w:rsid w:val="002B5DB9"/>
    <w:rsid w:val="002B6DB5"/>
    <w:rsid w:val="002B78C2"/>
    <w:rsid w:val="002C021A"/>
    <w:rsid w:val="002C0C01"/>
    <w:rsid w:val="002C12A0"/>
    <w:rsid w:val="002C1CC0"/>
    <w:rsid w:val="002C21C4"/>
    <w:rsid w:val="002C23C9"/>
    <w:rsid w:val="002C31B1"/>
    <w:rsid w:val="002C31B6"/>
    <w:rsid w:val="002C4F38"/>
    <w:rsid w:val="002C54F2"/>
    <w:rsid w:val="002C560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EA0"/>
    <w:rsid w:val="003033FE"/>
    <w:rsid w:val="00304585"/>
    <w:rsid w:val="00305010"/>
    <w:rsid w:val="00305847"/>
    <w:rsid w:val="00306002"/>
    <w:rsid w:val="003079BC"/>
    <w:rsid w:val="00307F21"/>
    <w:rsid w:val="00312D84"/>
    <w:rsid w:val="00314038"/>
    <w:rsid w:val="003145BF"/>
    <w:rsid w:val="00314BE9"/>
    <w:rsid w:val="003155B4"/>
    <w:rsid w:val="003160D2"/>
    <w:rsid w:val="00316EF8"/>
    <w:rsid w:val="003175B9"/>
    <w:rsid w:val="003176FF"/>
    <w:rsid w:val="00320E55"/>
    <w:rsid w:val="0032186F"/>
    <w:rsid w:val="0032400F"/>
    <w:rsid w:val="00324086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3D8E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1527"/>
    <w:rsid w:val="003622A5"/>
    <w:rsid w:val="0036293C"/>
    <w:rsid w:val="0036324A"/>
    <w:rsid w:val="003632B4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FCE"/>
    <w:rsid w:val="0039542B"/>
    <w:rsid w:val="00395C8F"/>
    <w:rsid w:val="00397518"/>
    <w:rsid w:val="003977A0"/>
    <w:rsid w:val="003A1CB9"/>
    <w:rsid w:val="003A2A1F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D51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D08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5EA8"/>
    <w:rsid w:val="003F636D"/>
    <w:rsid w:val="003F6AFA"/>
    <w:rsid w:val="003F6D0A"/>
    <w:rsid w:val="003F738C"/>
    <w:rsid w:val="003F7643"/>
    <w:rsid w:val="003F7A8A"/>
    <w:rsid w:val="00400A2F"/>
    <w:rsid w:val="00402F5A"/>
    <w:rsid w:val="00403656"/>
    <w:rsid w:val="00403A26"/>
    <w:rsid w:val="00404481"/>
    <w:rsid w:val="004071B5"/>
    <w:rsid w:val="00410673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4004D"/>
    <w:rsid w:val="0044281F"/>
    <w:rsid w:val="00443EED"/>
    <w:rsid w:val="00443FE1"/>
    <w:rsid w:val="004444AE"/>
    <w:rsid w:val="004457F1"/>
    <w:rsid w:val="00445B6F"/>
    <w:rsid w:val="0044665D"/>
    <w:rsid w:val="00447088"/>
    <w:rsid w:val="00447933"/>
    <w:rsid w:val="0045124F"/>
    <w:rsid w:val="00452594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76FC8"/>
    <w:rsid w:val="00480345"/>
    <w:rsid w:val="00480502"/>
    <w:rsid w:val="00481C5F"/>
    <w:rsid w:val="0048336F"/>
    <w:rsid w:val="00484774"/>
    <w:rsid w:val="00484F5A"/>
    <w:rsid w:val="004851F8"/>
    <w:rsid w:val="00485AE7"/>
    <w:rsid w:val="00485F57"/>
    <w:rsid w:val="00486078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A1E45"/>
    <w:rsid w:val="004A205B"/>
    <w:rsid w:val="004A2B1A"/>
    <w:rsid w:val="004A2FB5"/>
    <w:rsid w:val="004A30CE"/>
    <w:rsid w:val="004A351A"/>
    <w:rsid w:val="004A3A60"/>
    <w:rsid w:val="004A5132"/>
    <w:rsid w:val="004A5826"/>
    <w:rsid w:val="004A69E0"/>
    <w:rsid w:val="004A742D"/>
    <w:rsid w:val="004A75B6"/>
    <w:rsid w:val="004A76E0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8A3"/>
    <w:rsid w:val="004C1B1A"/>
    <w:rsid w:val="004C1F57"/>
    <w:rsid w:val="004C2758"/>
    <w:rsid w:val="004C2E61"/>
    <w:rsid w:val="004C2F27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04FE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E8D"/>
    <w:rsid w:val="00501EAB"/>
    <w:rsid w:val="0050334C"/>
    <w:rsid w:val="00504E0F"/>
    <w:rsid w:val="005050AB"/>
    <w:rsid w:val="00505987"/>
    <w:rsid w:val="005072C8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D1F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20A4"/>
    <w:rsid w:val="005428C2"/>
    <w:rsid w:val="0054300E"/>
    <w:rsid w:val="0054343B"/>
    <w:rsid w:val="00546FC9"/>
    <w:rsid w:val="00550A72"/>
    <w:rsid w:val="005510B3"/>
    <w:rsid w:val="00551789"/>
    <w:rsid w:val="005518C8"/>
    <w:rsid w:val="005526F0"/>
    <w:rsid w:val="0055366E"/>
    <w:rsid w:val="00553670"/>
    <w:rsid w:val="00554CC8"/>
    <w:rsid w:val="00554FB9"/>
    <w:rsid w:val="00555365"/>
    <w:rsid w:val="00555F10"/>
    <w:rsid w:val="00556CB1"/>
    <w:rsid w:val="00561A72"/>
    <w:rsid w:val="00563E86"/>
    <w:rsid w:val="0056418A"/>
    <w:rsid w:val="005656B7"/>
    <w:rsid w:val="00565E9C"/>
    <w:rsid w:val="00566BC3"/>
    <w:rsid w:val="00566EEA"/>
    <w:rsid w:val="00567CBC"/>
    <w:rsid w:val="00570431"/>
    <w:rsid w:val="0057185A"/>
    <w:rsid w:val="00571E6C"/>
    <w:rsid w:val="00573EAC"/>
    <w:rsid w:val="00574098"/>
    <w:rsid w:val="0057480F"/>
    <w:rsid w:val="005754C0"/>
    <w:rsid w:val="0057558A"/>
    <w:rsid w:val="005760DC"/>
    <w:rsid w:val="00576251"/>
    <w:rsid w:val="0057700A"/>
    <w:rsid w:val="00577CE3"/>
    <w:rsid w:val="00577DF5"/>
    <w:rsid w:val="005809EC"/>
    <w:rsid w:val="00580FBC"/>
    <w:rsid w:val="00582362"/>
    <w:rsid w:val="00582679"/>
    <w:rsid w:val="00582877"/>
    <w:rsid w:val="00584601"/>
    <w:rsid w:val="00584745"/>
    <w:rsid w:val="005854D1"/>
    <w:rsid w:val="005858FC"/>
    <w:rsid w:val="00586029"/>
    <w:rsid w:val="00586574"/>
    <w:rsid w:val="00586622"/>
    <w:rsid w:val="00586B27"/>
    <w:rsid w:val="005901C7"/>
    <w:rsid w:val="0059033E"/>
    <w:rsid w:val="0059065A"/>
    <w:rsid w:val="005911A7"/>
    <w:rsid w:val="0059272E"/>
    <w:rsid w:val="00593C87"/>
    <w:rsid w:val="0059447F"/>
    <w:rsid w:val="00595625"/>
    <w:rsid w:val="00597848"/>
    <w:rsid w:val="005A114B"/>
    <w:rsid w:val="005A14D5"/>
    <w:rsid w:val="005A15C4"/>
    <w:rsid w:val="005A2794"/>
    <w:rsid w:val="005A3266"/>
    <w:rsid w:val="005A37F1"/>
    <w:rsid w:val="005A4389"/>
    <w:rsid w:val="005A4B05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C6"/>
    <w:rsid w:val="005C6CDE"/>
    <w:rsid w:val="005C7015"/>
    <w:rsid w:val="005D0452"/>
    <w:rsid w:val="005D0483"/>
    <w:rsid w:val="005D0DDA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00"/>
    <w:rsid w:val="005E30D3"/>
    <w:rsid w:val="005E4346"/>
    <w:rsid w:val="005E4E86"/>
    <w:rsid w:val="005E523B"/>
    <w:rsid w:val="005E54F4"/>
    <w:rsid w:val="005E6BAD"/>
    <w:rsid w:val="005E6C03"/>
    <w:rsid w:val="005E6C2C"/>
    <w:rsid w:val="005F06F1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15A5"/>
    <w:rsid w:val="00611DA0"/>
    <w:rsid w:val="00612168"/>
    <w:rsid w:val="00612A63"/>
    <w:rsid w:val="00615CA3"/>
    <w:rsid w:val="00616BAD"/>
    <w:rsid w:val="0061754D"/>
    <w:rsid w:val="00620070"/>
    <w:rsid w:val="006211D8"/>
    <w:rsid w:val="00621EEA"/>
    <w:rsid w:val="00622706"/>
    <w:rsid w:val="00622F4F"/>
    <w:rsid w:val="00623503"/>
    <w:rsid w:val="00624B0A"/>
    <w:rsid w:val="00624FC5"/>
    <w:rsid w:val="006251AD"/>
    <w:rsid w:val="00625E9E"/>
    <w:rsid w:val="00627455"/>
    <w:rsid w:val="0063087C"/>
    <w:rsid w:val="006323A6"/>
    <w:rsid w:val="006343AF"/>
    <w:rsid w:val="00635AB3"/>
    <w:rsid w:val="0063721E"/>
    <w:rsid w:val="0064030F"/>
    <w:rsid w:val="00640427"/>
    <w:rsid w:val="0064050C"/>
    <w:rsid w:val="00641DD2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5E01"/>
    <w:rsid w:val="00656888"/>
    <w:rsid w:val="00656C90"/>
    <w:rsid w:val="00657312"/>
    <w:rsid w:val="006577F8"/>
    <w:rsid w:val="00660250"/>
    <w:rsid w:val="00661704"/>
    <w:rsid w:val="00663857"/>
    <w:rsid w:val="00663EA7"/>
    <w:rsid w:val="00663F49"/>
    <w:rsid w:val="00664852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686D"/>
    <w:rsid w:val="00676B29"/>
    <w:rsid w:val="00676C7F"/>
    <w:rsid w:val="00676F0B"/>
    <w:rsid w:val="006771C6"/>
    <w:rsid w:val="006775BB"/>
    <w:rsid w:val="00677DEC"/>
    <w:rsid w:val="0068103B"/>
    <w:rsid w:val="006825F4"/>
    <w:rsid w:val="00682FA2"/>
    <w:rsid w:val="00683960"/>
    <w:rsid w:val="00683AEE"/>
    <w:rsid w:val="00685E29"/>
    <w:rsid w:val="00686F15"/>
    <w:rsid w:val="0068771F"/>
    <w:rsid w:val="00691F55"/>
    <w:rsid w:val="00692506"/>
    <w:rsid w:val="00692A60"/>
    <w:rsid w:val="00692D4F"/>
    <w:rsid w:val="00692DAE"/>
    <w:rsid w:val="006940EE"/>
    <w:rsid w:val="006974CC"/>
    <w:rsid w:val="00697C1D"/>
    <w:rsid w:val="006A03FC"/>
    <w:rsid w:val="006A081A"/>
    <w:rsid w:val="006A187B"/>
    <w:rsid w:val="006A45DA"/>
    <w:rsid w:val="006A5E57"/>
    <w:rsid w:val="006A6585"/>
    <w:rsid w:val="006B05F7"/>
    <w:rsid w:val="006B2477"/>
    <w:rsid w:val="006B2C16"/>
    <w:rsid w:val="006B307C"/>
    <w:rsid w:val="006B38C2"/>
    <w:rsid w:val="006B4409"/>
    <w:rsid w:val="006B5895"/>
    <w:rsid w:val="006B6FDD"/>
    <w:rsid w:val="006B7128"/>
    <w:rsid w:val="006B7B49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4B9"/>
    <w:rsid w:val="006D47BB"/>
    <w:rsid w:val="006D5279"/>
    <w:rsid w:val="006D6C91"/>
    <w:rsid w:val="006D738D"/>
    <w:rsid w:val="006E0655"/>
    <w:rsid w:val="006E17AF"/>
    <w:rsid w:val="006E2288"/>
    <w:rsid w:val="006E2869"/>
    <w:rsid w:val="006E2F2E"/>
    <w:rsid w:val="006E48A1"/>
    <w:rsid w:val="006E4CC0"/>
    <w:rsid w:val="006E507B"/>
    <w:rsid w:val="006E6CCD"/>
    <w:rsid w:val="006E6D3E"/>
    <w:rsid w:val="006F049E"/>
    <w:rsid w:val="006F1693"/>
    <w:rsid w:val="006F16C0"/>
    <w:rsid w:val="006F19DA"/>
    <w:rsid w:val="006F2CB3"/>
    <w:rsid w:val="006F3DC7"/>
    <w:rsid w:val="006F4188"/>
    <w:rsid w:val="006F501E"/>
    <w:rsid w:val="006F60B6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8CE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A92"/>
    <w:rsid w:val="00722ABC"/>
    <w:rsid w:val="00722CC2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0F0F"/>
    <w:rsid w:val="007710F4"/>
    <w:rsid w:val="00774CD8"/>
    <w:rsid w:val="007760EC"/>
    <w:rsid w:val="0077708B"/>
    <w:rsid w:val="007774D1"/>
    <w:rsid w:val="00777CBC"/>
    <w:rsid w:val="00777D2D"/>
    <w:rsid w:val="00780CC5"/>
    <w:rsid w:val="00781604"/>
    <w:rsid w:val="00781A51"/>
    <w:rsid w:val="00782DCE"/>
    <w:rsid w:val="007830DE"/>
    <w:rsid w:val="00784A4D"/>
    <w:rsid w:val="00784CB2"/>
    <w:rsid w:val="00785C9D"/>
    <w:rsid w:val="00786B08"/>
    <w:rsid w:val="00786BC8"/>
    <w:rsid w:val="00786BFE"/>
    <w:rsid w:val="00786D12"/>
    <w:rsid w:val="0079030C"/>
    <w:rsid w:val="00790C0B"/>
    <w:rsid w:val="00791CAA"/>
    <w:rsid w:val="00791F49"/>
    <w:rsid w:val="0079225D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5E35"/>
    <w:rsid w:val="007A6917"/>
    <w:rsid w:val="007B0B42"/>
    <w:rsid w:val="007B1146"/>
    <w:rsid w:val="007B1975"/>
    <w:rsid w:val="007B1B1D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191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4325"/>
    <w:rsid w:val="007E4338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7F777B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5CC7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0DA7"/>
    <w:rsid w:val="008416A8"/>
    <w:rsid w:val="008417EC"/>
    <w:rsid w:val="00841FAA"/>
    <w:rsid w:val="008424AF"/>
    <w:rsid w:val="00843C87"/>
    <w:rsid w:val="00843E60"/>
    <w:rsid w:val="00843EF6"/>
    <w:rsid w:val="0084556A"/>
    <w:rsid w:val="008474C6"/>
    <w:rsid w:val="00847690"/>
    <w:rsid w:val="008478DB"/>
    <w:rsid w:val="00847ED2"/>
    <w:rsid w:val="008504D2"/>
    <w:rsid w:val="00850991"/>
    <w:rsid w:val="00850D4A"/>
    <w:rsid w:val="008511D7"/>
    <w:rsid w:val="0085120F"/>
    <w:rsid w:val="008519CE"/>
    <w:rsid w:val="0085258E"/>
    <w:rsid w:val="00853150"/>
    <w:rsid w:val="00853463"/>
    <w:rsid w:val="00853D0C"/>
    <w:rsid w:val="00853F26"/>
    <w:rsid w:val="0085441F"/>
    <w:rsid w:val="0085495D"/>
    <w:rsid w:val="00855423"/>
    <w:rsid w:val="0085666E"/>
    <w:rsid w:val="0085678F"/>
    <w:rsid w:val="008567B8"/>
    <w:rsid w:val="0085688A"/>
    <w:rsid w:val="00856BCB"/>
    <w:rsid w:val="00856C0B"/>
    <w:rsid w:val="00857253"/>
    <w:rsid w:val="008602D3"/>
    <w:rsid w:val="00862777"/>
    <w:rsid w:val="00862B30"/>
    <w:rsid w:val="008646F2"/>
    <w:rsid w:val="0086486E"/>
    <w:rsid w:val="00865152"/>
    <w:rsid w:val="008662A5"/>
    <w:rsid w:val="00866360"/>
    <w:rsid w:val="00866E32"/>
    <w:rsid w:val="0086726D"/>
    <w:rsid w:val="00870657"/>
    <w:rsid w:val="00871B45"/>
    <w:rsid w:val="008723E4"/>
    <w:rsid w:val="00873186"/>
    <w:rsid w:val="008733B6"/>
    <w:rsid w:val="00875C2A"/>
    <w:rsid w:val="00876794"/>
    <w:rsid w:val="0087716B"/>
    <w:rsid w:val="00877E39"/>
    <w:rsid w:val="00877FE1"/>
    <w:rsid w:val="00880C27"/>
    <w:rsid w:val="00881053"/>
    <w:rsid w:val="0088251E"/>
    <w:rsid w:val="00882604"/>
    <w:rsid w:val="00882B5A"/>
    <w:rsid w:val="00882DA6"/>
    <w:rsid w:val="00883012"/>
    <w:rsid w:val="0088301C"/>
    <w:rsid w:val="00884878"/>
    <w:rsid w:val="00884C82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24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686"/>
    <w:rsid w:val="008C7EDE"/>
    <w:rsid w:val="008D0EA9"/>
    <w:rsid w:val="008D15CF"/>
    <w:rsid w:val="008D236B"/>
    <w:rsid w:val="008D2386"/>
    <w:rsid w:val="008D2C22"/>
    <w:rsid w:val="008D2C43"/>
    <w:rsid w:val="008D3065"/>
    <w:rsid w:val="008D3A94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B03"/>
    <w:rsid w:val="008E41A5"/>
    <w:rsid w:val="008E64E2"/>
    <w:rsid w:val="008E66D3"/>
    <w:rsid w:val="008E705F"/>
    <w:rsid w:val="008F1612"/>
    <w:rsid w:val="008F1633"/>
    <w:rsid w:val="008F1A68"/>
    <w:rsid w:val="008F2E89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F71"/>
    <w:rsid w:val="009202E7"/>
    <w:rsid w:val="00920D65"/>
    <w:rsid w:val="00923010"/>
    <w:rsid w:val="0092330E"/>
    <w:rsid w:val="009233CB"/>
    <w:rsid w:val="0092377A"/>
    <w:rsid w:val="00923905"/>
    <w:rsid w:val="0092459A"/>
    <w:rsid w:val="00924B1F"/>
    <w:rsid w:val="009254F8"/>
    <w:rsid w:val="009258CC"/>
    <w:rsid w:val="00925AE1"/>
    <w:rsid w:val="009269B7"/>
    <w:rsid w:val="00926D08"/>
    <w:rsid w:val="00927FF3"/>
    <w:rsid w:val="00930683"/>
    <w:rsid w:val="0093134A"/>
    <w:rsid w:val="00932349"/>
    <w:rsid w:val="009325A2"/>
    <w:rsid w:val="00932BE9"/>
    <w:rsid w:val="00933A5A"/>
    <w:rsid w:val="00934824"/>
    <w:rsid w:val="00934C52"/>
    <w:rsid w:val="009355BA"/>
    <w:rsid w:val="00935DA3"/>
    <w:rsid w:val="009368B4"/>
    <w:rsid w:val="00936D4F"/>
    <w:rsid w:val="00936E47"/>
    <w:rsid w:val="0093718B"/>
    <w:rsid w:val="009374D6"/>
    <w:rsid w:val="009423A9"/>
    <w:rsid w:val="009428A5"/>
    <w:rsid w:val="00942AA0"/>
    <w:rsid w:val="009444E2"/>
    <w:rsid w:val="00945308"/>
    <w:rsid w:val="00945BEB"/>
    <w:rsid w:val="00945DF0"/>
    <w:rsid w:val="00947292"/>
    <w:rsid w:val="009523D0"/>
    <w:rsid w:val="009528E6"/>
    <w:rsid w:val="00952ECD"/>
    <w:rsid w:val="0095326D"/>
    <w:rsid w:val="00954683"/>
    <w:rsid w:val="00954C9F"/>
    <w:rsid w:val="00954F3C"/>
    <w:rsid w:val="00954FAC"/>
    <w:rsid w:val="009554CB"/>
    <w:rsid w:val="00955CE0"/>
    <w:rsid w:val="00955DF5"/>
    <w:rsid w:val="00957DC1"/>
    <w:rsid w:val="00960639"/>
    <w:rsid w:val="00961190"/>
    <w:rsid w:val="009619F7"/>
    <w:rsid w:val="00961A80"/>
    <w:rsid w:val="00961F39"/>
    <w:rsid w:val="00962CE5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495"/>
    <w:rsid w:val="009815B7"/>
    <w:rsid w:val="00981D93"/>
    <w:rsid w:val="00981DFF"/>
    <w:rsid w:val="00981F74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1D87"/>
    <w:rsid w:val="0099222E"/>
    <w:rsid w:val="00992289"/>
    <w:rsid w:val="0099249C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12A"/>
    <w:rsid w:val="009A1927"/>
    <w:rsid w:val="009A1ED6"/>
    <w:rsid w:val="009A2991"/>
    <w:rsid w:val="009A2BA4"/>
    <w:rsid w:val="009A454D"/>
    <w:rsid w:val="009A5439"/>
    <w:rsid w:val="009A57DF"/>
    <w:rsid w:val="009A5D81"/>
    <w:rsid w:val="009B058A"/>
    <w:rsid w:val="009B10B5"/>
    <w:rsid w:val="009B1118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356C"/>
    <w:rsid w:val="009C3ED0"/>
    <w:rsid w:val="009C414F"/>
    <w:rsid w:val="009C41EC"/>
    <w:rsid w:val="009C42BA"/>
    <w:rsid w:val="009C459D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3838"/>
    <w:rsid w:val="009D3893"/>
    <w:rsid w:val="009D4B1B"/>
    <w:rsid w:val="009D5376"/>
    <w:rsid w:val="009D5749"/>
    <w:rsid w:val="009E0BD2"/>
    <w:rsid w:val="009E2069"/>
    <w:rsid w:val="009E2A22"/>
    <w:rsid w:val="009E3352"/>
    <w:rsid w:val="009E348E"/>
    <w:rsid w:val="009E464D"/>
    <w:rsid w:val="009E4709"/>
    <w:rsid w:val="009E5349"/>
    <w:rsid w:val="009E5CD8"/>
    <w:rsid w:val="009E6817"/>
    <w:rsid w:val="009E73DB"/>
    <w:rsid w:val="009E74FC"/>
    <w:rsid w:val="009E79DB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42A"/>
    <w:rsid w:val="00A03D23"/>
    <w:rsid w:val="00A0446F"/>
    <w:rsid w:val="00A044CA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542B"/>
    <w:rsid w:val="00A160F9"/>
    <w:rsid w:val="00A16741"/>
    <w:rsid w:val="00A168B4"/>
    <w:rsid w:val="00A17611"/>
    <w:rsid w:val="00A20462"/>
    <w:rsid w:val="00A2052F"/>
    <w:rsid w:val="00A20924"/>
    <w:rsid w:val="00A20EA8"/>
    <w:rsid w:val="00A214C4"/>
    <w:rsid w:val="00A214EA"/>
    <w:rsid w:val="00A21B62"/>
    <w:rsid w:val="00A24BA1"/>
    <w:rsid w:val="00A250EA"/>
    <w:rsid w:val="00A255F7"/>
    <w:rsid w:val="00A2619F"/>
    <w:rsid w:val="00A2768A"/>
    <w:rsid w:val="00A27FE6"/>
    <w:rsid w:val="00A32291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1F5B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151"/>
    <w:rsid w:val="00A662CF"/>
    <w:rsid w:val="00A66810"/>
    <w:rsid w:val="00A66E22"/>
    <w:rsid w:val="00A674A5"/>
    <w:rsid w:val="00A711E0"/>
    <w:rsid w:val="00A71C87"/>
    <w:rsid w:val="00A73B77"/>
    <w:rsid w:val="00A74881"/>
    <w:rsid w:val="00A74E81"/>
    <w:rsid w:val="00A7726D"/>
    <w:rsid w:val="00A7734B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2CDF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52D2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4573"/>
    <w:rsid w:val="00AF5624"/>
    <w:rsid w:val="00AF633F"/>
    <w:rsid w:val="00AF71A2"/>
    <w:rsid w:val="00B0153D"/>
    <w:rsid w:val="00B02A8D"/>
    <w:rsid w:val="00B02E1C"/>
    <w:rsid w:val="00B03092"/>
    <w:rsid w:val="00B0382E"/>
    <w:rsid w:val="00B03FF0"/>
    <w:rsid w:val="00B0521B"/>
    <w:rsid w:val="00B0690D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1B5"/>
    <w:rsid w:val="00B23904"/>
    <w:rsid w:val="00B23D4F"/>
    <w:rsid w:val="00B24D65"/>
    <w:rsid w:val="00B2584D"/>
    <w:rsid w:val="00B25EC1"/>
    <w:rsid w:val="00B2761A"/>
    <w:rsid w:val="00B3167A"/>
    <w:rsid w:val="00B3198D"/>
    <w:rsid w:val="00B3207D"/>
    <w:rsid w:val="00B32950"/>
    <w:rsid w:val="00B3397A"/>
    <w:rsid w:val="00B340BC"/>
    <w:rsid w:val="00B3469A"/>
    <w:rsid w:val="00B34737"/>
    <w:rsid w:val="00B3490B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12A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5EE7"/>
    <w:rsid w:val="00B87164"/>
    <w:rsid w:val="00B871BA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423"/>
    <w:rsid w:val="00BA1530"/>
    <w:rsid w:val="00BA15C5"/>
    <w:rsid w:val="00BA2379"/>
    <w:rsid w:val="00BA267E"/>
    <w:rsid w:val="00BA4C85"/>
    <w:rsid w:val="00BA4D6F"/>
    <w:rsid w:val="00BA50BB"/>
    <w:rsid w:val="00BA6552"/>
    <w:rsid w:val="00BA7007"/>
    <w:rsid w:val="00BA71AC"/>
    <w:rsid w:val="00BB351D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1A19"/>
    <w:rsid w:val="00BE1F4C"/>
    <w:rsid w:val="00BE2B84"/>
    <w:rsid w:val="00BE3135"/>
    <w:rsid w:val="00BE5467"/>
    <w:rsid w:val="00BE5DE3"/>
    <w:rsid w:val="00BE5EA7"/>
    <w:rsid w:val="00BE67A6"/>
    <w:rsid w:val="00BE6F8C"/>
    <w:rsid w:val="00BE7421"/>
    <w:rsid w:val="00BE7797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2EA"/>
    <w:rsid w:val="00C116B1"/>
    <w:rsid w:val="00C1323F"/>
    <w:rsid w:val="00C13835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3A74"/>
    <w:rsid w:val="00C33EA0"/>
    <w:rsid w:val="00C3500E"/>
    <w:rsid w:val="00C35253"/>
    <w:rsid w:val="00C35696"/>
    <w:rsid w:val="00C35F70"/>
    <w:rsid w:val="00C36133"/>
    <w:rsid w:val="00C3678F"/>
    <w:rsid w:val="00C36B06"/>
    <w:rsid w:val="00C36F0F"/>
    <w:rsid w:val="00C378E2"/>
    <w:rsid w:val="00C37C5F"/>
    <w:rsid w:val="00C41132"/>
    <w:rsid w:val="00C412DA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43A5"/>
    <w:rsid w:val="00C54DB8"/>
    <w:rsid w:val="00C553AA"/>
    <w:rsid w:val="00C56887"/>
    <w:rsid w:val="00C56D84"/>
    <w:rsid w:val="00C60BCC"/>
    <w:rsid w:val="00C60D4C"/>
    <w:rsid w:val="00C60E18"/>
    <w:rsid w:val="00C63426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38FD"/>
    <w:rsid w:val="00C9457B"/>
    <w:rsid w:val="00C94A3B"/>
    <w:rsid w:val="00C95B05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BFC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CFF"/>
    <w:rsid w:val="00CE3148"/>
    <w:rsid w:val="00CE4ABA"/>
    <w:rsid w:val="00CF480F"/>
    <w:rsid w:val="00CF5EC8"/>
    <w:rsid w:val="00CF685B"/>
    <w:rsid w:val="00CF7787"/>
    <w:rsid w:val="00CF79D8"/>
    <w:rsid w:val="00D00EF2"/>
    <w:rsid w:val="00D011A1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07E"/>
    <w:rsid w:val="00D167FD"/>
    <w:rsid w:val="00D16E3D"/>
    <w:rsid w:val="00D17327"/>
    <w:rsid w:val="00D17FFA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D4D"/>
    <w:rsid w:val="00D36F64"/>
    <w:rsid w:val="00D37340"/>
    <w:rsid w:val="00D37A65"/>
    <w:rsid w:val="00D40187"/>
    <w:rsid w:val="00D4037C"/>
    <w:rsid w:val="00D403EA"/>
    <w:rsid w:val="00D41B67"/>
    <w:rsid w:val="00D42AE2"/>
    <w:rsid w:val="00D42DAE"/>
    <w:rsid w:val="00D42DD4"/>
    <w:rsid w:val="00D42FCB"/>
    <w:rsid w:val="00D44203"/>
    <w:rsid w:val="00D44607"/>
    <w:rsid w:val="00D44A9F"/>
    <w:rsid w:val="00D45499"/>
    <w:rsid w:val="00D45ECA"/>
    <w:rsid w:val="00D46302"/>
    <w:rsid w:val="00D50796"/>
    <w:rsid w:val="00D52892"/>
    <w:rsid w:val="00D53D71"/>
    <w:rsid w:val="00D5551F"/>
    <w:rsid w:val="00D55C0B"/>
    <w:rsid w:val="00D60510"/>
    <w:rsid w:val="00D62147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706B5"/>
    <w:rsid w:val="00D71F4D"/>
    <w:rsid w:val="00D71FAB"/>
    <w:rsid w:val="00D72354"/>
    <w:rsid w:val="00D734A0"/>
    <w:rsid w:val="00D73D0E"/>
    <w:rsid w:val="00D75D25"/>
    <w:rsid w:val="00D76DE4"/>
    <w:rsid w:val="00D8076E"/>
    <w:rsid w:val="00D80F2E"/>
    <w:rsid w:val="00D815B4"/>
    <w:rsid w:val="00D832FF"/>
    <w:rsid w:val="00D836B7"/>
    <w:rsid w:val="00D84782"/>
    <w:rsid w:val="00D862C2"/>
    <w:rsid w:val="00D8662A"/>
    <w:rsid w:val="00D875D0"/>
    <w:rsid w:val="00D9043F"/>
    <w:rsid w:val="00D91DE9"/>
    <w:rsid w:val="00D9232C"/>
    <w:rsid w:val="00D92971"/>
    <w:rsid w:val="00D93230"/>
    <w:rsid w:val="00D93918"/>
    <w:rsid w:val="00D93AF1"/>
    <w:rsid w:val="00D95537"/>
    <w:rsid w:val="00D95DD2"/>
    <w:rsid w:val="00D96506"/>
    <w:rsid w:val="00D9673E"/>
    <w:rsid w:val="00DA0BD1"/>
    <w:rsid w:val="00DA1109"/>
    <w:rsid w:val="00DA22D8"/>
    <w:rsid w:val="00DA2FFF"/>
    <w:rsid w:val="00DA4820"/>
    <w:rsid w:val="00DA4EFE"/>
    <w:rsid w:val="00DA4FF6"/>
    <w:rsid w:val="00DA5AA3"/>
    <w:rsid w:val="00DA610C"/>
    <w:rsid w:val="00DA7B5F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6E9F"/>
    <w:rsid w:val="00DD040D"/>
    <w:rsid w:val="00DD0E81"/>
    <w:rsid w:val="00DD141C"/>
    <w:rsid w:val="00DD239C"/>
    <w:rsid w:val="00DD5F3F"/>
    <w:rsid w:val="00DD606B"/>
    <w:rsid w:val="00DD63A9"/>
    <w:rsid w:val="00DD7DDA"/>
    <w:rsid w:val="00DD7FA3"/>
    <w:rsid w:val="00DE0044"/>
    <w:rsid w:val="00DE0319"/>
    <w:rsid w:val="00DE0FAE"/>
    <w:rsid w:val="00DE2757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5DC5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1A1"/>
    <w:rsid w:val="00E17798"/>
    <w:rsid w:val="00E2150F"/>
    <w:rsid w:val="00E21BB0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40C8"/>
    <w:rsid w:val="00E6485C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2E70"/>
    <w:rsid w:val="00E737FF"/>
    <w:rsid w:val="00E73F79"/>
    <w:rsid w:val="00E75EC4"/>
    <w:rsid w:val="00E76697"/>
    <w:rsid w:val="00E76AE1"/>
    <w:rsid w:val="00E8003B"/>
    <w:rsid w:val="00E80FAA"/>
    <w:rsid w:val="00E810A4"/>
    <w:rsid w:val="00E8169A"/>
    <w:rsid w:val="00E83596"/>
    <w:rsid w:val="00E8406B"/>
    <w:rsid w:val="00E84159"/>
    <w:rsid w:val="00E84F57"/>
    <w:rsid w:val="00E850CD"/>
    <w:rsid w:val="00E864FA"/>
    <w:rsid w:val="00E86DC2"/>
    <w:rsid w:val="00E87479"/>
    <w:rsid w:val="00E87CC0"/>
    <w:rsid w:val="00E91711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97B01"/>
    <w:rsid w:val="00EA2959"/>
    <w:rsid w:val="00EA373F"/>
    <w:rsid w:val="00EA3D21"/>
    <w:rsid w:val="00EA3E72"/>
    <w:rsid w:val="00EA4A15"/>
    <w:rsid w:val="00EA4FA9"/>
    <w:rsid w:val="00EA6027"/>
    <w:rsid w:val="00EA65E1"/>
    <w:rsid w:val="00EA7A71"/>
    <w:rsid w:val="00EA7D85"/>
    <w:rsid w:val="00EB0EB9"/>
    <w:rsid w:val="00EB2241"/>
    <w:rsid w:val="00EB2445"/>
    <w:rsid w:val="00EB2CBA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4C5"/>
    <w:rsid w:val="00ED2F49"/>
    <w:rsid w:val="00ED46BC"/>
    <w:rsid w:val="00ED62AE"/>
    <w:rsid w:val="00ED649A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2031"/>
    <w:rsid w:val="00EF3A25"/>
    <w:rsid w:val="00EF3B32"/>
    <w:rsid w:val="00EF4257"/>
    <w:rsid w:val="00EF4527"/>
    <w:rsid w:val="00EF61C0"/>
    <w:rsid w:val="00EF6F20"/>
    <w:rsid w:val="00EF727D"/>
    <w:rsid w:val="00EF76BE"/>
    <w:rsid w:val="00F005A0"/>
    <w:rsid w:val="00F007F7"/>
    <w:rsid w:val="00F010AB"/>
    <w:rsid w:val="00F011A3"/>
    <w:rsid w:val="00F0354F"/>
    <w:rsid w:val="00F045DE"/>
    <w:rsid w:val="00F05035"/>
    <w:rsid w:val="00F056D6"/>
    <w:rsid w:val="00F05AFA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54CD"/>
    <w:rsid w:val="00F15671"/>
    <w:rsid w:val="00F15C26"/>
    <w:rsid w:val="00F16CF8"/>
    <w:rsid w:val="00F1730A"/>
    <w:rsid w:val="00F17B42"/>
    <w:rsid w:val="00F17CD2"/>
    <w:rsid w:val="00F20385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2AF9"/>
    <w:rsid w:val="00F342C4"/>
    <w:rsid w:val="00F343D7"/>
    <w:rsid w:val="00F34BBD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3822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38E9"/>
    <w:rsid w:val="00F63DBC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944"/>
    <w:rsid w:val="00FB0DA2"/>
    <w:rsid w:val="00FB1008"/>
    <w:rsid w:val="00FB1DC9"/>
    <w:rsid w:val="00FB1DF2"/>
    <w:rsid w:val="00FB2234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3A55"/>
    <w:rsid w:val="00FF42D5"/>
    <w:rsid w:val="00FF4950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E9055-5BA9-4CAB-A6FE-8CD1C3EE5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13</Pages>
  <Words>2394</Words>
  <Characters>10560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Supichaya, Fongkarn</dc:creator>
  <cp:keywords/>
  <cp:lastModifiedBy>Somjai, Nigonyanont</cp:lastModifiedBy>
  <cp:revision>3</cp:revision>
  <cp:lastPrinted>2020-11-09T09:41:00Z</cp:lastPrinted>
  <dcterms:created xsi:type="dcterms:W3CDTF">2020-11-12T04:33:00Z</dcterms:created>
  <dcterms:modified xsi:type="dcterms:W3CDTF">2020-11-12T04:47:00Z</dcterms:modified>
</cp:coreProperties>
</file>