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5869E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136A1FA9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4D5C13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57D24242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844B365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EA3063A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F32C56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CC9EB8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F1D48F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D743203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DAF828B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12FE616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59AC0CB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CE30DAD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197387">
        <w:rPr>
          <w:rFonts w:ascii="Angsana New" w:hAnsi="Angsana New" w:hint="cs"/>
          <w:sz w:val="32"/>
          <w:szCs w:val="32"/>
          <w:cs/>
        </w:rPr>
        <w:t>แบบย่อ</w:t>
      </w:r>
    </w:p>
    <w:p w14:paraId="2D908F33" w14:textId="77777777" w:rsidR="004151BA" w:rsidRPr="00446F2D" w:rsidRDefault="00C43809" w:rsidP="004151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314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30A6"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2314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CF50EF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CF50EF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1DD259FE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29D31D2C" w14:textId="77777777" w:rsidR="00C404E0" w:rsidRPr="00144E97" w:rsidRDefault="00671464" w:rsidP="00671464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197387"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2312E7CB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53232D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793350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26638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084A3C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14:paraId="7F14BC1B" w14:textId="77777777"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59814F9E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50D84B52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14CE6A59" w14:textId="77777777"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4DD29ED7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4247506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5AA35A2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DD84226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C6E6B6B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1BC9E0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0C1C86B2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3D6818EE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5D913A20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 w:rsidR="00231403">
        <w:rPr>
          <w:rFonts w:ascii="Angsana New" w:hAnsi="Angsana New" w:hint="cs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231403">
        <w:rPr>
          <w:rFonts w:ascii="Angsana New" w:hAnsi="Angsana New" w:hint="cs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31403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231403">
        <w:rPr>
          <w:rFonts w:ascii="Angsana New" w:hAnsi="Angsana New" w:hint="cs"/>
          <w:sz w:val="30"/>
          <w:szCs w:val="30"/>
          <w:cs/>
        </w:rPr>
        <w:t>กันยายน</w:t>
      </w:r>
      <w:r w:rsidR="00231403">
        <w:rPr>
          <w:rFonts w:ascii="Angsana New" w:hAnsi="Angsana New"/>
          <w:sz w:val="30"/>
          <w:szCs w:val="30"/>
        </w:rPr>
        <w:t xml:space="preserve"> 2563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C53C4F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231403">
        <w:rPr>
          <w:rFonts w:ascii="Angsana New" w:hAnsi="Angsana New" w:hint="cs"/>
          <w:sz w:val="30"/>
          <w:szCs w:val="30"/>
          <w:cs/>
        </w:rPr>
        <w:t>เก้า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="00A41CE7">
        <w:rPr>
          <w:rFonts w:ascii="Angsana New" w:hAnsi="Angsana New" w:hint="cs"/>
          <w:sz w:val="30"/>
          <w:szCs w:val="30"/>
          <w:cs/>
        </w:rPr>
        <w:t>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</w:t>
      </w:r>
      <w:r w:rsidR="00C53C4F"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130F3" w:rsidRPr="00D130F3">
        <w:rPr>
          <w:rFonts w:ascii="Angsana New" w:hAnsi="Angsana New"/>
          <w:sz w:val="30"/>
          <w:szCs w:val="30"/>
        </w:rPr>
        <w:t>34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276FCB66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06DABF81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10F17B3A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1B111EDD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D830A6" w:rsidRPr="00D830A6">
        <w:rPr>
          <w:rFonts w:ascii="Angsana New" w:hAnsi="Angsana New"/>
          <w:sz w:val="30"/>
          <w:szCs w:val="30"/>
        </w:rPr>
        <w:t>10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AD9C000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A7B74A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2F4BF4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81A0B6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FF547C" w14:textId="77777777" w:rsidR="00C43809" w:rsidRPr="00144E97" w:rsidRDefault="00C43809" w:rsidP="00C4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C43809" w:rsidRPr="00144E97" w:rsidSect="00EF7317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159083F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4F9DFB47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ABDBAF1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BB9A749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C537F8C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510A82" w14:textId="77777777" w:rsidR="00B45224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D130F3" w:rsidRPr="00D130F3">
        <w:rPr>
          <w:rFonts w:ascii="Angsana New" w:hAnsi="Angsana New"/>
          <w:spacing w:val="4"/>
          <w:sz w:val="30"/>
          <w:szCs w:val="30"/>
        </w:rPr>
        <w:t>34</w:t>
      </w:r>
      <w:r w:rsidRPr="00144E97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0CDF64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2E2C1B7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02E60C7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E436DDC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BDA7A45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679191BD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690F658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10</w:t>
      </w:r>
      <w:r w:rsidR="00D130F3" w:rsidRPr="00D130F3">
        <w:rPr>
          <w:rFonts w:ascii="Angsana New" w:hAnsi="Angsana New"/>
          <w:sz w:val="30"/>
          <w:szCs w:val="30"/>
        </w:rPr>
        <w:t>5</w:t>
      </w:r>
    </w:p>
    <w:p w14:paraId="12478362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881247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32192A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BFC4542" w14:textId="77777777" w:rsidR="00382F0C" w:rsidRDefault="00F87EFF" w:rsidP="0065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53C4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2563</w:t>
      </w:r>
    </w:p>
    <w:p w14:paraId="17F9EF7D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6A654149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986742C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D575B69" w14:textId="77777777" w:rsidR="00DE30D0" w:rsidRPr="00D76B7C" w:rsidRDefault="00DE30D0" w:rsidP="00D44A18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lang w:val="en-US"/>
        </w:rPr>
      </w:pPr>
      <w:bookmarkStart w:id="4" w:name="_GoBack"/>
      <w:bookmarkEnd w:id="4"/>
    </w:p>
    <w:sectPr w:rsidR="00DE30D0" w:rsidRPr="00D76B7C" w:rsidSect="00D44A18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C7879" w14:textId="77777777" w:rsidR="003B2110" w:rsidRDefault="003B2110" w:rsidP="00FC04D5">
      <w:r>
        <w:separator/>
      </w:r>
    </w:p>
  </w:endnote>
  <w:endnote w:type="continuationSeparator" w:id="0">
    <w:p w14:paraId="3DFAE5AE" w14:textId="77777777" w:rsidR="003B2110" w:rsidRDefault="003B211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3C54" w14:textId="77777777" w:rsidR="002D3735" w:rsidRPr="00D8432A" w:rsidRDefault="002D3735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B9689" w14:textId="77777777" w:rsidR="002D3735" w:rsidRPr="00860E15" w:rsidRDefault="002D3735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142AEBAD" w14:textId="77777777" w:rsidR="002D3735" w:rsidRPr="00D8432A" w:rsidRDefault="002D3735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DFEC0" w14:textId="77777777" w:rsidR="003B2110" w:rsidRDefault="003B2110" w:rsidP="00FC04D5">
      <w:r>
        <w:separator/>
      </w:r>
    </w:p>
  </w:footnote>
  <w:footnote w:type="continuationSeparator" w:id="0">
    <w:p w14:paraId="18CD1DD7" w14:textId="77777777" w:rsidR="003B2110" w:rsidRDefault="003B211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8546A" w14:textId="77777777" w:rsidR="002D3735" w:rsidRPr="006A1449" w:rsidRDefault="002D3735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7FAD3" w14:textId="643E17A7" w:rsidR="002D3735" w:rsidRDefault="002D3735" w:rsidP="00485DC7">
    <w:pPr>
      <w:rPr>
        <w:rFonts w:ascii="Angsana New" w:hAnsi="Angsana New"/>
        <w:b/>
        <w:bCs/>
        <w:sz w:val="32"/>
        <w:szCs w:val="32"/>
        <w:lang w:bidi="ar-SA"/>
      </w:rPr>
    </w:pPr>
  </w:p>
  <w:p w14:paraId="3D1E4506" w14:textId="77777777" w:rsidR="00D44A18" w:rsidRPr="001C28F5" w:rsidRDefault="00D44A18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61D3"/>
    <w:rsid w:val="000165FA"/>
    <w:rsid w:val="00016872"/>
    <w:rsid w:val="00016AB9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759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940"/>
    <w:rsid w:val="000A0C94"/>
    <w:rsid w:val="000A0F75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B44"/>
    <w:rsid w:val="00137B81"/>
    <w:rsid w:val="001402D7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D8"/>
    <w:rsid w:val="001672FC"/>
    <w:rsid w:val="001676A8"/>
    <w:rsid w:val="00167803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89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BB7"/>
    <w:rsid w:val="00281CCC"/>
    <w:rsid w:val="00282B9F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524F"/>
    <w:rsid w:val="002A5468"/>
    <w:rsid w:val="002A5804"/>
    <w:rsid w:val="002A5BC9"/>
    <w:rsid w:val="002A683F"/>
    <w:rsid w:val="002A7511"/>
    <w:rsid w:val="002A7A10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298"/>
    <w:rsid w:val="002E0822"/>
    <w:rsid w:val="002E100D"/>
    <w:rsid w:val="002E25F9"/>
    <w:rsid w:val="002E32CD"/>
    <w:rsid w:val="002E4603"/>
    <w:rsid w:val="002E4FBA"/>
    <w:rsid w:val="002E5832"/>
    <w:rsid w:val="002E625C"/>
    <w:rsid w:val="002E6A90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5B0C"/>
    <w:rsid w:val="00466866"/>
    <w:rsid w:val="00466CDE"/>
    <w:rsid w:val="0046712E"/>
    <w:rsid w:val="0047026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4272"/>
    <w:rsid w:val="004B4290"/>
    <w:rsid w:val="004B43A2"/>
    <w:rsid w:val="004B55B4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93E"/>
    <w:rsid w:val="00527EAE"/>
    <w:rsid w:val="005311C6"/>
    <w:rsid w:val="00531665"/>
    <w:rsid w:val="005321A4"/>
    <w:rsid w:val="005347CE"/>
    <w:rsid w:val="00534BDA"/>
    <w:rsid w:val="005355E9"/>
    <w:rsid w:val="00535838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6418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E0857"/>
    <w:rsid w:val="005E0BEC"/>
    <w:rsid w:val="005E1250"/>
    <w:rsid w:val="005E197A"/>
    <w:rsid w:val="005E2404"/>
    <w:rsid w:val="005E2668"/>
    <w:rsid w:val="005E2CEC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66CF"/>
    <w:rsid w:val="00677170"/>
    <w:rsid w:val="0067774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630"/>
    <w:rsid w:val="00725A8F"/>
    <w:rsid w:val="00726556"/>
    <w:rsid w:val="00726579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36AE"/>
    <w:rsid w:val="007F4796"/>
    <w:rsid w:val="007F4BE8"/>
    <w:rsid w:val="007F512E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19F3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5601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C99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2FFA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569"/>
    <w:rsid w:val="009F739B"/>
    <w:rsid w:val="009F7C16"/>
    <w:rsid w:val="00A00260"/>
    <w:rsid w:val="00A00477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21089"/>
    <w:rsid w:val="00A21557"/>
    <w:rsid w:val="00A21F4D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49"/>
    <w:rsid w:val="00AB3166"/>
    <w:rsid w:val="00AB371B"/>
    <w:rsid w:val="00AB3835"/>
    <w:rsid w:val="00AB3A24"/>
    <w:rsid w:val="00AB3AAF"/>
    <w:rsid w:val="00AB44A3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C32"/>
    <w:rsid w:val="00B63D74"/>
    <w:rsid w:val="00B63F8D"/>
    <w:rsid w:val="00B64805"/>
    <w:rsid w:val="00B64F1C"/>
    <w:rsid w:val="00B6558D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3C32"/>
    <w:rsid w:val="00B843DA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75B1"/>
    <w:rsid w:val="00B97753"/>
    <w:rsid w:val="00BA1876"/>
    <w:rsid w:val="00BA1EBC"/>
    <w:rsid w:val="00BA262A"/>
    <w:rsid w:val="00BA2889"/>
    <w:rsid w:val="00BA2981"/>
    <w:rsid w:val="00BA386C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A92"/>
    <w:rsid w:val="00C06ECC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5E3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39C8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A1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B22"/>
    <w:rsid w:val="00D723E0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8FE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7CB"/>
    <w:rsid w:val="00EB480D"/>
    <w:rsid w:val="00EB4B6B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5087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852241"/>
  <w15:docId w15:val="{FC1F6C9D-1C15-4380-8D03-05F0578F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C3E42-88BC-456F-8DED-811BE471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415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2020-11-09T03:46:00Z</cp:lastPrinted>
  <dcterms:created xsi:type="dcterms:W3CDTF">2020-11-12T08:31:00Z</dcterms:created>
  <dcterms:modified xsi:type="dcterms:W3CDTF">2020-11-12T08:33:00Z</dcterms:modified>
</cp:coreProperties>
</file>