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98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44E9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1764F6" w:rsidRPr="00144E97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44987" w:rsidRPr="00144E97" w:rsidRDefault="00D830A6" w:rsidP="00EF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633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7E3C18">
        <w:rPr>
          <w:rFonts w:ascii="Angsana New" w:hAnsi="Angsana New"/>
          <w:sz w:val="30"/>
          <w:szCs w:val="30"/>
          <w:cs/>
        </w:rPr>
        <w:tab/>
      </w:r>
      <w:r w:rsidR="007E3C18">
        <w:rPr>
          <w:rFonts w:ascii="Angsana New" w:hAnsi="Angsana New"/>
          <w:sz w:val="30"/>
          <w:szCs w:val="30"/>
          <w:cs/>
        </w:rPr>
        <w:tab/>
      </w:r>
      <w:r w:rsidR="00644987" w:rsidRPr="00144E97">
        <w:rPr>
          <w:rFonts w:ascii="Angsana New" w:hAnsi="Angsana New"/>
          <w:sz w:val="30"/>
          <w:szCs w:val="30"/>
          <w:cs/>
        </w:rPr>
        <w:t>ข้อมูลทั่วไป</w:t>
      </w:r>
      <w:r w:rsidR="00EF1B50" w:rsidRPr="00144E97">
        <w:rPr>
          <w:rFonts w:ascii="Angsana New" w:hAnsi="Angsana New"/>
          <w:sz w:val="30"/>
          <w:szCs w:val="30"/>
          <w:cs/>
        </w:rPr>
        <w:tab/>
      </w:r>
      <w:r w:rsidR="00EF1B50" w:rsidRPr="00144E97">
        <w:rPr>
          <w:rFonts w:ascii="Angsana New" w:hAnsi="Angsana New"/>
          <w:sz w:val="30"/>
          <w:szCs w:val="30"/>
          <w:cs/>
        </w:rPr>
        <w:tab/>
      </w:r>
    </w:p>
    <w:p w:rsidR="004B71BE" w:rsidRDefault="00CF50EF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CF50EF">
        <w:rPr>
          <w:rFonts w:ascii="Angsana New" w:hAnsi="Angsana New"/>
          <w:sz w:val="30"/>
          <w:szCs w:val="30"/>
        </w:rPr>
        <w:t>2</w:t>
      </w:r>
      <w:r w:rsidR="00644987" w:rsidRPr="00144E97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  <w:r w:rsidR="004B71BE" w:rsidRPr="00144E97">
        <w:rPr>
          <w:rFonts w:ascii="Angsana New" w:hAnsi="Angsana New"/>
          <w:sz w:val="30"/>
          <w:szCs w:val="30"/>
          <w:cs/>
        </w:rPr>
        <w:t>ระหว่างกาล</w:t>
      </w:r>
    </w:p>
    <w:p w:rsidR="00105903" w:rsidRDefault="00D130F3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130F3">
        <w:rPr>
          <w:rFonts w:ascii="Angsana New" w:hAnsi="Angsana New"/>
          <w:sz w:val="30"/>
          <w:szCs w:val="30"/>
        </w:rPr>
        <w:t>3</w:t>
      </w:r>
      <w:r w:rsidR="00105903">
        <w:rPr>
          <w:rFonts w:ascii="Angsana New" w:hAnsi="Angsana New"/>
          <w:sz w:val="30"/>
          <w:szCs w:val="30"/>
        </w:rPr>
        <w:tab/>
      </w:r>
      <w:r w:rsidR="008A4AAF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78253C" w:rsidRPr="00144E97" w:rsidRDefault="00D130F3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130F3">
        <w:rPr>
          <w:rFonts w:ascii="Angsana New" w:hAnsi="Angsana New"/>
          <w:sz w:val="30"/>
          <w:szCs w:val="30"/>
        </w:rPr>
        <w:t>4</w:t>
      </w:r>
      <w:r w:rsidR="0078253C">
        <w:rPr>
          <w:rFonts w:ascii="Angsana New" w:hAnsi="Angsana New"/>
          <w:sz w:val="30"/>
          <w:szCs w:val="30"/>
        </w:rPr>
        <w:tab/>
      </w:r>
      <w:r w:rsidR="00094253" w:rsidRPr="00094253">
        <w:rPr>
          <w:rFonts w:ascii="Angsana New" w:hAnsi="Angsana New"/>
          <w:sz w:val="30"/>
          <w:szCs w:val="30"/>
          <w:cs/>
        </w:rPr>
        <w:t>การซื้อบริษัทย่อย</w:t>
      </w:r>
    </w:p>
    <w:p w:rsidR="00745D88" w:rsidRPr="00144E97" w:rsidRDefault="00D130F3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130F3">
        <w:rPr>
          <w:rFonts w:ascii="Angsana New" w:hAnsi="Angsana New"/>
          <w:sz w:val="30"/>
          <w:szCs w:val="30"/>
        </w:rPr>
        <w:t>5</w:t>
      </w:r>
      <w:r w:rsidR="00742140" w:rsidRPr="00144E97">
        <w:rPr>
          <w:rFonts w:ascii="Angsana New" w:hAnsi="Angsana New"/>
          <w:sz w:val="30"/>
          <w:szCs w:val="30"/>
        </w:rPr>
        <w:tab/>
      </w:r>
      <w:r w:rsidR="00CE0166" w:rsidRPr="00144E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487C44" w:rsidRPr="00144E97" w:rsidRDefault="00CF50E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CF50EF">
        <w:rPr>
          <w:rFonts w:ascii="Angsana New" w:hAnsi="Angsana New"/>
          <w:sz w:val="30"/>
          <w:szCs w:val="30"/>
        </w:rPr>
        <w:t>6</w:t>
      </w:r>
      <w:r w:rsidR="00644987" w:rsidRPr="00144E97">
        <w:rPr>
          <w:rFonts w:ascii="Angsana New" w:hAnsi="Angsana New"/>
          <w:sz w:val="30"/>
          <w:szCs w:val="30"/>
        </w:rPr>
        <w:tab/>
      </w:r>
      <w:r w:rsidR="00A37243" w:rsidRPr="00144E97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644987" w:rsidRPr="00144E97">
        <w:rPr>
          <w:rFonts w:ascii="Angsana New" w:hAnsi="Angsana New"/>
          <w:sz w:val="30"/>
          <w:szCs w:val="30"/>
          <w:cs/>
        </w:rPr>
        <w:tab/>
      </w:r>
    </w:p>
    <w:p w:rsidR="002D73D6" w:rsidRPr="00144E97" w:rsidRDefault="00877598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877598">
        <w:rPr>
          <w:rFonts w:ascii="Angsana New" w:hAnsi="Angsana New"/>
          <w:sz w:val="30"/>
          <w:szCs w:val="30"/>
        </w:rPr>
        <w:t>7</w:t>
      </w:r>
      <w:r w:rsidR="002D73D6" w:rsidRPr="00144E97">
        <w:rPr>
          <w:rFonts w:ascii="Angsana New" w:hAnsi="Angsana New"/>
          <w:sz w:val="30"/>
          <w:szCs w:val="30"/>
        </w:rPr>
        <w:tab/>
      </w:r>
      <w:r w:rsidR="002D73D6" w:rsidRPr="00144E97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F86DA2" w:rsidRPr="00144E97">
        <w:rPr>
          <w:rFonts w:ascii="Angsana New" w:hAnsi="Angsana New"/>
          <w:sz w:val="30"/>
          <w:szCs w:val="30"/>
          <w:cs/>
        </w:rPr>
        <w:t>และการร่วมค้า</w:t>
      </w:r>
    </w:p>
    <w:p w:rsidR="00A56312" w:rsidRPr="00144E97" w:rsidRDefault="001855F0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1855F0">
        <w:rPr>
          <w:rFonts w:ascii="Angsana New" w:hAnsi="Angsana New"/>
          <w:sz w:val="30"/>
          <w:szCs w:val="30"/>
        </w:rPr>
        <w:t>8</w:t>
      </w:r>
      <w:r w:rsidR="00A56312" w:rsidRPr="00144E97">
        <w:rPr>
          <w:rFonts w:ascii="Angsana New" w:hAnsi="Angsana New"/>
          <w:sz w:val="30"/>
          <w:szCs w:val="30"/>
          <w:cs/>
        </w:rPr>
        <w:tab/>
        <w:t>เงินลงทุนในบริษัทย่อย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A56312" w:rsidRPr="00144E97">
        <w:rPr>
          <w:rFonts w:ascii="Angsana New" w:hAnsi="Angsana New"/>
          <w:sz w:val="30"/>
          <w:szCs w:val="30"/>
          <w:cs/>
        </w:rPr>
        <w:tab/>
      </w:r>
    </w:p>
    <w:p w:rsidR="00A37243" w:rsidRPr="00144E97" w:rsidRDefault="00094253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A37243" w:rsidRPr="00144E97">
        <w:rPr>
          <w:rFonts w:ascii="Angsana New" w:hAnsi="Angsana New"/>
          <w:sz w:val="30"/>
          <w:szCs w:val="30"/>
          <w:cs/>
        </w:rPr>
        <w:tab/>
      </w:r>
      <w:r w:rsidR="008C5800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C43DDE" w:rsidRPr="00144E97" w:rsidRDefault="00D830A6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10</w:t>
      </w:r>
      <w:r w:rsidR="00C43DDE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B04F19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11</w:t>
      </w:r>
      <w:r w:rsidR="00A56312" w:rsidRPr="00144E97">
        <w:rPr>
          <w:rFonts w:ascii="Angsana New" w:hAnsi="Angsana New"/>
          <w:sz w:val="30"/>
          <w:szCs w:val="30"/>
          <w:cs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ภาษีเงินได้</w:t>
      </w:r>
    </w:p>
    <w:p w:rsidR="00CA72D0" w:rsidRDefault="00D830A6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B04F19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กำไรต่อหุ้น</w:t>
      </w:r>
    </w:p>
    <w:p w:rsidR="00A56312" w:rsidRPr="00144E97" w:rsidRDefault="00D830A6" w:rsidP="00CA7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CA72D0">
        <w:rPr>
          <w:rFonts w:ascii="Angsana New" w:hAnsi="Angsana New"/>
          <w:sz w:val="30"/>
          <w:szCs w:val="30"/>
        </w:rPr>
        <w:tab/>
        <w:t xml:space="preserve">          </w:t>
      </w:r>
      <w:r w:rsidR="00D85313">
        <w:rPr>
          <w:rFonts w:ascii="Angsana New" w:hAnsi="Angsana New"/>
          <w:sz w:val="30"/>
          <w:szCs w:val="30"/>
        </w:rPr>
        <w:t xml:space="preserve"> </w:t>
      </w:r>
      <w:r w:rsidR="00D85313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B04F19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="00CD1101" w:rsidRPr="00144E97">
        <w:rPr>
          <w:rFonts w:ascii="Angsana New" w:hAnsi="Angsana New"/>
          <w:sz w:val="30"/>
          <w:szCs w:val="30"/>
        </w:rPr>
        <w:tab/>
      </w:r>
      <w:r w:rsidR="00D85313" w:rsidRPr="00D85313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897B38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897B38">
        <w:rPr>
          <w:rFonts w:ascii="Angsana New" w:hAnsi="Angsana New"/>
          <w:sz w:val="30"/>
          <w:szCs w:val="30"/>
        </w:rPr>
        <w:t xml:space="preserve"> </w:t>
      </w:r>
      <w:r w:rsidR="00897B38">
        <w:rPr>
          <w:rFonts w:ascii="Angsana New" w:hAnsi="Angsana New"/>
          <w:sz w:val="30"/>
          <w:szCs w:val="30"/>
        </w:rPr>
        <w:tab/>
      </w:r>
      <w:r w:rsidR="00897B38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D24500" w:rsidRDefault="00D830A6" w:rsidP="00B04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24500">
        <w:rPr>
          <w:rFonts w:ascii="Angsana New" w:hAnsi="Angsana New"/>
          <w:sz w:val="30"/>
          <w:szCs w:val="30"/>
        </w:rPr>
        <w:tab/>
      </w:r>
      <w:r w:rsidR="00D24500" w:rsidRPr="00D24500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:rsidR="007D4F3A" w:rsidRPr="007D4F3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/>
          <w:cs/>
        </w:rPr>
      </w:pPr>
      <w:r w:rsidRPr="007D4F3A">
        <w:rPr>
          <w:rFonts w:ascii="Angsana New" w:hAnsi="Angsana New" w:cs="Angsana New"/>
          <w:lang w:val="en-US"/>
        </w:rPr>
        <w:tab/>
        <w:t xml:space="preserve">              </w:t>
      </w:r>
      <w:r w:rsidRPr="007D4F3A">
        <w:rPr>
          <w:rFonts w:ascii="Angsana New" w:hAnsi="Angsana New" w:cs="Angsana New" w:hint="cs"/>
          <w:cs/>
          <w:lang w:val="en-US"/>
        </w:rPr>
        <w:t xml:space="preserve"> </w:t>
      </w:r>
    </w:p>
    <w:p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FF4BEE" w:rsidRPr="00144E97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:rsidR="0099323E" w:rsidRPr="00144E97" w:rsidRDefault="0099323E" w:rsidP="00A73C5C">
      <w:pPr>
        <w:rPr>
          <w:rFonts w:ascii="Angsana New" w:hAnsi="Angsana New"/>
          <w:sz w:val="30"/>
          <w:szCs w:val="30"/>
          <w:cs/>
        </w:rPr>
        <w:sectPr w:rsidR="0099323E" w:rsidRPr="00144E97" w:rsidSect="00EF7317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Pr="00EA4476">
        <w:rPr>
          <w:rFonts w:ascii="Angsana New" w:hAnsi="Angsana New"/>
          <w:sz w:val="30"/>
          <w:szCs w:val="30"/>
          <w:cs/>
        </w:rPr>
        <w:t>นี้</w:t>
      </w:r>
    </w:p>
    <w:p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EA4476">
        <w:rPr>
          <w:rFonts w:ascii="Angsana New" w:hAnsi="Angsana New"/>
          <w:sz w:val="30"/>
          <w:szCs w:val="30"/>
          <w:cs/>
        </w:rPr>
        <w:t>นี้</w:t>
      </w:r>
      <w:r w:rsidRPr="00EA4476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EA4476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EA4476">
        <w:rPr>
          <w:rFonts w:ascii="Angsana New" w:hAnsi="Angsana New"/>
          <w:sz w:val="30"/>
          <w:szCs w:val="30"/>
          <w:cs/>
        </w:rPr>
        <w:t>จาก</w:t>
      </w:r>
      <w:r w:rsidR="009B75F0" w:rsidRPr="00EA4476">
        <w:rPr>
          <w:rFonts w:ascii="Angsana New" w:hAnsi="Angsana New"/>
          <w:sz w:val="30"/>
          <w:szCs w:val="30"/>
          <w:cs/>
        </w:rPr>
        <w:t>คณะ</w:t>
      </w:r>
      <w:r w:rsidR="00AA061E" w:rsidRPr="00EA447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6220A" w:rsidRPr="00EA4476">
        <w:rPr>
          <w:rFonts w:ascii="Angsana New" w:hAnsi="Angsana New"/>
          <w:sz w:val="30"/>
          <w:szCs w:val="30"/>
          <w:cs/>
        </w:rPr>
        <w:t xml:space="preserve"> </w:t>
      </w:r>
      <w:r w:rsidR="0003231C">
        <w:rPr>
          <w:rFonts w:ascii="Angsana New" w:hAnsi="Angsana New"/>
          <w:sz w:val="30"/>
          <w:szCs w:val="30"/>
        </w:rPr>
        <w:t>1</w:t>
      </w:r>
      <w:r w:rsidR="005B6FB6">
        <w:rPr>
          <w:rFonts w:ascii="Angsana New" w:hAnsi="Angsana New"/>
          <w:sz w:val="30"/>
          <w:szCs w:val="30"/>
        </w:rPr>
        <w:t>2</w:t>
      </w:r>
      <w:r w:rsidR="0003231C">
        <w:rPr>
          <w:rFonts w:ascii="Angsana New" w:hAnsi="Angsana New"/>
          <w:sz w:val="30"/>
          <w:szCs w:val="30"/>
        </w:rPr>
        <w:t xml:space="preserve"> </w:t>
      </w:r>
      <w:r w:rsidR="0003231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3231C">
        <w:rPr>
          <w:rFonts w:ascii="Angsana New" w:hAnsi="Angsana New"/>
          <w:sz w:val="30"/>
          <w:szCs w:val="30"/>
        </w:rPr>
        <w:t>2563</w:t>
      </w:r>
    </w:p>
    <w:p w:rsidR="003E5CC4" w:rsidRPr="00EA4476" w:rsidRDefault="003E5CC4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C04D5" w:rsidRPr="00EA4476" w:rsidRDefault="00F3624F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ข้อมูล</w:t>
      </w:r>
      <w:r w:rsidR="00FC04D5" w:rsidRPr="00EA4476">
        <w:rPr>
          <w:rFonts w:ascii="Angsana New" w:hAnsi="Angsana New"/>
          <w:sz w:val="30"/>
          <w:szCs w:val="30"/>
          <w:cs/>
        </w:rPr>
        <w:t>ทั่วไป</w:t>
      </w:r>
    </w:p>
    <w:p w:rsidR="00FC04D5" w:rsidRPr="004161E0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307ABE" w:rsidRPr="00EA4476" w:rsidRDefault="00A13F31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ผลิตภัณฑ์ยาภายใต้เครื่องหมายการค้าที่จ่ายตามใบสั่งแพทย์ ผลิตภัณฑ์จำหน่ายหน้าเคาน์เตอร์ ผลิตภัณฑ์สมุนไพร วิตามิน และสินค้าอุปโภคบริโภค รวมทั้งการให้บริการจัดจำหน่ายผลิตภัณฑ์ดังกล่าว</w:t>
      </w:r>
    </w:p>
    <w:p w:rsidR="00A13F31" w:rsidRPr="004161E0" w:rsidRDefault="00A13F31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FC04D5" w:rsidRPr="00EA4476" w:rsidRDefault="00FC04D5" w:rsidP="00EF323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EA4476">
        <w:rPr>
          <w:rFonts w:ascii="Angsana New" w:hAnsi="Angsana New"/>
          <w:sz w:val="30"/>
          <w:szCs w:val="30"/>
          <w:cs/>
        </w:rPr>
        <w:t xml:space="preserve"> </w:t>
      </w:r>
    </w:p>
    <w:p w:rsidR="00FC04D5" w:rsidRPr="004161E0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6F16E0" w:rsidRPr="00EA4476" w:rsidRDefault="006F16E0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6F16E0" w:rsidRPr="004161E0" w:rsidRDefault="006F16E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472A4E" w:rsidRPr="00EA4476" w:rsidRDefault="00472A4E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EA4476">
        <w:rPr>
          <w:rFonts w:ascii="Angsana New" w:hAnsi="Angsana New"/>
          <w:sz w:val="30"/>
          <w:szCs w:val="30"/>
        </w:rPr>
        <w:t>34</w:t>
      </w:r>
      <w:r w:rsidRPr="00EA4476">
        <w:rPr>
          <w:rFonts w:ascii="Angsana New" w:hAnsi="Angsana New"/>
          <w:sz w:val="30"/>
          <w:szCs w:val="30"/>
          <w:cs/>
        </w:rPr>
        <w:t xml:space="preserve"> เรื่อง </w:t>
      </w:r>
      <w:r w:rsidRPr="00EA44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476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472A4E" w:rsidRPr="004161E0" w:rsidRDefault="00472A4E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4F2118" w:rsidRPr="00EA4476" w:rsidRDefault="00A419B3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</w:t>
      </w:r>
      <w:r w:rsidR="0045711D" w:rsidRPr="00EA447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A4476">
        <w:rPr>
          <w:rFonts w:ascii="Angsana New" w:hAnsi="Angsana New"/>
          <w:sz w:val="30"/>
          <w:szCs w:val="30"/>
          <w:cs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="003116E5" w:rsidRPr="00EA4476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="00CF30C1" w:rsidRPr="00EA4476">
        <w:rPr>
          <w:rFonts w:ascii="Angsana New" w:hAnsi="Angsana New"/>
          <w:sz w:val="30"/>
          <w:szCs w:val="30"/>
          <w:cs/>
        </w:rPr>
        <w:t xml:space="preserve"> </w:t>
      </w:r>
      <w:r w:rsidR="003116E5" w:rsidRPr="00EA4476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="002A7E90" w:rsidRPr="00EA4476">
        <w:rPr>
          <w:rFonts w:ascii="Angsana New" w:hAnsi="Angsana New"/>
          <w:sz w:val="30"/>
          <w:szCs w:val="30"/>
          <w:cs/>
        </w:rPr>
        <w:t xml:space="preserve"> </w:t>
      </w:r>
      <w:r w:rsidR="00D130F3" w:rsidRPr="00EA4476">
        <w:rPr>
          <w:rFonts w:ascii="Angsana New" w:hAnsi="Angsana New"/>
          <w:sz w:val="30"/>
          <w:szCs w:val="30"/>
        </w:rPr>
        <w:t>3</w:t>
      </w:r>
      <w:r w:rsidR="00D830A6" w:rsidRPr="00EA4476">
        <w:rPr>
          <w:rFonts w:ascii="Angsana New" w:hAnsi="Angsana New"/>
          <w:sz w:val="30"/>
          <w:szCs w:val="30"/>
        </w:rPr>
        <w:t>1</w:t>
      </w:r>
      <w:r w:rsidRPr="00EA44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50EF" w:rsidRPr="00EA4476">
        <w:rPr>
          <w:rFonts w:ascii="Angsana New" w:hAnsi="Angsana New"/>
          <w:sz w:val="30"/>
          <w:szCs w:val="30"/>
        </w:rPr>
        <w:t>2</w:t>
      </w:r>
      <w:r w:rsidR="00D130F3" w:rsidRPr="00EA4476">
        <w:rPr>
          <w:rFonts w:ascii="Angsana New" w:hAnsi="Angsana New"/>
          <w:sz w:val="30"/>
          <w:szCs w:val="30"/>
        </w:rPr>
        <w:t>5</w:t>
      </w:r>
      <w:r w:rsidR="00CF50EF" w:rsidRPr="00EA4476">
        <w:rPr>
          <w:rFonts w:ascii="Angsana New" w:hAnsi="Angsana New"/>
          <w:sz w:val="30"/>
          <w:szCs w:val="30"/>
        </w:rPr>
        <w:t>62</w:t>
      </w:r>
    </w:p>
    <w:p w:rsidR="00B24CAE" w:rsidRPr="004161E0" w:rsidRDefault="00B24CAE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FA1D2E" w:rsidRDefault="00B24CAE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790557" w:rsidRPr="00EA4476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EA4476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EA4476">
        <w:rPr>
          <w:rFonts w:ascii="Angsana New" w:hAnsi="Angsana New" w:hint="cs"/>
          <w:sz w:val="30"/>
          <w:szCs w:val="30"/>
          <w:cs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ฉบับที่ </w:t>
      </w:r>
      <w:r w:rsidR="00D830A6" w:rsidRPr="00EA4476">
        <w:rPr>
          <w:rFonts w:ascii="Angsana New" w:hAnsi="Angsana New"/>
          <w:sz w:val="30"/>
          <w:szCs w:val="30"/>
        </w:rPr>
        <w:t>1</w:t>
      </w:r>
      <w:r w:rsidR="00CF50EF" w:rsidRPr="00EA4476">
        <w:rPr>
          <w:rFonts w:ascii="Angsana New" w:hAnsi="Angsana New"/>
          <w:sz w:val="30"/>
          <w:szCs w:val="30"/>
        </w:rPr>
        <w:t>6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EA447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>(</w:t>
      </w:r>
      <w:r w:rsidRPr="00EA4476">
        <w:rPr>
          <w:rFonts w:ascii="Angsana New" w:hAnsi="Angsana New"/>
          <w:sz w:val="30"/>
          <w:szCs w:val="30"/>
        </w:rPr>
        <w:t xml:space="preserve">TFRS </w:t>
      </w:r>
      <w:r w:rsidR="00D830A6" w:rsidRPr="00EA4476">
        <w:rPr>
          <w:rFonts w:ascii="Angsana New" w:hAnsi="Angsana New"/>
          <w:sz w:val="30"/>
          <w:szCs w:val="30"/>
        </w:rPr>
        <w:t>1</w:t>
      </w:r>
      <w:r w:rsidR="00CF50EF" w:rsidRPr="00EA4476">
        <w:rPr>
          <w:rFonts w:ascii="Angsana New" w:hAnsi="Angsana New"/>
          <w:sz w:val="30"/>
          <w:szCs w:val="30"/>
        </w:rPr>
        <w:t>6</w:t>
      </w:r>
      <w:r w:rsidRPr="00EA4476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D130F3" w:rsidRPr="00EA4476">
        <w:rPr>
          <w:rFonts w:ascii="Angsana New" w:hAnsi="Angsana New"/>
          <w:sz w:val="30"/>
          <w:szCs w:val="30"/>
        </w:rPr>
        <w:t>3</w:t>
      </w:r>
    </w:p>
    <w:p w:rsidR="00FA1D2E" w:rsidRPr="004161E0" w:rsidRDefault="00FA1D2E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4161E0" w:rsidRDefault="00FA1D2E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A1D2E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0017E7">
        <w:rPr>
          <w:rFonts w:ascii="Angsana New" w:hAnsi="Angsana New"/>
          <w:sz w:val="30"/>
          <w:szCs w:val="30"/>
        </w:rPr>
        <w:t xml:space="preserve"> </w:t>
      </w:r>
      <w:r w:rsidRPr="00FA1D2E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665CB3" w:rsidRPr="002C4366" w:rsidRDefault="00665CB3" w:rsidP="00EF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23917" w:rsidRPr="00EA4476" w:rsidRDefault="00123917" w:rsidP="00E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b/>
          <w:bCs/>
          <w:sz w:val="30"/>
          <w:szCs w:val="30"/>
        </w:rPr>
      </w:pP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863248" w:rsidRPr="00EA44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E584B" w:rsidRPr="00EA4476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="009E584B" w:rsidRPr="00EA44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4F2118" w:rsidRPr="00EA4476" w:rsidRDefault="004F2118" w:rsidP="00E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="Angsana New" w:hAnsi="Angsana New"/>
          <w:sz w:val="30"/>
          <w:szCs w:val="30"/>
        </w:rPr>
      </w:pPr>
    </w:p>
    <w:p w:rsidR="00863248" w:rsidRPr="00EA4476" w:rsidRDefault="00863248" w:rsidP="00D6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EA4476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EA4476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EA4476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</w:t>
      </w:r>
      <w:r w:rsidRPr="00EA447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07025E" w:rsidRPr="00EA4476">
        <w:rPr>
          <w:rFonts w:ascii="Angsana New" w:hAnsi="Angsana New" w:hint="cs"/>
          <w:sz w:val="30"/>
          <w:szCs w:val="30"/>
          <w:cs/>
        </w:rPr>
        <w:t>ไม่แตกต่างจากที่อธิบาย</w:t>
      </w:r>
      <w:r w:rsidR="00C551BA" w:rsidRPr="00EA4476">
        <w:rPr>
          <w:rFonts w:ascii="Angsana New" w:hAnsi="Angsana New" w:hint="cs"/>
          <w:sz w:val="30"/>
          <w:szCs w:val="30"/>
          <w:cs/>
        </w:rPr>
        <w:t>ไว้</w:t>
      </w:r>
      <w:r w:rsidR="0007025E" w:rsidRPr="00EA4476">
        <w:rPr>
          <w:rFonts w:ascii="Angsana New" w:hAnsi="Angsana New" w:hint="cs"/>
          <w:sz w:val="30"/>
          <w:szCs w:val="30"/>
          <w:cs/>
        </w:rPr>
        <w:t>ใน</w:t>
      </w:r>
      <w:r w:rsidRPr="00EA4476">
        <w:rPr>
          <w:rFonts w:ascii="Angsana New" w:hAnsi="Angsana New" w:hint="cs"/>
          <w:sz w:val="30"/>
          <w:szCs w:val="30"/>
          <w:cs/>
        </w:rPr>
        <w:t>งบ</w:t>
      </w:r>
      <w:r w:rsidRPr="00EA4476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="00D130F3" w:rsidRPr="00EA4476">
        <w:rPr>
          <w:rFonts w:ascii="Angsana New" w:hAnsi="Angsana New"/>
          <w:sz w:val="30"/>
          <w:szCs w:val="30"/>
        </w:rPr>
        <w:t>3</w:t>
      </w:r>
      <w:r w:rsidR="00D830A6" w:rsidRPr="00EA4476">
        <w:rPr>
          <w:rFonts w:ascii="Angsana New" w:hAnsi="Angsana New"/>
          <w:sz w:val="30"/>
          <w:szCs w:val="30"/>
        </w:rPr>
        <w:t>1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50EF" w:rsidRPr="00EA4476">
        <w:rPr>
          <w:rFonts w:ascii="Angsana New" w:hAnsi="Angsana New"/>
          <w:sz w:val="30"/>
          <w:szCs w:val="30"/>
        </w:rPr>
        <w:t>2</w:t>
      </w:r>
      <w:r w:rsidR="00D130F3" w:rsidRPr="00EA4476">
        <w:rPr>
          <w:rFonts w:ascii="Angsana New" w:hAnsi="Angsana New"/>
          <w:sz w:val="30"/>
          <w:szCs w:val="30"/>
        </w:rPr>
        <w:t>5</w:t>
      </w:r>
      <w:r w:rsidR="00CF50EF" w:rsidRPr="00EA4476">
        <w:rPr>
          <w:rFonts w:ascii="Angsana New" w:hAnsi="Angsana New"/>
          <w:sz w:val="30"/>
          <w:szCs w:val="30"/>
        </w:rPr>
        <w:t>62</w:t>
      </w:r>
      <w:r w:rsidR="0007025E" w:rsidRPr="00EA4476">
        <w:rPr>
          <w:rFonts w:ascii="Angsana New" w:hAnsi="Angsana New" w:hint="cs"/>
          <w:sz w:val="30"/>
          <w:szCs w:val="30"/>
          <w:cs/>
        </w:rPr>
        <w:t xml:space="preserve"> </w:t>
      </w:r>
      <w:r w:rsidR="0007025E" w:rsidRPr="00EA4476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D130F3" w:rsidRPr="00EA4476">
        <w:rPr>
          <w:rFonts w:ascii="Angsana New" w:hAnsi="Angsana New"/>
          <w:sz w:val="30"/>
          <w:szCs w:val="30"/>
        </w:rPr>
        <w:t>3</w:t>
      </w:r>
    </w:p>
    <w:p w:rsidR="00863248" w:rsidRPr="00EA4476" w:rsidRDefault="00863248" w:rsidP="00D6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A4AAF" w:rsidRPr="00EA4476" w:rsidRDefault="008A4AAF" w:rsidP="00D660FC">
      <w:pPr>
        <w:pStyle w:val="Heading5"/>
        <w:numPr>
          <w:ilvl w:val="0"/>
          <w:numId w:val="16"/>
        </w:numPr>
        <w:tabs>
          <w:tab w:val="left" w:pos="540"/>
          <w:tab w:val="left" w:pos="630"/>
        </w:tabs>
        <w:spacing w:line="240" w:lineRule="auto"/>
        <w:ind w:left="810" w:hanging="81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961588" w:rsidRPr="00EA4476" w:rsidRDefault="00961588" w:rsidP="00D6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34B57" w:rsidRPr="00EA4476" w:rsidRDefault="00434B57" w:rsidP="00D660FC">
      <w:pPr>
        <w:pStyle w:val="BodyText2"/>
        <w:ind w:left="540" w:right="0"/>
        <w:jc w:val="thaiDistribute"/>
        <w:rPr>
          <w:rFonts w:ascii="Angsana New" w:hAnsi="Angsana New" w:cs="Angsana New"/>
          <w:lang w:val="en-US"/>
        </w:rPr>
      </w:pPr>
      <w:r w:rsidRPr="00EA4476">
        <w:rPr>
          <w:rFonts w:ascii="Angsana New" w:hAnsi="Angsana New" w:cs="Angsana New"/>
          <w:cs/>
          <w:lang w:val="en-US"/>
        </w:rPr>
        <w:t xml:space="preserve">ตั้งแต่วันที่ </w:t>
      </w:r>
      <w:r w:rsidR="00D830A6" w:rsidRPr="00EA4476">
        <w:rPr>
          <w:rFonts w:ascii="Angsana New" w:hAnsi="Angsana New" w:cs="Angsana New"/>
          <w:lang w:val="en-US"/>
        </w:rPr>
        <w:t>1</w:t>
      </w:r>
      <w:r w:rsidRPr="00EA4476">
        <w:rPr>
          <w:rFonts w:ascii="Angsana New" w:hAnsi="Angsana New" w:cs="Angsana New"/>
          <w:lang w:val="en-US"/>
        </w:rPr>
        <w:t xml:space="preserve"> </w:t>
      </w:r>
      <w:r w:rsidRPr="00EA4476">
        <w:rPr>
          <w:rFonts w:ascii="Angsana New" w:hAnsi="Angsana New" w:cs="Angsana New"/>
          <w:cs/>
          <w:lang w:val="en-US"/>
        </w:rPr>
        <w:t xml:space="preserve">มกราคม </w:t>
      </w:r>
      <w:r w:rsidR="00CF50EF" w:rsidRPr="00EA4476">
        <w:rPr>
          <w:rFonts w:ascii="Angsana New" w:hAnsi="Angsana New" w:cs="Angsana New"/>
          <w:lang w:val="en-US"/>
        </w:rPr>
        <w:t>2</w:t>
      </w:r>
      <w:r w:rsidR="00D130F3" w:rsidRPr="00EA4476">
        <w:rPr>
          <w:rFonts w:ascii="Angsana New" w:hAnsi="Angsana New" w:cs="Angsana New"/>
          <w:lang w:val="en-US"/>
        </w:rPr>
        <w:t>5</w:t>
      </w:r>
      <w:r w:rsidR="00CF50EF" w:rsidRPr="00EA4476">
        <w:rPr>
          <w:rFonts w:ascii="Angsana New" w:hAnsi="Angsana New" w:cs="Angsana New"/>
          <w:lang w:val="en-US"/>
        </w:rPr>
        <w:t>6</w:t>
      </w:r>
      <w:r w:rsidR="00D130F3" w:rsidRPr="00EA4476">
        <w:rPr>
          <w:rFonts w:ascii="Angsana New" w:hAnsi="Angsana New" w:cs="Angsana New"/>
          <w:lang w:val="en-US"/>
        </w:rPr>
        <w:t>3</w:t>
      </w:r>
      <w:r w:rsidRPr="00EA4476">
        <w:rPr>
          <w:rFonts w:ascii="Angsana New" w:hAnsi="Angsana New" w:cs="Angsana New"/>
          <w:lang w:val="en-US"/>
        </w:rPr>
        <w:t xml:space="preserve"> </w:t>
      </w:r>
      <w:r w:rsidR="00372A4E" w:rsidRPr="00EA4476">
        <w:rPr>
          <w:rFonts w:ascii="Angsana New" w:hAnsi="Angsana New" w:cs="Angsana New" w:hint="cs"/>
          <w:cs/>
          <w:lang w:val="en-US"/>
        </w:rPr>
        <w:t>กลุ่มบริษัท</w:t>
      </w:r>
      <w:r w:rsidRPr="00EA4476">
        <w:rPr>
          <w:rFonts w:ascii="Angsana New" w:hAnsi="Angsana New" w:cs="Angsana New"/>
          <w:cs/>
          <w:lang w:val="en-US"/>
        </w:rPr>
        <w:t xml:space="preserve">ได้ถือปฏิบัติตาม </w:t>
      </w:r>
      <w:r w:rsidRPr="00EA4476">
        <w:rPr>
          <w:rFonts w:ascii="Angsana New" w:hAnsi="Angsana New" w:cs="Angsana New"/>
          <w:lang w:val="en-US"/>
        </w:rPr>
        <w:t xml:space="preserve">TFRS </w:t>
      </w:r>
      <w:r w:rsidR="00D830A6" w:rsidRPr="00EA4476">
        <w:rPr>
          <w:rFonts w:ascii="Angsana New" w:hAnsi="Angsana New" w:cs="Angsana New"/>
          <w:lang w:val="en-US"/>
        </w:rPr>
        <w:t>1</w:t>
      </w:r>
      <w:r w:rsidR="00CF50EF" w:rsidRPr="00EA4476">
        <w:rPr>
          <w:rFonts w:ascii="Angsana New" w:hAnsi="Angsana New" w:cs="Angsana New"/>
          <w:lang w:val="en-US"/>
        </w:rPr>
        <w:t>6</w:t>
      </w:r>
      <w:r w:rsidRPr="00EA4476">
        <w:rPr>
          <w:rFonts w:ascii="Angsana New" w:hAnsi="Angsana New" w:cs="Angsana New"/>
          <w:lang w:val="en-US"/>
        </w:rPr>
        <w:t xml:space="preserve"> </w:t>
      </w:r>
      <w:r w:rsidRPr="00EA4476">
        <w:rPr>
          <w:rFonts w:ascii="Angsana New" w:hAnsi="Angsana New" w:cs="Angsana New" w:hint="cs"/>
          <w:cs/>
          <w:lang w:val="en-US"/>
        </w:rPr>
        <w:t>เป็นครั้งแร</w:t>
      </w:r>
      <w:r w:rsidRPr="00EA4476">
        <w:rPr>
          <w:rFonts w:ascii="Angsana New" w:hAnsi="Angsana New" w:cs="Angsana New"/>
          <w:cs/>
          <w:lang w:val="en-US"/>
        </w:rPr>
        <w:t>ก ผลกระทบของส่วนของผู้ถือหุ้นจากการเปลี่ยนแปลงนโยบายการบัญชี มีดังนี้</w:t>
      </w:r>
    </w:p>
    <w:p w:rsidR="00434B57" w:rsidRPr="00EA4476" w:rsidRDefault="00434B57" w:rsidP="00D6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tblpX="439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1530"/>
        <w:gridCol w:w="180"/>
        <w:gridCol w:w="1530"/>
      </w:tblGrid>
      <w:tr w:rsidR="001128E2" w:rsidRPr="00EA4476" w:rsidTr="00D660FC">
        <w:trPr>
          <w:cantSplit/>
          <w:trHeight w:val="299"/>
          <w:tblHeader/>
        </w:trPr>
        <w:tc>
          <w:tcPr>
            <w:tcW w:w="4860" w:type="dxa"/>
            <w:vAlign w:val="bottom"/>
          </w:tcPr>
          <w:p w:rsidR="001128E2" w:rsidRPr="00EA4476" w:rsidRDefault="001128E2" w:rsidP="00D660FC">
            <w:pPr>
              <w:spacing w:line="240" w:lineRule="auto"/>
              <w:ind w:left="175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1080" w:type="dxa"/>
          </w:tcPr>
          <w:p w:rsidR="001128E2" w:rsidRPr="00EA4476" w:rsidRDefault="001128E2" w:rsidP="00D660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4B0633" w:rsidRPr="00EA4476" w:rsidRDefault="004B0633" w:rsidP="00D660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128E2" w:rsidRPr="00EA4476" w:rsidRDefault="001128E2" w:rsidP="00D660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447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1128E2" w:rsidRPr="00EA4476" w:rsidRDefault="001128E2" w:rsidP="00D660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1128E2" w:rsidRPr="00EA4476" w:rsidRDefault="001128E2" w:rsidP="00D660FC">
            <w:pPr>
              <w:pStyle w:val="acctfourfigures"/>
              <w:tabs>
                <w:tab w:val="clear" w:pos="765"/>
                <w:tab w:val="decimal" w:pos="1090"/>
                <w:tab w:val="decimal" w:pos="1642"/>
              </w:tabs>
              <w:spacing w:line="240" w:lineRule="auto"/>
              <w:ind w:left="549" w:hanging="3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447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:rsidR="001128E2" w:rsidRPr="00EA4476" w:rsidRDefault="001128E2" w:rsidP="00D660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447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D94597" w:rsidRPr="00EA4476" w:rsidTr="00D660FC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D94597" w:rsidRPr="00EA4476" w:rsidRDefault="00D94597" w:rsidP="00D660FC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กำไรสะสม</w:t>
            </w:r>
          </w:p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447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กำไรสะสม</w:t>
            </w:r>
          </w:p>
          <w:p w:rsidR="00D94597" w:rsidRPr="00EA4476" w:rsidRDefault="00D94597" w:rsidP="00D660FC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</w:tr>
      <w:tr w:rsidR="00880050" w:rsidRPr="00EA4476" w:rsidTr="00D660FC">
        <w:trPr>
          <w:cantSplit/>
          <w:trHeight w:val="20"/>
          <w:tblHeader/>
        </w:trPr>
        <w:tc>
          <w:tcPr>
            <w:tcW w:w="4860" w:type="dxa"/>
          </w:tcPr>
          <w:p w:rsidR="00880050" w:rsidRPr="00EA4476" w:rsidRDefault="00880050" w:rsidP="00D660FC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:rsidR="00880050" w:rsidRPr="00EA4476" w:rsidRDefault="00880050" w:rsidP="00D660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880050" w:rsidRPr="00EA4476" w:rsidRDefault="00880050" w:rsidP="00D660F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A447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4597" w:rsidRPr="00EA4476" w:rsidTr="00D660FC">
        <w:trPr>
          <w:cantSplit/>
          <w:trHeight w:val="20"/>
        </w:trPr>
        <w:tc>
          <w:tcPr>
            <w:tcW w:w="4860" w:type="dxa"/>
          </w:tcPr>
          <w:p w:rsidR="00D94597" w:rsidRPr="00EA4476" w:rsidRDefault="00D94597" w:rsidP="00D660FC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EA4476">
              <w:rPr>
                <w:rFonts w:ascii="Angsana New" w:hAnsi="Angsana New"/>
                <w:sz w:val="30"/>
                <w:szCs w:val="30"/>
              </w:rPr>
              <w:t>1</w:t>
            </w:r>
            <w:r w:rsidRPr="00EA44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62</w:t>
            </w: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44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A4476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94597" w:rsidRPr="00EA4476" w:rsidRDefault="00D130F3" w:rsidP="00D660FC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94597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94597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</w:t>
            </w:r>
            <w:r w:rsidR="00D830A6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EA4476">
              <w:rPr>
                <w:rFonts w:ascii="Angsana New" w:hAnsi="Angsana New" w:cs="Angsana New"/>
                <w:sz w:val="30"/>
                <w:szCs w:val="30"/>
              </w:rPr>
              <w:t>98,4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EA447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94597" w:rsidRPr="00EA4476" w:rsidTr="00D660FC">
        <w:trPr>
          <w:cantSplit/>
          <w:trHeight w:val="254"/>
        </w:trPr>
        <w:tc>
          <w:tcPr>
            <w:tcW w:w="4860" w:type="dxa"/>
          </w:tcPr>
          <w:p w:rsidR="00D94597" w:rsidRPr="00EA4476" w:rsidRDefault="00D94597" w:rsidP="00D660FC">
            <w:pPr>
              <w:spacing w:line="240" w:lineRule="auto"/>
              <w:ind w:left="175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44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ลดลงเนื่องจาก</w:t>
            </w:r>
          </w:p>
        </w:tc>
        <w:tc>
          <w:tcPr>
            <w:tcW w:w="108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4597" w:rsidRPr="00EA4476" w:rsidTr="00D660FC">
        <w:trPr>
          <w:cantSplit/>
          <w:trHeight w:val="20"/>
        </w:trPr>
        <w:tc>
          <w:tcPr>
            <w:tcW w:w="4860" w:type="dxa"/>
          </w:tcPr>
          <w:p w:rsidR="00D94597" w:rsidRPr="00EA4476" w:rsidRDefault="00D94597" w:rsidP="00D6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EA4476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D830A6" w:rsidRPr="00EA447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6</w:t>
            </w: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</w:rPr>
              <w:t>(14,983)</w:t>
            </w:r>
          </w:p>
        </w:tc>
        <w:tc>
          <w:tcPr>
            <w:tcW w:w="18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4597" w:rsidRPr="00EA4476" w:rsidTr="00D660FC">
        <w:trPr>
          <w:cantSplit/>
          <w:trHeight w:val="20"/>
        </w:trPr>
        <w:tc>
          <w:tcPr>
            <w:tcW w:w="4860" w:type="dxa"/>
          </w:tcPr>
          <w:p w:rsidR="00D94597" w:rsidRPr="00EA4476" w:rsidRDefault="00D94597" w:rsidP="00D660FC">
            <w:pPr>
              <w:spacing w:line="240" w:lineRule="auto"/>
              <w:ind w:left="17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4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830A6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A44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44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50EF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A44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EA44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3,95</w:t>
            </w:r>
            <w:r w:rsidR="00CF50EF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EA44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,181</w:t>
            </w:r>
          </w:p>
        </w:tc>
        <w:tc>
          <w:tcPr>
            <w:tcW w:w="180" w:type="dxa"/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4597" w:rsidRPr="00EA4476" w:rsidRDefault="00D94597" w:rsidP="00D660FC">
            <w:pPr>
              <w:pStyle w:val="acctfourfigures"/>
              <w:tabs>
                <w:tab w:val="clear" w:pos="765"/>
                <w:tab w:val="decimal" w:pos="119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CF50EF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EA44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98,4</w:t>
            </w:r>
            <w:r w:rsidR="00CF50EF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EA44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434B57" w:rsidRPr="00EA4476" w:rsidRDefault="00434B57" w:rsidP="00D660FC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434B57" w:rsidRPr="00EA4476" w:rsidRDefault="00434B57" w:rsidP="00D66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D830A6" w:rsidRPr="00EA4476">
        <w:rPr>
          <w:rFonts w:ascii="Angsana New" w:hAnsi="Angsana New"/>
          <w:sz w:val="30"/>
          <w:szCs w:val="30"/>
        </w:rPr>
        <w:t>1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มกราคม </w:t>
      </w:r>
      <w:r w:rsidR="00CF50EF" w:rsidRPr="00EA4476">
        <w:rPr>
          <w:rFonts w:ascii="Angsana New" w:hAnsi="Angsana New"/>
          <w:sz w:val="30"/>
          <w:szCs w:val="30"/>
        </w:rPr>
        <w:t>2</w:t>
      </w:r>
      <w:r w:rsidR="00D130F3" w:rsidRPr="00EA4476">
        <w:rPr>
          <w:rFonts w:ascii="Angsana New" w:hAnsi="Angsana New"/>
          <w:sz w:val="30"/>
          <w:szCs w:val="30"/>
        </w:rPr>
        <w:t>5</w:t>
      </w:r>
      <w:r w:rsidR="00CF50EF" w:rsidRPr="00EA4476">
        <w:rPr>
          <w:rFonts w:ascii="Angsana New" w:hAnsi="Angsana New"/>
          <w:sz w:val="30"/>
          <w:szCs w:val="30"/>
        </w:rPr>
        <w:t>6</w:t>
      </w:r>
      <w:r w:rsidR="00D130F3" w:rsidRPr="00EA4476">
        <w:rPr>
          <w:rFonts w:ascii="Angsana New" w:hAnsi="Angsana New"/>
          <w:sz w:val="30"/>
          <w:szCs w:val="30"/>
        </w:rPr>
        <w:t>3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EA4476">
        <w:rPr>
          <w:rFonts w:ascii="Angsana New" w:hAnsi="Angsana New"/>
          <w:sz w:val="30"/>
          <w:szCs w:val="30"/>
        </w:rPr>
        <w:t xml:space="preserve">TFRS </w:t>
      </w:r>
      <w:r w:rsidR="00D830A6" w:rsidRPr="00EA4476">
        <w:rPr>
          <w:rFonts w:ascii="Angsana New" w:hAnsi="Angsana New"/>
          <w:sz w:val="30"/>
          <w:szCs w:val="30"/>
        </w:rPr>
        <w:t>1</w:t>
      </w:r>
      <w:r w:rsidR="00CF50EF" w:rsidRPr="00EA4476">
        <w:rPr>
          <w:rFonts w:ascii="Angsana New" w:hAnsi="Angsana New"/>
          <w:sz w:val="30"/>
          <w:szCs w:val="30"/>
        </w:rPr>
        <w:t>6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D830A6" w:rsidRPr="00EA4476">
        <w:rPr>
          <w:rFonts w:ascii="Angsana New" w:hAnsi="Angsana New"/>
          <w:sz w:val="30"/>
          <w:szCs w:val="30"/>
        </w:rPr>
        <w:t>1</w:t>
      </w:r>
      <w:r w:rsidR="00877598" w:rsidRPr="00EA4476">
        <w:rPr>
          <w:rFonts w:ascii="Angsana New" w:hAnsi="Angsana New"/>
          <w:sz w:val="30"/>
          <w:szCs w:val="30"/>
        </w:rPr>
        <w:t>7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เรื่อง </w:t>
      </w:r>
      <w:r w:rsidRPr="00EA447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D130F3" w:rsidRPr="00EA4476">
        <w:rPr>
          <w:rFonts w:ascii="Angsana New" w:hAnsi="Angsana New"/>
          <w:sz w:val="30"/>
          <w:szCs w:val="30"/>
        </w:rPr>
        <w:t>4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เรื่อง </w:t>
      </w:r>
      <w:r w:rsidRPr="00EA4476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A4476">
        <w:rPr>
          <w:rFonts w:ascii="Angsana New" w:hAnsi="Angsana New"/>
          <w:sz w:val="30"/>
          <w:szCs w:val="30"/>
          <w:cs/>
        </w:rPr>
        <w:t xml:space="preserve"> </w:t>
      </w:r>
      <w:r w:rsidRPr="00EA4476">
        <w:rPr>
          <w:rFonts w:ascii="Angsana New" w:hAnsi="Angsana New"/>
          <w:sz w:val="30"/>
          <w:szCs w:val="30"/>
        </w:rPr>
        <w:t xml:space="preserve">(TFRIC </w:t>
      </w:r>
      <w:r w:rsidR="00D130F3" w:rsidRPr="00EA4476">
        <w:rPr>
          <w:rFonts w:ascii="Angsana New" w:hAnsi="Angsana New"/>
          <w:sz w:val="30"/>
          <w:szCs w:val="30"/>
        </w:rPr>
        <w:t>4</w:t>
      </w:r>
      <w:r w:rsidRPr="00EA4476">
        <w:rPr>
          <w:rFonts w:ascii="Angsana New" w:hAnsi="Angsana New"/>
          <w:sz w:val="30"/>
          <w:szCs w:val="30"/>
        </w:rPr>
        <w:t xml:space="preserve">) </w:t>
      </w:r>
      <w:r w:rsidRPr="00EA4476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A4476">
        <w:rPr>
          <w:rFonts w:ascii="Angsana New" w:hAnsi="Angsana New"/>
          <w:sz w:val="30"/>
          <w:szCs w:val="30"/>
        </w:rPr>
        <w:t>(Modified retrospective approach)</w:t>
      </w:r>
      <w:r w:rsidRPr="00EA4476">
        <w:rPr>
          <w:rFonts w:ascii="Angsana New" w:hAnsi="Angsana New"/>
          <w:sz w:val="30"/>
          <w:szCs w:val="30"/>
          <w:cs/>
        </w:rPr>
        <w:t xml:space="preserve"> </w:t>
      </w:r>
    </w:p>
    <w:p w:rsidR="0014783F" w:rsidRPr="00EA4476" w:rsidRDefault="0014783F" w:rsidP="00D66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65CB3" w:rsidRDefault="0066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585CE3" w:rsidRPr="00EA4476" w:rsidRDefault="00434B57" w:rsidP="00EA4476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A4476">
        <w:rPr>
          <w:rFonts w:ascii="Angsana New" w:eastAsia="Calibri" w:hAnsi="Angsana New"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EA4476">
        <w:rPr>
          <w:rFonts w:ascii="Angsana New" w:eastAsia="Calibri" w:hAnsi="Angsana New"/>
          <w:sz w:val="30"/>
          <w:szCs w:val="30"/>
        </w:rPr>
        <w:t xml:space="preserve"> TFRS</w:t>
      </w:r>
      <w:r w:rsidRPr="00EA4476">
        <w:rPr>
          <w:rFonts w:ascii="Angsana New" w:eastAsia="Calibri" w:hAnsi="Angsana New"/>
          <w:sz w:val="30"/>
          <w:szCs w:val="30"/>
          <w:cs/>
        </w:rPr>
        <w:t xml:space="preserve"> </w:t>
      </w:r>
      <w:r w:rsidR="00D830A6" w:rsidRPr="00EA4476">
        <w:rPr>
          <w:rFonts w:ascii="Angsana New" w:eastAsia="Calibri" w:hAnsi="Angsana New"/>
          <w:sz w:val="30"/>
          <w:szCs w:val="30"/>
        </w:rPr>
        <w:t>1</w:t>
      </w:r>
      <w:r w:rsidR="00CF50EF" w:rsidRPr="00EA4476">
        <w:rPr>
          <w:rFonts w:ascii="Angsana New" w:eastAsia="Calibri" w:hAnsi="Angsana New"/>
          <w:sz w:val="30"/>
          <w:szCs w:val="30"/>
        </w:rPr>
        <w:t>6</w:t>
      </w:r>
      <w:r w:rsidRPr="00EA4476">
        <w:rPr>
          <w:rFonts w:ascii="Angsana New" w:eastAsia="Calibri" w:hAnsi="Angsana New"/>
          <w:sz w:val="30"/>
          <w:szCs w:val="30"/>
        </w:rPr>
        <w:t xml:space="preserve"> </w:t>
      </w:r>
      <w:r w:rsidRPr="00EA4476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EA4476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EA4476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EA4476">
        <w:rPr>
          <w:rFonts w:ascii="Angsana New" w:eastAsia="Calibri" w:hAnsi="Angsana New"/>
          <w:sz w:val="30"/>
          <w:szCs w:val="30"/>
        </w:rPr>
        <w:t xml:space="preserve"> </w:t>
      </w:r>
      <w:r w:rsidR="00D830A6" w:rsidRPr="00EA4476">
        <w:rPr>
          <w:rFonts w:ascii="Angsana New" w:eastAsia="Calibri" w:hAnsi="Angsana New"/>
          <w:sz w:val="30"/>
          <w:szCs w:val="30"/>
        </w:rPr>
        <w:t>1</w:t>
      </w:r>
      <w:r w:rsidRPr="00EA4476">
        <w:rPr>
          <w:rFonts w:ascii="Angsana New" w:eastAsia="Calibri" w:hAnsi="Angsana New"/>
          <w:sz w:val="30"/>
          <w:szCs w:val="30"/>
        </w:rPr>
        <w:t xml:space="preserve"> </w:t>
      </w:r>
      <w:r w:rsidRPr="00EA4476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CF50EF" w:rsidRPr="00EA4476">
        <w:rPr>
          <w:rFonts w:ascii="Angsana New" w:eastAsia="Calibri" w:hAnsi="Angsana New"/>
          <w:sz w:val="30"/>
          <w:szCs w:val="30"/>
        </w:rPr>
        <w:t>2</w:t>
      </w:r>
      <w:r w:rsidR="00D130F3" w:rsidRPr="00EA4476">
        <w:rPr>
          <w:rFonts w:ascii="Angsana New" w:eastAsia="Calibri" w:hAnsi="Angsana New"/>
          <w:sz w:val="30"/>
          <w:szCs w:val="30"/>
        </w:rPr>
        <w:t>5</w:t>
      </w:r>
      <w:r w:rsidR="00CF50EF" w:rsidRPr="00EA4476">
        <w:rPr>
          <w:rFonts w:ascii="Angsana New" w:eastAsia="Calibri" w:hAnsi="Angsana New"/>
          <w:sz w:val="30"/>
          <w:szCs w:val="30"/>
        </w:rPr>
        <w:t>6</w:t>
      </w:r>
      <w:r w:rsidR="00D130F3" w:rsidRPr="00EA4476">
        <w:rPr>
          <w:rFonts w:ascii="Angsana New" w:eastAsia="Calibri" w:hAnsi="Angsana New"/>
          <w:sz w:val="30"/>
          <w:szCs w:val="30"/>
        </w:rPr>
        <w:t>3</w:t>
      </w:r>
      <w:r w:rsidRPr="00EA4476">
        <w:rPr>
          <w:rFonts w:ascii="Angsana New" w:eastAsia="Calibri" w:hAnsi="Angsana New"/>
          <w:sz w:val="30"/>
          <w:szCs w:val="30"/>
        </w:rPr>
        <w:t xml:space="preserve"> </w:t>
      </w:r>
      <w:r w:rsidRPr="00EA4476">
        <w:rPr>
          <w:rFonts w:ascii="Angsana New" w:eastAsia="Calibr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A4476">
        <w:rPr>
          <w:rFonts w:ascii="Angsana New" w:eastAsia="Calibri" w:hAnsi="Angsana New"/>
          <w:sz w:val="30"/>
          <w:szCs w:val="30"/>
        </w:rPr>
        <w:t xml:space="preserve"> </w:t>
      </w:r>
      <w:r w:rsidRPr="00EA4476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D723E0" w:rsidRPr="00EA4476" w:rsidRDefault="00D723E0" w:rsidP="00E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34B57" w:rsidRPr="00EA4476" w:rsidRDefault="00434B57" w:rsidP="00E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4476">
        <w:rPr>
          <w:rFonts w:ascii="Angsana New" w:hAnsi="Angsana New"/>
          <w:color w:val="000000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:rsidR="00A84513" w:rsidRPr="00EA4476" w:rsidRDefault="00A84513" w:rsidP="00E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34B57" w:rsidRPr="00EA4476" w:rsidRDefault="00434B57" w:rsidP="00EA447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4476">
        <w:rPr>
          <w:rFonts w:ascii="Angsana New" w:hAnsi="Angsana New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D723E0" w:rsidRPr="00EA4476">
        <w:rPr>
          <w:rFonts w:ascii="Angsana New" w:hAnsi="Angsana New"/>
          <w:color w:val="000000"/>
          <w:sz w:val="30"/>
          <w:szCs w:val="30"/>
        </w:rPr>
        <w:t xml:space="preserve"> </w:t>
      </w:r>
      <w:r w:rsidR="00D830A6" w:rsidRPr="00EA4476">
        <w:rPr>
          <w:rFonts w:ascii="Angsana New" w:hAnsi="Angsana New"/>
          <w:color w:val="000000"/>
          <w:sz w:val="30"/>
          <w:szCs w:val="30"/>
        </w:rPr>
        <w:t>1</w:t>
      </w:r>
      <w:r w:rsidR="00CF50EF" w:rsidRPr="00EA4476">
        <w:rPr>
          <w:rFonts w:ascii="Angsana New" w:hAnsi="Angsana New"/>
          <w:color w:val="000000"/>
          <w:sz w:val="30"/>
          <w:szCs w:val="30"/>
        </w:rPr>
        <w:t>2</w:t>
      </w:r>
      <w:r w:rsidRPr="00EA4476">
        <w:rPr>
          <w:rFonts w:ascii="Angsana New" w:hAnsi="Angsana New"/>
          <w:color w:val="000000"/>
          <w:sz w:val="30"/>
          <w:szCs w:val="30"/>
        </w:rPr>
        <w:t xml:space="preserve"> </w:t>
      </w:r>
      <w:r w:rsidRPr="00EA4476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EA447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EA4476" w:rsidRDefault="00434B57" w:rsidP="00EA447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4476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EA447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EA4476" w:rsidRDefault="00434B57" w:rsidP="00EA447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4476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EA447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4B57" w:rsidRPr="00EA4476" w:rsidRDefault="00434B57" w:rsidP="00EA447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4476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:rsidR="00434B57" w:rsidRPr="00EA4476" w:rsidRDefault="00434B57" w:rsidP="00EA447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4476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A447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D723E0" w:rsidRPr="00EA4476" w:rsidRDefault="00D723E0" w:rsidP="00EA4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25" w:type="dxa"/>
        <w:tblInd w:w="4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515"/>
        <w:gridCol w:w="1710"/>
      </w:tblGrid>
      <w:tr w:rsidR="00B6795F" w:rsidRPr="00EA4476" w:rsidTr="0007541B">
        <w:trPr>
          <w:cantSplit/>
          <w:tblHeader/>
        </w:trPr>
        <w:tc>
          <w:tcPr>
            <w:tcW w:w="7515" w:type="dxa"/>
            <w:shd w:val="clear" w:color="auto" w:fill="auto"/>
            <w:vAlign w:val="bottom"/>
          </w:tcPr>
          <w:p w:rsidR="00B6795F" w:rsidRPr="00EA4476" w:rsidRDefault="00B6795F" w:rsidP="00EA447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EA447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A4476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TFRS 1</w:t>
            </w:r>
            <w:r w:rsidR="00CF50EF" w:rsidRPr="00EA4476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EA4476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B6795F" w:rsidRPr="00EA4476" w:rsidRDefault="00B6795F" w:rsidP="001E2FAF">
            <w:pPr>
              <w:pStyle w:val="acctmergecolhdg"/>
              <w:spacing w:line="240" w:lineRule="auto"/>
              <w:ind w:left="-75" w:right="-74" w:firstLine="1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6795F" w:rsidRPr="00EA4476" w:rsidTr="0007541B">
        <w:trPr>
          <w:cantSplit/>
          <w:tblHeader/>
        </w:trPr>
        <w:tc>
          <w:tcPr>
            <w:tcW w:w="7515" w:type="dxa"/>
          </w:tcPr>
          <w:p w:rsidR="00B6795F" w:rsidRPr="00EA4476" w:rsidRDefault="00B6795F" w:rsidP="00EA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B6795F" w:rsidRPr="00EA4476" w:rsidRDefault="00B6795F" w:rsidP="001E2FAF">
            <w:pPr>
              <w:pStyle w:val="acctfourfigures"/>
              <w:tabs>
                <w:tab w:val="clear" w:pos="765"/>
              </w:tabs>
              <w:spacing w:line="240" w:lineRule="auto"/>
              <w:ind w:left="-75" w:right="-74" w:firstLine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A447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A447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6795F" w:rsidRPr="00EA4476" w:rsidTr="0007541B">
        <w:trPr>
          <w:cantSplit/>
        </w:trPr>
        <w:tc>
          <w:tcPr>
            <w:tcW w:w="7515" w:type="dxa"/>
          </w:tcPr>
          <w:p w:rsidR="00B6795F" w:rsidRPr="00EA4476" w:rsidRDefault="00B6795F" w:rsidP="00EA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A4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830A6" w:rsidRPr="00EA4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A4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4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F50EF" w:rsidRPr="00EA4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EA4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EA4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130F3" w:rsidRPr="00EA4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:rsidR="00B6795F" w:rsidRPr="00EA4476" w:rsidRDefault="00B6795F" w:rsidP="00EA447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6795F" w:rsidRPr="00EA4476" w:rsidTr="0007541B">
        <w:trPr>
          <w:cantSplit/>
        </w:trPr>
        <w:tc>
          <w:tcPr>
            <w:tcW w:w="7515" w:type="dxa"/>
            <w:vAlign w:val="bottom"/>
          </w:tcPr>
          <w:p w:rsidR="00B6795F" w:rsidRPr="00EA4476" w:rsidRDefault="001705FD" w:rsidP="00EA4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4476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B6795F" w:rsidRPr="00EA447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:rsidR="00B6795F" w:rsidRPr="00EA4476" w:rsidRDefault="00CF50EF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855F0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830A6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E0E97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E4C26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6795F" w:rsidRPr="00EA4476" w:rsidTr="0007541B">
        <w:trPr>
          <w:cantSplit/>
        </w:trPr>
        <w:tc>
          <w:tcPr>
            <w:tcW w:w="7515" w:type="dxa"/>
          </w:tcPr>
          <w:p w:rsidR="00B6795F" w:rsidRPr="00EA4476" w:rsidRDefault="00B6795F" w:rsidP="00EA4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710" w:type="dxa"/>
            <w:vAlign w:val="bottom"/>
          </w:tcPr>
          <w:p w:rsidR="00B6795F" w:rsidRPr="00EA4476" w:rsidRDefault="00CF50EF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E0E97" w:rsidRPr="00EA4476">
              <w:rPr>
                <w:rFonts w:ascii="Angsana New" w:hAnsi="Angsana New" w:cs="Angsana New"/>
                <w:sz w:val="30"/>
                <w:szCs w:val="30"/>
              </w:rPr>
              <w:t>,854</w:t>
            </w:r>
          </w:p>
        </w:tc>
      </w:tr>
      <w:tr w:rsidR="00B6795F" w:rsidRPr="00EA4476" w:rsidTr="0007541B">
        <w:trPr>
          <w:cantSplit/>
        </w:trPr>
        <w:tc>
          <w:tcPr>
            <w:tcW w:w="7515" w:type="dxa"/>
          </w:tcPr>
          <w:p w:rsidR="00B6795F" w:rsidRPr="00EA4476" w:rsidRDefault="00B6795F" w:rsidP="00EA4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710" w:type="dxa"/>
            <w:vAlign w:val="bottom"/>
          </w:tcPr>
          <w:p w:rsidR="00B6795F" w:rsidRPr="00EA4476" w:rsidRDefault="00CE4C26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EA4476">
              <w:rPr>
                <w:rFonts w:ascii="Angsana New" w:hAnsi="Angsana New" w:cs="Angsana New"/>
                <w:sz w:val="30"/>
                <w:szCs w:val="30"/>
              </w:rPr>
              <w:t>4,815</w:t>
            </w:r>
            <w:r w:rsidR="000E0E97" w:rsidRPr="00EA447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6795F" w:rsidRPr="00EA4476" w:rsidTr="0007541B">
        <w:trPr>
          <w:cantSplit/>
        </w:trPr>
        <w:tc>
          <w:tcPr>
            <w:tcW w:w="7515" w:type="dxa"/>
          </w:tcPr>
          <w:p w:rsidR="00B6795F" w:rsidRPr="00EA4476" w:rsidRDefault="00B6795F" w:rsidP="00EA447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>กำไรสะสม</w:t>
            </w:r>
            <w:r w:rsidR="001705FD" w:rsidRPr="00EA4476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ที่ยังไม่ได้จัดสรร</w:t>
            </w:r>
            <w:r w:rsidRPr="00EA447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B6795F" w:rsidRPr="00EA4476" w:rsidRDefault="000E0E97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</w:rPr>
              <w:t>14,983</w:t>
            </w:r>
          </w:p>
        </w:tc>
      </w:tr>
      <w:tr w:rsidR="000A30B5" w:rsidRPr="00EA4476" w:rsidTr="0007541B">
        <w:trPr>
          <w:cantSplit/>
        </w:trPr>
        <w:tc>
          <w:tcPr>
            <w:tcW w:w="7515" w:type="dxa"/>
          </w:tcPr>
          <w:p w:rsidR="000A30B5" w:rsidRPr="00EA4476" w:rsidRDefault="000A30B5" w:rsidP="00EA447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4476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710" w:type="dxa"/>
            <w:vAlign w:val="bottom"/>
          </w:tcPr>
          <w:p w:rsidR="000A30B5" w:rsidRPr="00EA4476" w:rsidRDefault="000A30B5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</w:rPr>
              <w:t>(14,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EA4476">
              <w:rPr>
                <w:rFonts w:ascii="Angsana New" w:hAnsi="Angsana New" w:cs="Angsana New"/>
                <w:sz w:val="30"/>
                <w:szCs w:val="30"/>
              </w:rPr>
              <w:t>53)</w:t>
            </w:r>
          </w:p>
        </w:tc>
      </w:tr>
      <w:tr w:rsidR="001705FD" w:rsidRPr="00EA4476" w:rsidTr="0007541B">
        <w:trPr>
          <w:cantSplit/>
        </w:trPr>
        <w:tc>
          <w:tcPr>
            <w:tcW w:w="7515" w:type="dxa"/>
          </w:tcPr>
          <w:p w:rsidR="001705FD" w:rsidRPr="00EA4476" w:rsidRDefault="001705FD" w:rsidP="00EA447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4476">
              <w:rPr>
                <w:rFonts w:ascii="Angsana New" w:hAnsi="Angsana New" w:hint="cs"/>
                <w:sz w:val="30"/>
                <w:szCs w:val="30"/>
                <w:cs/>
              </w:rPr>
              <w:t>ค่าเช่าที่ดินจ่ายล่วงหน้า</w:t>
            </w:r>
            <w:r w:rsidR="00D961A6" w:rsidRPr="00EA447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1705FD" w:rsidRPr="00EA4476" w:rsidRDefault="000E0E97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830A6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830A6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A30B5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830A6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D130F3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A447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94597" w:rsidRPr="00665CB3" w:rsidTr="0007541B">
        <w:trPr>
          <w:cantSplit/>
          <w:tblHeader/>
        </w:trPr>
        <w:tc>
          <w:tcPr>
            <w:tcW w:w="7515" w:type="dxa"/>
            <w:shd w:val="clear" w:color="auto" w:fill="auto"/>
            <w:vAlign w:val="bottom"/>
          </w:tcPr>
          <w:p w:rsidR="00D94597" w:rsidRPr="00665CB3" w:rsidRDefault="00D94597" w:rsidP="00EA447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:rsidR="00D94597" w:rsidRPr="00665CB3" w:rsidRDefault="00D94597" w:rsidP="00EA4476">
            <w:pPr>
              <w:pStyle w:val="acctmergecolhdg"/>
              <w:tabs>
                <w:tab w:val="decimal" w:pos="1375"/>
              </w:tabs>
              <w:spacing w:line="240" w:lineRule="auto"/>
              <w:ind w:left="-75" w:right="2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A7F50" w:rsidRPr="00EA4476" w:rsidTr="0007541B">
        <w:trPr>
          <w:cantSplit/>
          <w:tblHeader/>
        </w:trPr>
        <w:tc>
          <w:tcPr>
            <w:tcW w:w="7515" w:type="dxa"/>
            <w:shd w:val="clear" w:color="auto" w:fill="auto"/>
            <w:vAlign w:val="bottom"/>
          </w:tcPr>
          <w:p w:rsidR="00EA7F50" w:rsidRPr="00EA4476" w:rsidRDefault="005A024C" w:rsidP="00EA447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EA447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710" w:type="dxa"/>
            <w:vAlign w:val="bottom"/>
          </w:tcPr>
          <w:p w:rsidR="00EA7F50" w:rsidRPr="00EA4476" w:rsidRDefault="00EA7F50" w:rsidP="00EA4476">
            <w:pPr>
              <w:pStyle w:val="acctmergecolhdg"/>
              <w:tabs>
                <w:tab w:val="decimal" w:pos="1375"/>
              </w:tabs>
              <w:spacing w:line="240" w:lineRule="auto"/>
              <w:ind w:left="-75" w:right="2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7F50" w:rsidRPr="00EA4476" w:rsidTr="0007541B">
        <w:trPr>
          <w:cantSplit/>
        </w:trPr>
        <w:tc>
          <w:tcPr>
            <w:tcW w:w="7515" w:type="dxa"/>
            <w:vAlign w:val="bottom"/>
          </w:tcPr>
          <w:p w:rsidR="00EA7F50" w:rsidRPr="00EA4476" w:rsidRDefault="00EA7F50" w:rsidP="00EA4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EA4476">
              <w:rPr>
                <w:rFonts w:ascii="Angsana New" w:hAnsi="Angsana New"/>
                <w:sz w:val="30"/>
                <w:szCs w:val="30"/>
              </w:rPr>
              <w:t>1</w:t>
            </w:r>
            <w:r w:rsidRPr="00EA44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10" w:type="dxa"/>
            <w:vAlign w:val="bottom"/>
          </w:tcPr>
          <w:p w:rsidR="00EA7F50" w:rsidRPr="00EA4476" w:rsidRDefault="00CF50EF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CE7834" w:rsidRPr="00EA4476">
              <w:rPr>
                <w:rFonts w:ascii="Angsana New" w:hAnsi="Angsana New" w:cs="Angsana New"/>
                <w:sz w:val="30"/>
                <w:szCs w:val="30"/>
              </w:rPr>
              <w:t>4,114</w:t>
            </w:r>
          </w:p>
        </w:tc>
      </w:tr>
      <w:tr w:rsidR="00CE7834" w:rsidRPr="00EA4476" w:rsidTr="0007541B">
        <w:trPr>
          <w:cantSplit/>
        </w:trPr>
        <w:tc>
          <w:tcPr>
            <w:tcW w:w="7515" w:type="dxa"/>
            <w:vAlign w:val="bottom"/>
          </w:tcPr>
          <w:p w:rsidR="00CE7834" w:rsidRPr="00EA4476" w:rsidRDefault="00CE7834" w:rsidP="00EA4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4476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D97C98" w:rsidRPr="00EA4476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A4476">
              <w:rPr>
                <w:rFonts w:ascii="Angsana New" w:hAnsi="Angsana New" w:hint="cs"/>
                <w:sz w:val="30"/>
                <w:szCs w:val="30"/>
                <w:cs/>
              </w:rPr>
              <w:t>ช่าที่ยกเลิกได้</w:t>
            </w:r>
            <w:r w:rsidR="00D961A6" w:rsidRPr="00EA4476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="00D961A6" w:rsidRPr="00EA44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EA4476">
              <w:rPr>
                <w:rFonts w:ascii="Angsana New" w:hAnsi="Angsana New"/>
                <w:sz w:val="30"/>
                <w:szCs w:val="30"/>
              </w:rPr>
              <w:t>1</w:t>
            </w:r>
            <w:r w:rsidR="00D961A6" w:rsidRPr="00EA44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961A6" w:rsidRPr="00EA447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CE7834" w:rsidRPr="00EA4476" w:rsidRDefault="00CE4C26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CE7834" w:rsidRPr="00EA44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EA4476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CE7834" w:rsidRPr="00EA4476" w:rsidTr="0007541B">
        <w:trPr>
          <w:cantSplit/>
        </w:trPr>
        <w:tc>
          <w:tcPr>
            <w:tcW w:w="7515" w:type="dxa"/>
          </w:tcPr>
          <w:p w:rsidR="00CE7834" w:rsidRPr="00EA4476" w:rsidRDefault="00CE7834" w:rsidP="00EA447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D830A6" w:rsidRPr="00EA4476">
              <w:rPr>
                <w:rFonts w:ascii="Angsana New" w:hAnsi="Angsana New"/>
                <w:sz w:val="30"/>
                <w:szCs w:val="30"/>
              </w:rPr>
              <w:t>1</w:t>
            </w:r>
            <w:r w:rsidRPr="00EA44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CE7834" w:rsidRPr="00EA4476" w:rsidRDefault="00D830A6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130F3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E7834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E4C26"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EA4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E7834" w:rsidRPr="00EA4476" w:rsidTr="0007541B">
        <w:trPr>
          <w:cantSplit/>
        </w:trPr>
        <w:tc>
          <w:tcPr>
            <w:tcW w:w="7515" w:type="dxa"/>
          </w:tcPr>
          <w:p w:rsidR="00CE7834" w:rsidRPr="00EA4476" w:rsidRDefault="00CE7834" w:rsidP="00EA4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EA4476">
              <w:rPr>
                <w:rFonts w:ascii="Angsana New" w:hAnsi="Angsana New"/>
                <w:sz w:val="30"/>
                <w:szCs w:val="30"/>
              </w:rPr>
              <w:t>1</w:t>
            </w:r>
            <w:r w:rsidRPr="00EA44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47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EA4476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EA447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10" w:type="dxa"/>
          </w:tcPr>
          <w:p w:rsidR="00CE7834" w:rsidRPr="00EA4476" w:rsidRDefault="00CF50EF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E7834" w:rsidRPr="00EA4476">
              <w:rPr>
                <w:rFonts w:ascii="Angsana New" w:hAnsi="Angsana New" w:cs="Angsana New"/>
                <w:sz w:val="30"/>
                <w:szCs w:val="30"/>
              </w:rPr>
              <w:t>,17</w:t>
            </w:r>
            <w:r w:rsidR="00D830A6"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CE7834" w:rsidRPr="00EA4476" w:rsidTr="0007541B">
        <w:trPr>
          <w:cantSplit/>
        </w:trPr>
        <w:tc>
          <w:tcPr>
            <w:tcW w:w="7515" w:type="dxa"/>
          </w:tcPr>
          <w:p w:rsidR="00CE7834" w:rsidRPr="00EA4476" w:rsidRDefault="00CE7834" w:rsidP="006247CC">
            <w:pPr>
              <w:tabs>
                <w:tab w:val="clear" w:pos="227"/>
                <w:tab w:val="clear" w:pos="454"/>
              </w:tabs>
              <w:spacing w:line="240" w:lineRule="auto"/>
              <w:ind w:left="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710" w:type="dxa"/>
          </w:tcPr>
          <w:p w:rsidR="00CE7834" w:rsidRPr="00EA4476" w:rsidRDefault="00CE7834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50EF"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EA4476">
              <w:rPr>
                <w:rFonts w:ascii="Angsana New" w:hAnsi="Angsana New" w:cs="Angsana New"/>
                <w:sz w:val="30"/>
                <w:szCs w:val="30"/>
              </w:rPr>
              <w:t>,389)</w:t>
            </w:r>
          </w:p>
        </w:tc>
      </w:tr>
      <w:tr w:rsidR="00CE7834" w:rsidRPr="00EA4476" w:rsidTr="0007541B">
        <w:trPr>
          <w:cantSplit/>
        </w:trPr>
        <w:tc>
          <w:tcPr>
            <w:tcW w:w="7515" w:type="dxa"/>
          </w:tcPr>
          <w:p w:rsidR="00A86506" w:rsidRPr="00EA4476" w:rsidRDefault="00CE7834" w:rsidP="00624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15"/>
              <w:rPr>
                <w:rFonts w:ascii="Angsana New" w:hAnsi="Angsana New"/>
                <w:sz w:val="30"/>
                <w:szCs w:val="30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</w:t>
            </w:r>
          </w:p>
          <w:p w:rsidR="00CE7834" w:rsidRPr="00EA4476" w:rsidRDefault="00A86506" w:rsidP="00EA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right="-80" w:hanging="162"/>
              <w:rPr>
                <w:rFonts w:ascii="Angsana New" w:hAnsi="Angsana New"/>
                <w:sz w:val="30"/>
                <w:szCs w:val="30"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>อย่างสมเหตุสมผล</w:t>
            </w:r>
            <w:r w:rsidR="00CE7834" w:rsidRPr="00EA4476">
              <w:rPr>
                <w:rFonts w:ascii="Angsana New" w:hAnsi="Angsana New"/>
                <w:sz w:val="30"/>
                <w:szCs w:val="30"/>
                <w:cs/>
              </w:rPr>
              <w:t>ว่าจะได้ใช้สิทธิ</w:t>
            </w:r>
          </w:p>
        </w:tc>
        <w:tc>
          <w:tcPr>
            <w:tcW w:w="1710" w:type="dxa"/>
          </w:tcPr>
          <w:p w:rsidR="00CE7834" w:rsidRPr="00EA4476" w:rsidRDefault="00CE7834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</w:p>
          <w:p w:rsidR="00CE7834" w:rsidRPr="00EA4476" w:rsidRDefault="00CF50EF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sz w:val="30"/>
                <w:szCs w:val="30"/>
              </w:rPr>
            </w:pPr>
            <w:r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830A6" w:rsidRPr="00EA447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CE7834" w:rsidRPr="00EA4476">
              <w:rPr>
                <w:rFonts w:ascii="Angsana New" w:hAnsi="Angsana New" w:cs="Angsana New"/>
                <w:sz w:val="30"/>
                <w:szCs w:val="30"/>
              </w:rPr>
              <w:t>,913</w:t>
            </w:r>
          </w:p>
        </w:tc>
      </w:tr>
      <w:tr w:rsidR="00CE7834" w:rsidRPr="00EA4476" w:rsidTr="0007541B">
        <w:trPr>
          <w:cantSplit/>
        </w:trPr>
        <w:tc>
          <w:tcPr>
            <w:tcW w:w="7515" w:type="dxa"/>
            <w:vAlign w:val="bottom"/>
          </w:tcPr>
          <w:p w:rsidR="00CE7834" w:rsidRPr="00EA4476" w:rsidRDefault="00CE7834" w:rsidP="006247CC">
            <w:pPr>
              <w:spacing w:line="240" w:lineRule="auto"/>
              <w:ind w:left="175" w:hanging="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4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D830A6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A44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44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50EF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EA44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834" w:rsidRPr="00EA4476" w:rsidRDefault="00D830A6" w:rsidP="00EA447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F50EF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</w:t>
            </w:r>
            <w:r w:rsidR="00CE7834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CE4C26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1855F0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D130F3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CE7834" w:rsidRPr="00EA4476" w:rsidTr="0007541B">
        <w:trPr>
          <w:cantSplit/>
        </w:trPr>
        <w:tc>
          <w:tcPr>
            <w:tcW w:w="7515" w:type="dxa"/>
            <w:vAlign w:val="bottom"/>
          </w:tcPr>
          <w:p w:rsidR="00CE7834" w:rsidRPr="00EA4476" w:rsidRDefault="00CE7834" w:rsidP="006247CC">
            <w:pPr>
              <w:tabs>
                <w:tab w:val="clear" w:pos="454"/>
                <w:tab w:val="clear" w:pos="907"/>
              </w:tabs>
              <w:spacing w:line="240" w:lineRule="auto"/>
              <w:ind w:firstLine="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4476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A44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44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EA44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E7834" w:rsidRPr="00EA4476" w:rsidRDefault="00215BDC" w:rsidP="003401E7">
            <w:pPr>
              <w:pStyle w:val="acctfourfigures"/>
              <w:tabs>
                <w:tab w:val="clear" w:pos="765"/>
                <w:tab w:val="decimal" w:pos="554"/>
                <w:tab w:val="left" w:pos="1363"/>
                <w:tab w:val="left" w:pos="1454"/>
                <w:tab w:val="decimal" w:pos="1642"/>
              </w:tabs>
              <w:spacing w:line="240" w:lineRule="auto"/>
              <w:ind w:right="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               </w:t>
            </w:r>
            <w:r w:rsidR="00CE7834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9.</w:t>
            </w:r>
            <w:r w:rsidR="00CF50EF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130F3" w:rsidRPr="00EA44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:rsidR="00BC726F" w:rsidRPr="00EA4476" w:rsidRDefault="00BC726F" w:rsidP="00EA4476">
      <w:pPr>
        <w:tabs>
          <w:tab w:val="clear" w:pos="454"/>
          <w:tab w:val="clear" w:pos="907"/>
          <w:tab w:val="left" w:pos="900"/>
        </w:tabs>
        <w:spacing w:line="240" w:lineRule="auto"/>
        <w:ind w:left="630" w:right="-205"/>
        <w:jc w:val="thaiDistribute"/>
        <w:rPr>
          <w:rFonts w:ascii="Angsana New" w:hAnsi="Angsana New"/>
          <w:sz w:val="30"/>
          <w:szCs w:val="30"/>
        </w:rPr>
      </w:pPr>
    </w:p>
    <w:p w:rsidR="00434B57" w:rsidRPr="00EA4476" w:rsidRDefault="00434B57" w:rsidP="00F10715">
      <w:p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</w:t>
      </w:r>
      <w:r w:rsidR="00DB0B8B" w:rsidRPr="00EA4476">
        <w:rPr>
          <w:rFonts w:ascii="Angsana New" w:hAnsi="Angsana New" w:hint="cs"/>
          <w:sz w:val="30"/>
          <w:szCs w:val="30"/>
          <w:cs/>
        </w:rPr>
        <w:t>งสินทรัพย์</w:t>
      </w:r>
      <w:r w:rsidR="00CA556A" w:rsidRPr="00EA4476">
        <w:rPr>
          <w:rFonts w:ascii="Angsana New" w:hAnsi="Angsana New" w:hint="cs"/>
          <w:sz w:val="30"/>
          <w:szCs w:val="30"/>
          <w:cs/>
        </w:rPr>
        <w:t>และหนี้สิน</w:t>
      </w:r>
      <w:r w:rsidR="00DB0B8B" w:rsidRPr="00EA4476">
        <w:rPr>
          <w:rFonts w:ascii="Angsana New" w:hAnsi="Angsana New" w:hint="cs"/>
          <w:sz w:val="30"/>
          <w:szCs w:val="30"/>
          <w:cs/>
        </w:rPr>
        <w:t>ที่ไม่</w:t>
      </w:r>
      <w:r w:rsidR="00CA556A" w:rsidRPr="00EA4476">
        <w:rPr>
          <w:rFonts w:ascii="Angsana New" w:hAnsi="Angsana New" w:hint="cs"/>
          <w:sz w:val="30"/>
          <w:szCs w:val="30"/>
          <w:cs/>
        </w:rPr>
        <w:t>ได้ปันส่วน</w:t>
      </w:r>
    </w:p>
    <w:p w:rsidR="00D723E0" w:rsidRPr="00EA4476" w:rsidRDefault="00D723E0" w:rsidP="00B83C32">
      <w:pPr>
        <w:tabs>
          <w:tab w:val="clear" w:pos="454"/>
          <w:tab w:val="clear" w:pos="907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sz w:val="30"/>
          <w:szCs w:val="30"/>
        </w:rPr>
      </w:pPr>
    </w:p>
    <w:p w:rsidR="00280552" w:rsidRPr="00EA4476" w:rsidRDefault="00280552" w:rsidP="00B83C32">
      <w:pPr>
        <w:pStyle w:val="Heading5"/>
        <w:numPr>
          <w:ilvl w:val="0"/>
          <w:numId w:val="16"/>
        </w:num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การซื้อบริษัทย่อย</w:t>
      </w:r>
    </w:p>
    <w:p w:rsidR="00280552" w:rsidRPr="00EA4476" w:rsidRDefault="00280552" w:rsidP="00B83C32">
      <w:pPr>
        <w:tabs>
          <w:tab w:val="left" w:pos="63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280552" w:rsidRPr="00EA4476" w:rsidRDefault="00280552" w:rsidP="00B83C32">
      <w:pPr>
        <w:pStyle w:val="BodyText2"/>
        <w:ind w:left="540" w:right="-25"/>
        <w:jc w:val="thaiDistribute"/>
        <w:rPr>
          <w:rFonts w:ascii="Angsana New" w:hAnsi="Angsana New" w:cs="Angsana New"/>
          <w:b/>
          <w:bCs/>
          <w:color w:val="0000FF"/>
          <w:cs/>
        </w:rPr>
      </w:pPr>
      <w:r w:rsidRPr="00EA4476">
        <w:rPr>
          <w:rFonts w:ascii="Angsana New" w:hAnsi="Angsana New" w:cs="Angsana New"/>
          <w:cs/>
        </w:rPr>
        <w:t xml:space="preserve">เมื่อวันที่ </w:t>
      </w:r>
      <w:r w:rsidR="00CF50EF" w:rsidRPr="00EA4476">
        <w:rPr>
          <w:rFonts w:ascii="Angsana New" w:hAnsi="Angsana New" w:cs="Angsana New"/>
          <w:lang w:val="en-US"/>
        </w:rPr>
        <w:t>6</w:t>
      </w:r>
      <w:r w:rsidR="00D50C00" w:rsidRPr="00EA4476">
        <w:rPr>
          <w:rFonts w:ascii="Angsana New" w:hAnsi="Angsana New" w:cs="Angsana New" w:hint="cs"/>
          <w:cs/>
          <w:lang w:val="en-US"/>
        </w:rPr>
        <w:t xml:space="preserve"> กุมภาพันธ์</w:t>
      </w:r>
      <w:r w:rsidR="00D130F3" w:rsidRPr="00EA4476">
        <w:rPr>
          <w:rFonts w:ascii="Angsana New" w:hAnsi="Angsana New" w:cs="Angsana New" w:hint="cs"/>
          <w:cs/>
        </w:rPr>
        <w:t xml:space="preserve"> </w:t>
      </w:r>
      <w:r w:rsidR="00CF50EF" w:rsidRPr="00EA4476">
        <w:rPr>
          <w:rFonts w:ascii="Angsana New" w:hAnsi="Angsana New" w:cs="Angsana New"/>
          <w:lang w:val="en-US"/>
        </w:rPr>
        <w:t>2</w:t>
      </w:r>
      <w:r w:rsidR="00D130F3" w:rsidRPr="00EA4476">
        <w:rPr>
          <w:rFonts w:ascii="Angsana New" w:hAnsi="Angsana New" w:cs="Angsana New"/>
          <w:cs/>
          <w:lang w:val="en-US"/>
        </w:rPr>
        <w:t>5</w:t>
      </w:r>
      <w:r w:rsidR="00CF50EF" w:rsidRPr="00EA4476">
        <w:rPr>
          <w:rFonts w:ascii="Angsana New" w:hAnsi="Angsana New" w:cs="Angsana New"/>
          <w:lang w:val="en-US"/>
        </w:rPr>
        <w:t>6</w:t>
      </w:r>
      <w:r w:rsidR="001855F0" w:rsidRPr="00EA4476">
        <w:rPr>
          <w:rFonts w:ascii="Angsana New" w:hAnsi="Angsana New" w:cs="Angsana New"/>
          <w:lang w:val="en-US"/>
        </w:rPr>
        <w:t>3</w:t>
      </w:r>
      <w:r w:rsidR="00D130F3" w:rsidRPr="00EA4476">
        <w:rPr>
          <w:rFonts w:ascii="Angsana New" w:hAnsi="Angsana New" w:cs="Angsana New" w:hint="cs"/>
          <w:cs/>
          <w:lang w:val="en-US"/>
        </w:rPr>
        <w:t xml:space="preserve"> </w:t>
      </w:r>
      <w:r w:rsidRPr="00EA4476">
        <w:rPr>
          <w:rFonts w:ascii="Angsana New" w:hAnsi="Angsana New" w:cs="Angsana New"/>
          <w:cs/>
        </w:rPr>
        <w:t>กลุ่มบริษัท</w:t>
      </w:r>
      <w:r w:rsidRPr="00EA4476">
        <w:rPr>
          <w:rFonts w:cs="Angsana New"/>
          <w:cs/>
        </w:rPr>
        <w:t>ได้มาซึ่งอำนาจ</w:t>
      </w:r>
      <w:r w:rsidRPr="00EA4476">
        <w:rPr>
          <w:rFonts w:ascii="Angsana New" w:hAnsi="Angsana New" w:cs="Angsana New"/>
          <w:cs/>
        </w:rPr>
        <w:t xml:space="preserve">ควบคุมในบริษัท </w:t>
      </w:r>
      <w:r w:rsidRPr="00EA4476">
        <w:rPr>
          <w:rFonts w:ascii="Angsana New" w:hAnsi="Angsana New" w:cs="Angsana New"/>
          <w:lang w:val="en-US"/>
        </w:rPr>
        <w:t xml:space="preserve">PT </w:t>
      </w:r>
      <w:proofErr w:type="spellStart"/>
      <w:r w:rsidRPr="00EA4476">
        <w:rPr>
          <w:rFonts w:ascii="Angsana New" w:hAnsi="Angsana New" w:cs="Angsana New"/>
          <w:lang w:val="en-US"/>
        </w:rPr>
        <w:t>Futamed</w:t>
      </w:r>
      <w:proofErr w:type="spellEnd"/>
      <w:r w:rsidRPr="00EA4476">
        <w:rPr>
          <w:rFonts w:ascii="Angsana New" w:hAnsi="Angsana New" w:cs="Angsana New"/>
          <w:lang w:val="en-US"/>
        </w:rPr>
        <w:t xml:space="preserve"> Pharmaceutical</w:t>
      </w:r>
      <w:r w:rsidR="000424B8" w:rsidRPr="00EA4476">
        <w:rPr>
          <w:rFonts w:ascii="Angsana New" w:hAnsi="Angsana New" w:cs="Angsana New"/>
          <w:lang w:val="en-US"/>
        </w:rPr>
        <w:t>s</w:t>
      </w:r>
      <w:r w:rsidRPr="00EA4476">
        <w:rPr>
          <w:rFonts w:ascii="Angsana New" w:hAnsi="Angsana New" w:cs="Angsana New"/>
          <w:cs/>
        </w:rPr>
        <w:t xml:space="preserve"> </w:t>
      </w:r>
      <w:r w:rsidR="00B2777B" w:rsidRPr="00EA4476">
        <w:rPr>
          <w:rFonts w:ascii="Angsana New" w:hAnsi="Angsana New" w:cs="Angsana New" w:hint="cs"/>
          <w:cs/>
          <w:lang w:val="en-US"/>
        </w:rPr>
        <w:t xml:space="preserve">ซึ่งเป็นผู้ผลิตและจำหน่ายผลิตภัณฑ์ยาและอาหารเสริมในประเทศอินโดนีเซีย </w:t>
      </w:r>
      <w:r w:rsidRPr="00EA4476">
        <w:rPr>
          <w:rFonts w:ascii="Angsana New" w:hAnsi="Angsana New" w:cs="Angsana New"/>
          <w:cs/>
        </w:rPr>
        <w:t>โดยการซื้อหุ้นทุนและสิทธิออกเสียงในบริษั</w:t>
      </w:r>
      <w:r w:rsidRPr="00EA4476">
        <w:rPr>
          <w:rFonts w:cs="Angsana New"/>
          <w:cs/>
        </w:rPr>
        <w:t xml:space="preserve">ทร้อยละ </w:t>
      </w:r>
      <w:r w:rsidR="009A20BB" w:rsidRPr="00EA4476">
        <w:rPr>
          <w:rFonts w:ascii="Angsana New" w:hAnsi="Angsana New" w:cs="Angsana New"/>
          <w:lang w:val="en-US"/>
        </w:rPr>
        <w:t>84</w:t>
      </w:r>
      <w:r w:rsidR="00940647" w:rsidRPr="00EA4476">
        <w:rPr>
          <w:rFonts w:ascii="Angsana New" w:hAnsi="Angsana New" w:cs="Angsana New" w:hint="cs"/>
          <w:cs/>
        </w:rPr>
        <w:t>.</w:t>
      </w:r>
      <w:r w:rsidR="00CF50EF" w:rsidRPr="00EA4476">
        <w:rPr>
          <w:rFonts w:ascii="Angsana New" w:hAnsi="Angsana New" w:cs="Angsana New"/>
          <w:lang w:val="en-US"/>
        </w:rPr>
        <w:t>62</w:t>
      </w:r>
      <w:r w:rsidRPr="00EA4476">
        <w:rPr>
          <w:rFonts w:ascii="Angsana New" w:hAnsi="Angsana New" w:cs="Angsana New"/>
          <w:cs/>
        </w:rPr>
        <w:t xml:space="preserve"> สิ่งตอบแทนที่จ่าย</w:t>
      </w:r>
      <w:r w:rsidRPr="00EA4476">
        <w:rPr>
          <w:rFonts w:cs="Angsana New"/>
          <w:cs/>
        </w:rPr>
        <w:t xml:space="preserve">ประกอบด้วยเงินสดจำนวน </w:t>
      </w:r>
      <w:r w:rsidR="00AE22AE" w:rsidRPr="00EA4476">
        <w:rPr>
          <w:rFonts w:ascii="Angsana New" w:hAnsi="Angsana New"/>
          <w:lang w:val="en-US"/>
        </w:rPr>
        <w:t>41</w:t>
      </w:r>
      <w:r w:rsidR="00877598" w:rsidRPr="00EA4476">
        <w:rPr>
          <w:rFonts w:ascii="Angsana New" w:hAnsi="Angsana New"/>
          <w:lang w:val="en-US"/>
        </w:rPr>
        <w:t>7</w:t>
      </w:r>
      <w:r w:rsidR="00D34460" w:rsidRPr="00EA4476">
        <w:rPr>
          <w:rFonts w:ascii="Angsana New" w:hAnsi="Angsana New" w:cs="Angsana New" w:hint="cs"/>
          <w:cs/>
        </w:rPr>
        <w:t xml:space="preserve"> </w:t>
      </w:r>
      <w:r w:rsidRPr="00EA4476">
        <w:rPr>
          <w:rFonts w:cs="Angsana New"/>
          <w:cs/>
        </w:rPr>
        <w:t>ล้านบาท</w:t>
      </w:r>
      <w:r w:rsidR="00D50C00" w:rsidRPr="00EA4476">
        <w:rPr>
          <w:rFonts w:cs="Angsana New" w:hint="cs"/>
          <w:cs/>
        </w:rPr>
        <w:t xml:space="preserve"> </w:t>
      </w:r>
      <w:r w:rsidRPr="00EA4476">
        <w:rPr>
          <w:rFonts w:cs="Angsana New"/>
          <w:cs/>
        </w:rPr>
        <w:t>ทั้งนี้</w:t>
      </w:r>
      <w:r w:rsidRPr="00EA4476">
        <w:rPr>
          <w:rFonts w:ascii="Angsana New" w:hAnsi="Angsana New" w:cs="Angsana New"/>
          <w:cs/>
        </w:rPr>
        <w:t xml:space="preserve"> กลุ่มบริษัทมีต้นทุนที่เกี่ยวข้องกับการซื้อจำนวน</w:t>
      </w:r>
      <w:r w:rsidRPr="00EA4476">
        <w:rPr>
          <w:rFonts w:ascii="Angsana New" w:hAnsi="Angsana New" w:cs="Angsana New" w:hint="cs"/>
          <w:cs/>
        </w:rPr>
        <w:t xml:space="preserve"> </w:t>
      </w:r>
      <w:r w:rsidR="00AE22AE" w:rsidRPr="00EA4476">
        <w:rPr>
          <w:rFonts w:ascii="Angsana New" w:hAnsi="Angsana New" w:cs="Angsana New"/>
          <w:lang w:val="en-US"/>
        </w:rPr>
        <w:t xml:space="preserve">11.7 </w:t>
      </w:r>
      <w:r w:rsidRPr="00EA4476">
        <w:rPr>
          <w:rFonts w:ascii="Angsana New" w:hAnsi="Angsana New" w:cs="Angsana New"/>
          <w:cs/>
        </w:rPr>
        <w:t xml:space="preserve">ล้านบาทซึ่งรวมอยู่ในค่าใช้จ่ายในการบริหาร </w:t>
      </w:r>
    </w:p>
    <w:p w:rsidR="00280552" w:rsidRPr="00EA4476" w:rsidRDefault="00280552" w:rsidP="00B83C32">
      <w:pPr>
        <w:pStyle w:val="BodyText2"/>
        <w:ind w:left="540"/>
        <w:jc w:val="thaiDistribute"/>
        <w:rPr>
          <w:rFonts w:ascii="Angsana New" w:hAnsi="Angsana New" w:cs="Angsana New"/>
          <w:color w:val="000000"/>
          <w:cs/>
        </w:rPr>
      </w:pPr>
    </w:p>
    <w:p w:rsidR="00280552" w:rsidRPr="00EA4476" w:rsidRDefault="00280552" w:rsidP="007F4BE8">
      <w:pPr>
        <w:pStyle w:val="BodyText2"/>
        <w:ind w:left="540" w:right="-25"/>
        <w:jc w:val="thaiDistribute"/>
        <w:rPr>
          <w:rFonts w:ascii="Angsana New" w:hAnsi="Angsana New" w:cs="Angsana New"/>
          <w:b/>
          <w:bCs/>
          <w:color w:val="0000FF"/>
          <w:cs/>
        </w:rPr>
      </w:pPr>
      <w:r w:rsidRPr="00EA4476">
        <w:rPr>
          <w:rFonts w:ascii="Angsana New" w:hAnsi="Angsana New" w:cs="Angsana New"/>
          <w:cs/>
        </w:rPr>
        <w:t xml:space="preserve">การมีอำนาจควบคุมใน </w:t>
      </w:r>
      <w:r w:rsidR="00B2777B" w:rsidRPr="00EA4476">
        <w:rPr>
          <w:rFonts w:ascii="Angsana New" w:hAnsi="Angsana New" w:cs="Angsana New"/>
          <w:lang w:val="en-US"/>
        </w:rPr>
        <w:t xml:space="preserve">PT </w:t>
      </w:r>
      <w:proofErr w:type="spellStart"/>
      <w:r w:rsidR="00B2777B" w:rsidRPr="00EA4476">
        <w:rPr>
          <w:rFonts w:ascii="Angsana New" w:hAnsi="Angsana New" w:cs="Angsana New"/>
          <w:lang w:val="en-US"/>
        </w:rPr>
        <w:t>Futamed</w:t>
      </w:r>
      <w:proofErr w:type="spellEnd"/>
      <w:r w:rsidR="00B2777B" w:rsidRPr="00EA4476">
        <w:rPr>
          <w:rFonts w:ascii="Angsana New" w:hAnsi="Angsana New" w:cs="Angsana New"/>
          <w:lang w:val="en-US"/>
        </w:rPr>
        <w:t xml:space="preserve"> Pharmaceutical</w:t>
      </w:r>
      <w:r w:rsidR="00053177" w:rsidRPr="00EA4476">
        <w:rPr>
          <w:rFonts w:ascii="Angsana New" w:hAnsi="Angsana New" w:cs="Angsana New"/>
          <w:lang w:val="en-US"/>
        </w:rPr>
        <w:t>s</w:t>
      </w:r>
      <w:r w:rsidRPr="00EA4476">
        <w:rPr>
          <w:rFonts w:ascii="Angsana New" w:hAnsi="Angsana New" w:cs="Angsana New"/>
          <w:cs/>
        </w:rPr>
        <w:t xml:space="preserve"> จะ</w:t>
      </w:r>
      <w:r w:rsidR="000424B8" w:rsidRPr="00EA4476">
        <w:rPr>
          <w:rFonts w:ascii="Angsana New" w:hAnsi="Angsana New" w:cs="Angsana New" w:hint="cs"/>
          <w:cs/>
        </w:rPr>
        <w:t>สนับสนุน</w:t>
      </w:r>
      <w:r w:rsidR="00D50C00" w:rsidRPr="00EA4476">
        <w:rPr>
          <w:rFonts w:ascii="Angsana New" w:hAnsi="Angsana New" w:cs="Angsana New" w:hint="cs"/>
          <w:cs/>
        </w:rPr>
        <w:t>ธุรกิจผลิตภัณฑ์ใต้เครื่องหมายการค้าในประเทศอินโดนีเซีย</w:t>
      </w:r>
      <w:r w:rsidR="000424B8" w:rsidRPr="00EA4476">
        <w:rPr>
          <w:rFonts w:ascii="Angsana New" w:hAnsi="Angsana New" w:cs="Angsana New" w:hint="cs"/>
          <w:cs/>
        </w:rPr>
        <w:t>ของกลุ่มบริษัท</w:t>
      </w:r>
      <w:r w:rsidRPr="00EA4476">
        <w:rPr>
          <w:rFonts w:ascii="Angsana New" w:hAnsi="Angsana New" w:cs="Angsana New"/>
          <w:cs/>
        </w:rPr>
        <w:t xml:space="preserve"> </w:t>
      </w:r>
    </w:p>
    <w:p w:rsidR="00280552" w:rsidRPr="00EA4476" w:rsidRDefault="00280552" w:rsidP="00B8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280552" w:rsidRDefault="006215F6" w:rsidP="00B8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A4476">
        <w:rPr>
          <w:rFonts w:ascii="Angsana New" w:hAnsi="Angsana New"/>
          <w:sz w:val="30"/>
          <w:szCs w:val="30"/>
          <w:cs/>
          <w:lang w:val="th-TH"/>
        </w:rPr>
        <w:t xml:space="preserve">ในระหว่างงวดนับตั้งแต่วันที่ซื้อกิจการจนถึงวันที่ </w:t>
      </w:r>
      <w:r w:rsidR="00A86506" w:rsidRPr="00EA4476">
        <w:rPr>
          <w:rFonts w:ascii="Angsana New" w:hAnsi="Angsana New"/>
          <w:sz w:val="30"/>
          <w:szCs w:val="30"/>
        </w:rPr>
        <w:t>30</w:t>
      </w:r>
      <w:r w:rsidR="00811615" w:rsidRPr="00EA447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723E0" w:rsidRPr="00EA4476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="00CF50EF" w:rsidRPr="00EA4476">
        <w:rPr>
          <w:rFonts w:ascii="Angsana New" w:hAnsi="Angsana New"/>
          <w:sz w:val="30"/>
          <w:szCs w:val="30"/>
        </w:rPr>
        <w:t>2</w:t>
      </w:r>
      <w:r w:rsidRPr="00EA4476">
        <w:rPr>
          <w:rFonts w:ascii="Angsana New" w:hAnsi="Angsana New"/>
          <w:sz w:val="30"/>
          <w:szCs w:val="30"/>
          <w:cs/>
          <w:lang w:val="th-TH"/>
        </w:rPr>
        <w:t>5</w:t>
      </w:r>
      <w:r w:rsidR="00CF50EF" w:rsidRPr="00EA4476">
        <w:rPr>
          <w:rFonts w:ascii="Angsana New" w:hAnsi="Angsana New"/>
          <w:sz w:val="30"/>
          <w:szCs w:val="30"/>
        </w:rPr>
        <w:t>6</w:t>
      </w:r>
      <w:r w:rsidRPr="00EA4476">
        <w:rPr>
          <w:rFonts w:ascii="Angsana New" w:hAnsi="Angsana New"/>
          <w:sz w:val="30"/>
          <w:szCs w:val="30"/>
          <w:cs/>
          <w:lang w:val="th-TH"/>
        </w:rPr>
        <w:t>3 PT Futamed Pharmaceuticals มีรายได้เป็น</w:t>
      </w:r>
      <w:r w:rsidRPr="006215F6">
        <w:rPr>
          <w:rFonts w:ascii="Angsana New" w:hAnsi="Angsana New"/>
          <w:sz w:val="30"/>
          <w:szCs w:val="30"/>
          <w:cs/>
          <w:lang w:val="th-TH"/>
        </w:rPr>
        <w:t>จำนวนเงิน</w:t>
      </w:r>
      <w:r w:rsidR="005C3ADC">
        <w:rPr>
          <w:rFonts w:ascii="Angsana New" w:hAnsi="Angsana New"/>
          <w:sz w:val="30"/>
          <w:szCs w:val="30"/>
          <w:lang w:val="en-GB"/>
        </w:rPr>
        <w:t xml:space="preserve"> 55.1</w:t>
      </w:r>
      <w:r w:rsidR="00D723E0">
        <w:rPr>
          <w:rFonts w:ascii="Angsana New" w:hAnsi="Angsana New"/>
          <w:sz w:val="30"/>
          <w:szCs w:val="30"/>
        </w:rPr>
        <w:t xml:space="preserve"> </w:t>
      </w:r>
      <w:r w:rsidRPr="006215F6">
        <w:rPr>
          <w:rFonts w:ascii="Angsana New" w:hAnsi="Angsana New"/>
          <w:sz w:val="30"/>
          <w:szCs w:val="30"/>
          <w:cs/>
          <w:lang w:val="th-TH"/>
        </w:rPr>
        <w:t>ล้านบาท และ</w:t>
      </w:r>
      <w:r w:rsidR="005254B0">
        <w:rPr>
          <w:rFonts w:ascii="Angsana New" w:hAnsi="Angsana New" w:hint="cs"/>
          <w:sz w:val="30"/>
          <w:szCs w:val="30"/>
          <w:cs/>
          <w:lang w:val="th-TH"/>
        </w:rPr>
        <w:t>ขาดทุน</w:t>
      </w:r>
      <w:r w:rsidR="005C3ADC">
        <w:rPr>
          <w:rFonts w:ascii="Angsana New" w:hAnsi="Angsana New"/>
          <w:sz w:val="30"/>
          <w:szCs w:val="30"/>
          <w:cs/>
          <w:lang w:val="th-TH"/>
        </w:rPr>
        <w:t>จำนวนเงิน</w:t>
      </w:r>
      <w:r w:rsidR="005C3ADC">
        <w:rPr>
          <w:rFonts w:ascii="Angsana New" w:hAnsi="Angsana New"/>
          <w:sz w:val="30"/>
          <w:szCs w:val="30"/>
          <w:lang w:val="en-GB"/>
        </w:rPr>
        <w:t xml:space="preserve"> 15.5 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6E441D">
        <w:rPr>
          <w:rFonts w:ascii="Angsana New" w:hAnsi="Angsana New"/>
          <w:sz w:val="30"/>
          <w:szCs w:val="30"/>
        </w:rPr>
        <w:t>1</w:t>
      </w:r>
      <w:r w:rsidRPr="006E441D">
        <w:rPr>
          <w:rFonts w:ascii="Angsana New" w:hAnsi="Angsana New"/>
          <w:sz w:val="30"/>
          <w:szCs w:val="30"/>
          <w:cs/>
        </w:rPr>
        <w:t xml:space="preserve"> 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มกราคม </w:t>
      </w:r>
      <w:r w:rsidR="006E441D" w:rsidRPr="006E441D">
        <w:rPr>
          <w:rFonts w:ascii="Angsana New" w:hAnsi="Angsana New"/>
          <w:sz w:val="30"/>
          <w:szCs w:val="30"/>
        </w:rPr>
        <w:t>2</w:t>
      </w:r>
      <w:r w:rsidR="006E441D" w:rsidRPr="006E441D">
        <w:rPr>
          <w:rFonts w:ascii="Angsana New" w:hAnsi="Angsana New"/>
          <w:sz w:val="30"/>
          <w:szCs w:val="30"/>
          <w:cs/>
        </w:rPr>
        <w:t>5</w:t>
      </w:r>
      <w:r w:rsidR="006E441D" w:rsidRPr="006E441D">
        <w:rPr>
          <w:rFonts w:ascii="Angsana New" w:hAnsi="Angsana New"/>
          <w:sz w:val="30"/>
          <w:szCs w:val="30"/>
        </w:rPr>
        <w:t>63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จะมีรายได้รวมเพิ่มขึ้นจำนวนเงิน</w:t>
      </w:r>
      <w:r w:rsidR="005C3AD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C3ADC">
        <w:rPr>
          <w:rFonts w:ascii="Angsana New" w:hAnsi="Angsana New"/>
          <w:sz w:val="30"/>
          <w:szCs w:val="30"/>
          <w:lang w:val="en-GB"/>
        </w:rPr>
        <w:t xml:space="preserve"> 6.1 </w:t>
      </w:r>
      <w:r w:rsidRPr="006215F6">
        <w:rPr>
          <w:rFonts w:ascii="Angsana New" w:hAnsi="Angsana New"/>
          <w:sz w:val="30"/>
          <w:szCs w:val="30"/>
          <w:cs/>
          <w:lang w:val="th-TH"/>
        </w:rPr>
        <w:t>ล้านบาท และ</w:t>
      </w:r>
      <w:r w:rsidR="00A26DCB">
        <w:rPr>
          <w:rFonts w:ascii="Angsana New" w:hAnsi="Angsana New" w:hint="cs"/>
          <w:sz w:val="30"/>
          <w:szCs w:val="30"/>
          <w:cs/>
          <w:lang w:val="th-TH"/>
        </w:rPr>
        <w:t>กำไร</w:t>
      </w:r>
      <w:r w:rsidRPr="006215F6">
        <w:rPr>
          <w:rFonts w:ascii="Angsana New" w:hAnsi="Angsana New"/>
          <w:sz w:val="30"/>
          <w:szCs w:val="30"/>
          <w:cs/>
          <w:lang w:val="th-TH"/>
        </w:rPr>
        <w:t>รวมสำหรับงวด</w:t>
      </w:r>
      <w:r w:rsidR="00D723E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736767">
        <w:rPr>
          <w:rFonts w:ascii="Angsana New" w:hAnsi="Angsana New"/>
          <w:sz w:val="30"/>
          <w:szCs w:val="30"/>
        </w:rPr>
        <w:t>30</w:t>
      </w:r>
      <w:r w:rsidR="006E441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723E0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="006E441D" w:rsidRPr="006E441D">
        <w:rPr>
          <w:rFonts w:ascii="Angsana New" w:hAnsi="Angsana New"/>
          <w:sz w:val="30"/>
          <w:szCs w:val="30"/>
        </w:rPr>
        <w:t>2</w:t>
      </w:r>
      <w:r w:rsidR="006E441D" w:rsidRPr="006E441D">
        <w:rPr>
          <w:rFonts w:ascii="Angsana New" w:hAnsi="Angsana New"/>
          <w:sz w:val="30"/>
          <w:szCs w:val="30"/>
          <w:cs/>
        </w:rPr>
        <w:t>5</w:t>
      </w:r>
      <w:r w:rsidR="006E441D" w:rsidRPr="006E441D">
        <w:rPr>
          <w:rFonts w:ascii="Angsana New" w:hAnsi="Angsana New"/>
          <w:sz w:val="30"/>
          <w:szCs w:val="30"/>
        </w:rPr>
        <w:t>63</w:t>
      </w:r>
      <w:r w:rsidR="006E441D">
        <w:rPr>
          <w:rFonts w:ascii="Angsana New" w:hAnsi="Angsana New"/>
          <w:sz w:val="30"/>
          <w:szCs w:val="30"/>
        </w:rPr>
        <w:t xml:space="preserve"> </w:t>
      </w:r>
      <w:r w:rsidR="00A26DCB">
        <w:rPr>
          <w:rFonts w:ascii="Angsana New" w:hAnsi="Angsana New" w:hint="cs"/>
          <w:sz w:val="30"/>
          <w:szCs w:val="30"/>
          <w:cs/>
          <w:lang w:val="th-TH"/>
        </w:rPr>
        <w:t>ลดลง</w:t>
      </w:r>
      <w:r w:rsidRPr="006215F6">
        <w:rPr>
          <w:rFonts w:ascii="Angsana New" w:hAnsi="Angsana New"/>
          <w:sz w:val="30"/>
          <w:szCs w:val="30"/>
          <w:cs/>
          <w:lang w:val="th-TH"/>
        </w:rPr>
        <w:t>จำนวนเงิน</w:t>
      </w:r>
      <w:r w:rsidR="002841E5">
        <w:rPr>
          <w:rFonts w:ascii="Angsana New" w:hAnsi="Angsana New" w:hint="cs"/>
          <w:sz w:val="30"/>
          <w:szCs w:val="30"/>
          <w:cs/>
          <w:lang w:val="th-TH"/>
        </w:rPr>
        <w:t xml:space="preserve">                                                            </w:t>
      </w:r>
      <w:r w:rsidR="005C3ADC">
        <w:rPr>
          <w:rFonts w:ascii="Angsana New" w:hAnsi="Angsana New"/>
          <w:sz w:val="30"/>
          <w:szCs w:val="30"/>
          <w:lang w:val="en-GB"/>
        </w:rPr>
        <w:t xml:space="preserve">5.2 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A86506">
        <w:rPr>
          <w:rFonts w:ascii="Angsana New" w:hAnsi="Angsana New"/>
          <w:sz w:val="30"/>
          <w:szCs w:val="30"/>
        </w:rPr>
        <w:t>1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Pr="006215F6">
        <w:rPr>
          <w:rFonts w:ascii="Angsana New" w:hAnsi="Angsana New"/>
          <w:sz w:val="30"/>
          <w:szCs w:val="30"/>
          <w:cs/>
          <w:lang w:val="th-TH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Pr="006215F6">
        <w:rPr>
          <w:rFonts w:ascii="Angsana New" w:hAnsi="Angsana New"/>
          <w:sz w:val="30"/>
          <w:szCs w:val="30"/>
          <w:cs/>
          <w:lang w:val="th-TH"/>
        </w:rPr>
        <w:t>3</w:t>
      </w:r>
    </w:p>
    <w:p w:rsidR="00D723E0" w:rsidRDefault="00D723E0" w:rsidP="00B8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E2FAF" w:rsidRDefault="001E2FAF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620"/>
      </w:tblGrid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firstLine="90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:rsidR="00D723E0" w:rsidRPr="00E72FF2" w:rsidRDefault="00D723E0" w:rsidP="00CD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723E0" w:rsidRPr="00E72FF2" w:rsidRDefault="00D723E0" w:rsidP="00CD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23E0" w:rsidRPr="00F0170F" w:rsidTr="00665CB3">
        <w:trPr>
          <w:trHeight w:val="80"/>
        </w:trPr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34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ผู้ขายสินค้าและผู้จัดจำหน่าย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45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9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33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คืนสินค้า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23E0" w:rsidRPr="00F0170F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.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tabs>
                <w:tab w:val="decimal" w:pos="510"/>
              </w:tabs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tabs>
                <w:tab w:val="decimal" w:pos="510"/>
              </w:tabs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620" w:type="dxa"/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34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723E0" w:rsidRPr="00E72FF2" w:rsidTr="00665CB3">
        <w:tc>
          <w:tcPr>
            <w:tcW w:w="7560" w:type="dxa"/>
          </w:tcPr>
          <w:p w:rsidR="00D723E0" w:rsidRPr="00E72FF2" w:rsidRDefault="00D723E0" w:rsidP="003B2C2E">
            <w:pPr>
              <w:tabs>
                <w:tab w:val="decimal" w:pos="510"/>
              </w:tabs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723E0" w:rsidRPr="00E72FF2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,9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23E0" w:rsidRPr="00E72FF2" w:rsidTr="00665CB3">
        <w:tc>
          <w:tcPr>
            <w:tcW w:w="7560" w:type="dxa"/>
          </w:tcPr>
          <w:p w:rsidR="00D723E0" w:rsidRPr="00703FA3" w:rsidRDefault="00D723E0" w:rsidP="003B2C2E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703FA3">
              <w:rPr>
                <w:rFonts w:ascii="Angsana New" w:hAnsi="Angsana New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D723E0" w:rsidRPr="00703FA3" w:rsidRDefault="00D723E0" w:rsidP="003B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703FA3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55</w:t>
            </w:r>
            <w:r w:rsidRPr="00703F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280552" w:rsidRPr="00E72FF2" w:rsidRDefault="00280552" w:rsidP="0028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F56BA" w:rsidRDefault="00A456C9" w:rsidP="00A456C9">
      <w:pPr>
        <w:pStyle w:val="BodyText2"/>
        <w:tabs>
          <w:tab w:val="clear" w:pos="540"/>
        </w:tabs>
        <w:ind w:left="540" w:right="-25"/>
        <w:jc w:val="thaiDistribute"/>
        <w:rPr>
          <w:rFonts w:ascii="Angsana New" w:hAnsi="Angsana New" w:cs="Angsana New"/>
        </w:rPr>
      </w:pPr>
      <w:r w:rsidRPr="00E72FF2">
        <w:rPr>
          <w:rFonts w:ascii="Angsana New" w:hAnsi="Angsana New" w:cs="Angsana New"/>
          <w:cs/>
        </w:rPr>
        <w:t>มูลค่ายุติธรรมของ</w:t>
      </w:r>
      <w:r>
        <w:rPr>
          <w:rFonts w:ascii="Angsana New" w:hAnsi="Angsana New" w:cs="Angsana New" w:hint="cs"/>
          <w:cs/>
        </w:rPr>
        <w:t>ที่ดิน อาคารและอุปกรณ์ และ</w:t>
      </w:r>
      <w:r w:rsidRPr="00E72FF2">
        <w:rPr>
          <w:rFonts w:ascii="Angsana New" w:hAnsi="Angsana New" w:cs="Angsana New"/>
          <w:cs/>
        </w:rPr>
        <w:t>สินทรัพย์ไม่มีตัวตน (</w:t>
      </w:r>
      <w:r w:rsidRPr="00E72FF2">
        <w:rPr>
          <w:rFonts w:ascii="Angsana New" w:hAnsi="Angsana New" w:cs="Angsana New" w:hint="cs"/>
          <w:cs/>
        </w:rPr>
        <w:t xml:space="preserve">เครื่องหมายการค้าและการได้รับอนุญาตขึ้นทะเบียนผลิตภัณฑ์ของ </w:t>
      </w:r>
      <w:r w:rsidRPr="00E72FF2">
        <w:rPr>
          <w:rFonts w:ascii="Angsana New" w:hAnsi="Angsana New" w:cs="Angsana New"/>
          <w:lang w:val="en-US"/>
        </w:rPr>
        <w:t xml:space="preserve">PT </w:t>
      </w:r>
      <w:proofErr w:type="spellStart"/>
      <w:r w:rsidRPr="00E72FF2">
        <w:rPr>
          <w:rFonts w:ascii="Angsana New" w:hAnsi="Angsana New" w:cs="Angsana New"/>
          <w:lang w:val="en-US"/>
        </w:rPr>
        <w:t>Futamed</w:t>
      </w:r>
      <w:proofErr w:type="spellEnd"/>
      <w:r w:rsidRPr="00E72FF2">
        <w:rPr>
          <w:rFonts w:ascii="Angsana New" w:hAnsi="Angsana New" w:cs="Angsana New"/>
          <w:lang w:val="en-US"/>
        </w:rPr>
        <w:t xml:space="preserve"> Pharmaceuticals</w:t>
      </w:r>
      <w:r w:rsidRPr="00E72FF2">
        <w:rPr>
          <w:rFonts w:ascii="Angsana New" w:hAnsi="Angsana New" w:cs="Angsana New"/>
          <w:cs/>
        </w:rPr>
        <w:t xml:space="preserve">) </w:t>
      </w:r>
      <w:r>
        <w:rPr>
          <w:rFonts w:ascii="Angsana New" w:hAnsi="Angsana New" w:cs="Angsana New" w:hint="cs"/>
          <w:cs/>
        </w:rPr>
        <w:t>ยังเป็นการ</w:t>
      </w:r>
      <w:r w:rsidRPr="00E72FF2">
        <w:rPr>
          <w:rFonts w:ascii="Angsana New" w:hAnsi="Angsana New" w:cs="Angsana New"/>
          <w:cs/>
        </w:rPr>
        <w:t>ประมาณการ</w:t>
      </w:r>
      <w:r>
        <w:rPr>
          <w:rFonts w:ascii="Angsana New" w:hAnsi="Angsana New" w:cs="Angsana New" w:hint="cs"/>
          <w:cs/>
        </w:rPr>
        <w:t xml:space="preserve"> เนื่องจากการป</w:t>
      </w:r>
      <w:r w:rsidR="00EF56BA">
        <w:rPr>
          <w:rFonts w:ascii="Angsana New" w:hAnsi="Angsana New" w:cs="Angsana New" w:hint="cs"/>
          <w:cs/>
        </w:rPr>
        <w:t>ันส่วนราคาซื้อ</w:t>
      </w:r>
      <w:r w:rsidRPr="00E72FF2">
        <w:rPr>
          <w:rFonts w:ascii="Angsana New" w:hAnsi="Angsana New" w:cs="Angsana New"/>
          <w:cs/>
        </w:rPr>
        <w:t>ยังไม่เสร็จสมบูรณ์</w:t>
      </w:r>
    </w:p>
    <w:p w:rsidR="00EF56BA" w:rsidRDefault="00EF56BA" w:rsidP="00A456C9">
      <w:pPr>
        <w:pStyle w:val="BodyText2"/>
        <w:tabs>
          <w:tab w:val="clear" w:pos="540"/>
        </w:tabs>
        <w:ind w:left="540" w:right="-25"/>
        <w:jc w:val="thaiDistribute"/>
        <w:rPr>
          <w:rFonts w:ascii="Angsana New" w:hAnsi="Angsana New" w:cs="Angsana New"/>
        </w:rPr>
      </w:pPr>
    </w:p>
    <w:p w:rsidR="001E2FAF" w:rsidRPr="00A456C9" w:rsidRDefault="001E2FAF" w:rsidP="00A456C9">
      <w:pPr>
        <w:pStyle w:val="BodyText2"/>
        <w:tabs>
          <w:tab w:val="clear" w:pos="540"/>
        </w:tabs>
        <w:ind w:left="540" w:right="-2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/>
          <w:cs/>
        </w:rPr>
        <w:br w:type="page"/>
      </w:r>
    </w:p>
    <w:p w:rsidR="00280552" w:rsidRPr="00E72FF2" w:rsidRDefault="00280552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72FF2">
        <w:rPr>
          <w:rFonts w:ascii="Angsana New" w:hAnsi="Angsana New"/>
          <w:sz w:val="30"/>
          <w:szCs w:val="30"/>
          <w:cs/>
        </w:rPr>
        <w:lastRenderedPageBreak/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</w:t>
      </w:r>
      <w:r w:rsidR="00A32F44">
        <w:rPr>
          <w:rFonts w:ascii="Angsana New" w:hAnsi="Angsana New" w:hint="cs"/>
          <w:sz w:val="30"/>
          <w:szCs w:val="30"/>
          <w:cs/>
        </w:rPr>
        <w:t>ที่แสดงถึง</w:t>
      </w:r>
      <w:r w:rsidRPr="00E72FF2">
        <w:rPr>
          <w:rFonts w:ascii="Angsana New" w:hAnsi="Angsana New"/>
          <w:sz w:val="30"/>
          <w:szCs w:val="30"/>
          <w:cs/>
        </w:rPr>
        <w:t>ข้อเท็จจริง</w:t>
      </w:r>
      <w:r w:rsidR="00A32F44">
        <w:rPr>
          <w:rFonts w:ascii="Angsana New" w:hAnsi="Angsana New" w:hint="cs"/>
          <w:sz w:val="30"/>
          <w:szCs w:val="30"/>
          <w:cs/>
        </w:rPr>
        <w:t>และ</w:t>
      </w:r>
      <w:r w:rsidRPr="00E72FF2">
        <w:rPr>
          <w:rFonts w:ascii="Angsana New" w:hAnsi="Angsana New"/>
          <w:sz w:val="30"/>
          <w:szCs w:val="30"/>
          <w:cs/>
        </w:rPr>
        <w:t xml:space="preserve">เหตุการณ์แวดล้อมที่มีอยู่ ณ วันที่ซื้อธุรกิจ </w:t>
      </w:r>
      <w:r w:rsidR="00A32F44">
        <w:rPr>
          <w:rFonts w:ascii="Angsana New" w:hAnsi="Angsana New" w:hint="cs"/>
          <w:sz w:val="30"/>
          <w:szCs w:val="30"/>
          <w:cs/>
        </w:rPr>
        <w:t>โดย</w:t>
      </w:r>
      <w:r w:rsidRPr="00E72FF2">
        <w:rPr>
          <w:rFonts w:ascii="Angsana New" w:hAnsi="Angsana New"/>
          <w:sz w:val="30"/>
          <w:szCs w:val="30"/>
          <w:cs/>
        </w:rPr>
        <w:t>จะทำการปรับปรุง</w:t>
      </w:r>
      <w:r w:rsidR="00A32F44">
        <w:rPr>
          <w:rFonts w:ascii="Angsana New" w:hAnsi="Angsana New" w:hint="cs"/>
          <w:sz w:val="30"/>
          <w:szCs w:val="30"/>
          <w:cs/>
        </w:rPr>
        <w:t>มูลค่ายุติธรรมที่ประมาณการ หรือสินทรัพย์และหนี้สิน</w:t>
      </w:r>
      <w:r w:rsidRPr="00E72FF2">
        <w:rPr>
          <w:rFonts w:ascii="Angsana New" w:hAnsi="Angsana New"/>
          <w:sz w:val="30"/>
          <w:szCs w:val="30"/>
          <w:cs/>
        </w:rPr>
        <w:t xml:space="preserve">ที่มีอยู่ ณ วันที่ซื้อธุรกิจ </w:t>
      </w:r>
    </w:p>
    <w:p w:rsidR="00280552" w:rsidRPr="00E72FF2" w:rsidRDefault="00280552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80552" w:rsidRPr="00E72FF2" w:rsidRDefault="00280552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E72FF2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  <w:r w:rsidRPr="00E72FF2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280552" w:rsidRPr="00E72FF2" w:rsidRDefault="00280552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80552" w:rsidRPr="003B2C2E" w:rsidRDefault="00DB5895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72FF2">
        <w:rPr>
          <w:rFonts w:ascii="Angsana New" w:hAnsi="Angsana New"/>
          <w:sz w:val="30"/>
          <w:szCs w:val="30"/>
          <w:cs/>
          <w:lang w:val="th-TH"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="00B24CD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72FF2">
        <w:rPr>
          <w:rFonts w:ascii="Angsana New" w:hAnsi="Angsana New"/>
          <w:sz w:val="30"/>
          <w:szCs w:val="30"/>
          <w:cs/>
          <w:lang w:val="th-TH"/>
        </w:rPr>
        <w:t xml:space="preserve">PT Futamed </w:t>
      </w:r>
      <w:r w:rsidR="00B24CD8" w:rsidRPr="003B2C2E">
        <w:rPr>
          <w:rFonts w:ascii="Angsana New" w:hAnsi="Angsana New" w:hint="cs"/>
          <w:sz w:val="30"/>
          <w:szCs w:val="30"/>
          <w:cs/>
          <w:lang w:val="th-TH"/>
        </w:rPr>
        <w:t>P</w:t>
      </w:r>
      <w:r w:rsidRPr="003B2C2E">
        <w:rPr>
          <w:rFonts w:ascii="Angsana New" w:hAnsi="Angsana New"/>
          <w:sz w:val="30"/>
          <w:szCs w:val="30"/>
          <w:cs/>
          <w:lang w:val="th-TH"/>
        </w:rPr>
        <w:t>harmaceuticals</w:t>
      </w:r>
      <w:r w:rsidR="009A27FF" w:rsidRPr="003B2C2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B2C2E">
        <w:rPr>
          <w:rFonts w:ascii="Angsana New" w:hAnsi="Angsana New"/>
          <w:sz w:val="30"/>
          <w:szCs w:val="30"/>
          <w:cs/>
          <w:lang w:val="th-TH"/>
        </w:rPr>
        <w:t>และการร่วมมือกันซึ่งคาดว่าจะ</w:t>
      </w:r>
      <w:r w:rsidR="00A32F44" w:rsidRPr="003B2C2E">
        <w:rPr>
          <w:rFonts w:ascii="Angsana New" w:hAnsi="Angsana New" w:hint="cs"/>
          <w:sz w:val="30"/>
          <w:szCs w:val="30"/>
          <w:cs/>
          <w:lang w:val="th-TH"/>
        </w:rPr>
        <w:t>ได้รับ</w:t>
      </w:r>
      <w:r w:rsidRPr="003B2C2E">
        <w:rPr>
          <w:rFonts w:ascii="Angsana New" w:hAnsi="Angsana New"/>
          <w:sz w:val="30"/>
          <w:szCs w:val="30"/>
          <w:cs/>
          <w:lang w:val="th-TH"/>
        </w:rPr>
        <w:t xml:space="preserve">จากการรวมบริษัทสู่ธุรกิจที่มีอยู่ของกลุ่มบริษัท ทั้งนี้ไม่มีค่าความนิยมที่คาดว่าจะนำมาหักเป็นค่าใช้จ่ายทางภาษีเงินได้  </w:t>
      </w:r>
    </w:p>
    <w:p w:rsidR="00AA7D2E" w:rsidRPr="00E72FF2" w:rsidRDefault="00AA7D2E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A7D2E" w:rsidRPr="00E72FF2" w:rsidRDefault="00AA7D2E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การเปลี่ยนชื่อกิจการ</w:t>
      </w:r>
    </w:p>
    <w:p w:rsidR="00AA7D2E" w:rsidRPr="00E72FF2" w:rsidRDefault="00AA7D2E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A7D2E" w:rsidRPr="00A26DCB" w:rsidRDefault="00A26DCB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26DCB">
        <w:rPr>
          <w:rFonts w:ascii="Angsana New" w:hAnsi="Angsana New" w:hint="cs"/>
          <w:spacing w:val="-2"/>
          <w:sz w:val="30"/>
          <w:szCs w:val="30"/>
          <w:cs/>
          <w:lang w:val="th-TH"/>
        </w:rPr>
        <w:t>เมื่อ</w:t>
      </w:r>
      <w:r w:rsidR="00AA7D2E" w:rsidRPr="00A26DC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วันที่ </w:t>
      </w:r>
      <w:r w:rsidR="00AA7D2E" w:rsidRPr="00A26DCB">
        <w:rPr>
          <w:rFonts w:ascii="Angsana New" w:hAnsi="Angsana New"/>
          <w:spacing w:val="-2"/>
          <w:sz w:val="30"/>
          <w:szCs w:val="30"/>
        </w:rPr>
        <w:t xml:space="preserve">12 </w:t>
      </w:r>
      <w:r w:rsidR="00AA7D2E" w:rsidRPr="00A26DCB">
        <w:rPr>
          <w:rFonts w:ascii="Angsana New" w:hAnsi="Angsana New" w:hint="cs"/>
          <w:spacing w:val="-2"/>
          <w:sz w:val="30"/>
          <w:szCs w:val="30"/>
          <w:cs/>
        </w:rPr>
        <w:t xml:space="preserve">ตุลาคม </w:t>
      </w:r>
      <w:r w:rsidR="00AA7D2E" w:rsidRPr="00A26DCB">
        <w:rPr>
          <w:rFonts w:ascii="Angsana New" w:hAnsi="Angsana New"/>
          <w:spacing w:val="-2"/>
          <w:sz w:val="30"/>
          <w:szCs w:val="30"/>
        </w:rPr>
        <w:t xml:space="preserve">2563 </w:t>
      </w:r>
      <w:r w:rsidR="00AA7D2E" w:rsidRPr="00A26DCB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="00AA7D2E" w:rsidRPr="00A26DCB">
        <w:rPr>
          <w:rFonts w:ascii="Angsana New" w:hAnsi="Angsana New"/>
          <w:spacing w:val="-2"/>
          <w:sz w:val="30"/>
          <w:szCs w:val="30"/>
        </w:rPr>
        <w:t xml:space="preserve">PT </w:t>
      </w:r>
      <w:proofErr w:type="spellStart"/>
      <w:r w:rsidR="00AA7D2E" w:rsidRPr="00A26DCB">
        <w:rPr>
          <w:rFonts w:ascii="Angsana New" w:hAnsi="Angsana New"/>
          <w:spacing w:val="-2"/>
          <w:sz w:val="30"/>
          <w:szCs w:val="30"/>
        </w:rPr>
        <w:t>Futamed</w:t>
      </w:r>
      <w:proofErr w:type="spellEnd"/>
      <w:r w:rsidR="00AA7D2E" w:rsidRPr="00A26DCB">
        <w:rPr>
          <w:rFonts w:ascii="Angsana New" w:hAnsi="Angsana New"/>
          <w:spacing w:val="-2"/>
          <w:sz w:val="30"/>
          <w:szCs w:val="30"/>
        </w:rPr>
        <w:t xml:space="preserve"> Pharmaceuticals</w:t>
      </w:r>
      <w:r w:rsidR="00AA7D2E" w:rsidRPr="00A26DCB">
        <w:rPr>
          <w:rFonts w:ascii="Angsana New" w:hAnsi="Angsana New" w:hint="cs"/>
          <w:spacing w:val="-2"/>
          <w:sz w:val="30"/>
          <w:szCs w:val="30"/>
          <w:cs/>
        </w:rPr>
        <w:t xml:space="preserve"> ได้ทำการเปลี่ยนชื่อกิจการเป็น </w:t>
      </w:r>
      <w:r w:rsidR="00AA7D2E" w:rsidRPr="00A26DCB">
        <w:rPr>
          <w:rFonts w:ascii="Angsana New" w:hAnsi="Angsana New"/>
          <w:spacing w:val="-2"/>
          <w:sz w:val="30"/>
          <w:szCs w:val="30"/>
        </w:rPr>
        <w:t>PT Mega Lifesciences Indonesia</w:t>
      </w:r>
    </w:p>
    <w:p w:rsidR="00280552" w:rsidRPr="003B2C2E" w:rsidRDefault="00280552" w:rsidP="0016523F">
      <w:pPr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:rsidR="00FC04D5" w:rsidRPr="003B2C2E" w:rsidRDefault="00095950" w:rsidP="0016523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right="65" w:hanging="900"/>
        <w:jc w:val="thaiDistribute"/>
        <w:rPr>
          <w:rFonts w:ascii="Angsana New" w:hAnsi="Angsana New"/>
          <w:sz w:val="30"/>
          <w:szCs w:val="30"/>
          <w:cs/>
        </w:rPr>
      </w:pPr>
      <w:r w:rsidRPr="003B2C2E">
        <w:rPr>
          <w:rFonts w:ascii="Angsana New" w:hAnsi="Angsana New"/>
          <w:sz w:val="30"/>
          <w:szCs w:val="30"/>
          <w:cs/>
        </w:rPr>
        <w:t>บุคคลหรือ</w:t>
      </w:r>
      <w:r w:rsidR="00A62D43" w:rsidRPr="003B2C2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3B2C2E">
        <w:rPr>
          <w:rFonts w:ascii="Angsana New" w:hAnsi="Angsana New"/>
          <w:sz w:val="30"/>
          <w:szCs w:val="30"/>
          <w:cs/>
        </w:rPr>
        <w:t xml:space="preserve"> </w:t>
      </w:r>
    </w:p>
    <w:p w:rsidR="00E631C3" w:rsidRPr="003B2C2E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782F63" w:rsidRPr="003B2C2E" w:rsidRDefault="00782F6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3B2C2E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และการร่วมค้าได้เปิดเผยในหมายเหตุประกอบงบการเงินข้อที่ </w:t>
      </w:r>
      <w:r w:rsidR="00877598" w:rsidRPr="003B2C2E">
        <w:rPr>
          <w:rFonts w:ascii="Angsana New" w:hAnsi="Angsana New"/>
          <w:sz w:val="30"/>
          <w:szCs w:val="30"/>
        </w:rPr>
        <w:t>7</w:t>
      </w:r>
      <w:r w:rsidRPr="003B2C2E">
        <w:rPr>
          <w:rFonts w:ascii="Angsana New" w:hAnsi="Angsana New"/>
          <w:sz w:val="30"/>
          <w:szCs w:val="30"/>
        </w:rPr>
        <w:t xml:space="preserve"> </w:t>
      </w:r>
      <w:r w:rsidRPr="003B2C2E">
        <w:rPr>
          <w:rFonts w:ascii="Angsana New" w:hAnsi="Angsana New" w:hint="cs"/>
          <w:sz w:val="30"/>
          <w:szCs w:val="30"/>
          <w:cs/>
        </w:rPr>
        <w:t>และ</w:t>
      </w:r>
      <w:r w:rsidRPr="003B2C2E">
        <w:rPr>
          <w:rFonts w:ascii="Angsana New" w:hAnsi="Angsana New"/>
          <w:sz w:val="30"/>
          <w:szCs w:val="30"/>
        </w:rPr>
        <w:t xml:space="preserve"> </w:t>
      </w:r>
      <w:r w:rsidR="001855F0" w:rsidRPr="003B2C2E">
        <w:rPr>
          <w:rFonts w:ascii="Angsana New" w:hAnsi="Angsana New"/>
          <w:sz w:val="30"/>
          <w:szCs w:val="30"/>
        </w:rPr>
        <w:t>8</w:t>
      </w:r>
    </w:p>
    <w:p w:rsidR="009601EC" w:rsidRPr="003B2C2E" w:rsidRDefault="009601EC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9601EC" w:rsidRPr="003B2C2E" w:rsidRDefault="009601EC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3B2C2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</w:t>
      </w:r>
      <w:r w:rsidRPr="003B2C2E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346792" w:rsidRPr="003B2C2E">
        <w:rPr>
          <w:rFonts w:ascii="Angsana New" w:hAnsi="Angsana New" w:hint="cs"/>
          <w:sz w:val="30"/>
          <w:szCs w:val="30"/>
          <w:cs/>
        </w:rPr>
        <w:t>เก้า</w:t>
      </w:r>
      <w:r w:rsidRPr="003B2C2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346792" w:rsidRPr="003B2C2E">
        <w:rPr>
          <w:rFonts w:ascii="Angsana New" w:hAnsi="Angsana New" w:hint="cs"/>
          <w:sz w:val="30"/>
          <w:szCs w:val="30"/>
          <w:cs/>
        </w:rPr>
        <w:t xml:space="preserve"> </w:t>
      </w:r>
      <w:r w:rsidR="003B2C2E" w:rsidRPr="003B2C2E">
        <w:rPr>
          <w:rFonts w:ascii="Angsana New" w:hAnsi="Angsana New"/>
          <w:sz w:val="30"/>
          <w:szCs w:val="30"/>
        </w:rPr>
        <w:t xml:space="preserve">                  </w:t>
      </w:r>
      <w:r w:rsidR="00D130F3" w:rsidRPr="003B2C2E">
        <w:rPr>
          <w:rFonts w:ascii="Angsana New" w:hAnsi="Angsana New"/>
          <w:sz w:val="30"/>
          <w:szCs w:val="30"/>
        </w:rPr>
        <w:t>3</w:t>
      </w:r>
      <w:r w:rsidR="00D830A6" w:rsidRPr="003B2C2E">
        <w:rPr>
          <w:rFonts w:ascii="Angsana New" w:hAnsi="Angsana New"/>
          <w:sz w:val="30"/>
          <w:szCs w:val="30"/>
        </w:rPr>
        <w:t>0</w:t>
      </w:r>
      <w:r w:rsidRPr="003B2C2E">
        <w:rPr>
          <w:rFonts w:ascii="Angsana New" w:hAnsi="Angsana New"/>
          <w:sz w:val="30"/>
          <w:szCs w:val="30"/>
        </w:rPr>
        <w:t xml:space="preserve"> </w:t>
      </w:r>
      <w:r w:rsidR="00346792" w:rsidRPr="003B2C2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3B2C2E">
        <w:rPr>
          <w:rFonts w:ascii="Angsana New" w:hAnsi="Angsana New"/>
          <w:sz w:val="30"/>
          <w:szCs w:val="30"/>
          <w:cs/>
        </w:rPr>
        <w:t>มีดังนี้</w:t>
      </w:r>
    </w:p>
    <w:p w:rsidR="009601EC" w:rsidRDefault="009601EC" w:rsidP="0096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990"/>
        <w:gridCol w:w="270"/>
        <w:gridCol w:w="990"/>
        <w:gridCol w:w="270"/>
        <w:gridCol w:w="990"/>
      </w:tblGrid>
      <w:tr w:rsidR="001764F6" w:rsidRPr="008A3FF3" w:rsidTr="00272BE1">
        <w:trPr>
          <w:tblHeader/>
        </w:trPr>
        <w:tc>
          <w:tcPr>
            <w:tcW w:w="4230" w:type="dxa"/>
          </w:tcPr>
          <w:p w:rsidR="001764F6" w:rsidRPr="008A3FF3" w:rsidRDefault="001764F6" w:rsidP="001C6D4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1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764F6" w:rsidRPr="008A3FF3" w:rsidTr="00272BE1">
        <w:trPr>
          <w:tblHeader/>
        </w:trPr>
        <w:tc>
          <w:tcPr>
            <w:tcW w:w="423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8A3FF3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8A3FF3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1764F6" w:rsidRPr="008A3FF3" w:rsidTr="00272BE1">
        <w:trPr>
          <w:tblHeader/>
        </w:trPr>
        <w:tc>
          <w:tcPr>
            <w:tcW w:w="423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64F6" w:rsidRPr="008A3FF3" w:rsidTr="00272BE1">
        <w:tc>
          <w:tcPr>
            <w:tcW w:w="4230" w:type="dxa"/>
          </w:tcPr>
          <w:p w:rsidR="001764F6" w:rsidRPr="008A3FF3" w:rsidRDefault="001764F6" w:rsidP="001764F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C3ADC" w:rsidRPr="008A3FF3" w:rsidTr="00272BE1">
        <w:tc>
          <w:tcPr>
            <w:tcW w:w="4230" w:type="dxa"/>
          </w:tcPr>
          <w:p w:rsidR="005C3ADC" w:rsidRPr="008A3FF3" w:rsidRDefault="005C3ADC" w:rsidP="001764F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27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427,371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332,615</w:t>
            </w:r>
          </w:p>
        </w:tc>
      </w:tr>
      <w:tr w:rsidR="005C3ADC" w:rsidRPr="008A3FF3" w:rsidTr="00272BE1">
        <w:tc>
          <w:tcPr>
            <w:tcW w:w="4230" w:type="dxa"/>
          </w:tcPr>
          <w:p w:rsidR="005C3ADC" w:rsidRPr="008A3FF3" w:rsidRDefault="005C3ADC" w:rsidP="001764F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27,252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25,528</w:t>
            </w:r>
          </w:p>
        </w:tc>
      </w:tr>
      <w:tr w:rsidR="005C3ADC" w:rsidRPr="008A3FF3" w:rsidTr="00272BE1">
        <w:tc>
          <w:tcPr>
            <w:tcW w:w="4230" w:type="dxa"/>
          </w:tcPr>
          <w:p w:rsidR="005C3ADC" w:rsidRPr="008A3FF3" w:rsidRDefault="005C3ADC" w:rsidP="001764F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3,418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2,208</w:t>
            </w:r>
          </w:p>
        </w:tc>
      </w:tr>
      <w:tr w:rsidR="005C3ADC" w:rsidRPr="008A3FF3" w:rsidTr="00272BE1">
        <w:tc>
          <w:tcPr>
            <w:tcW w:w="4230" w:type="dxa"/>
          </w:tcPr>
          <w:p w:rsidR="005C3ADC" w:rsidRPr="008A3FF3" w:rsidRDefault="005C3ADC" w:rsidP="001764F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1,534</w:t>
            </w:r>
          </w:p>
        </w:tc>
      </w:tr>
      <w:tr w:rsidR="005C3ADC" w:rsidRPr="008A3FF3" w:rsidTr="00272BE1">
        <w:tc>
          <w:tcPr>
            <w:tcW w:w="4230" w:type="dxa"/>
          </w:tcPr>
          <w:p w:rsidR="005C3ADC" w:rsidRPr="008A3FF3" w:rsidRDefault="005C3ADC" w:rsidP="001764F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272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973</w:t>
            </w:r>
          </w:p>
        </w:tc>
      </w:tr>
      <w:tr w:rsidR="005C3ADC" w:rsidRPr="008A3FF3" w:rsidTr="00272BE1">
        <w:tc>
          <w:tcPr>
            <w:tcW w:w="4230" w:type="dxa"/>
          </w:tcPr>
          <w:p w:rsidR="005C3ADC" w:rsidRDefault="005C3ADC" w:rsidP="001764F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5C3ADC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309,978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239,996</w:t>
            </w:r>
          </w:p>
        </w:tc>
      </w:tr>
      <w:tr w:rsidR="005C3ADC" w:rsidRPr="008A3FF3" w:rsidTr="00272BE1">
        <w:tc>
          <w:tcPr>
            <w:tcW w:w="4230" w:type="dxa"/>
          </w:tcPr>
          <w:p w:rsidR="005C3ADC" w:rsidRPr="008A3FF3" w:rsidRDefault="005C3ADC" w:rsidP="001764F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67</w:t>
            </w:r>
          </w:p>
        </w:tc>
      </w:tr>
      <w:tr w:rsidR="005C3ADC" w:rsidRPr="008A3FF3" w:rsidTr="00272BE1">
        <w:tc>
          <w:tcPr>
            <w:tcW w:w="4230" w:type="dxa"/>
          </w:tcPr>
          <w:p w:rsidR="005C3ADC" w:rsidRPr="008A3FF3" w:rsidRDefault="005C3ADC" w:rsidP="001764F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13,332</w:t>
            </w:r>
          </w:p>
        </w:tc>
        <w:tc>
          <w:tcPr>
            <w:tcW w:w="27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13,741</w:t>
            </w:r>
          </w:p>
        </w:tc>
      </w:tr>
      <w:tr w:rsidR="005B6FB6" w:rsidRPr="008A3FF3" w:rsidTr="00272BE1">
        <w:trPr>
          <w:trHeight w:val="443"/>
        </w:trPr>
        <w:tc>
          <w:tcPr>
            <w:tcW w:w="4230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bCs/>
                <w:sz w:val="16"/>
                <w:szCs w:val="16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4,901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0477" w:rsidRPr="008A3FF3" w:rsidTr="00272BE1">
        <w:tc>
          <w:tcPr>
            <w:tcW w:w="4230" w:type="dxa"/>
          </w:tcPr>
          <w:p w:rsidR="00A00477" w:rsidRPr="008A3FF3" w:rsidRDefault="00A00477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00477" w:rsidRPr="008A3FF3" w:rsidRDefault="00A00477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477" w:rsidRPr="008A3FF3" w:rsidRDefault="00A00477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0477" w:rsidRPr="008A3FF3" w:rsidRDefault="00A00477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477" w:rsidRPr="008A3FF3" w:rsidRDefault="00A00477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0477" w:rsidRPr="008A3FF3" w:rsidRDefault="00A00477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0477" w:rsidRPr="008A3FF3" w:rsidRDefault="00A00477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0477" w:rsidRPr="008A3FF3" w:rsidRDefault="00A00477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56,571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32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53,614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20,222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10,974</w:t>
            </w: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517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652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517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327</w:t>
            </w: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57,223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54,081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20,838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11,301</w:t>
            </w:r>
          </w:p>
        </w:tc>
      </w:tr>
      <w:tr w:rsidR="00466866" w:rsidRPr="008A3FF3" w:rsidTr="00B46823">
        <w:trPr>
          <w:trHeight w:val="233"/>
        </w:trPr>
        <w:tc>
          <w:tcPr>
            <w:tcW w:w="4230" w:type="dxa"/>
          </w:tcPr>
          <w:p w:rsidR="00466866" w:rsidRPr="00466866" w:rsidRDefault="00466866" w:rsidP="005B6FB6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466866" w:rsidRPr="00466866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66866" w:rsidRPr="00466866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466866" w:rsidRPr="00466866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66866" w:rsidRPr="00466866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466866" w:rsidRPr="00466866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66866" w:rsidRPr="00466866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466866" w:rsidRPr="00466866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5B6FB6" w:rsidRPr="008A3FF3" w:rsidTr="00B46823">
        <w:tc>
          <w:tcPr>
            <w:tcW w:w="4230" w:type="dxa"/>
          </w:tcPr>
          <w:p w:rsidR="005B6FB6" w:rsidRPr="008A3FF3" w:rsidRDefault="005B6FB6" w:rsidP="005B6FB6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2,013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2,013</w:t>
            </w:r>
          </w:p>
        </w:tc>
      </w:tr>
      <w:tr w:rsidR="00466866" w:rsidRPr="008A3FF3" w:rsidTr="00B46823">
        <w:tc>
          <w:tcPr>
            <w:tcW w:w="4230" w:type="dxa"/>
          </w:tcPr>
          <w:p w:rsidR="00466866" w:rsidRPr="008A3FF3" w:rsidRDefault="00466866" w:rsidP="005B6F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66866" w:rsidRPr="008A3FF3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6866" w:rsidRPr="008A3FF3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66866" w:rsidRPr="008A3FF3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66866" w:rsidRPr="008A3FF3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66866" w:rsidRPr="008A3FF3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66866" w:rsidRPr="008A3FF3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66866" w:rsidRPr="008A3FF3" w:rsidRDefault="0046686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7,832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7,832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3,500</w:t>
            </w: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1,551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1,002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1,437</w:t>
            </w: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5B6FB6" w:rsidRPr="008A3FF3" w:rsidTr="00272BE1">
        <w:tc>
          <w:tcPr>
            <w:tcW w:w="4230" w:type="dxa"/>
          </w:tcPr>
          <w:p w:rsidR="005B6FB6" w:rsidRPr="008A3FF3" w:rsidRDefault="00C4216E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eastAsia="MS Mincho" w:hAnsi="Angsana New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ค่า</w:t>
            </w:r>
            <w:r w:rsidR="005B6FB6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สนับสนุนธุรกิจ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1,591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1,591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308</w:t>
            </w:r>
          </w:p>
        </w:tc>
      </w:tr>
    </w:tbl>
    <w:p w:rsidR="001764F6" w:rsidRPr="001764F6" w:rsidRDefault="001764F6" w:rsidP="001764F6">
      <w:pPr>
        <w:rPr>
          <w:rFonts w:asciiTheme="majorBidi" w:eastAsia="MS Mincho" w:hAnsiTheme="majorBidi" w:cstheme="majorBidi"/>
        </w:rPr>
      </w:pPr>
    </w:p>
    <w:tbl>
      <w:tblPr>
        <w:tblW w:w="911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57"/>
        <w:gridCol w:w="1080"/>
        <w:gridCol w:w="270"/>
        <w:gridCol w:w="990"/>
        <w:gridCol w:w="270"/>
        <w:gridCol w:w="990"/>
        <w:gridCol w:w="270"/>
        <w:gridCol w:w="990"/>
      </w:tblGrid>
      <w:tr w:rsidR="001764F6" w:rsidRPr="008A3FF3" w:rsidTr="006C070A">
        <w:trPr>
          <w:tblHeader/>
        </w:trPr>
        <w:tc>
          <w:tcPr>
            <w:tcW w:w="4257" w:type="dxa"/>
          </w:tcPr>
          <w:p w:rsidR="001764F6" w:rsidRPr="008A3FF3" w:rsidRDefault="001764F6" w:rsidP="001C6D4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1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764F6" w:rsidRPr="008A3FF3" w:rsidRDefault="001764F6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764F6" w:rsidRPr="008A3FF3" w:rsidTr="006C070A">
        <w:trPr>
          <w:tblHeader/>
        </w:trPr>
        <w:tc>
          <w:tcPr>
            <w:tcW w:w="4257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8A3FF3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8A3FF3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1764F6" w:rsidRPr="008A3FF3" w:rsidTr="006C070A">
        <w:trPr>
          <w:tblHeader/>
        </w:trPr>
        <w:tc>
          <w:tcPr>
            <w:tcW w:w="4257" w:type="dxa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764F6" w:rsidRPr="008A3FF3" w:rsidRDefault="001764F6" w:rsidP="0017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6D4D" w:rsidRPr="008A3FF3" w:rsidTr="006C070A">
        <w:tc>
          <w:tcPr>
            <w:tcW w:w="4257" w:type="dxa"/>
          </w:tcPr>
          <w:p w:rsidR="001C6D4D" w:rsidRPr="008A3FF3" w:rsidRDefault="001C6D4D" w:rsidP="001C6D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1C6D4D" w:rsidRPr="008A3FF3" w:rsidRDefault="001C6D4D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6D4D" w:rsidRPr="008A3FF3" w:rsidRDefault="001C6D4D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C6D4D" w:rsidRPr="008A3FF3" w:rsidRDefault="001C6D4D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6D4D" w:rsidRPr="008A3FF3" w:rsidRDefault="001C6D4D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C6D4D" w:rsidRPr="008A3FF3" w:rsidRDefault="001C6D4D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6D4D" w:rsidRPr="008A3FF3" w:rsidRDefault="001C6D4D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C6D4D" w:rsidRPr="008A3FF3" w:rsidRDefault="001C6D4D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C3ADC" w:rsidRPr="008A3FF3" w:rsidTr="006C070A">
        <w:tc>
          <w:tcPr>
            <w:tcW w:w="4257" w:type="dxa"/>
          </w:tcPr>
          <w:p w:rsidR="005C3ADC" w:rsidRPr="008A3FF3" w:rsidRDefault="005C3ADC" w:rsidP="001C6D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1,267,869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1,023,491</w:t>
            </w:r>
          </w:p>
        </w:tc>
      </w:tr>
      <w:tr w:rsidR="005C3ADC" w:rsidRPr="008A3FF3" w:rsidTr="006C070A">
        <w:tc>
          <w:tcPr>
            <w:tcW w:w="4257" w:type="dxa"/>
          </w:tcPr>
          <w:p w:rsidR="005C3ADC" w:rsidRPr="008A3FF3" w:rsidRDefault="005C3ADC" w:rsidP="001C6D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71,422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53,488</w:t>
            </w:r>
          </w:p>
        </w:tc>
      </w:tr>
      <w:tr w:rsidR="005C3ADC" w:rsidRPr="008A3FF3" w:rsidTr="006C070A">
        <w:tc>
          <w:tcPr>
            <w:tcW w:w="4257" w:type="dxa"/>
          </w:tcPr>
          <w:p w:rsidR="005C3ADC" w:rsidRPr="008A3FF3" w:rsidRDefault="005C3ADC" w:rsidP="001C6D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15,354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5,090</w:t>
            </w:r>
          </w:p>
        </w:tc>
      </w:tr>
      <w:tr w:rsidR="005C3ADC" w:rsidRPr="008A3FF3" w:rsidTr="006C070A">
        <w:tc>
          <w:tcPr>
            <w:tcW w:w="4257" w:type="dxa"/>
          </w:tcPr>
          <w:p w:rsidR="005C3ADC" w:rsidRPr="008A3FF3" w:rsidRDefault="005C3ADC" w:rsidP="001C6D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2,108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2,662</w:t>
            </w:r>
          </w:p>
        </w:tc>
      </w:tr>
      <w:tr w:rsidR="005C3ADC" w:rsidRPr="008A3FF3" w:rsidTr="006C070A">
        <w:tc>
          <w:tcPr>
            <w:tcW w:w="4257" w:type="dxa"/>
          </w:tcPr>
          <w:p w:rsidR="005C3ADC" w:rsidRPr="008A3FF3" w:rsidRDefault="005C3ADC" w:rsidP="001C6D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5C3ADC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973</w:t>
            </w:r>
          </w:p>
        </w:tc>
      </w:tr>
      <w:tr w:rsidR="005C3ADC" w:rsidRPr="008A3FF3" w:rsidTr="006C070A">
        <w:tc>
          <w:tcPr>
            <w:tcW w:w="4257" w:type="dxa"/>
          </w:tcPr>
          <w:p w:rsidR="005C3ADC" w:rsidRDefault="005C3ADC" w:rsidP="001C6D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5C3ADC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309,978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353,264</w:t>
            </w:r>
          </w:p>
        </w:tc>
      </w:tr>
      <w:tr w:rsidR="005C3ADC" w:rsidRPr="008A3FF3" w:rsidTr="006C070A">
        <w:tc>
          <w:tcPr>
            <w:tcW w:w="4257" w:type="dxa"/>
          </w:tcPr>
          <w:p w:rsidR="005C3ADC" w:rsidRPr="008A3FF3" w:rsidRDefault="005C3ADC" w:rsidP="001C6D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198</w:t>
            </w:r>
          </w:p>
        </w:tc>
      </w:tr>
      <w:tr w:rsidR="005C3ADC" w:rsidRPr="008A3FF3" w:rsidTr="006C070A">
        <w:tc>
          <w:tcPr>
            <w:tcW w:w="4257" w:type="dxa"/>
          </w:tcPr>
          <w:p w:rsidR="005C3ADC" w:rsidRPr="008A3FF3" w:rsidRDefault="005C3ADC" w:rsidP="001C6D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lastRenderedPageBreak/>
              <w:t>ค่าบริการสนับสนุน</w:t>
            </w:r>
          </w:p>
        </w:tc>
        <w:tc>
          <w:tcPr>
            <w:tcW w:w="1080" w:type="dxa"/>
          </w:tcPr>
          <w:p w:rsidR="005C3ADC" w:rsidRPr="008A3FF3" w:rsidRDefault="005C3ADC" w:rsidP="00A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A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A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36,143</w:t>
            </w:r>
          </w:p>
        </w:tc>
        <w:tc>
          <w:tcPr>
            <w:tcW w:w="270" w:type="dxa"/>
          </w:tcPr>
          <w:p w:rsidR="005C3ADC" w:rsidRPr="008A3FF3" w:rsidRDefault="005C3ADC" w:rsidP="001C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ADC" w:rsidRPr="008A3FF3" w:rsidRDefault="005C3ADC" w:rsidP="00A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41,189</w:t>
            </w:r>
          </w:p>
        </w:tc>
      </w:tr>
      <w:tr w:rsidR="005B6FB6" w:rsidRPr="008A3FF3" w:rsidTr="006C070A">
        <w:trPr>
          <w:trHeight w:val="281"/>
        </w:trPr>
        <w:tc>
          <w:tcPr>
            <w:tcW w:w="4257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11,759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351153" w:rsidRPr="008A3FF3" w:rsidTr="006C070A">
        <w:tc>
          <w:tcPr>
            <w:tcW w:w="4257" w:type="dxa"/>
          </w:tcPr>
          <w:p w:rsidR="00351153" w:rsidRPr="008A3FF3" w:rsidRDefault="00351153" w:rsidP="005B6FB6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51153" w:rsidRPr="008A3FF3" w:rsidRDefault="00351153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1153" w:rsidRPr="008A3FF3" w:rsidRDefault="00351153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1153" w:rsidRPr="008A3FF3" w:rsidRDefault="00351153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51153" w:rsidRPr="008A3FF3" w:rsidRDefault="00351153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1153" w:rsidRPr="008A3FF3" w:rsidRDefault="00351153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51153" w:rsidRPr="008A3FF3" w:rsidRDefault="00351153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51153" w:rsidRPr="008A3FF3" w:rsidRDefault="00351153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5B6FB6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170,096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141,508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58,602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34,365</w:t>
            </w: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2,160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4,715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1,832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2,923</w:t>
            </w: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172,256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146,223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60,434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37,288</w:t>
            </w:r>
          </w:p>
        </w:tc>
      </w:tr>
      <w:tr w:rsidR="005B6FB6" w:rsidRPr="000A0940" w:rsidTr="006C070A">
        <w:tc>
          <w:tcPr>
            <w:tcW w:w="4257" w:type="dxa"/>
          </w:tcPr>
          <w:p w:rsidR="005B6FB6" w:rsidRPr="000A0940" w:rsidRDefault="005B6FB6" w:rsidP="005B6FB6">
            <w:pPr>
              <w:spacing w:line="240" w:lineRule="auto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5B6FB6" w:rsidRPr="000A0940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B6FB6" w:rsidRPr="000A0940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5B6FB6" w:rsidRPr="000A0940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B6FB6" w:rsidRPr="000A0940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5B6FB6" w:rsidRPr="000A0940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5B6FB6" w:rsidRPr="000A0940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5B6FB6" w:rsidRPr="000A0940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6,039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6,039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6,039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6,039</w:t>
            </w: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24,430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23,356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24,430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23,356</w:t>
            </w: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5,033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6,549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3,165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4,655</w:t>
            </w: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C4216E" w:rsidP="005B6F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ค่า</w:t>
            </w:r>
            <w:r w:rsidR="005B6FB6"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สนับสนุนธุรกิจ</w:t>
            </w:r>
          </w:p>
        </w:tc>
        <w:tc>
          <w:tcPr>
            <w:tcW w:w="108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3,162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3,162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1,240</w:t>
            </w:r>
          </w:p>
        </w:tc>
      </w:tr>
      <w:tr w:rsidR="005B6FB6" w:rsidRPr="008A3FF3" w:rsidTr="006C070A">
        <w:tc>
          <w:tcPr>
            <w:tcW w:w="4257" w:type="dxa"/>
          </w:tcPr>
          <w:p w:rsidR="005B6FB6" w:rsidRPr="008A3FF3" w:rsidRDefault="005B6FB6" w:rsidP="005B6FB6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080" w:type="dxa"/>
          </w:tcPr>
          <w:p w:rsidR="005B6FB6" w:rsidRPr="008A3FF3" w:rsidRDefault="00AB064C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4,500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6FB6" w:rsidRPr="008A3FF3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6FB6" w:rsidRDefault="005B6FB6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:rsidR="009601EC" w:rsidRDefault="009601EC" w:rsidP="001773E0">
      <w:pPr>
        <w:tabs>
          <w:tab w:val="clear" w:pos="454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50E63" w:rsidRDefault="00C50E63" w:rsidP="001E2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55FF">
        <w:rPr>
          <w:rFonts w:ascii="Angsana New" w:hAnsi="Angsana New"/>
          <w:sz w:val="30"/>
          <w:szCs w:val="30"/>
          <w:cs/>
        </w:rPr>
        <w:t>ยอ</w:t>
      </w:r>
      <w:r w:rsidR="00B41829" w:rsidRPr="00D355FF">
        <w:rPr>
          <w:rFonts w:ascii="Angsana New" w:hAnsi="Angsana New"/>
          <w:sz w:val="30"/>
          <w:szCs w:val="30"/>
          <w:cs/>
        </w:rPr>
        <w:t>ดคงเหลือกับบุคคลหรือกิจการที่เกี่ยวข้องกัน</w:t>
      </w:r>
      <w:r w:rsidRPr="00D355F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1C7457">
        <w:rPr>
          <w:rFonts w:ascii="Angsana New" w:hAnsi="Angsana New" w:hint="cs"/>
          <w:sz w:val="30"/>
          <w:szCs w:val="30"/>
          <w:cs/>
        </w:rPr>
        <w:t xml:space="preserve"> </w:t>
      </w:r>
      <w:r w:rsidR="0088094C">
        <w:rPr>
          <w:rFonts w:ascii="Angsana New" w:hAnsi="Angsana New" w:hint="cs"/>
          <w:sz w:val="30"/>
          <w:szCs w:val="30"/>
          <w:cs/>
        </w:rPr>
        <w:t>กันยายน</w:t>
      </w:r>
      <w:r w:rsidR="001546DB" w:rsidRPr="00D355FF">
        <w:rPr>
          <w:rFonts w:ascii="Angsana New" w:hAnsi="Angsana New"/>
          <w:sz w:val="30"/>
          <w:szCs w:val="30"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1546DB" w:rsidRPr="00D355FF">
        <w:rPr>
          <w:rFonts w:ascii="Angsana New" w:hAnsi="Angsana New"/>
          <w:sz w:val="30"/>
          <w:szCs w:val="30"/>
        </w:rPr>
        <w:t xml:space="preserve"> </w:t>
      </w:r>
      <w:r w:rsidR="001546DB" w:rsidRPr="00D355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1546DB" w:rsidRPr="00D355FF">
        <w:rPr>
          <w:rFonts w:ascii="Angsana New" w:hAnsi="Angsana New"/>
          <w:sz w:val="30"/>
          <w:szCs w:val="30"/>
        </w:rPr>
        <w:t xml:space="preserve"> </w:t>
      </w:r>
      <w:r w:rsidR="001546DB" w:rsidRPr="00D355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  <w:r w:rsidR="00914D2B"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D355FF" w:rsidRPr="00D355FF" w:rsidRDefault="00D355FF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990"/>
        <w:gridCol w:w="270"/>
        <w:gridCol w:w="990"/>
      </w:tblGrid>
      <w:tr w:rsidR="006870BD" w:rsidRPr="00144E97" w:rsidTr="002A5BC9">
        <w:trPr>
          <w:trHeight w:hRule="exact" w:val="389"/>
        </w:trPr>
        <w:tc>
          <w:tcPr>
            <w:tcW w:w="4230" w:type="dxa"/>
          </w:tcPr>
          <w:p w:rsidR="006870BD" w:rsidRPr="00144E97" w:rsidRDefault="006870BD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144E97" w:rsidTr="002A5BC9">
        <w:trPr>
          <w:trHeight w:hRule="exact" w:val="389"/>
        </w:trPr>
        <w:tc>
          <w:tcPr>
            <w:tcW w:w="4230" w:type="dxa"/>
          </w:tcPr>
          <w:p w:rsidR="00E41E39" w:rsidRPr="00144E97" w:rsidRDefault="00E41E39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88094C" w:rsidRPr="00144E97" w:rsidTr="002A5BC9">
        <w:trPr>
          <w:trHeight w:hRule="exact" w:val="389"/>
        </w:trPr>
        <w:tc>
          <w:tcPr>
            <w:tcW w:w="4230" w:type="dxa"/>
          </w:tcPr>
          <w:p w:rsidR="0088094C" w:rsidRPr="00144E97" w:rsidRDefault="0088094C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8094C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8094C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094C" w:rsidRPr="00144E97" w:rsidTr="002A5BC9">
        <w:trPr>
          <w:trHeight w:hRule="exact" w:val="389"/>
        </w:trPr>
        <w:tc>
          <w:tcPr>
            <w:tcW w:w="4230" w:type="dxa"/>
          </w:tcPr>
          <w:p w:rsidR="0088094C" w:rsidRPr="00144E97" w:rsidRDefault="0088094C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88094C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88094C" w:rsidRPr="00144E97" w:rsidTr="002A5BC9">
        <w:trPr>
          <w:trHeight w:hRule="exact" w:val="389"/>
        </w:trPr>
        <w:tc>
          <w:tcPr>
            <w:tcW w:w="4230" w:type="dxa"/>
          </w:tcPr>
          <w:p w:rsidR="0088094C" w:rsidRPr="00144E97" w:rsidRDefault="0088094C" w:rsidP="001E2FA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94C" w:rsidRPr="00144E97" w:rsidTr="002A5BC9">
        <w:trPr>
          <w:trHeight w:hRule="exact" w:val="389"/>
        </w:trPr>
        <w:tc>
          <w:tcPr>
            <w:tcW w:w="4230" w:type="dxa"/>
          </w:tcPr>
          <w:p w:rsidR="0088094C" w:rsidRPr="00144E97" w:rsidRDefault="0088094C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8094C" w:rsidRPr="00BB68A2" w:rsidRDefault="005C3AD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8094C" w:rsidRPr="00ED730E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8094C" w:rsidRPr="00BB68A2" w:rsidRDefault="005C3AD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474,519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8094C" w:rsidRPr="00ED730E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ED730E">
              <w:rPr>
                <w:rFonts w:ascii="Angsana New" w:hAnsi="Angsana New"/>
                <w:sz w:val="30"/>
                <w:szCs w:val="30"/>
              </w:rPr>
              <w:t>,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8094C" w:rsidRPr="00144E97" w:rsidTr="002A5BC9">
        <w:trPr>
          <w:trHeight w:hRule="exact" w:val="389"/>
        </w:trPr>
        <w:tc>
          <w:tcPr>
            <w:tcW w:w="4230" w:type="dxa"/>
          </w:tcPr>
          <w:p w:rsidR="0088094C" w:rsidRPr="00144E97" w:rsidRDefault="0088094C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8094C" w:rsidRPr="00BB68A2" w:rsidRDefault="005C3AD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37,639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94C" w:rsidRPr="00ED730E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D730E">
              <w:rPr>
                <w:rFonts w:ascii="Angsana New" w:hAnsi="Angsana New"/>
                <w:sz w:val="30"/>
                <w:szCs w:val="30"/>
              </w:rPr>
              <w:t>9,</w:t>
            </w:r>
            <w:r w:rsidRPr="00CF50EF">
              <w:rPr>
                <w:rFonts w:ascii="Angsana New" w:hAnsi="Angsana New"/>
                <w:sz w:val="30"/>
                <w:szCs w:val="30"/>
              </w:rPr>
              <w:t>66</w:t>
            </w:r>
            <w:r w:rsidRPr="00ED730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94C" w:rsidRPr="00BB68A2" w:rsidRDefault="005C3AD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37,63</w:t>
            </w:r>
            <w:r w:rsidR="00AB06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94C" w:rsidRPr="00ED730E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D730E">
              <w:rPr>
                <w:rFonts w:ascii="Angsana New" w:hAnsi="Angsana New"/>
                <w:sz w:val="30"/>
                <w:szCs w:val="30"/>
              </w:rPr>
              <w:t>9,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8094C" w:rsidRPr="00144E97" w:rsidTr="002A5BC9">
        <w:trPr>
          <w:trHeight w:hRule="exact" w:val="389"/>
        </w:trPr>
        <w:tc>
          <w:tcPr>
            <w:tcW w:w="4230" w:type="dxa"/>
          </w:tcPr>
          <w:p w:rsidR="0088094C" w:rsidRPr="00144E97" w:rsidRDefault="0088094C" w:rsidP="001E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8094C" w:rsidRPr="00BB68A2" w:rsidRDefault="005C3AD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37,639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8094C" w:rsidRPr="00ED730E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D730E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ED730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8094C" w:rsidRPr="00880D59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8094C" w:rsidRPr="00805903" w:rsidRDefault="005C3AD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512,157</w:t>
            </w:r>
          </w:p>
        </w:tc>
        <w:tc>
          <w:tcPr>
            <w:tcW w:w="270" w:type="dxa"/>
          </w:tcPr>
          <w:p w:rsidR="0088094C" w:rsidRPr="00805903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8094C" w:rsidRPr="00ED730E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ED73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B03A7E" w:rsidRPr="007C1194" w:rsidRDefault="00B03A7E" w:rsidP="007C1194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3"/>
        <w:gridCol w:w="1095"/>
        <w:gridCol w:w="252"/>
        <w:gridCol w:w="1116"/>
        <w:gridCol w:w="236"/>
        <w:gridCol w:w="1168"/>
        <w:gridCol w:w="270"/>
        <w:gridCol w:w="1170"/>
      </w:tblGrid>
      <w:tr w:rsidR="00D56B13" w:rsidRPr="00144E97" w:rsidTr="009920C9">
        <w:trPr>
          <w:trHeight w:hRule="exact" w:val="389"/>
        </w:trPr>
        <w:tc>
          <w:tcPr>
            <w:tcW w:w="4323" w:type="dxa"/>
          </w:tcPr>
          <w:p w:rsidR="00D56B13" w:rsidRPr="00042A8E" w:rsidRDefault="00D56B13" w:rsidP="0086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3" w:type="dxa"/>
            <w:gridSpan w:val="3"/>
          </w:tcPr>
          <w:p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:rsidR="00D56B13" w:rsidRPr="00144E97" w:rsidRDefault="00D56B13" w:rsidP="000B7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144E97" w:rsidTr="009920C9">
        <w:trPr>
          <w:trHeight w:hRule="exact" w:val="389"/>
        </w:trPr>
        <w:tc>
          <w:tcPr>
            <w:tcW w:w="4323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52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31</w:t>
            </w:r>
          </w:p>
        </w:tc>
        <w:tc>
          <w:tcPr>
            <w:tcW w:w="236" w:type="dxa"/>
          </w:tcPr>
          <w:p w:rsidR="00E41E39" w:rsidRPr="00144E97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E41E39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</w:p>
        </w:tc>
      </w:tr>
      <w:tr w:rsidR="0088094C" w:rsidRPr="00144E97" w:rsidTr="009920C9">
        <w:trPr>
          <w:trHeight w:hRule="exact" w:val="389"/>
        </w:trPr>
        <w:tc>
          <w:tcPr>
            <w:tcW w:w="4323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</w:tcPr>
          <w:p w:rsidR="0088094C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:rsidR="0088094C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094C" w:rsidRPr="00144E97" w:rsidTr="009920C9">
        <w:trPr>
          <w:trHeight w:hRule="exact" w:val="389"/>
        </w:trPr>
        <w:tc>
          <w:tcPr>
            <w:tcW w:w="4323" w:type="dxa"/>
          </w:tcPr>
          <w:p w:rsidR="0088094C" w:rsidRPr="00144E97" w:rsidRDefault="0088094C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95" w:type="dxa"/>
            <w:vAlign w:val="center"/>
          </w:tcPr>
          <w:p w:rsidR="0088094C" w:rsidRPr="00B176ED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6" w:type="dxa"/>
          </w:tcPr>
          <w:p w:rsidR="0088094C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88094C" w:rsidRPr="00B87F43" w:rsidRDefault="0088094C" w:rsidP="0088094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</w:tr>
      <w:tr w:rsidR="0088094C" w:rsidRPr="00144E97" w:rsidTr="005B6FB6">
        <w:trPr>
          <w:trHeight w:hRule="exact" w:val="389"/>
        </w:trPr>
        <w:tc>
          <w:tcPr>
            <w:tcW w:w="4323" w:type="dxa"/>
          </w:tcPr>
          <w:p w:rsidR="0088094C" w:rsidRPr="00144E97" w:rsidRDefault="0088094C" w:rsidP="0088094C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7" w:type="dxa"/>
            <w:gridSpan w:val="7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94C" w:rsidRPr="00144E97" w:rsidTr="009920C9">
        <w:trPr>
          <w:trHeight w:hRule="exact" w:val="389"/>
        </w:trPr>
        <w:tc>
          <w:tcPr>
            <w:tcW w:w="4323" w:type="dxa"/>
          </w:tcPr>
          <w:p w:rsidR="0088094C" w:rsidRPr="00144E97" w:rsidRDefault="0088094C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5" w:type="dxa"/>
          </w:tcPr>
          <w:p w:rsidR="0088094C" w:rsidRPr="001E3257" w:rsidRDefault="005C3AD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8094C" w:rsidRPr="00EC785A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88094C" w:rsidRPr="001E3257" w:rsidRDefault="005C3AD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21,128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8094C" w:rsidRPr="00EC785A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8094C" w:rsidRPr="00144E97" w:rsidTr="009920C9">
        <w:trPr>
          <w:trHeight w:hRule="exact" w:val="389"/>
        </w:trPr>
        <w:tc>
          <w:tcPr>
            <w:tcW w:w="4323" w:type="dxa"/>
          </w:tcPr>
          <w:p w:rsidR="0088094C" w:rsidRPr="00144E97" w:rsidRDefault="0088094C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88094C" w:rsidRPr="001E3257" w:rsidRDefault="005C3AD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2,612</w:t>
            </w:r>
          </w:p>
        </w:tc>
        <w:tc>
          <w:tcPr>
            <w:tcW w:w="252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88094C" w:rsidRPr="00EC785A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:rsidR="0088094C" w:rsidRPr="00144E97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88094C" w:rsidRPr="001E3257" w:rsidRDefault="005C3AD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270" w:type="dxa"/>
          </w:tcPr>
          <w:p w:rsidR="0088094C" w:rsidRPr="00144E9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8094C" w:rsidRPr="00EC785A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1855F0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88094C" w:rsidRPr="00144E97" w:rsidTr="009920C9">
        <w:trPr>
          <w:trHeight w:hRule="exact" w:val="389"/>
        </w:trPr>
        <w:tc>
          <w:tcPr>
            <w:tcW w:w="4323" w:type="dxa"/>
          </w:tcPr>
          <w:p w:rsidR="0088094C" w:rsidRPr="00144E97" w:rsidRDefault="0088094C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:rsidR="0088094C" w:rsidRPr="001E3257" w:rsidRDefault="005C3AD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2,612</w:t>
            </w:r>
          </w:p>
        </w:tc>
        <w:tc>
          <w:tcPr>
            <w:tcW w:w="252" w:type="dxa"/>
          </w:tcPr>
          <w:p w:rsidR="0088094C" w:rsidRPr="001E325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88094C" w:rsidRPr="00EC785A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:rsidR="0088094C" w:rsidRPr="00880D59" w:rsidRDefault="0088094C" w:rsidP="00880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88094C" w:rsidRPr="001E3257" w:rsidRDefault="005C3AD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23,036</w:t>
            </w:r>
          </w:p>
        </w:tc>
        <w:tc>
          <w:tcPr>
            <w:tcW w:w="270" w:type="dxa"/>
          </w:tcPr>
          <w:p w:rsidR="0088094C" w:rsidRPr="001E3257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8094C" w:rsidRPr="00EC785A" w:rsidRDefault="0088094C" w:rsidP="0088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</w:tbl>
    <w:p w:rsidR="00A03906" w:rsidRPr="001E2FAF" w:rsidRDefault="00A03906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0"/>
          <w:szCs w:val="1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7"/>
        <w:gridCol w:w="1083"/>
        <w:gridCol w:w="270"/>
        <w:gridCol w:w="1098"/>
        <w:gridCol w:w="252"/>
        <w:gridCol w:w="1170"/>
        <w:gridCol w:w="270"/>
        <w:gridCol w:w="1170"/>
      </w:tblGrid>
      <w:tr w:rsidR="00B176ED" w:rsidRPr="00074C25" w:rsidTr="009920C9">
        <w:tc>
          <w:tcPr>
            <w:tcW w:w="4317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51" w:type="dxa"/>
            <w:gridSpan w:val="3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176ED" w:rsidRPr="00074C25" w:rsidRDefault="00B176ED" w:rsidP="00D5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F7317" w:rsidRPr="00074C25" w:rsidTr="009920C9">
        <w:tc>
          <w:tcPr>
            <w:tcW w:w="4317" w:type="dxa"/>
          </w:tcPr>
          <w:p w:rsidR="00EF7317" w:rsidRPr="0049409A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</w:tcPr>
          <w:p w:rsidR="00EF7317" w:rsidRPr="00B176ED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  <w:p w:rsidR="00EF7317" w:rsidRPr="00B176ED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F7317" w:rsidRPr="00142568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7317" w:rsidRPr="00B176ED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  <w:p w:rsidR="00EF7317" w:rsidRPr="00B176ED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7317" w:rsidRPr="00142568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F7317" w:rsidRPr="00074C25" w:rsidTr="009920C9">
        <w:tc>
          <w:tcPr>
            <w:tcW w:w="4317" w:type="dxa"/>
          </w:tcPr>
          <w:p w:rsidR="00EF7317" w:rsidRPr="00074C25" w:rsidRDefault="00EF7317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77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083" w:type="dxa"/>
          </w:tcPr>
          <w:p w:rsidR="00EF7317" w:rsidRPr="00B176ED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F7317" w:rsidRPr="00074C25" w:rsidTr="00581EF1">
        <w:tc>
          <w:tcPr>
            <w:tcW w:w="4317" w:type="dxa"/>
          </w:tcPr>
          <w:p w:rsidR="00EF7317" w:rsidRPr="00074C25" w:rsidRDefault="00EF7317" w:rsidP="00EF7317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:rsidR="00EF7317" w:rsidRPr="00074C25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317" w:rsidRPr="00074C25" w:rsidTr="009920C9">
        <w:tc>
          <w:tcPr>
            <w:tcW w:w="4317" w:type="dxa"/>
          </w:tcPr>
          <w:p w:rsidR="00EF7317" w:rsidRPr="00074C25" w:rsidRDefault="00EF7317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EF7317" w:rsidRPr="00EC785A" w:rsidRDefault="005C3ADC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F7317" w:rsidRPr="00074C25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78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EF7317" w:rsidRPr="00074C25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7317" w:rsidRPr="00EC785A" w:rsidRDefault="005C3ADC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108" w:right="-2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18,505</w:t>
            </w:r>
          </w:p>
        </w:tc>
        <w:tc>
          <w:tcPr>
            <w:tcW w:w="270" w:type="dxa"/>
          </w:tcPr>
          <w:p w:rsidR="00EF7317" w:rsidRPr="00074C25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7317" w:rsidRPr="00EC785A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235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7317" w:rsidRPr="00074C25" w:rsidTr="009920C9">
        <w:tc>
          <w:tcPr>
            <w:tcW w:w="4317" w:type="dxa"/>
          </w:tcPr>
          <w:p w:rsidR="00EF7317" w:rsidRPr="00074C25" w:rsidRDefault="00EF7317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EF7317" w:rsidRPr="00B176ED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7317" w:rsidRPr="00B176ED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EF7317" w:rsidRPr="00B176ED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76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EF7317" w:rsidRPr="00B176ED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7317" w:rsidRPr="00B176ED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18,505</w:t>
            </w:r>
          </w:p>
        </w:tc>
        <w:tc>
          <w:tcPr>
            <w:tcW w:w="270" w:type="dxa"/>
          </w:tcPr>
          <w:p w:rsidR="00EF7317" w:rsidRPr="00B176ED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7317" w:rsidRPr="00B176ED" w:rsidRDefault="00EF7317" w:rsidP="005B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B17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B176E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B176ED" w:rsidRDefault="00B176ED" w:rsidP="003A0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3A0DCE" w:rsidRPr="00EB095A" w:rsidRDefault="00E41E39" w:rsidP="005B6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EB095A"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รายการเคลื่อนไหวของเงินให้กู้ยืมแก่</w:t>
      </w:r>
      <w:r w:rsidR="00AC580D" w:rsidRPr="00EB095A">
        <w:rPr>
          <w:rFonts w:ascii="Angsana New" w:hAnsi="Angsana New" w:hint="cs"/>
          <w:sz w:val="30"/>
          <w:szCs w:val="30"/>
          <w:cs/>
        </w:rPr>
        <w:t>บุคคลหรือ</w:t>
      </w:r>
      <w:r w:rsidRPr="00EB095A">
        <w:rPr>
          <w:rFonts w:ascii="Angsana New" w:hAnsi="Angsana New" w:hint="cs"/>
          <w:sz w:val="30"/>
          <w:szCs w:val="30"/>
          <w:cs/>
        </w:rPr>
        <w:t>กิจการที่เกี่ยวข้องกันระหว่างงวด</w:t>
      </w:r>
      <w:r w:rsidR="00EF7317" w:rsidRPr="00EB095A">
        <w:rPr>
          <w:rFonts w:ascii="Angsana New" w:hAnsi="Angsana New" w:hint="cs"/>
          <w:sz w:val="30"/>
          <w:szCs w:val="30"/>
          <w:cs/>
        </w:rPr>
        <w:t>เก้า</w:t>
      </w:r>
      <w:r w:rsidRPr="00EB09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B095A">
        <w:rPr>
          <w:rFonts w:ascii="Angsana New" w:hAnsi="Angsana New"/>
          <w:sz w:val="30"/>
          <w:szCs w:val="30"/>
        </w:rPr>
        <w:t>30</w:t>
      </w:r>
      <w:r w:rsidR="00EF7317" w:rsidRPr="00EB095A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BC13E7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6339B1">
        <w:rPr>
          <w:rFonts w:ascii="Angsana New" w:hAnsi="Angsana New"/>
          <w:sz w:val="30"/>
          <w:szCs w:val="30"/>
        </w:rPr>
        <w:t xml:space="preserve">2563 </w:t>
      </w:r>
      <w:r w:rsidRPr="00EB095A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E2FAF" w:rsidRDefault="001E2FAF" w:rsidP="003E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882"/>
        <w:gridCol w:w="236"/>
        <w:gridCol w:w="862"/>
        <w:gridCol w:w="270"/>
        <w:gridCol w:w="1080"/>
        <w:gridCol w:w="270"/>
        <w:gridCol w:w="1080"/>
        <w:gridCol w:w="236"/>
        <w:gridCol w:w="1170"/>
        <w:gridCol w:w="270"/>
        <w:gridCol w:w="1204"/>
      </w:tblGrid>
      <w:tr w:rsidR="002D2599" w:rsidRPr="00315CD6" w:rsidTr="00731697">
        <w:trPr>
          <w:trHeight w:val="407"/>
          <w:tblHeader/>
        </w:trPr>
        <w:tc>
          <w:tcPr>
            <w:tcW w:w="2070" w:type="dxa"/>
            <w:shd w:val="clear" w:color="auto" w:fill="auto"/>
            <w:vAlign w:val="bottom"/>
          </w:tcPr>
          <w:p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gridSpan w:val="8"/>
            <w:shd w:val="clear" w:color="auto" w:fill="auto"/>
            <w:vAlign w:val="bottom"/>
          </w:tcPr>
          <w:p w:rsidR="002D2599" w:rsidRPr="00315CD6" w:rsidRDefault="002D2599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730E" w:rsidRPr="00315CD6" w:rsidTr="00731697">
        <w:trPr>
          <w:trHeight w:val="1208"/>
          <w:tblHeader/>
        </w:trPr>
        <w:tc>
          <w:tcPr>
            <w:tcW w:w="2070" w:type="dxa"/>
            <w:shd w:val="clear" w:color="auto" w:fill="auto"/>
            <w:vAlign w:val="bottom"/>
          </w:tcPr>
          <w:p w:rsidR="00A06E86" w:rsidRPr="00315CD6" w:rsidRDefault="00A06E86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  <w:p w:rsidR="00A06E86" w:rsidRPr="00315CD6" w:rsidRDefault="00A06E86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A06E86" w:rsidRPr="00315CD6" w:rsidRDefault="00D130F3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79603F" w:rsidRPr="00315CD6" w:rsidRDefault="0079603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A06E86" w:rsidRPr="00315CD6" w:rsidRDefault="00CF50E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E41E39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79603F" w:rsidRPr="00315CD6" w:rsidRDefault="00EF7317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A06E86" w:rsidRPr="00315CD6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6E86" w:rsidRPr="00315CD6" w:rsidRDefault="00D130F3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:rsidR="00A06E86" w:rsidRPr="00315CD6" w:rsidRDefault="00CF50EF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E41E39" w:rsidRDefault="00D130F3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0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30A6" w:rsidRPr="00D830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:rsidR="00E41E39" w:rsidRPr="00315CD6" w:rsidRDefault="00EF7317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A06E86" w:rsidRPr="00315CD6" w:rsidRDefault="00CF50EF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D730E" w:rsidRPr="00315CD6" w:rsidTr="00731697">
        <w:trPr>
          <w:trHeight w:hRule="exact" w:val="360"/>
          <w:tblHeader/>
        </w:trPr>
        <w:tc>
          <w:tcPr>
            <w:tcW w:w="2070" w:type="dxa"/>
            <w:shd w:val="clear" w:color="auto" w:fill="auto"/>
          </w:tcPr>
          <w:p w:rsidR="00A06E86" w:rsidRPr="00315CD6" w:rsidRDefault="00A06E86" w:rsidP="0063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730E" w:rsidRPr="00315CD6" w:rsidTr="00731697">
        <w:tc>
          <w:tcPr>
            <w:tcW w:w="2070" w:type="dxa"/>
            <w:shd w:val="clear" w:color="auto" w:fill="auto"/>
          </w:tcPr>
          <w:p w:rsidR="00A06E86" w:rsidRPr="00315CD6" w:rsidRDefault="00A06E86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82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A06E86" w:rsidRPr="00315CD6" w:rsidRDefault="00A06E86" w:rsidP="00ED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BE1" w:rsidRPr="00315CD6" w:rsidTr="00731697">
        <w:tc>
          <w:tcPr>
            <w:tcW w:w="2070" w:type="dxa"/>
            <w:shd w:val="clear" w:color="auto" w:fill="auto"/>
          </w:tcPr>
          <w:p w:rsidR="00DC6BE1" w:rsidRPr="00315CD6" w:rsidRDefault="00DC6BE1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2" w:type="dxa"/>
            <w:shd w:val="clear" w:color="auto" w:fill="auto"/>
          </w:tcPr>
          <w:p w:rsidR="00DC6BE1" w:rsidRPr="00315CD6" w:rsidRDefault="00CF50EF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C6BE1" w:rsidRPr="00315CD6">
              <w:rPr>
                <w:rFonts w:ascii="Angsana New" w:hAnsi="Angsana New"/>
                <w:sz w:val="30"/>
                <w:szCs w:val="30"/>
              </w:rPr>
              <w:t>.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  <w:shd w:val="clear" w:color="auto" w:fill="auto"/>
          </w:tcPr>
          <w:p w:rsidR="00DC6BE1" w:rsidRPr="00315CD6" w:rsidRDefault="005C3ADC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BE1" w:rsidRPr="00315CD6" w:rsidRDefault="00D830A6" w:rsidP="0032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="00DC6BE1" w:rsidRPr="00315CD6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BE1" w:rsidRPr="00315CD6" w:rsidRDefault="005C3ADC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14,008</w:t>
            </w:r>
          </w:p>
        </w:tc>
        <w:tc>
          <w:tcPr>
            <w:tcW w:w="236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6BE1" w:rsidRPr="00315CD6" w:rsidRDefault="005C3ADC" w:rsidP="00D4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6BE1" w:rsidRPr="00315CD6" w:rsidRDefault="00DC6BE1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DC6BE1" w:rsidRPr="00315CD6" w:rsidRDefault="005C3ADC" w:rsidP="00B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136,450</w:t>
            </w:r>
          </w:p>
        </w:tc>
      </w:tr>
      <w:tr w:rsidR="00CE4C26" w:rsidRPr="00315CD6" w:rsidTr="00731697">
        <w:tc>
          <w:tcPr>
            <w:tcW w:w="2070" w:type="dxa"/>
            <w:shd w:val="clear" w:color="auto" w:fill="auto"/>
          </w:tcPr>
          <w:p w:rsidR="00CE4C26" w:rsidRPr="00315CD6" w:rsidRDefault="00CE4C26" w:rsidP="00D5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15CD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882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(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315CD6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000</w:t>
            </w:r>
            <w:r w:rsidRPr="00315C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E4C26" w:rsidRDefault="00CE4C26" w:rsidP="00C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FB6" w:rsidRPr="00315CD6" w:rsidRDefault="005B6FB6" w:rsidP="00C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E4C26" w:rsidRDefault="00CE4C26" w:rsidP="00D4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FB6" w:rsidRPr="00315CD6" w:rsidRDefault="005B6FB6" w:rsidP="00D4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F07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5B6FB6" w:rsidRDefault="005B6FB6" w:rsidP="00B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E4C26" w:rsidRPr="00315CD6" w:rsidRDefault="005C3ADC" w:rsidP="0024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(71,000)</w:t>
            </w:r>
          </w:p>
        </w:tc>
      </w:tr>
      <w:tr w:rsidR="00CE4C26" w:rsidRPr="00315CD6" w:rsidTr="00731697">
        <w:trPr>
          <w:trHeight w:hRule="exact" w:val="435"/>
        </w:trPr>
        <w:tc>
          <w:tcPr>
            <w:tcW w:w="2070" w:type="dxa"/>
            <w:shd w:val="clear" w:color="auto" w:fill="auto"/>
          </w:tcPr>
          <w:p w:rsidR="00CE4C26" w:rsidRPr="00315CD6" w:rsidRDefault="00CE4C26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C26" w:rsidRPr="00315CD6" w:rsidRDefault="00D130F3" w:rsidP="0032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E4C26" w:rsidRPr="00315C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C26" w:rsidRPr="00315CD6" w:rsidRDefault="005C3ADC" w:rsidP="0032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14,008</w:t>
            </w:r>
          </w:p>
        </w:tc>
        <w:tc>
          <w:tcPr>
            <w:tcW w:w="236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C26" w:rsidRPr="00315CD6" w:rsidRDefault="005C3ADC" w:rsidP="00D40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4C26" w:rsidRPr="00315CD6" w:rsidRDefault="00CE4C26" w:rsidP="00DC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C26" w:rsidRPr="00315CD6" w:rsidRDefault="005C3ADC" w:rsidP="00320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left" w:pos="808"/>
              </w:tabs>
              <w:spacing w:line="240" w:lineRule="auto"/>
              <w:ind w:left="-95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65,450</w:t>
            </w:r>
          </w:p>
        </w:tc>
      </w:tr>
    </w:tbl>
    <w:p w:rsidR="00A06E86" w:rsidRDefault="00A06E86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5A302B" w:rsidRDefault="005A302B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p w:rsidR="00877CE8" w:rsidRPr="00EF7317" w:rsidRDefault="00877CE8" w:rsidP="006528F6">
      <w:pPr>
        <w:ind w:left="540" w:right="-3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36"/>
        <w:gridCol w:w="1204"/>
        <w:gridCol w:w="270"/>
        <w:gridCol w:w="1182"/>
      </w:tblGrid>
      <w:tr w:rsidR="003A4325" w:rsidRPr="00315CD6" w:rsidTr="001221BE">
        <w:tc>
          <w:tcPr>
            <w:tcW w:w="3510" w:type="dxa"/>
          </w:tcPr>
          <w:p w:rsidR="003A4325" w:rsidRPr="00315CD6" w:rsidRDefault="00694218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315CD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01B40"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9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7779F" w:rsidRPr="00315CD6" w:rsidTr="001221BE">
        <w:tc>
          <w:tcPr>
            <w:tcW w:w="351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7779F" w:rsidRPr="00315CD6" w:rsidTr="001221BE">
        <w:tc>
          <w:tcPr>
            <w:tcW w:w="3510" w:type="dxa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31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EF731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7779F" w:rsidRPr="00315CD6" w:rsidTr="001221BE">
        <w:tc>
          <w:tcPr>
            <w:tcW w:w="3510" w:type="dxa"/>
          </w:tcPr>
          <w:p w:rsidR="00EF7317" w:rsidRPr="00315CD6" w:rsidRDefault="00EF7317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7317" w:rsidRPr="00315CD6" w:rsidTr="001221BE">
        <w:tc>
          <w:tcPr>
            <w:tcW w:w="3510" w:type="dxa"/>
          </w:tcPr>
          <w:p w:rsidR="00EF7317" w:rsidRPr="00315CD6" w:rsidRDefault="00EF7317" w:rsidP="00EF7317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82" w:type="dxa"/>
            <w:gridSpan w:val="7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779F" w:rsidRPr="00315CD6" w:rsidTr="001221BE">
        <w:tc>
          <w:tcPr>
            <w:tcW w:w="3510" w:type="dxa"/>
          </w:tcPr>
          <w:p w:rsidR="005C3ADC" w:rsidRPr="00315CD6" w:rsidRDefault="005C3ADC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5C3ADC" w:rsidRPr="00315CD6" w:rsidRDefault="005C3ADC" w:rsidP="00761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315CD6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3ADC" w:rsidRPr="00315CD6" w:rsidRDefault="005C3ADC" w:rsidP="00761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C3ADC" w:rsidRPr="00315CD6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5C3ADC" w:rsidRPr="00315CD6" w:rsidRDefault="005C3ADC" w:rsidP="007610D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24,037</w:t>
            </w:r>
          </w:p>
        </w:tc>
        <w:tc>
          <w:tcPr>
            <w:tcW w:w="270" w:type="dxa"/>
          </w:tcPr>
          <w:p w:rsidR="005C3ADC" w:rsidRPr="00315CD6" w:rsidRDefault="005C3ADC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5C3ADC" w:rsidRPr="00315CD6" w:rsidRDefault="005C3ADC" w:rsidP="007610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55F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830A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7779F" w:rsidRPr="00315CD6" w:rsidTr="001221BE">
        <w:trPr>
          <w:trHeight w:val="289"/>
        </w:trPr>
        <w:tc>
          <w:tcPr>
            <w:tcW w:w="3510" w:type="dxa"/>
          </w:tcPr>
          <w:p w:rsidR="005C3ADC" w:rsidRPr="00315CD6" w:rsidRDefault="005C3ADC" w:rsidP="00A5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3ADC" w:rsidRPr="00315CD6" w:rsidRDefault="005C3ADC" w:rsidP="00761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ADC" w:rsidRPr="00315CD6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3ADC" w:rsidRPr="00315CD6" w:rsidRDefault="005C3ADC" w:rsidP="00761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C3ADC" w:rsidRPr="00315CD6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5C3ADC" w:rsidRPr="00315CD6" w:rsidRDefault="005C3ADC" w:rsidP="007610D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24,037</w:t>
            </w:r>
          </w:p>
        </w:tc>
        <w:tc>
          <w:tcPr>
            <w:tcW w:w="270" w:type="dxa"/>
          </w:tcPr>
          <w:p w:rsidR="005C3ADC" w:rsidRPr="00315CD6" w:rsidRDefault="005C3ADC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5C3ADC" w:rsidRPr="00315CD6" w:rsidRDefault="005C3ADC" w:rsidP="007610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855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1E2FAF" w:rsidRDefault="001E2FAF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06"/>
        <w:gridCol w:w="270"/>
        <w:gridCol w:w="1134"/>
      </w:tblGrid>
      <w:tr w:rsidR="003A4325" w:rsidRPr="00315CD6" w:rsidTr="001221BE">
        <w:tc>
          <w:tcPr>
            <w:tcW w:w="3510" w:type="dxa"/>
          </w:tcPr>
          <w:p w:rsidR="003A4325" w:rsidRPr="00315CD6" w:rsidRDefault="00DD27F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5CD6">
              <w:rPr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A4325" w:rsidRPr="00315CD6" w:rsidRDefault="003A4325" w:rsidP="0090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15CD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41E39" w:rsidRPr="00315CD6" w:rsidTr="001221BE">
        <w:tc>
          <w:tcPr>
            <w:tcW w:w="351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:rsidR="00E41E39" w:rsidRPr="00144E97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130F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1E39" w:rsidRPr="00315CD6" w:rsidRDefault="00E41E39" w:rsidP="00E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315CD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F7317" w:rsidRPr="00315CD6" w:rsidTr="001221BE">
        <w:tc>
          <w:tcPr>
            <w:tcW w:w="3510" w:type="dxa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31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:rsidR="00EF731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5C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7317" w:rsidRPr="00315CD6" w:rsidTr="001221BE">
        <w:tc>
          <w:tcPr>
            <w:tcW w:w="3510" w:type="dxa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 w:hanging="8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7317" w:rsidRPr="00315CD6" w:rsidTr="001221BE">
        <w:tc>
          <w:tcPr>
            <w:tcW w:w="3510" w:type="dxa"/>
          </w:tcPr>
          <w:p w:rsidR="00EF7317" w:rsidRPr="00315CD6" w:rsidRDefault="00EF7317" w:rsidP="00EF7317">
            <w:pPr>
              <w:spacing w:line="240" w:lineRule="auto"/>
              <w:ind w:left="84" w:hanging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EF7317" w:rsidRPr="00315CD6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317" w:rsidRPr="00315CD6" w:rsidTr="001221BE">
        <w:tc>
          <w:tcPr>
            <w:tcW w:w="3510" w:type="dxa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4" w:hanging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F7317" w:rsidRPr="00315CD6" w:rsidRDefault="00EF7317" w:rsidP="007610D0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317" w:rsidRPr="00315CD6" w:rsidRDefault="00EF7317" w:rsidP="00761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EF7317" w:rsidRPr="00315CD6" w:rsidRDefault="005C3ADC" w:rsidP="007610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28,584</w:t>
            </w:r>
          </w:p>
        </w:tc>
        <w:tc>
          <w:tcPr>
            <w:tcW w:w="270" w:type="dxa"/>
            <w:vAlign w:val="bottom"/>
          </w:tcPr>
          <w:p w:rsidR="00EF7317" w:rsidRPr="00315CD6" w:rsidRDefault="00EF7317" w:rsidP="00EF731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:rsidR="00EF7317" w:rsidRPr="00315CD6" w:rsidRDefault="00EF7317" w:rsidP="007610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1855F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315C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855F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F50E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1855F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EF7317" w:rsidRPr="00315CD6" w:rsidTr="001221BE">
        <w:tc>
          <w:tcPr>
            <w:tcW w:w="3510" w:type="dxa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4" w:hanging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F7317" w:rsidRPr="00315CD6" w:rsidRDefault="00EF7317" w:rsidP="007610D0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F7317" w:rsidRPr="00315CD6" w:rsidRDefault="00EF7317" w:rsidP="00EF7317">
            <w:pPr>
              <w:pStyle w:val="a0"/>
              <w:tabs>
                <w:tab w:val="decimal" w:pos="77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F7317" w:rsidRPr="00315CD6" w:rsidRDefault="00EF7317" w:rsidP="00761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F7317" w:rsidRPr="00315CD6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EF7317" w:rsidRPr="00315CD6" w:rsidRDefault="005C3ADC" w:rsidP="007610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28,584</w:t>
            </w:r>
          </w:p>
        </w:tc>
        <w:tc>
          <w:tcPr>
            <w:tcW w:w="270" w:type="dxa"/>
          </w:tcPr>
          <w:p w:rsidR="00EF7317" w:rsidRPr="00315CD6" w:rsidRDefault="00EF7317" w:rsidP="00EF731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F7317" w:rsidRPr="00315CD6" w:rsidRDefault="00EF7317" w:rsidP="007610D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315C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:rsidR="00EF7317" w:rsidRDefault="00EF7317"/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88"/>
        <w:gridCol w:w="270"/>
        <w:gridCol w:w="1134"/>
      </w:tblGrid>
      <w:tr w:rsidR="00EF7317" w:rsidRPr="00144E97" w:rsidTr="001221BE">
        <w:tc>
          <w:tcPr>
            <w:tcW w:w="3510" w:type="dxa"/>
          </w:tcPr>
          <w:p w:rsidR="00EF7317" w:rsidRPr="00144E97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F7317" w:rsidRPr="00144E97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F7317" w:rsidRPr="00144E97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EF7317" w:rsidRPr="00144E97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F7317" w:rsidRPr="00144E97" w:rsidTr="001221BE">
        <w:tc>
          <w:tcPr>
            <w:tcW w:w="3510" w:type="dxa"/>
          </w:tcPr>
          <w:p w:rsidR="00EF7317" w:rsidRPr="00144E97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317" w:rsidRPr="00144E9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EF7317" w:rsidRPr="00144E9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317" w:rsidRPr="00144E9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F7317" w:rsidRPr="00144E97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EF7317" w:rsidRPr="00144E9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:rsidR="00EF7317" w:rsidRPr="00144E9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F7317" w:rsidRPr="00144E9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F7317" w:rsidRPr="00144E97" w:rsidTr="001221BE">
        <w:tc>
          <w:tcPr>
            <w:tcW w:w="3510" w:type="dxa"/>
          </w:tcPr>
          <w:p w:rsidR="00EF7317" w:rsidRPr="00144E97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31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F7317" w:rsidRPr="00144E9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31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F7317" w:rsidRPr="00144E97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EF731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F7317" w:rsidRPr="00144E9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F731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7317" w:rsidRPr="00144E97" w:rsidTr="001221BE">
        <w:tc>
          <w:tcPr>
            <w:tcW w:w="3510" w:type="dxa"/>
          </w:tcPr>
          <w:p w:rsidR="00EF7317" w:rsidRPr="00144E97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:rsidR="00EF7317" w:rsidRPr="00A670F4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F7317" w:rsidRPr="00A670F4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F7317" w:rsidRPr="00A670F4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F7317" w:rsidRPr="00A670F4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F7317" w:rsidRPr="00A670F4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F7317" w:rsidRPr="00A670F4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F7317" w:rsidRPr="00A670F4" w:rsidRDefault="00EF7317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7317" w:rsidRPr="00144E97" w:rsidTr="001221BE">
        <w:tc>
          <w:tcPr>
            <w:tcW w:w="3510" w:type="dxa"/>
          </w:tcPr>
          <w:p w:rsidR="00EF7317" w:rsidRPr="00144E97" w:rsidRDefault="00EF7317" w:rsidP="00EF7317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:rsidR="00EF7317" w:rsidRPr="00144E97" w:rsidRDefault="00EF7317" w:rsidP="00EF7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ADC" w:rsidRPr="007B502A" w:rsidTr="001221BE">
        <w:tc>
          <w:tcPr>
            <w:tcW w:w="3510" w:type="dxa"/>
          </w:tcPr>
          <w:p w:rsidR="005C3ADC" w:rsidRPr="00144E97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3ADC" w:rsidRPr="00315CD6" w:rsidRDefault="005C3ADC" w:rsidP="007610D0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5C3ADC" w:rsidRPr="007B502A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3ADC" w:rsidRPr="00591D58" w:rsidRDefault="005C3ADC" w:rsidP="007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570DB7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:rsidR="005C3ADC" w:rsidRPr="007B502A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5C3ADC" w:rsidRPr="00315CD6" w:rsidRDefault="005C3ADC" w:rsidP="007610D0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5C3ADC" w:rsidRPr="007B502A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3ADC" w:rsidRPr="00591D58" w:rsidRDefault="005C3ADC" w:rsidP="00761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570DB7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5C3ADC" w:rsidRPr="007B502A" w:rsidTr="001221BE">
        <w:tc>
          <w:tcPr>
            <w:tcW w:w="3510" w:type="dxa"/>
          </w:tcPr>
          <w:p w:rsidR="005C3ADC" w:rsidRPr="00144E97" w:rsidRDefault="005C3ADC" w:rsidP="00EF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3ADC" w:rsidRPr="00315CD6" w:rsidRDefault="005C3ADC" w:rsidP="007610D0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C3ADC" w:rsidRPr="007B502A" w:rsidRDefault="005C3ADC" w:rsidP="00EF7317">
            <w:pPr>
              <w:pStyle w:val="a0"/>
              <w:tabs>
                <w:tab w:val="decimal" w:pos="758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3ADC" w:rsidRPr="00591D58" w:rsidRDefault="005C3ADC" w:rsidP="007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70D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5C3ADC" w:rsidRPr="007B502A" w:rsidRDefault="005C3ADC" w:rsidP="00EF7317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5C3ADC" w:rsidRPr="00315CD6" w:rsidRDefault="005C3ADC" w:rsidP="007610D0">
            <w:pPr>
              <w:pStyle w:val="a0"/>
              <w:tabs>
                <w:tab w:val="decimal" w:pos="792"/>
              </w:tabs>
              <w:spacing w:line="240" w:lineRule="atLeas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C3ADC" w:rsidRPr="007B502A" w:rsidRDefault="005C3ADC" w:rsidP="00EF7317">
            <w:pPr>
              <w:pStyle w:val="3"/>
              <w:tabs>
                <w:tab w:val="clear" w:pos="360"/>
                <w:tab w:val="clear" w:pos="720"/>
                <w:tab w:val="decimal" w:pos="758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C3ADC" w:rsidRPr="00591D58" w:rsidRDefault="005C3ADC" w:rsidP="00761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70D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</w:tr>
    </w:tbl>
    <w:p w:rsidR="00CF232B" w:rsidRPr="00581EF1" w:rsidRDefault="00CF232B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EA3AEC" w:rsidRPr="000A0940" w:rsidRDefault="00EA3AEC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EA3AEC" w:rsidRPr="00581EF1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0B1721" w:rsidRPr="000A0940" w:rsidRDefault="00AA723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 xml:space="preserve">ณ </w:t>
      </w:r>
      <w:r w:rsidR="00B80CA4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="00EF7317" w:rsidRPr="000A0940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B80CA4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CF50EF" w:rsidRPr="000A0940">
        <w:rPr>
          <w:rFonts w:ascii="Angsana New" w:hAnsi="Angsana New"/>
          <w:sz w:val="30"/>
          <w:szCs w:val="30"/>
        </w:rPr>
        <w:t>6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0E66BF" w:rsidRPr="000A0940">
        <w:rPr>
          <w:rFonts w:ascii="Angsana New" w:hAnsi="Angsana New"/>
          <w:sz w:val="30"/>
          <w:szCs w:val="30"/>
        </w:rPr>
        <w:t xml:space="preserve"> </w:t>
      </w:r>
      <w:r w:rsidR="00171149" w:rsidRPr="000A0940">
        <w:rPr>
          <w:rFonts w:ascii="Angsana New" w:hAnsi="Angsana New"/>
          <w:sz w:val="30"/>
          <w:szCs w:val="30"/>
          <w:cs/>
        </w:rPr>
        <w:t>กลุ่มบริษัท</w:t>
      </w:r>
      <w:r w:rsidR="00EA3AEC" w:rsidRPr="000A0940">
        <w:rPr>
          <w:rFonts w:ascii="Angsana New" w:hAnsi="Angsana New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:rsidR="00FF6590" w:rsidRPr="00581EF1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:rsidR="00F47696" w:rsidRPr="000A0940" w:rsidRDefault="00F47696" w:rsidP="00EF731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5F6923" w:rsidRPr="000A09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F47696" w:rsidRPr="00581EF1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</w:rPr>
      </w:pPr>
    </w:p>
    <w:p w:rsidR="008919F3" w:rsidRPr="000A0940" w:rsidRDefault="000E66BF" w:rsidP="008919F3">
      <w:pPr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0A0940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บริษัทได้ทำสัญญาเงินให้กู้ยืมกับบริษัทย่อยสองแห่งโดยมีอัตราดอกเบี้ยตามที่กำหนดในสัญญา เงินต้นและดอกเบี้ย</w:t>
      </w:r>
      <w:r w:rsidR="001D17AF" w:rsidRPr="000A0940">
        <w:rPr>
          <w:rFonts w:ascii="Angsana New" w:hAnsi="Angsana New"/>
          <w:sz w:val="30"/>
          <w:szCs w:val="30"/>
        </w:rPr>
        <w:t xml:space="preserve">       </w:t>
      </w:r>
      <w:r w:rsidRPr="000A0940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 xml:space="preserve">ปี นับจากวันที่สัญญา 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="00B80CA4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EF7317" w:rsidRPr="000A094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CF50EF" w:rsidRPr="000A0940">
        <w:rPr>
          <w:rFonts w:ascii="Angsana New" w:hAnsi="Angsana New"/>
          <w:sz w:val="30"/>
          <w:szCs w:val="30"/>
        </w:rPr>
        <w:t>6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>ยอดเงินกู้</w:t>
      </w:r>
      <w:r w:rsidR="00DE785C" w:rsidRPr="000A0940">
        <w:rPr>
          <w:rFonts w:ascii="Angsana New" w:hAnsi="Angsana New" w:hint="cs"/>
          <w:sz w:val="30"/>
          <w:szCs w:val="30"/>
          <w:cs/>
        </w:rPr>
        <w:t>ยืม</w:t>
      </w:r>
      <w:r w:rsidRPr="000A0940">
        <w:rPr>
          <w:rFonts w:ascii="Angsana New" w:hAnsi="Angsana New" w:hint="cs"/>
          <w:sz w:val="30"/>
          <w:szCs w:val="30"/>
          <w:cs/>
        </w:rPr>
        <w:t>คงเหลือมีจำนวน</w:t>
      </w:r>
      <w:r w:rsidR="00581EF1">
        <w:rPr>
          <w:rFonts w:ascii="Angsana New" w:hAnsi="Angsana New"/>
          <w:sz w:val="30"/>
          <w:szCs w:val="30"/>
        </w:rPr>
        <w:t xml:space="preserve"> </w:t>
      </w:r>
      <w:r w:rsidR="005C3ADC">
        <w:rPr>
          <w:rFonts w:ascii="Angsana New" w:hAnsi="Angsana New"/>
          <w:sz w:val="30"/>
          <w:szCs w:val="30"/>
        </w:rPr>
        <w:t>136.45</w:t>
      </w:r>
      <w:r w:rsidR="00EF7317" w:rsidRPr="000A0940">
        <w:rPr>
          <w:rFonts w:ascii="Angsana New" w:hAnsi="Angsana New"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406B0" w:rsidRPr="000A0940">
        <w:rPr>
          <w:rFonts w:ascii="Angsana New" w:hAnsi="Angsana New"/>
          <w:sz w:val="30"/>
          <w:szCs w:val="30"/>
        </w:rPr>
        <w:t xml:space="preserve">                                   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(</w:t>
      </w:r>
      <w:r w:rsidR="00D130F3" w:rsidRPr="000A0940">
        <w:rPr>
          <w:rFonts w:ascii="Angsana New" w:hAnsi="Angsana New"/>
          <w:i/>
          <w:iCs/>
          <w:sz w:val="30"/>
          <w:szCs w:val="30"/>
        </w:rPr>
        <w:t>3</w:t>
      </w:r>
      <w:r w:rsidR="00D830A6" w:rsidRPr="000A0940">
        <w:rPr>
          <w:rFonts w:ascii="Angsana New" w:hAnsi="Angsana New"/>
          <w:i/>
          <w:iCs/>
          <w:sz w:val="30"/>
          <w:szCs w:val="30"/>
        </w:rPr>
        <w:t>1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50EF" w:rsidRPr="000A0940">
        <w:rPr>
          <w:rFonts w:ascii="Angsana New" w:hAnsi="Angsana New"/>
          <w:i/>
          <w:iCs/>
          <w:sz w:val="30"/>
          <w:szCs w:val="30"/>
        </w:rPr>
        <w:t>2</w:t>
      </w:r>
      <w:r w:rsidR="00D130F3" w:rsidRPr="000A0940">
        <w:rPr>
          <w:rFonts w:ascii="Angsana New" w:hAnsi="Angsana New"/>
          <w:i/>
          <w:iCs/>
          <w:sz w:val="30"/>
          <w:szCs w:val="30"/>
        </w:rPr>
        <w:t>5</w:t>
      </w:r>
      <w:r w:rsidR="00CF50EF" w:rsidRPr="000A0940">
        <w:rPr>
          <w:rFonts w:ascii="Angsana New" w:hAnsi="Angsana New"/>
          <w:i/>
          <w:iCs/>
          <w:sz w:val="30"/>
          <w:szCs w:val="30"/>
        </w:rPr>
        <w:t>62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: </w:t>
      </w:r>
      <w:r w:rsidR="00D830A6" w:rsidRPr="000A0940">
        <w:rPr>
          <w:rFonts w:ascii="Angsana New" w:hAnsi="Angsana New"/>
          <w:i/>
          <w:iCs/>
          <w:sz w:val="30"/>
          <w:szCs w:val="30"/>
        </w:rPr>
        <w:t>1</w:t>
      </w:r>
      <w:r w:rsidR="00CF50EF" w:rsidRPr="000A0940">
        <w:rPr>
          <w:rFonts w:ascii="Angsana New" w:hAnsi="Angsana New"/>
          <w:i/>
          <w:iCs/>
          <w:sz w:val="30"/>
          <w:szCs w:val="30"/>
        </w:rPr>
        <w:t>22</w:t>
      </w:r>
      <w:r w:rsidR="004F0FEF" w:rsidRPr="000A0940">
        <w:rPr>
          <w:rFonts w:ascii="Angsana New" w:hAnsi="Angsana New"/>
          <w:i/>
          <w:iCs/>
          <w:sz w:val="30"/>
          <w:szCs w:val="30"/>
        </w:rPr>
        <w:t>.</w:t>
      </w:r>
      <w:r w:rsidR="00D130F3" w:rsidRPr="000A0940">
        <w:rPr>
          <w:rFonts w:ascii="Angsana New" w:hAnsi="Angsana New"/>
          <w:i/>
          <w:iCs/>
          <w:sz w:val="30"/>
          <w:szCs w:val="30"/>
        </w:rPr>
        <w:t>44</w:t>
      </w:r>
      <w:r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Pr="000A094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)</w:t>
      </w:r>
    </w:p>
    <w:p w:rsidR="00FF6590" w:rsidRPr="000A0940" w:rsidRDefault="00FF6590" w:rsidP="001E2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สัญญาค่านายหน้า</w:t>
      </w:r>
    </w:p>
    <w:p w:rsidR="00FF6590" w:rsidRPr="000A0940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65CBC" w:rsidRPr="000A0940" w:rsidRDefault="00FF6590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>บริษัทได้ทำสัญญาค่านายหน้ากับ</w:t>
      </w:r>
      <w:r w:rsidR="00B72E5D" w:rsidRPr="000A0940">
        <w:rPr>
          <w:rFonts w:ascii="Angsana New" w:hAnsi="Angsana New"/>
          <w:sz w:val="30"/>
          <w:szCs w:val="30"/>
        </w:rPr>
        <w:t xml:space="preserve"> Mega Lifesciences (Australia) Pty. Limited</w:t>
      </w:r>
      <w:r w:rsidR="00B72E5D" w:rsidRPr="000A0940">
        <w:rPr>
          <w:rFonts w:ascii="Angsana New" w:hAnsi="Angsana New"/>
          <w:sz w:val="30"/>
          <w:szCs w:val="30"/>
          <w:cs/>
        </w:rPr>
        <w:t xml:space="preserve"> ซึ่งเป็น</w:t>
      </w:r>
      <w:r w:rsidRPr="000A0940">
        <w:rPr>
          <w:rFonts w:ascii="Angsana New" w:hAnsi="Angsana New"/>
          <w:sz w:val="30"/>
          <w:szCs w:val="30"/>
          <w:cs/>
        </w:rPr>
        <w:t>บริษัทย่อย</w:t>
      </w:r>
      <w:r w:rsidR="00BD734E" w:rsidRPr="000A0940">
        <w:rPr>
          <w:rFonts w:ascii="Angsana New" w:hAnsi="Angsana New"/>
          <w:sz w:val="30"/>
          <w:szCs w:val="30"/>
          <w:cs/>
        </w:rPr>
        <w:t>ทางอ้อม</w:t>
      </w:r>
      <w:r w:rsidRPr="000A0940">
        <w:rPr>
          <w:rFonts w:ascii="Angsana New" w:hAnsi="Angsana New"/>
          <w:sz w:val="30"/>
          <w:szCs w:val="30"/>
          <w:cs/>
        </w:rPr>
        <w:t xml:space="preserve"> โดยบริษัท </w:t>
      </w:r>
      <w:r w:rsidR="00B72E5D" w:rsidRPr="000A0940">
        <w:rPr>
          <w:rFonts w:ascii="Angsana New" w:hAnsi="Angsana New"/>
          <w:sz w:val="30"/>
          <w:szCs w:val="30"/>
        </w:rPr>
        <w:t>Mega Lifesciences (Australia) Pty. Limited</w:t>
      </w:r>
      <w:r w:rsidR="00B72E5D" w:rsidRPr="000A0940">
        <w:rPr>
          <w:rFonts w:ascii="Angsana New" w:hAnsi="Angsana New"/>
          <w:sz w:val="30"/>
          <w:szCs w:val="30"/>
          <w:cs/>
        </w:rPr>
        <w:t xml:space="preserve"> </w:t>
      </w:r>
      <w:r w:rsidRPr="000A0940">
        <w:rPr>
          <w:rFonts w:ascii="Angsana New" w:hAnsi="Angsana New"/>
          <w:sz w:val="30"/>
          <w:szCs w:val="30"/>
          <w:cs/>
        </w:rPr>
        <w:t>ให้สิทธิ์บริษัทในการทำ</w:t>
      </w:r>
      <w:r w:rsidR="00E22B8A" w:rsidRPr="000A0940">
        <w:rPr>
          <w:rFonts w:ascii="Angsana New" w:hAnsi="Angsana New"/>
          <w:sz w:val="30"/>
          <w:szCs w:val="30"/>
          <w:cs/>
        </w:rPr>
        <w:t>การตลาด ขาย</w:t>
      </w:r>
      <w:r w:rsidR="003A7E6D" w:rsidRPr="000A0940">
        <w:rPr>
          <w:rFonts w:ascii="Angsana New" w:hAnsi="Angsana New"/>
          <w:sz w:val="30"/>
          <w:szCs w:val="30"/>
          <w:cs/>
        </w:rPr>
        <w:t xml:space="preserve"> และ</w:t>
      </w:r>
      <w:r w:rsidR="00E22B8A" w:rsidRPr="000A0940">
        <w:rPr>
          <w:rFonts w:ascii="Angsana New" w:hAnsi="Angsana New"/>
          <w:sz w:val="30"/>
          <w:szCs w:val="30"/>
          <w:cs/>
        </w:rPr>
        <w:t>จัดจำหน่าย</w:t>
      </w:r>
      <w:r w:rsidRPr="000A0940">
        <w:rPr>
          <w:rFonts w:ascii="Angsana New" w:hAnsi="Angsana New"/>
          <w:sz w:val="30"/>
          <w:szCs w:val="30"/>
          <w:cs/>
        </w:rPr>
        <w:t>ผลิตภัณฑ์แนท ซี</w:t>
      </w:r>
      <w:r w:rsidR="00CA7F01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9C4BE4" w:rsidRPr="000A0940">
        <w:rPr>
          <w:rFonts w:ascii="Angsana New" w:hAnsi="Angsana New"/>
          <w:sz w:val="30"/>
          <w:szCs w:val="30"/>
          <w:cs/>
        </w:rPr>
        <w:t>โดยบริษัทหรือผ่าน</w:t>
      </w:r>
      <w:r w:rsidR="00E22B8A" w:rsidRPr="000A0940">
        <w:rPr>
          <w:rFonts w:ascii="Angsana New" w:hAnsi="Angsana New"/>
          <w:sz w:val="30"/>
          <w:szCs w:val="30"/>
          <w:cs/>
        </w:rPr>
        <w:t>บริษัท</w:t>
      </w:r>
      <w:r w:rsidR="009C4BE4" w:rsidRPr="000A0940">
        <w:rPr>
          <w:rFonts w:ascii="Angsana New" w:hAnsi="Angsana New"/>
          <w:sz w:val="30"/>
          <w:szCs w:val="30"/>
          <w:cs/>
        </w:rPr>
        <w:t>อื่น</w:t>
      </w:r>
      <w:r w:rsidR="001941FD" w:rsidRPr="000A0940">
        <w:rPr>
          <w:rFonts w:ascii="Angsana New" w:hAnsi="Angsana New"/>
          <w:sz w:val="30"/>
          <w:szCs w:val="30"/>
          <w:cs/>
        </w:rPr>
        <w:t xml:space="preserve"> </w:t>
      </w:r>
      <w:r w:rsidR="00D45063" w:rsidRPr="000A0940">
        <w:rPr>
          <w:rFonts w:ascii="Angsana New" w:hAnsi="Angsana New"/>
          <w:sz w:val="30"/>
          <w:szCs w:val="30"/>
          <w:cs/>
        </w:rPr>
        <w:t xml:space="preserve">ตามเอกสารแนบท้ายสัญญาลงวันที่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D45063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มกราคม</w:t>
      </w:r>
      <w:r w:rsidR="00F0783B" w:rsidRPr="000A0940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A0940">
        <w:rPr>
          <w:rFonts w:ascii="Angsana New" w:hAnsi="Angsana New" w:hint="cs"/>
          <w:sz w:val="30"/>
          <w:szCs w:val="30"/>
        </w:rPr>
        <w:t>2</w:t>
      </w:r>
      <w:r w:rsidR="00F0783B" w:rsidRPr="000A0940">
        <w:rPr>
          <w:rFonts w:ascii="Angsana New" w:hAnsi="Angsana New" w:hint="cs"/>
          <w:sz w:val="30"/>
          <w:szCs w:val="30"/>
          <w:cs/>
        </w:rPr>
        <w:t>5</w:t>
      </w:r>
      <w:r w:rsidR="00CF50EF" w:rsidRPr="000A0940">
        <w:rPr>
          <w:rFonts w:ascii="Angsana New" w:hAnsi="Angsana New" w:hint="cs"/>
          <w:sz w:val="30"/>
          <w:szCs w:val="30"/>
        </w:rPr>
        <w:t>6</w:t>
      </w:r>
      <w:r w:rsidR="0056146C" w:rsidRPr="000A0940">
        <w:rPr>
          <w:rFonts w:ascii="Angsana New" w:hAnsi="Angsana New"/>
          <w:sz w:val="30"/>
          <w:szCs w:val="30"/>
        </w:rPr>
        <w:t>0</w:t>
      </w:r>
      <w:r w:rsidR="00D45063" w:rsidRPr="000A0940">
        <w:rPr>
          <w:rFonts w:ascii="Angsana New" w:hAnsi="Angsana New"/>
          <w:sz w:val="30"/>
          <w:szCs w:val="30"/>
        </w:rPr>
        <w:t xml:space="preserve"> </w:t>
      </w:r>
      <w:r w:rsidR="001941FD" w:rsidRPr="000A0940">
        <w:rPr>
          <w:rFonts w:ascii="Angsana New" w:hAnsi="Angsana New"/>
          <w:sz w:val="30"/>
          <w:szCs w:val="30"/>
          <w:cs/>
        </w:rPr>
        <w:t>บริษัทจะจ่ายค่านายหน้า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9102C5" w:rsidRPr="000A0940">
        <w:rPr>
          <w:rFonts w:ascii="Angsana New" w:hAnsi="Angsana New"/>
          <w:sz w:val="30"/>
          <w:szCs w:val="30"/>
        </w:rPr>
        <w:t>.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 ของ</w:t>
      </w:r>
      <w:r w:rsidR="00F3752F" w:rsidRPr="000A0940">
        <w:rPr>
          <w:rFonts w:ascii="Angsana New" w:hAnsi="Angsana New"/>
          <w:sz w:val="30"/>
          <w:szCs w:val="30"/>
          <w:cs/>
        </w:rPr>
        <w:t>ยอดขาย</w:t>
      </w:r>
      <w:r w:rsidR="001941FD" w:rsidRPr="000A0940">
        <w:rPr>
          <w:rFonts w:ascii="Angsana New" w:hAnsi="Angsana New"/>
          <w:sz w:val="30"/>
          <w:szCs w:val="30"/>
          <w:cs/>
        </w:rPr>
        <w:t>รายไตรมาส</w:t>
      </w:r>
      <w:r w:rsidR="009C4BE4" w:rsidRPr="000A0940">
        <w:rPr>
          <w:rFonts w:ascii="Angsana New" w:hAnsi="Angsana New"/>
          <w:sz w:val="30"/>
          <w:szCs w:val="30"/>
          <w:cs/>
        </w:rPr>
        <w:t xml:space="preserve"> </w:t>
      </w:r>
      <w:r w:rsidR="00F40BB8" w:rsidRPr="000A0940">
        <w:rPr>
          <w:rFonts w:ascii="Angsana New" w:hAnsi="Angsana New" w:hint="cs"/>
          <w:sz w:val="30"/>
          <w:szCs w:val="30"/>
          <w:cs/>
        </w:rPr>
        <w:t>เมื่อ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CF50EF" w:rsidRPr="000A0940">
        <w:rPr>
          <w:rFonts w:ascii="Angsana New" w:hAnsi="Angsana New"/>
          <w:sz w:val="30"/>
          <w:szCs w:val="30"/>
        </w:rPr>
        <w:t>6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บริษัทแก้ไขอัตราค่านายหน้</w:t>
      </w:r>
      <w:r w:rsidR="00190000" w:rsidRPr="000A0940">
        <w:rPr>
          <w:rFonts w:ascii="Angsana New" w:hAnsi="Angsana New" w:hint="cs"/>
          <w:sz w:val="30"/>
          <w:szCs w:val="30"/>
          <w:cs/>
        </w:rPr>
        <w:t>า</w:t>
      </w:r>
      <w:r w:rsidR="007E56D0" w:rsidRPr="000A0940">
        <w:rPr>
          <w:rFonts w:ascii="Angsana New" w:hAnsi="Angsana New" w:hint="cs"/>
          <w:sz w:val="30"/>
          <w:szCs w:val="30"/>
          <w:cs/>
        </w:rPr>
        <w:t xml:space="preserve">ในสัญญาเป็นร้อยละ </w:t>
      </w:r>
      <w:r w:rsidR="007E56D0" w:rsidRPr="000A0940">
        <w:rPr>
          <w:rFonts w:ascii="Angsana New" w:hAnsi="Angsana New"/>
          <w:sz w:val="30"/>
          <w:szCs w:val="30"/>
        </w:rPr>
        <w:t>7.</w:t>
      </w:r>
      <w:r w:rsidR="00D130F3" w:rsidRPr="000A0940">
        <w:rPr>
          <w:rFonts w:ascii="Angsana New" w:hAnsi="Angsana New"/>
          <w:sz w:val="30"/>
          <w:szCs w:val="30"/>
        </w:rPr>
        <w:t>5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7E56D0" w:rsidRPr="000A0940">
        <w:rPr>
          <w:rFonts w:ascii="Angsana New" w:hAnsi="Angsana New" w:hint="cs"/>
          <w:sz w:val="30"/>
          <w:szCs w:val="30"/>
          <w:cs/>
        </w:rPr>
        <w:t>ของยอดขายรายไตรมาส</w:t>
      </w:r>
      <w:r w:rsidR="007E56D0" w:rsidRPr="000A0940">
        <w:rPr>
          <w:rFonts w:ascii="Angsana New" w:hAnsi="Angsana New"/>
          <w:sz w:val="30"/>
          <w:szCs w:val="30"/>
        </w:rPr>
        <w:t xml:space="preserve"> </w:t>
      </w:r>
      <w:r w:rsidR="001941FD" w:rsidRPr="000A0940">
        <w:rPr>
          <w:rFonts w:ascii="Angsana New" w:hAnsi="Angsana New"/>
          <w:sz w:val="30"/>
          <w:szCs w:val="30"/>
          <w:cs/>
        </w:rPr>
        <w:t>และ</w:t>
      </w:r>
      <w:r w:rsidR="009C4BE4" w:rsidRPr="000A0940">
        <w:rPr>
          <w:rFonts w:ascii="Angsana New" w:hAnsi="Angsana New"/>
          <w:sz w:val="30"/>
          <w:szCs w:val="30"/>
          <w:cs/>
        </w:rPr>
        <w:t>จะมีผ</w:t>
      </w:r>
      <w:r w:rsidR="000E3E2A" w:rsidRPr="000A0940">
        <w:rPr>
          <w:rFonts w:ascii="Angsana New" w:hAnsi="Angsana New"/>
          <w:sz w:val="30"/>
          <w:szCs w:val="30"/>
          <w:cs/>
        </w:rPr>
        <w:t>ล</w:t>
      </w:r>
      <w:r w:rsidR="00F91621" w:rsidRPr="000A0940">
        <w:rPr>
          <w:rFonts w:ascii="Angsana New" w:hAnsi="Angsana New"/>
          <w:sz w:val="30"/>
          <w:szCs w:val="30"/>
          <w:cs/>
        </w:rPr>
        <w:t>จนกว่า</w:t>
      </w:r>
      <w:r w:rsidR="00CF30C1" w:rsidRPr="000A0940">
        <w:rPr>
          <w:rFonts w:ascii="Angsana New" w:hAnsi="Angsana New"/>
          <w:sz w:val="30"/>
          <w:szCs w:val="30"/>
          <w:cs/>
        </w:rPr>
        <w:t>สัญญา</w:t>
      </w:r>
      <w:r w:rsidR="00A62298" w:rsidRPr="000A0940">
        <w:rPr>
          <w:rFonts w:ascii="Angsana New" w:hAnsi="Angsana New"/>
          <w:sz w:val="30"/>
          <w:szCs w:val="30"/>
          <w:cs/>
        </w:rPr>
        <w:t>จะมีการเปลี่ยนแปลงและคู่สัญญาได้ตกลงร่วมกัน</w:t>
      </w:r>
      <w:r w:rsidR="00CF30C1" w:rsidRPr="000A0940">
        <w:rPr>
          <w:rFonts w:ascii="Angsana New" w:hAnsi="Angsana New"/>
          <w:sz w:val="30"/>
          <w:szCs w:val="30"/>
          <w:cs/>
        </w:rPr>
        <w:t xml:space="preserve"> สัญญา</w:t>
      </w:r>
      <w:r w:rsidR="000E3E2A" w:rsidRPr="000A0940">
        <w:rPr>
          <w:rFonts w:ascii="Angsana New" w:hAnsi="Angsana New"/>
          <w:sz w:val="30"/>
          <w:szCs w:val="30"/>
          <w:cs/>
        </w:rPr>
        <w:t>จะ</w:t>
      </w:r>
      <w:r w:rsidR="00FD7F4B" w:rsidRPr="000A0940">
        <w:rPr>
          <w:rFonts w:ascii="Angsana New" w:hAnsi="Angsana New"/>
          <w:sz w:val="30"/>
          <w:szCs w:val="30"/>
          <w:cs/>
        </w:rPr>
        <w:t>ต่อ</w:t>
      </w:r>
      <w:r w:rsidR="001941FD" w:rsidRPr="000A0940">
        <w:rPr>
          <w:rFonts w:ascii="Angsana New" w:hAnsi="Angsana New"/>
          <w:sz w:val="30"/>
          <w:szCs w:val="30"/>
          <w:cs/>
        </w:rPr>
        <w:t>อายุ</w:t>
      </w:r>
      <w:r w:rsidR="00FD7F4B" w:rsidRPr="000A0940">
        <w:rPr>
          <w:rFonts w:ascii="Angsana New" w:hAnsi="Angsana New"/>
          <w:sz w:val="30"/>
          <w:szCs w:val="30"/>
          <w:cs/>
        </w:rPr>
        <w:t>โดยอัตโนมัติ</w:t>
      </w:r>
      <w:r w:rsidR="001941FD" w:rsidRPr="000A0940">
        <w:rPr>
          <w:rFonts w:ascii="Angsana New" w:hAnsi="Angsana New"/>
          <w:sz w:val="30"/>
          <w:szCs w:val="30"/>
          <w:cs/>
        </w:rPr>
        <w:t>หลังจากหนึ่งปี</w:t>
      </w:r>
      <w:r w:rsidR="00FD7F4B" w:rsidRPr="000A0940">
        <w:rPr>
          <w:rFonts w:ascii="Angsana New" w:hAnsi="Angsana New"/>
          <w:sz w:val="30"/>
          <w:szCs w:val="30"/>
          <w:cs/>
        </w:rPr>
        <w:t>ตามเงื่อนไขที่ทั้งสองฝ่ายตกลงร่วมกัน</w:t>
      </w:r>
    </w:p>
    <w:p w:rsidR="001E2FAF" w:rsidRDefault="001E2FAF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sz w:val="30"/>
          <w:szCs w:val="30"/>
        </w:rPr>
      </w:pPr>
    </w:p>
    <w:p w:rsidR="00EA3AEC" w:rsidRPr="000A0940" w:rsidRDefault="00865CBC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sz w:val="30"/>
          <w:szCs w:val="30"/>
        </w:rPr>
        <w:tab/>
      </w:r>
      <w:r w:rsidR="00EA3AEC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:rsidR="00A43014" w:rsidRPr="000A0940" w:rsidRDefault="00A43014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A3AEC" w:rsidRPr="000A0940" w:rsidRDefault="00EA3AEC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1A1C3F" w:rsidRPr="000A0940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0A0940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="000C0E75" w:rsidRPr="000A0940">
        <w:rPr>
          <w:rFonts w:ascii="Angsana New" w:hAnsi="Angsana New"/>
          <w:sz w:val="30"/>
          <w:szCs w:val="30"/>
          <w:cs/>
        </w:rPr>
        <w:t xml:space="preserve"> โดย</w:t>
      </w:r>
      <w:r w:rsidRPr="000A0940">
        <w:rPr>
          <w:rFonts w:ascii="Angsana New" w:hAnsi="Angsana New"/>
          <w:sz w:val="30"/>
          <w:szCs w:val="30"/>
          <w:cs/>
        </w:rPr>
        <w:t>บริษัทตกลงที่จะผลิตและจัดหาสินค้า</w:t>
      </w:r>
      <w:r w:rsidR="001A1C3F" w:rsidRPr="000A0940">
        <w:rPr>
          <w:rFonts w:ascii="Angsana New" w:hAnsi="Angsana New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0A0940">
        <w:rPr>
          <w:rFonts w:ascii="Angsana New" w:hAnsi="Angsana New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0A0940">
        <w:rPr>
          <w:rFonts w:ascii="Angsana New" w:hAnsi="Angsana New"/>
          <w:sz w:val="30"/>
          <w:szCs w:val="30"/>
        </w:rPr>
        <w:t>GMP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CA7F01" w:rsidRPr="000A0940">
        <w:rPr>
          <w:rFonts w:ascii="Angsana New" w:hAnsi="Angsana New"/>
          <w:sz w:val="30"/>
          <w:szCs w:val="30"/>
          <w:cs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</w:p>
    <w:p w:rsidR="006C6810" w:rsidRPr="000A0940" w:rsidRDefault="006C6810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:rsidR="00E21ABB" w:rsidRPr="000A0940" w:rsidRDefault="0081471C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21ABB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E21ABB" w:rsidRPr="000A0940" w:rsidRDefault="00E21ABB" w:rsidP="00B80CA4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E66BF" w:rsidRPr="000A0940" w:rsidRDefault="00E21ABB" w:rsidP="00B80CA4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  <w:cs/>
        </w:rPr>
      </w:pPr>
      <w:r w:rsidRPr="000A09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/>
          <w:sz w:val="30"/>
          <w:szCs w:val="30"/>
          <w:cs/>
        </w:rPr>
        <w:t xml:space="preserve">เมษายน </w:t>
      </w:r>
      <w:r w:rsidR="00CF50EF" w:rsidRPr="000A0940">
        <w:rPr>
          <w:rFonts w:ascii="Angsana New" w:hAnsi="Angsana New"/>
          <w:sz w:val="30"/>
          <w:szCs w:val="30"/>
        </w:rPr>
        <w:t>2</w:t>
      </w:r>
      <w:r w:rsidR="00D130F3" w:rsidRPr="000A0940">
        <w:rPr>
          <w:rFonts w:ascii="Angsana New" w:hAnsi="Angsana New"/>
          <w:sz w:val="30"/>
          <w:szCs w:val="30"/>
        </w:rPr>
        <w:t>55</w:t>
      </w:r>
      <w:r w:rsidR="001855F0" w:rsidRPr="000A0940">
        <w:rPr>
          <w:rFonts w:ascii="Angsana New" w:hAnsi="Angsana New"/>
          <w:sz w:val="30"/>
          <w:szCs w:val="30"/>
        </w:rPr>
        <w:t>8</w:t>
      </w:r>
      <w:r w:rsidRPr="000A0940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D734E" w:rsidRPr="000A0940">
        <w:rPr>
          <w:rFonts w:ascii="Angsana New" w:hAnsi="Angsana New"/>
          <w:sz w:val="30"/>
          <w:szCs w:val="30"/>
          <w:cs/>
        </w:rPr>
        <w:t>ทางอ้อม</w:t>
      </w:r>
      <w:r w:rsidRPr="000A0940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0A0940">
        <w:rPr>
          <w:rFonts w:ascii="Angsana New" w:hAnsi="Angsana New"/>
          <w:sz w:val="30"/>
          <w:szCs w:val="30"/>
        </w:rPr>
        <w:t xml:space="preserve">Mega Lifesciences Private Limited </w:t>
      </w:r>
      <w:r w:rsidRPr="000A0940">
        <w:rPr>
          <w:rFonts w:ascii="Angsana New" w:hAnsi="Angsana New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บริษัทตกลงที่จะจ่ายค่าบริการเป็นรายไตรมาสเท่ากับต้นทุนการดำเนินงานที่เกิดขึ้นของบริษัท </w:t>
      </w:r>
      <w:r w:rsidRPr="000A0940">
        <w:rPr>
          <w:rFonts w:ascii="Angsana New" w:hAnsi="Angsana New"/>
          <w:sz w:val="30"/>
          <w:szCs w:val="30"/>
        </w:rPr>
        <w:t>Mega Lifesciences Private Limited</w:t>
      </w:r>
      <w:r w:rsidRPr="000A0940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="00D830A6" w:rsidRPr="000A0940">
        <w:rPr>
          <w:rFonts w:ascii="Angsana New" w:hAnsi="Angsana New"/>
          <w:sz w:val="30"/>
          <w:szCs w:val="30"/>
        </w:rPr>
        <w:t>1</w:t>
      </w:r>
      <w:r w:rsidR="00D130F3" w:rsidRPr="000A0940">
        <w:rPr>
          <w:rFonts w:ascii="Angsana New" w:hAnsi="Angsana New"/>
          <w:sz w:val="30"/>
          <w:szCs w:val="30"/>
        </w:rPr>
        <w:t>3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0A0940">
        <w:rPr>
          <w:rFonts w:ascii="Angsana New" w:hAnsi="Angsana New"/>
          <w:sz w:val="30"/>
          <w:szCs w:val="30"/>
        </w:rPr>
        <w:t>9</w:t>
      </w:r>
      <w:r w:rsidR="00D830A6" w:rsidRPr="000A0940">
        <w:rPr>
          <w:rFonts w:ascii="Angsana New" w:hAnsi="Angsana New"/>
          <w:sz w:val="30"/>
          <w:szCs w:val="30"/>
        </w:rPr>
        <w:t>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  <w:r w:rsidR="000E66BF" w:rsidRPr="000A0940">
        <w:rPr>
          <w:rFonts w:ascii="Angsana New" w:hAnsi="Angsana New"/>
          <w:sz w:val="30"/>
          <w:szCs w:val="30"/>
        </w:rPr>
        <w:t xml:space="preserve"> </w:t>
      </w:r>
    </w:p>
    <w:p w:rsidR="00805903" w:rsidRPr="000A0940" w:rsidRDefault="00805903" w:rsidP="00F00FD0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:rsidR="001E2FAF" w:rsidRDefault="001E2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  <w:lang w:eastAsia="x-none"/>
        </w:rPr>
        <w:br w:type="page"/>
      </w:r>
    </w:p>
    <w:p w:rsidR="00BF66B1" w:rsidRPr="000A0940" w:rsidRDefault="00CF50EF" w:rsidP="00023FC6">
      <w:p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val="x-none" w:eastAsia="x-none"/>
        </w:rPr>
      </w:pPr>
      <w:r w:rsidRPr="000A0940">
        <w:rPr>
          <w:rFonts w:ascii="Angsana New" w:hAnsi="Angsana New"/>
          <w:b/>
          <w:bCs/>
          <w:sz w:val="30"/>
          <w:szCs w:val="30"/>
          <w:lang w:eastAsia="x-none"/>
        </w:rPr>
        <w:lastRenderedPageBreak/>
        <w:t>6</w:t>
      </w:r>
      <w:r w:rsidR="001C6AB1" w:rsidRPr="000A0940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1C6AB1" w:rsidRPr="000A0940">
        <w:rPr>
          <w:rFonts w:ascii="Angsana New" w:hAnsi="Angsana New"/>
          <w:b/>
          <w:bCs/>
          <w:sz w:val="30"/>
          <w:szCs w:val="30"/>
          <w:lang w:eastAsia="x-none"/>
        </w:rPr>
        <w:tab/>
      </w:r>
      <w:r w:rsidR="00BF66B1" w:rsidRPr="000A0940">
        <w:rPr>
          <w:rFonts w:ascii="Angsana New" w:hAnsi="Angsana New"/>
          <w:b/>
          <w:bCs/>
          <w:sz w:val="30"/>
          <w:szCs w:val="30"/>
          <w:cs/>
          <w:lang w:val="x-none" w:eastAsia="x-none"/>
        </w:rPr>
        <w:t>ลูกหนี้การค้า</w:t>
      </w:r>
    </w:p>
    <w:p w:rsidR="002F5F40" w:rsidRPr="000A0940" w:rsidRDefault="002F5F40" w:rsidP="00597487">
      <w:p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b/>
          <w:bCs/>
          <w:sz w:val="30"/>
          <w:szCs w:val="30"/>
          <w:lang w:eastAsia="x-none"/>
        </w:rPr>
      </w:pPr>
    </w:p>
    <w:p w:rsidR="001977EC" w:rsidRPr="000A0940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0A0940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1977EC" w:rsidRPr="000A0940" w:rsidRDefault="001977EC" w:rsidP="002F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577" w:type="dxa"/>
        <w:tblInd w:w="401" w:type="dxa"/>
        <w:tblLayout w:type="fixed"/>
        <w:tblLook w:val="0000" w:firstRow="0" w:lastRow="0" w:firstColumn="0" w:lastColumn="0" w:noHBand="0" w:noVBand="0"/>
      </w:tblPr>
      <w:tblGrid>
        <w:gridCol w:w="3292"/>
        <w:gridCol w:w="914"/>
        <w:gridCol w:w="11"/>
        <w:gridCol w:w="241"/>
        <w:gridCol w:w="1078"/>
        <w:gridCol w:w="260"/>
        <w:gridCol w:w="1071"/>
        <w:gridCol w:w="268"/>
        <w:gridCol w:w="1109"/>
        <w:gridCol w:w="266"/>
        <w:gridCol w:w="1067"/>
      </w:tblGrid>
      <w:tr w:rsidR="002F5F40" w:rsidRPr="000A0940" w:rsidTr="001E2FAF">
        <w:tc>
          <w:tcPr>
            <w:tcW w:w="1718" w:type="pct"/>
          </w:tcPr>
          <w:p w:rsidR="002F5F40" w:rsidRPr="000A0940" w:rsidRDefault="002F5F40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:rsidR="002F5F40" w:rsidRPr="000A09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A0940" w:rsidRDefault="002F5F40" w:rsidP="0009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F5F40" w:rsidRPr="000A0940" w:rsidTr="001E2FAF">
        <w:tc>
          <w:tcPr>
            <w:tcW w:w="1718" w:type="pct"/>
          </w:tcPr>
          <w:p w:rsidR="002F5F40" w:rsidRPr="000A0940" w:rsidRDefault="002F5F40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  <w:gridSpan w:val="2"/>
          </w:tcPr>
          <w:p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A09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0</w:t>
            </w:r>
            <w:r w:rsidR="002F5F40" w:rsidRPr="000A09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7317" w:rsidRPr="000A09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A09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1</w:t>
            </w:r>
            <w:r w:rsidR="002F5F40" w:rsidRPr="000A09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0" w:type="pct"/>
          </w:tcPr>
          <w:p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Pr="000A09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0</w:t>
            </w:r>
            <w:r w:rsidR="00C67892" w:rsidRPr="000A09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7317" w:rsidRPr="000A09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2F5F40" w:rsidRPr="000A0940" w:rsidRDefault="00D130F3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1</w:t>
            </w:r>
            <w:r w:rsidR="002F5F40" w:rsidRPr="000A09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2F5F40" w:rsidRPr="000A0940" w:rsidTr="001E2FAF">
        <w:tc>
          <w:tcPr>
            <w:tcW w:w="1718" w:type="pct"/>
          </w:tcPr>
          <w:p w:rsidR="002F5F40" w:rsidRPr="000A0940" w:rsidRDefault="002F5F40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2F5F40" w:rsidRPr="000A0940" w:rsidRDefault="002F5F40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09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" w:type="pct"/>
            <w:gridSpan w:val="2"/>
          </w:tcPr>
          <w:p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A0940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2F5F40" w:rsidRPr="000A094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6" w:type="pct"/>
          </w:tcPr>
          <w:p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A0940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Pr="000A0940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2F5F40" w:rsidRPr="000A094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9" w:type="pct"/>
          </w:tcPr>
          <w:p w:rsidR="002F5F40" w:rsidRPr="000A0940" w:rsidRDefault="002F5F40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2F5F40" w:rsidRPr="000A0940" w:rsidRDefault="00CF50EF" w:rsidP="002F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F5F40" w:rsidRPr="000A0940" w:rsidTr="001E2FAF">
        <w:tc>
          <w:tcPr>
            <w:tcW w:w="1718" w:type="pct"/>
          </w:tcPr>
          <w:p w:rsidR="002F5F40" w:rsidRPr="000A0940" w:rsidRDefault="002F5F40" w:rsidP="00770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4" w:type="pct"/>
            <w:gridSpan w:val="7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F40" w:rsidRPr="000A0940" w:rsidTr="001E2FAF">
        <w:trPr>
          <w:trHeight w:val="299"/>
        </w:trPr>
        <w:tc>
          <w:tcPr>
            <w:tcW w:w="1718" w:type="pct"/>
          </w:tcPr>
          <w:p w:rsidR="002F5F40" w:rsidRPr="000A0940" w:rsidRDefault="002F5F40" w:rsidP="0002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240" w:lineRule="auto"/>
              <w:ind w:lef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77" w:type="pct"/>
          </w:tcPr>
          <w:p w:rsidR="002F5F40" w:rsidRPr="000A0940" w:rsidRDefault="00D130F3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0940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2" w:type="pct"/>
            <w:gridSpan w:val="2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2F5F40" w:rsidRPr="000A0940" w:rsidRDefault="002F5F40" w:rsidP="00092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D8C" w:rsidRPr="000A0940" w:rsidTr="001E2FAF">
        <w:trPr>
          <w:trHeight w:val="299"/>
        </w:trPr>
        <w:tc>
          <w:tcPr>
            <w:tcW w:w="1718" w:type="pct"/>
          </w:tcPr>
          <w:p w:rsidR="00152D8C" w:rsidRPr="000A0940" w:rsidRDefault="00152D8C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77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35,95</w:t>
            </w:r>
            <w:r w:rsidR="00581EF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A0940" w:rsidRDefault="00CF50EF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152D8C" w:rsidRPr="000A0940">
              <w:rPr>
                <w:rFonts w:ascii="Angsana New" w:hAnsi="Angsana New"/>
                <w:sz w:val="30"/>
                <w:szCs w:val="30"/>
              </w:rPr>
              <w:t>9,</w:t>
            </w:r>
            <w:r w:rsidRPr="000A0940">
              <w:rPr>
                <w:rFonts w:ascii="Angsana New" w:hAnsi="Angsana New"/>
                <w:sz w:val="30"/>
                <w:szCs w:val="30"/>
              </w:rPr>
              <w:t>66</w:t>
            </w:r>
            <w:r w:rsidR="00152D8C" w:rsidRPr="000A094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353,827</w:t>
            </w:r>
          </w:p>
        </w:tc>
        <w:tc>
          <w:tcPr>
            <w:tcW w:w="139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152D8C" w:rsidRPr="000A0940" w:rsidRDefault="00CF50EF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26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0</w:t>
            </w:r>
            <w:r w:rsidR="00152D8C" w:rsidRPr="000A0940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152D8C" w:rsidRPr="000A0940" w:rsidTr="001E2FAF">
        <w:tc>
          <w:tcPr>
            <w:tcW w:w="1718" w:type="pct"/>
          </w:tcPr>
          <w:p w:rsidR="00152D8C" w:rsidRPr="000A0940" w:rsidRDefault="00152D8C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A09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77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A0940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A0940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A0940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152D8C" w:rsidRPr="000A0940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D8C" w:rsidRPr="000A0940" w:rsidTr="001E2FAF">
        <w:tc>
          <w:tcPr>
            <w:tcW w:w="1718" w:type="pct"/>
          </w:tcPr>
          <w:p w:rsidR="00152D8C" w:rsidRPr="000A0940" w:rsidRDefault="00152D8C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77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136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A0940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105,642</w:t>
            </w:r>
          </w:p>
        </w:tc>
        <w:tc>
          <w:tcPr>
            <w:tcW w:w="139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152D8C" w:rsidRPr="000A0940" w:rsidRDefault="00D130F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4</w:t>
            </w:r>
            <w:r w:rsidR="00CF50EF"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152D8C" w:rsidRPr="000A0940">
              <w:rPr>
                <w:rFonts w:ascii="Angsana New" w:hAnsi="Angsana New"/>
                <w:sz w:val="30"/>
                <w:szCs w:val="30"/>
              </w:rPr>
              <w:t>,</w:t>
            </w: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1</w:t>
            </w:r>
            <w:r w:rsidR="00877598" w:rsidRPr="000A094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52D8C" w:rsidRPr="000A0940" w:rsidTr="001E2FAF">
        <w:tc>
          <w:tcPr>
            <w:tcW w:w="1718" w:type="pct"/>
          </w:tcPr>
          <w:p w:rsidR="00152D8C" w:rsidRPr="000A0940" w:rsidRDefault="00D130F3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152D8C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CF50EF"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152D8C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77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A0940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20,157</w:t>
            </w:r>
          </w:p>
        </w:tc>
        <w:tc>
          <w:tcPr>
            <w:tcW w:w="139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152D8C" w:rsidRPr="000A0940" w:rsidRDefault="00D830A6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10</w:t>
            </w:r>
            <w:r w:rsidR="00CF50EF"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152D8C" w:rsidRPr="000A0940">
              <w:rPr>
                <w:rFonts w:ascii="Angsana New" w:hAnsi="Angsana New"/>
                <w:sz w:val="30"/>
                <w:szCs w:val="30"/>
              </w:rPr>
              <w:t>,9</w:t>
            </w:r>
            <w:r w:rsidR="00CF50EF"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52D8C" w:rsidRPr="000A0940" w:rsidTr="001E2FAF">
        <w:tc>
          <w:tcPr>
            <w:tcW w:w="1718" w:type="pct"/>
          </w:tcPr>
          <w:p w:rsidR="00152D8C" w:rsidRPr="000A0940" w:rsidRDefault="00CF50EF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152D8C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1</w:t>
            </w: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152D8C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77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A0940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17,940</w:t>
            </w:r>
          </w:p>
        </w:tc>
        <w:tc>
          <w:tcPr>
            <w:tcW w:w="139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152D8C" w:rsidRPr="000A0940" w:rsidRDefault="00CF50EF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152D8C" w:rsidRPr="000A0940">
              <w:rPr>
                <w:rFonts w:ascii="Angsana New" w:hAnsi="Angsana New"/>
                <w:sz w:val="30"/>
                <w:szCs w:val="30"/>
              </w:rPr>
              <w:t>,9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2D8C" w:rsidRPr="000A0940" w:rsidTr="001E2FAF">
        <w:tc>
          <w:tcPr>
            <w:tcW w:w="1718" w:type="pct"/>
          </w:tcPr>
          <w:p w:rsidR="00152D8C" w:rsidRPr="000A0940" w:rsidRDefault="00152D8C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477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152D8C" w:rsidRPr="000A0940" w:rsidRDefault="00152D8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152D8C" w:rsidRPr="000A0940" w:rsidRDefault="005C3ADC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14,591</w:t>
            </w:r>
          </w:p>
        </w:tc>
        <w:tc>
          <w:tcPr>
            <w:tcW w:w="139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152D8C" w:rsidRPr="000A0940" w:rsidRDefault="00D130F3" w:rsidP="0015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4</w:t>
            </w:r>
            <w:r w:rsidR="00152D8C" w:rsidRPr="000A0940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152D8C" w:rsidRPr="000A0940" w:rsidTr="001E2FAF">
        <w:tc>
          <w:tcPr>
            <w:tcW w:w="1718" w:type="pct"/>
          </w:tcPr>
          <w:p w:rsidR="00152D8C" w:rsidRPr="000A0940" w:rsidRDefault="00152D8C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7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:rsidR="00152D8C" w:rsidRPr="000A0940" w:rsidRDefault="005C3AD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37,639</w:t>
            </w:r>
          </w:p>
        </w:tc>
        <w:tc>
          <w:tcPr>
            <w:tcW w:w="136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152D8C" w:rsidRPr="000A0940" w:rsidRDefault="00CF50EF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52D8C" w:rsidRPr="000A0940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152D8C" w:rsidRPr="000A094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2D8C" w:rsidRPr="000A0940" w:rsidRDefault="005C3AD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512,157</w:t>
            </w:r>
          </w:p>
        </w:tc>
        <w:tc>
          <w:tcPr>
            <w:tcW w:w="139" w:type="pct"/>
          </w:tcPr>
          <w:p w:rsidR="00152D8C" w:rsidRPr="000A0940" w:rsidRDefault="00152D8C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2D8C" w:rsidRPr="000A0940" w:rsidRDefault="00D130F3" w:rsidP="0015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877598" w:rsidRPr="000A094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52D8C" w:rsidRPr="000A09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855F0" w:rsidRPr="000A094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A09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855F0" w:rsidRPr="000A094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2F5F40" w:rsidRPr="000A0940" w:rsidTr="001E2FAF">
        <w:tc>
          <w:tcPr>
            <w:tcW w:w="1718" w:type="pct"/>
          </w:tcPr>
          <w:p w:rsidR="002F5F40" w:rsidRPr="000A0940" w:rsidRDefault="002F5F40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3" w:type="pct"/>
            <w:gridSpan w:val="2"/>
          </w:tcPr>
          <w:p w:rsidR="002F5F40" w:rsidRPr="000A0940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2F5F40" w:rsidRPr="000A0940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F5F40" w:rsidRPr="000A0940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2F5F40" w:rsidRPr="000A0940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F5F40" w:rsidRPr="000A0940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2F5F40" w:rsidRPr="000A0940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2F5F40" w:rsidRPr="000A0940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2F5F40" w:rsidRPr="000A0940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2F5F40" w:rsidRPr="000A0940" w:rsidRDefault="002F5F40" w:rsidP="002F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AB7" w:rsidRPr="000A0940" w:rsidTr="001E2FAF">
        <w:tc>
          <w:tcPr>
            <w:tcW w:w="1718" w:type="pct"/>
          </w:tcPr>
          <w:p w:rsidR="005B2AB7" w:rsidRPr="000A0940" w:rsidRDefault="005B2AB7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83" w:type="pct"/>
            <w:gridSpan w:val="2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5B2AB7" w:rsidRPr="000A0940" w:rsidRDefault="005C3ADC" w:rsidP="005A4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1,841,513</w:t>
            </w:r>
          </w:p>
        </w:tc>
        <w:tc>
          <w:tcPr>
            <w:tcW w:w="136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0A0940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2</w:t>
            </w:r>
            <w:r w:rsidR="005B2AB7" w:rsidRPr="000A0940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0A0940">
              <w:rPr>
                <w:rFonts w:ascii="Angsana New" w:hAnsi="Angsana New"/>
                <w:sz w:val="30"/>
                <w:szCs w:val="30"/>
              </w:rPr>
              <w:t>11</w:t>
            </w:r>
            <w:r w:rsidR="00877598" w:rsidRPr="000A0940">
              <w:rPr>
                <w:rFonts w:ascii="Angsana New" w:hAnsi="Angsana New"/>
                <w:sz w:val="30"/>
                <w:szCs w:val="30"/>
              </w:rPr>
              <w:t>7</w:t>
            </w:r>
            <w:r w:rsidR="005B2AB7" w:rsidRPr="000A0940">
              <w:rPr>
                <w:rFonts w:ascii="Angsana New" w:hAnsi="Angsana New"/>
                <w:sz w:val="30"/>
                <w:szCs w:val="30"/>
              </w:rPr>
              <w:t>,</w:t>
            </w:r>
            <w:r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1855F0" w:rsidRPr="000A0940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0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B2AB7" w:rsidRPr="000A0940" w:rsidRDefault="005C3ADC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232,615</w:t>
            </w:r>
          </w:p>
        </w:tc>
        <w:tc>
          <w:tcPr>
            <w:tcW w:w="139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5B2AB7" w:rsidRPr="000A0940" w:rsidRDefault="00D130F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="00877598" w:rsidRPr="000A0940">
              <w:rPr>
                <w:rFonts w:ascii="Angsana New" w:hAnsi="Angsana New"/>
                <w:sz w:val="30"/>
                <w:szCs w:val="30"/>
              </w:rPr>
              <w:t>7</w:t>
            </w:r>
            <w:r w:rsidRPr="000A0940">
              <w:rPr>
                <w:rFonts w:ascii="Angsana New" w:hAnsi="Angsana New"/>
                <w:sz w:val="30"/>
                <w:szCs w:val="30"/>
              </w:rPr>
              <w:t>4</w:t>
            </w:r>
            <w:r w:rsidR="005B2AB7" w:rsidRPr="000A0940">
              <w:rPr>
                <w:rFonts w:ascii="Angsana New" w:hAnsi="Angsana New"/>
                <w:sz w:val="30"/>
                <w:szCs w:val="30"/>
              </w:rPr>
              <w:t>,9</w:t>
            </w:r>
            <w:r w:rsidR="00CF50EF" w:rsidRPr="000A0940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B2AB7" w:rsidRPr="000A0940" w:rsidTr="001E2FAF">
        <w:tc>
          <w:tcPr>
            <w:tcW w:w="1718" w:type="pct"/>
          </w:tcPr>
          <w:p w:rsidR="005B2AB7" w:rsidRPr="000A0940" w:rsidRDefault="005B2AB7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A09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3" w:type="pct"/>
            <w:gridSpan w:val="2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5B2AB7" w:rsidRPr="000A0940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4B3" w:rsidRPr="000A0940" w:rsidTr="001E2FAF">
        <w:tc>
          <w:tcPr>
            <w:tcW w:w="1718" w:type="pct"/>
          </w:tcPr>
          <w:p w:rsidR="008024B3" w:rsidRPr="000A0940" w:rsidRDefault="008024B3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D130F3" w:rsidRPr="000A0940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3" w:type="pct"/>
            <w:gridSpan w:val="2"/>
          </w:tcPr>
          <w:p w:rsidR="008024B3" w:rsidRPr="000A0940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A0940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8024B3" w:rsidRPr="000A0940" w:rsidRDefault="005C3ADC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416,792</w:t>
            </w:r>
          </w:p>
        </w:tc>
        <w:tc>
          <w:tcPr>
            <w:tcW w:w="136" w:type="pct"/>
          </w:tcPr>
          <w:p w:rsidR="008024B3" w:rsidRPr="000A0940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A0940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345</w:t>
            </w:r>
            <w:r w:rsidR="008024B3" w:rsidRPr="000A0940">
              <w:rPr>
                <w:rFonts w:ascii="Angsana New" w:hAnsi="Angsana New"/>
                <w:sz w:val="30"/>
                <w:szCs w:val="30"/>
              </w:rPr>
              <w:t>,</w:t>
            </w:r>
            <w:r w:rsidRPr="000A0940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0A0940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0" w:type="pct"/>
          </w:tcPr>
          <w:p w:rsidR="008024B3" w:rsidRPr="000A0940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024B3" w:rsidRPr="000A0940" w:rsidRDefault="005C3ADC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130,907</w:t>
            </w:r>
          </w:p>
        </w:tc>
        <w:tc>
          <w:tcPr>
            <w:tcW w:w="139" w:type="pct"/>
          </w:tcPr>
          <w:p w:rsidR="008024B3" w:rsidRPr="000A0940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8024B3" w:rsidRPr="000A0940" w:rsidRDefault="00D830A6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A0940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0A0940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0A0940">
              <w:rPr>
                <w:rFonts w:ascii="Angsana New" w:hAnsi="Angsana New"/>
                <w:sz w:val="30"/>
                <w:szCs w:val="30"/>
              </w:rPr>
              <w:t>6</w:t>
            </w:r>
            <w:r w:rsidR="008024B3" w:rsidRPr="000A0940">
              <w:rPr>
                <w:rFonts w:ascii="Angsana New" w:hAnsi="Angsana New"/>
                <w:sz w:val="30"/>
                <w:szCs w:val="30"/>
              </w:rPr>
              <w:t>,</w:t>
            </w:r>
            <w:r w:rsidRPr="000A0940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0A0940">
              <w:rPr>
                <w:rFonts w:ascii="Angsana New" w:hAnsi="Angsana New"/>
                <w:sz w:val="30"/>
                <w:szCs w:val="30"/>
              </w:rPr>
              <w:t>8</w:t>
            </w:r>
            <w:r w:rsidRPr="000A094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024B3" w:rsidRPr="00074C25" w:rsidTr="001E2FAF">
        <w:tc>
          <w:tcPr>
            <w:tcW w:w="1718" w:type="pct"/>
          </w:tcPr>
          <w:p w:rsidR="008024B3" w:rsidRPr="00074C25" w:rsidRDefault="00D130F3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8024B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8024B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3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8024B3" w:rsidRPr="00074C25" w:rsidRDefault="005C3ADC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145,727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8024B3" w:rsidRPr="003E0621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024B3" w:rsidRPr="00074C25" w:rsidRDefault="005C3ADC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67,165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8024B3" w:rsidRPr="00074C25" w:rsidRDefault="00D830A6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="008024B3" w:rsidRPr="00082F43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8024B3" w:rsidRPr="00082F43">
              <w:rPr>
                <w:rFonts w:ascii="Angsana New" w:hAnsi="Angsana New"/>
                <w:sz w:val="30"/>
                <w:szCs w:val="30"/>
              </w:rPr>
              <w:t>9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024B3" w:rsidRPr="00074C25" w:rsidTr="001E2FAF">
        <w:tc>
          <w:tcPr>
            <w:tcW w:w="1718" w:type="pct"/>
          </w:tcPr>
          <w:p w:rsidR="008024B3" w:rsidRPr="00074C25" w:rsidRDefault="00CF50EF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8024B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8024B3"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3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8024B3" w:rsidRPr="00074C25" w:rsidRDefault="005C3ADC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39,086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:rsidR="008024B3" w:rsidRPr="00074C25" w:rsidRDefault="00D830A6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8024B3" w:rsidRPr="003E0621">
              <w:rPr>
                <w:rFonts w:ascii="Angsana New" w:hAnsi="Angsana New"/>
                <w:sz w:val="30"/>
                <w:szCs w:val="30"/>
              </w:rPr>
              <w:t>,</w:t>
            </w:r>
            <w:r w:rsidR="008024B3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8024B3" w:rsidRPr="00074C25" w:rsidRDefault="00FE40EE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16,163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8024B3" w:rsidRPr="00074C25" w:rsidRDefault="00D130F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8024B3" w:rsidRPr="00074C25" w:rsidTr="001E2FAF">
        <w:tc>
          <w:tcPr>
            <w:tcW w:w="1718" w:type="pct"/>
          </w:tcPr>
          <w:p w:rsidR="008024B3" w:rsidRPr="00074C25" w:rsidRDefault="008024B3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483" w:type="pct"/>
            <w:gridSpan w:val="2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:rsidR="008024B3" w:rsidRPr="00074C25" w:rsidRDefault="005C3ADC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29,992</w:t>
            </w:r>
          </w:p>
        </w:tc>
        <w:tc>
          <w:tcPr>
            <w:tcW w:w="136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8024B3" w:rsidRPr="00074C25" w:rsidRDefault="00CF50EF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8024B3" w:rsidRPr="003E0621">
              <w:rPr>
                <w:rFonts w:ascii="Angsana New" w:hAnsi="Angsana New"/>
                <w:sz w:val="30"/>
                <w:szCs w:val="30"/>
              </w:rPr>
              <w:t>,</w:t>
            </w:r>
            <w:r w:rsidR="008024B3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8024B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8024B3" w:rsidRPr="00074C25" w:rsidRDefault="00FE40EE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16,055</w:t>
            </w:r>
          </w:p>
        </w:tc>
        <w:tc>
          <w:tcPr>
            <w:tcW w:w="139" w:type="pct"/>
          </w:tcPr>
          <w:p w:rsidR="008024B3" w:rsidRPr="00074C25" w:rsidRDefault="008024B3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:rsidR="008024B3" w:rsidRPr="00074C25" w:rsidRDefault="00D830A6" w:rsidP="00802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8024B3" w:rsidRPr="00082F43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B2AB7" w:rsidRPr="00074C25" w:rsidTr="001E2FAF">
        <w:tc>
          <w:tcPr>
            <w:tcW w:w="1718" w:type="pct"/>
          </w:tcPr>
          <w:p w:rsidR="005B2AB7" w:rsidRPr="00074C25" w:rsidRDefault="005B2AB7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5B2AB7" w:rsidRPr="003E0621" w:rsidRDefault="005C3ADC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2,473,110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B2AB7" w:rsidRPr="003E06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5B2AB7" w:rsidRPr="00082F43" w:rsidRDefault="00FE40EE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462,90</w:t>
            </w:r>
            <w:r w:rsidR="00581EF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:rsidR="005B2AB7" w:rsidRPr="00082F43" w:rsidRDefault="00D130F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5B2AB7" w:rsidRPr="00074C25" w:rsidTr="001E2FAF">
        <w:tc>
          <w:tcPr>
            <w:tcW w:w="1718" w:type="pct"/>
          </w:tcPr>
          <w:p w:rsidR="005B2AB7" w:rsidRPr="00074C25" w:rsidRDefault="005B2AB7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C2270D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483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:rsidR="005B2AB7" w:rsidRPr="00074C25" w:rsidRDefault="005C3ADC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(33,908)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E0621">
              <w:rPr>
                <w:rFonts w:ascii="Angsana New" w:hAnsi="Angsana New"/>
                <w:sz w:val="30"/>
                <w:szCs w:val="30"/>
              </w:rPr>
              <w:t>(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3E0621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3E06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5B2AB7" w:rsidRPr="00074C25" w:rsidRDefault="00FE40EE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(21,892)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2F43">
              <w:rPr>
                <w:rFonts w:ascii="Angsana New" w:hAnsi="Angsana New"/>
                <w:sz w:val="30"/>
                <w:szCs w:val="30"/>
              </w:rPr>
              <w:t>(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082F43">
              <w:rPr>
                <w:rFonts w:ascii="Angsana New" w:hAnsi="Angsana New"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082F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2AB7" w:rsidRPr="00074C25" w:rsidTr="001E2FAF">
        <w:tc>
          <w:tcPr>
            <w:tcW w:w="1718" w:type="pct"/>
          </w:tcPr>
          <w:p w:rsidR="005B2AB7" w:rsidRPr="00074C25" w:rsidRDefault="005B2AB7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:rsidR="005B2AB7" w:rsidRPr="003E0621" w:rsidRDefault="005C3ADC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2,439,202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B2AB7" w:rsidRPr="003E06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AB7" w:rsidRPr="00082F43" w:rsidRDefault="00FE40EE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441,01</w:t>
            </w:r>
            <w:r w:rsidR="00581EF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2AB7" w:rsidRPr="00082F43" w:rsidRDefault="00D130F3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5B2AB7" w:rsidRPr="001E2FAF" w:rsidTr="001E2FAF">
        <w:trPr>
          <w:trHeight w:val="163"/>
        </w:trPr>
        <w:tc>
          <w:tcPr>
            <w:tcW w:w="1718" w:type="pct"/>
          </w:tcPr>
          <w:p w:rsidR="005B2AB7" w:rsidRPr="001E2FAF" w:rsidRDefault="005B2AB7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83" w:type="pct"/>
            <w:gridSpan w:val="2"/>
          </w:tcPr>
          <w:p w:rsidR="005B2AB7" w:rsidRPr="001E2FAF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:rsidR="005B2AB7" w:rsidRPr="001E2FAF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5B2AB7" w:rsidRPr="001E2FAF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:rsidR="005B2AB7" w:rsidRPr="001E2FAF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:rsidR="005B2AB7" w:rsidRPr="001E2FAF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:rsidR="005B2AB7" w:rsidRPr="001E2FAF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5B2AB7" w:rsidRPr="001E2FAF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" w:type="pct"/>
          </w:tcPr>
          <w:p w:rsidR="005B2AB7" w:rsidRPr="001E2FAF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5B2AB7" w:rsidRPr="001E2FAF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2AB7" w:rsidRPr="00074C25" w:rsidTr="001E2FAF">
        <w:tc>
          <w:tcPr>
            <w:tcW w:w="1718" w:type="pct"/>
          </w:tcPr>
          <w:p w:rsidR="005B2AB7" w:rsidRPr="00074C25" w:rsidRDefault="005B2AB7" w:rsidP="009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3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5B2AB7" w:rsidRPr="003E0621" w:rsidRDefault="005C3ADC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2,476,841</w:t>
            </w: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5B2AB7" w:rsidRPr="003E0621" w:rsidRDefault="00CF50EF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B2AB7" w:rsidRPr="003E06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5B2AB7" w:rsidRPr="00082F43" w:rsidRDefault="00FE40EE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953,170</w:t>
            </w: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:rsidR="005B2AB7" w:rsidRPr="00082F43" w:rsidRDefault="00D830A6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B2AB7" w:rsidRPr="00082F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B2AB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855F0"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5B2AB7" w:rsidRPr="00074C25" w:rsidTr="001E2FAF">
        <w:tc>
          <w:tcPr>
            <w:tcW w:w="1718" w:type="pct"/>
          </w:tcPr>
          <w:p w:rsidR="005B2AB7" w:rsidRPr="00074C25" w:rsidRDefault="005B2AB7" w:rsidP="0077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" w:type="pct"/>
            <w:gridSpan w:val="2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2AB7" w:rsidRPr="00074C25" w:rsidTr="001E2FAF">
        <w:tc>
          <w:tcPr>
            <w:tcW w:w="2201" w:type="pct"/>
            <w:gridSpan w:val="3"/>
          </w:tcPr>
          <w:p w:rsidR="005B2AB7" w:rsidRPr="00074C25" w:rsidRDefault="005B2AB7" w:rsidP="00991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6"/>
              <w:rPr>
                <w:rFonts w:ascii="Angsana New" w:hAnsi="Angsana New"/>
                <w:sz w:val="30"/>
                <w:szCs w:val="30"/>
              </w:rPr>
            </w:pPr>
            <w:r w:rsidRPr="00DE2AB2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2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5B2AB7" w:rsidRPr="003E062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5B2AB7" w:rsidRPr="00082F43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5B2AB7" w:rsidRPr="004601D1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2AB7" w:rsidRPr="00074C25" w:rsidTr="001E2FAF">
        <w:tc>
          <w:tcPr>
            <w:tcW w:w="2326" w:type="pct"/>
            <w:gridSpan w:val="4"/>
          </w:tcPr>
          <w:p w:rsidR="005B2AB7" w:rsidRPr="00074C25" w:rsidRDefault="005B2AB7" w:rsidP="000C6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7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7709C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C67892" w:rsidRPr="00E0351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C67892" w:rsidRPr="00E035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09C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3" w:type="pct"/>
            <w:tcBorders>
              <w:bottom w:val="double" w:sz="4" w:space="0" w:color="auto"/>
            </w:tcBorders>
            <w:vAlign w:val="bottom"/>
          </w:tcPr>
          <w:p w:rsidR="005B2AB7" w:rsidRPr="003E0621" w:rsidRDefault="00FE40EE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810BA0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36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vAlign w:val="bottom"/>
          </w:tcPr>
          <w:p w:rsidR="005B2AB7" w:rsidRPr="003E0621" w:rsidRDefault="00D830A6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678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3A80">
              <w:rPr>
                <w:rFonts w:ascii="Angsana New" w:hAnsi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140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5B2AB7" w:rsidRPr="00082F43" w:rsidRDefault="002B4C03" w:rsidP="006B1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5B2AB7" w:rsidRPr="00074C25" w:rsidRDefault="005B2AB7" w:rsidP="005B2A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vAlign w:val="bottom"/>
          </w:tcPr>
          <w:p w:rsidR="005B2AB7" w:rsidRPr="00082F43" w:rsidRDefault="005B2AB7" w:rsidP="00D94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B19A0" w:rsidRPr="00092F45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</w:rPr>
        <w:tab/>
      </w:r>
    </w:p>
    <w:p w:rsidR="009F1AB4" w:rsidRPr="00092F45" w:rsidRDefault="009F1AB4" w:rsidP="0081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lastRenderedPageBreak/>
        <w:t>โดยปกติระยะเวลาการให้สินเชื่อแก่ลูกค้าของกลุ่มบริษัท</w:t>
      </w:r>
      <w:r w:rsidR="00061CFB" w:rsidRPr="00092F45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="00395712" w:rsidRPr="00092F45">
        <w:rPr>
          <w:rFonts w:ascii="Angsana New" w:hAnsi="Angsana New"/>
          <w:sz w:val="30"/>
          <w:szCs w:val="30"/>
          <w:cs/>
        </w:rPr>
        <w:t xml:space="preserve"> วัน ถึง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092F45">
        <w:rPr>
          <w:rFonts w:ascii="Angsana New" w:hAnsi="Angsana New"/>
          <w:sz w:val="30"/>
          <w:szCs w:val="30"/>
          <w:cs/>
        </w:rPr>
        <w:t xml:space="preserve"> วัน</w:t>
      </w:r>
    </w:p>
    <w:p w:rsidR="00CE35D3" w:rsidRPr="00092F45" w:rsidRDefault="00CE35D3" w:rsidP="0068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23471" w:rsidRPr="00092F45" w:rsidRDefault="009F1AB4" w:rsidP="00722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1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92F45">
        <w:rPr>
          <w:rFonts w:ascii="Angsana New" w:hAnsi="Angsana New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092F45">
        <w:rPr>
          <w:rFonts w:ascii="Angsana New" w:hAnsi="Angsana New"/>
          <w:sz w:val="30"/>
          <w:szCs w:val="30"/>
          <w:cs/>
        </w:rPr>
        <w:t>ส่ง</w:t>
      </w:r>
      <w:r w:rsidRPr="00092F45">
        <w:rPr>
          <w:rFonts w:ascii="Angsana New" w:hAnsi="Angsana New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092F45">
        <w:rPr>
          <w:rFonts w:ascii="Angsana New" w:hAnsi="Angsana New"/>
          <w:sz w:val="30"/>
          <w:szCs w:val="30"/>
          <w:cs/>
        </w:rPr>
        <w:t>์ต่างๆของกลุ่มบริษัทไปยัง</w:t>
      </w:r>
      <w:r w:rsidR="00DC2494" w:rsidRPr="00092F4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="00415858" w:rsidRPr="00092F45">
        <w:rPr>
          <w:rFonts w:ascii="Angsana New" w:hAnsi="Angsana New"/>
          <w:sz w:val="30"/>
          <w:szCs w:val="30"/>
        </w:rPr>
        <w:t xml:space="preserve"> </w:t>
      </w:r>
      <w:r w:rsidRPr="00092F45">
        <w:rPr>
          <w:rFonts w:ascii="Angsana New" w:hAnsi="Angsana New"/>
          <w:sz w:val="30"/>
          <w:szCs w:val="30"/>
          <w:cs/>
        </w:rPr>
        <w:t>ด้วยเหตุนี้จึงมี</w:t>
      </w:r>
      <w:r w:rsidR="001E3DB7">
        <w:rPr>
          <w:rFonts w:ascii="Angsana New" w:hAnsi="Angsana New"/>
          <w:sz w:val="30"/>
          <w:szCs w:val="30"/>
        </w:rPr>
        <w:br/>
      </w:r>
      <w:r w:rsidRPr="00092F45">
        <w:rPr>
          <w:rFonts w:ascii="Angsana New" w:hAnsi="Angsana New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092F45">
        <w:rPr>
          <w:rFonts w:ascii="Angsana New" w:hAnsi="Angsana New"/>
          <w:sz w:val="30"/>
          <w:szCs w:val="30"/>
          <w:cs/>
        </w:rPr>
        <w:t>รับรู้รายได้</w:t>
      </w:r>
      <w:r w:rsidRPr="00092F45">
        <w:rPr>
          <w:rFonts w:ascii="Angsana New" w:hAnsi="Angsana New"/>
          <w:sz w:val="30"/>
          <w:szCs w:val="30"/>
          <w:cs/>
        </w:rPr>
        <w:t xml:space="preserve"> ส่งผลให้กลุ่มบริษัทมี</w:t>
      </w:r>
      <w:r w:rsidR="007C26D7" w:rsidRPr="00092F45">
        <w:rPr>
          <w:rFonts w:ascii="Angsana New" w:hAnsi="Angsana New"/>
          <w:sz w:val="30"/>
          <w:szCs w:val="30"/>
          <w:cs/>
        </w:rPr>
        <w:t>ยอด</w:t>
      </w:r>
      <w:r w:rsidRPr="00092F45">
        <w:rPr>
          <w:rFonts w:ascii="Angsana New" w:hAnsi="Angsana New"/>
          <w:sz w:val="30"/>
          <w:szCs w:val="30"/>
          <w:cs/>
        </w:rPr>
        <w:t>ลูกหนี้การค้าที่เกินกำหนดชำระเป็นจำนวนมาก</w:t>
      </w:r>
    </w:p>
    <w:p w:rsidR="00092F45" w:rsidRPr="00092F45" w:rsidRDefault="00092F45" w:rsidP="0044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946DD6" w:rsidRPr="001E2FAF" w:rsidRDefault="00877598" w:rsidP="0081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E2FAF">
        <w:rPr>
          <w:rFonts w:ascii="Angsana New" w:hAnsi="Angsana New"/>
          <w:b/>
          <w:bCs/>
          <w:sz w:val="30"/>
          <w:szCs w:val="30"/>
        </w:rPr>
        <w:t>7</w:t>
      </w:r>
      <w:r w:rsidR="00946DD6" w:rsidRPr="001E2FAF">
        <w:rPr>
          <w:rFonts w:ascii="Angsana New" w:hAnsi="Angsana New"/>
          <w:b/>
          <w:bCs/>
          <w:sz w:val="30"/>
          <w:szCs w:val="30"/>
        </w:rPr>
        <w:tab/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0A0940" w:rsidRDefault="000A0940" w:rsidP="005A4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72"/>
        <w:gridCol w:w="990"/>
        <w:gridCol w:w="272"/>
        <w:gridCol w:w="990"/>
        <w:gridCol w:w="267"/>
        <w:gridCol w:w="990"/>
        <w:gridCol w:w="272"/>
        <w:gridCol w:w="984"/>
      </w:tblGrid>
      <w:tr w:rsidR="000A0940" w:rsidRPr="008E6E89" w:rsidTr="002410E9">
        <w:tc>
          <w:tcPr>
            <w:tcW w:w="2282" w:type="pct"/>
          </w:tcPr>
          <w:p w:rsidR="000A0940" w:rsidRPr="008E6E89" w:rsidRDefault="000A0940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A0940" w:rsidRPr="008E6E89" w:rsidRDefault="000A0940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pct"/>
            <w:gridSpan w:val="3"/>
          </w:tcPr>
          <w:p w:rsidR="000A0940" w:rsidRPr="008E6E89" w:rsidRDefault="000A0940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line="240" w:lineRule="auto"/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4" w:type="pct"/>
          </w:tcPr>
          <w:p w:rsidR="000A0940" w:rsidRPr="008E6E89" w:rsidRDefault="000A0940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:rsidR="000A0940" w:rsidRPr="008E6E89" w:rsidRDefault="000A0940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940" w:rsidRPr="008E6E89" w:rsidTr="002410E9">
        <w:tc>
          <w:tcPr>
            <w:tcW w:w="2429" w:type="pct"/>
            <w:gridSpan w:val="2"/>
          </w:tcPr>
          <w:p w:rsidR="000A0940" w:rsidRPr="00F951D7" w:rsidRDefault="000A0940" w:rsidP="000A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51D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951D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951D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4" w:type="pct"/>
          </w:tcPr>
          <w:p w:rsidR="000A0940" w:rsidRPr="0041130A" w:rsidRDefault="000A0940" w:rsidP="000A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0A0940" w:rsidRPr="0041130A" w:rsidRDefault="000A0940" w:rsidP="000A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0A0940" w:rsidRPr="0041130A" w:rsidRDefault="000A0940" w:rsidP="000A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:rsidR="000A0940" w:rsidRPr="0041130A" w:rsidRDefault="000A0940" w:rsidP="000A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0A0940" w:rsidRPr="0041130A" w:rsidRDefault="000A0940" w:rsidP="000A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0A0940" w:rsidRPr="0041130A" w:rsidRDefault="000A0940" w:rsidP="000A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0A0940" w:rsidRPr="0041130A" w:rsidRDefault="000A0940" w:rsidP="000A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0A0940" w:rsidRPr="008E6E89" w:rsidTr="002410E9">
        <w:tc>
          <w:tcPr>
            <w:tcW w:w="2282" w:type="pct"/>
          </w:tcPr>
          <w:p w:rsidR="000A0940" w:rsidRPr="008E6E89" w:rsidRDefault="000A0940" w:rsidP="000A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A0940" w:rsidRPr="008E6E89" w:rsidRDefault="000A0940" w:rsidP="000A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71" w:type="pct"/>
            <w:gridSpan w:val="7"/>
          </w:tcPr>
          <w:p w:rsidR="000A0940" w:rsidRPr="008E6E89" w:rsidRDefault="000A0940" w:rsidP="000A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08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8E6E8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E6E89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74A0" w:rsidRPr="008E6E89" w:rsidTr="002410E9">
        <w:tc>
          <w:tcPr>
            <w:tcW w:w="2282" w:type="pct"/>
          </w:tcPr>
          <w:p w:rsidR="006D74A0" w:rsidRPr="008E6E89" w:rsidRDefault="006D74A0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7" w:type="pct"/>
          </w:tcPr>
          <w:p w:rsidR="006D74A0" w:rsidRPr="008E6E89" w:rsidRDefault="006D74A0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6D74A0" w:rsidRPr="008E6E89" w:rsidRDefault="006D74A0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D74A0" w:rsidRPr="008E6E89" w:rsidRDefault="006D74A0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6D74A0" w:rsidRPr="008E6E89" w:rsidRDefault="006D74A0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D74A0" w:rsidRPr="008E6E89" w:rsidRDefault="006D74A0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6D74A0" w:rsidRPr="008E6E89" w:rsidRDefault="006D74A0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D74A0" w:rsidRPr="008E6E89" w:rsidRDefault="006D74A0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6D74A0" w:rsidRPr="008E6E89" w:rsidRDefault="006D74A0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1,934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503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Pr="008E6E89" w:rsidRDefault="00FE40EE" w:rsidP="0031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,485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E40EE" w:rsidRPr="008E6E89" w:rsidTr="002410E9">
        <w:trPr>
          <w:trHeight w:val="380"/>
        </w:trPr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54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(714)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54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(1,148)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A53238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(1,220)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E40EE" w:rsidRPr="008E6E89" w:rsidTr="002410E9">
        <w:trPr>
          <w:trHeight w:val="305"/>
        </w:trPr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  <w:bottom w:val="double" w:sz="4" w:space="0" w:color="auto"/>
            </w:tcBorders>
          </w:tcPr>
          <w:p w:rsidR="00FE40EE" w:rsidRPr="00A435C5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435C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1,934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:rsidR="00FE40EE" w:rsidRPr="008E6E89" w:rsidRDefault="00581EF1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238,634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254,226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273,123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262,923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10,200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 10,200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การด้อยค่าของการลงทุน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Default="00581EF1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(40,937)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(45,099)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(5,473)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ส่วนแบ่ง</w:t>
            </w:r>
            <w:r w:rsidR="00680A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กำไร(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="00680A5B"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11,750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(14,567)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FE40EE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FE40EE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53238" w:rsidRPr="008E6E89" w:rsidTr="002410E9">
        <w:tc>
          <w:tcPr>
            <w:tcW w:w="2282" w:type="pct"/>
          </w:tcPr>
          <w:p w:rsidR="00A53238" w:rsidRDefault="00A53238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รับชำระทุนคืนและขายเงินลงทุน</w:t>
            </w:r>
          </w:p>
        </w:tc>
        <w:tc>
          <w:tcPr>
            <w:tcW w:w="147" w:type="pct"/>
          </w:tcPr>
          <w:p w:rsidR="00A53238" w:rsidRPr="008E6E89" w:rsidRDefault="00A53238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A53238" w:rsidRDefault="00A53238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(72)</w:t>
            </w:r>
          </w:p>
        </w:tc>
        <w:tc>
          <w:tcPr>
            <w:tcW w:w="147" w:type="pct"/>
          </w:tcPr>
          <w:p w:rsidR="00A53238" w:rsidRPr="008E6E89" w:rsidRDefault="00A53238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A53238" w:rsidRDefault="00581EF1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53238" w:rsidRPr="008E6E89" w:rsidRDefault="00A53238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A53238" w:rsidRDefault="00A53238" w:rsidP="00C3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(15,300)</w:t>
            </w:r>
          </w:p>
        </w:tc>
        <w:tc>
          <w:tcPr>
            <w:tcW w:w="147" w:type="pct"/>
          </w:tcPr>
          <w:p w:rsidR="00A53238" w:rsidRPr="008E6E89" w:rsidRDefault="00A53238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53238" w:rsidRDefault="00581EF1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205,213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244,386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8E6E89" w:rsidRDefault="00C30BAB" w:rsidP="00C3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E40E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216,886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0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273,123</w:t>
            </w:r>
          </w:p>
        </w:tc>
      </w:tr>
      <w:tr w:rsidR="00FE40EE" w:rsidRPr="008E6E89" w:rsidTr="002410E9">
        <w:tc>
          <w:tcPr>
            <w:tcW w:w="2282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8E6E8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  <w:bottom w:val="double" w:sz="4" w:space="0" w:color="auto"/>
            </w:tcBorders>
          </w:tcPr>
          <w:p w:rsidR="00FE40EE" w:rsidRPr="008E6E89" w:rsidRDefault="00FE40EE" w:rsidP="0022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238,634</w:t>
            </w:r>
          </w:p>
        </w:tc>
        <w:tc>
          <w:tcPr>
            <w:tcW w:w="144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:rsidR="00FE40EE" w:rsidRPr="008E6E89" w:rsidRDefault="00FE40EE" w:rsidP="0003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E40EE" w:rsidRPr="008E6E89" w:rsidRDefault="00FE40EE" w:rsidP="006D7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  <w:bottom w:val="double" w:sz="4" w:space="0" w:color="auto"/>
            </w:tcBorders>
          </w:tcPr>
          <w:p w:rsidR="00FE40EE" w:rsidRPr="008E6E89" w:rsidRDefault="00FE40EE" w:rsidP="0016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273,123</w:t>
            </w:r>
          </w:p>
        </w:tc>
      </w:tr>
    </w:tbl>
    <w:p w:rsidR="000A0940" w:rsidRDefault="000A0940" w:rsidP="005A4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56572" w:rsidRPr="00456572" w:rsidRDefault="00456572" w:rsidP="00456572">
      <w:pPr>
        <w:rPr>
          <w:lang w:val="x-none" w:eastAsia="x-none"/>
        </w:rPr>
        <w:sectPr w:rsidR="00456572" w:rsidRPr="00456572" w:rsidSect="00EF7317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456033" w:rsidRPr="00092F45" w:rsidRDefault="00456033" w:rsidP="00E87646">
      <w:pPr>
        <w:pStyle w:val="acctfourfigures"/>
        <w:tabs>
          <w:tab w:val="clear" w:pos="765"/>
        </w:tabs>
        <w:spacing w:line="240" w:lineRule="atLeast"/>
        <w:ind w:left="450"/>
        <w:rPr>
          <w:rFonts w:ascii="Angsana New" w:hAnsi="Angsana New" w:cs="Angsana New"/>
          <w:sz w:val="30"/>
          <w:szCs w:val="30"/>
          <w:lang w:bidi="th-TH"/>
        </w:rPr>
      </w:pPr>
      <w:r w:rsidRPr="00092F45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A6675C" w:rsidRPr="00092F45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F36A9" w:rsidRPr="00092F45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C61415">
        <w:rPr>
          <w:rFonts w:ascii="Angsana New" w:hAnsi="Angsana New" w:cs="Angsana New"/>
          <w:sz w:val="30"/>
          <w:szCs w:val="30"/>
        </w:rPr>
        <w:t>3</w:t>
      </w:r>
      <w:r w:rsidR="00D130F3">
        <w:rPr>
          <w:rFonts w:ascii="Angsana New" w:hAnsi="Angsana New" w:cs="Angsana New"/>
          <w:sz w:val="30"/>
          <w:szCs w:val="30"/>
        </w:rPr>
        <w:t>0</w:t>
      </w:r>
      <w:r w:rsidR="00C61415">
        <w:rPr>
          <w:rFonts w:ascii="Angsana New" w:hAnsi="Angsana New" w:cs="Angsana New"/>
          <w:sz w:val="30"/>
          <w:szCs w:val="30"/>
        </w:rPr>
        <w:t xml:space="preserve"> </w:t>
      </w:r>
      <w:r w:rsidR="00F565F6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C6141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F50EF" w:rsidRPr="00CF50E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D56B13" w:rsidRPr="00092F45">
        <w:rPr>
          <w:rFonts w:ascii="Angsana New" w:hAnsi="Angsana New" w:cs="Angsana New"/>
          <w:sz w:val="30"/>
          <w:szCs w:val="30"/>
          <w:lang w:bidi="th-TH"/>
        </w:rPr>
        <w:t>5</w:t>
      </w:r>
      <w:r w:rsidR="00CF50EF" w:rsidRPr="00CF50E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92F45" w:rsidRPr="00092F45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Pr="00092F45">
        <w:rPr>
          <w:rFonts w:ascii="Angsana New" w:hAnsi="Angsana New" w:cs="Angsana New"/>
          <w:sz w:val="30"/>
          <w:szCs w:val="30"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552F06" w:rsidRPr="00092F45">
        <w:rPr>
          <w:rFonts w:ascii="Angsana New" w:hAnsi="Angsana New" w:cs="Angsana New"/>
          <w:sz w:val="30"/>
          <w:szCs w:val="30"/>
        </w:rPr>
        <w:t xml:space="preserve"> </w:t>
      </w:r>
      <w:r w:rsidRPr="00092F45">
        <w:rPr>
          <w:rFonts w:ascii="Angsana New" w:hAnsi="Angsana New" w:cs="Angsana New"/>
          <w:sz w:val="30"/>
          <w:szCs w:val="30"/>
          <w:rtl/>
          <w:cs/>
        </w:rPr>
        <w:t>31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</w:t>
      </w:r>
      <w:r w:rsidR="00026B2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 </w:t>
      </w:r>
      <w:r w:rsidR="00026B2B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092F45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:rsidR="00092F45" w:rsidRPr="00092F45" w:rsidRDefault="00092F45" w:rsidP="00092F45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68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997"/>
        <w:gridCol w:w="205"/>
        <w:gridCol w:w="105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71"/>
      </w:tblGrid>
      <w:tr w:rsidR="00092F45" w:rsidRPr="00B34C41" w:rsidTr="00092F45">
        <w:trPr>
          <w:cantSplit/>
          <w:trHeight w:val="353"/>
          <w:tblHeader/>
        </w:trPr>
        <w:tc>
          <w:tcPr>
            <w:tcW w:w="14681" w:type="dxa"/>
            <w:gridSpan w:val="18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92F45" w:rsidRPr="00B34C41" w:rsidTr="00092F45">
        <w:trPr>
          <w:cantSplit/>
          <w:trHeight w:val="74"/>
          <w:tblHeader/>
        </w:trPr>
        <w:tc>
          <w:tcPr>
            <w:tcW w:w="2158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257" w:type="dxa"/>
            <w:gridSpan w:val="3"/>
          </w:tcPr>
          <w:p w:rsidR="00DE2B01" w:rsidRDefault="00DE2B01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92F45" w:rsidRPr="00092F45" w:rsidRDefault="00092F45" w:rsidP="00092F4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092F4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3" w:type="dxa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41" w:type="dxa"/>
            <w:gridSpan w:val="3"/>
          </w:tcPr>
          <w:p w:rsidR="00092F45" w:rsidRPr="00092F45" w:rsidRDefault="00092F45" w:rsidP="00092F45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:rsidR="00092F45" w:rsidRPr="00092F45" w:rsidRDefault="00092F45" w:rsidP="00092F45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092F4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565F6" w:rsidRPr="00B34C41" w:rsidTr="00092F45">
        <w:trPr>
          <w:cantSplit/>
          <w:trHeight w:val="74"/>
          <w:tblHeader/>
        </w:trPr>
        <w:tc>
          <w:tcPr>
            <w:tcW w:w="2158" w:type="dxa"/>
          </w:tcPr>
          <w:p w:rsidR="00F565F6" w:rsidRPr="00092F45" w:rsidRDefault="00F565F6" w:rsidP="00F565F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05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mergecolhdg"/>
              <w:spacing w:line="360" w:lineRule="exact"/>
              <w:ind w:left="-75" w:right="-8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mergecolhdg"/>
              <w:spacing w:line="360" w:lineRule="exact"/>
              <w:ind w:left="-75" w:right="-8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5" w:right="-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 w:right="-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565F6" w:rsidRPr="00B34C41" w:rsidTr="00092F45">
        <w:trPr>
          <w:cantSplit/>
          <w:trHeight w:val="74"/>
          <w:tblHeader/>
        </w:trPr>
        <w:tc>
          <w:tcPr>
            <w:tcW w:w="2158" w:type="dxa"/>
          </w:tcPr>
          <w:p w:rsidR="00F565F6" w:rsidRPr="00092F45" w:rsidRDefault="00F565F6" w:rsidP="00F565F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5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92F4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F565F6" w:rsidRPr="00B34C41" w:rsidTr="00092F45">
        <w:trPr>
          <w:cantSplit/>
          <w:trHeight w:val="299"/>
        </w:trPr>
        <w:tc>
          <w:tcPr>
            <w:tcW w:w="2158" w:type="dxa"/>
          </w:tcPr>
          <w:p w:rsidR="00F565F6" w:rsidRPr="00092F45" w:rsidRDefault="00F565F6" w:rsidP="00E87646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:rsidR="00F565F6" w:rsidRPr="00092F45" w:rsidRDefault="00F565F6" w:rsidP="00F565F6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565F6" w:rsidRPr="00092F45" w:rsidRDefault="00F565F6" w:rsidP="00F565F6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:rsidR="00F565F6" w:rsidRPr="00092F45" w:rsidRDefault="00F565F6" w:rsidP="00F565F6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F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:rsidR="00F565F6" w:rsidRPr="00092F45" w:rsidRDefault="00F565F6" w:rsidP="00F565F6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21" w:type="dxa"/>
            <w:gridSpan w:val="11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65F6" w:rsidRPr="00B34C41" w:rsidTr="00092F45">
        <w:trPr>
          <w:cantSplit/>
          <w:trHeight w:val="74"/>
        </w:trPr>
        <w:tc>
          <w:tcPr>
            <w:tcW w:w="2158" w:type="dxa"/>
          </w:tcPr>
          <w:p w:rsidR="00F565F6" w:rsidRPr="00092F45" w:rsidRDefault="00F565F6" w:rsidP="00E87646">
            <w:pPr>
              <w:spacing w:line="360" w:lineRule="exact"/>
              <w:ind w:hanging="57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072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65F6" w:rsidRPr="00092F45" w:rsidRDefault="00F565F6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5" w:type="dxa"/>
          </w:tcPr>
          <w:p w:rsidR="00F565F6" w:rsidRPr="00092F45" w:rsidRDefault="00F565F6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F565F6" w:rsidRPr="00092F45" w:rsidRDefault="00F565F6" w:rsidP="00F565F6">
            <w:pPr>
              <w:tabs>
                <w:tab w:val="clear" w:pos="227"/>
                <w:tab w:val="clear" w:pos="454"/>
                <w:tab w:val="decimal" w:pos="461"/>
                <w:tab w:val="left" w:pos="52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F565F6" w:rsidRPr="00092F45" w:rsidDel="004B5803" w:rsidRDefault="00F565F6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565F6" w:rsidRPr="00092F45" w:rsidRDefault="00F565F6" w:rsidP="00F565F6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F565F6" w:rsidRPr="00092F45" w:rsidRDefault="00F565F6" w:rsidP="00F565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565F6" w:rsidRPr="00092F45" w:rsidRDefault="00F565F6" w:rsidP="00F565F6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F565F6" w:rsidRPr="00092F45" w:rsidRDefault="00F565F6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</w:tcPr>
          <w:p w:rsidR="00F565F6" w:rsidRPr="00092F45" w:rsidRDefault="00F565F6" w:rsidP="00F565F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:rsidR="00F565F6" w:rsidRPr="00092F45" w:rsidRDefault="00F565F6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40EE" w:rsidRPr="00B34C41" w:rsidTr="00092F45">
        <w:trPr>
          <w:cantSplit/>
          <w:trHeight w:val="74"/>
        </w:trPr>
        <w:tc>
          <w:tcPr>
            <w:tcW w:w="2158" w:type="dxa"/>
          </w:tcPr>
          <w:p w:rsidR="00FE40EE" w:rsidRPr="00092F45" w:rsidRDefault="00FE40EE" w:rsidP="00E87646">
            <w:pPr>
              <w:spacing w:line="360" w:lineRule="exact"/>
              <w:ind w:hanging="57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 xml:space="preserve">Mega Product (Yemen) </w:t>
            </w: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:rsidR="00FE40EE" w:rsidRPr="00092F45" w:rsidRDefault="00FE40EE" w:rsidP="00E87646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092F45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2072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ตัวแทนจำหน่ายและ </w:t>
            </w:r>
          </w:p>
          <w:p w:rsidR="00FE40EE" w:rsidRPr="00092F45" w:rsidRDefault="00FE40EE" w:rsidP="00D239C8">
            <w:pPr>
              <w:tabs>
                <w:tab w:val="clear" w:pos="227"/>
                <w:tab w:val="clear" w:pos="454"/>
                <w:tab w:val="left" w:pos="213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    การตลาด</w:t>
            </w:r>
          </w:p>
        </w:tc>
        <w:tc>
          <w:tcPr>
            <w:tcW w:w="1170" w:type="dxa"/>
          </w:tcPr>
          <w:p w:rsidR="00FE40EE" w:rsidRPr="00092F45" w:rsidRDefault="00FE40EE" w:rsidP="00F565F6">
            <w:pPr>
              <w:tabs>
                <w:tab w:val="clear" w:pos="227"/>
                <w:tab w:val="left" w:pos="112"/>
              </w:tabs>
              <w:spacing w:line="360" w:lineRule="exact"/>
              <w:ind w:left="-68" w:firstLine="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997" w:type="dxa"/>
          </w:tcPr>
          <w:p w:rsidR="00FE40EE" w:rsidRPr="00092F45" w:rsidRDefault="00FE40EE" w:rsidP="00A53238">
            <w:pPr>
              <w:pStyle w:val="acctfourfigures"/>
              <w:tabs>
                <w:tab w:val="clear" w:pos="765"/>
                <w:tab w:val="decimal" w:pos="47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5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FE40EE" w:rsidRPr="00092F45" w:rsidRDefault="00FE40EE" w:rsidP="00A53238">
            <w:pPr>
              <w:pStyle w:val="acctfourfigures"/>
              <w:tabs>
                <w:tab w:val="clear" w:pos="765"/>
                <w:tab w:val="decimal" w:pos="54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DD1D5F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,47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,47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FE40EE" w:rsidRPr="00092F45" w:rsidRDefault="00FE40EE" w:rsidP="00AE309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40EE" w:rsidRPr="00B34C41" w:rsidTr="00092F45">
        <w:trPr>
          <w:cantSplit/>
          <w:trHeight w:val="431"/>
        </w:trPr>
        <w:tc>
          <w:tcPr>
            <w:tcW w:w="2158" w:type="dxa"/>
          </w:tcPr>
          <w:p w:rsidR="00FE40EE" w:rsidRPr="00092F45" w:rsidRDefault="00FE40EE" w:rsidP="00E87646">
            <w:pPr>
              <w:spacing w:line="360" w:lineRule="exact"/>
              <w:ind w:left="191" w:hanging="57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ปราณา ฟู้ด ฟอร์ไลฟ์ จำกัด              </w:t>
            </w:r>
          </w:p>
        </w:tc>
        <w:tc>
          <w:tcPr>
            <w:tcW w:w="2072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170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left" w:pos="815"/>
              </w:tabs>
              <w:spacing w:line="360" w:lineRule="exact"/>
              <w:ind w:left="119" w:hanging="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7" w:type="dxa"/>
          </w:tcPr>
          <w:p w:rsidR="00FE40EE" w:rsidRPr="00092F45" w:rsidRDefault="00CA4714" w:rsidP="00CA4714">
            <w:pPr>
              <w:pStyle w:val="acctfourfigures"/>
              <w:tabs>
                <w:tab w:val="clear" w:pos="765"/>
                <w:tab w:val="left" w:pos="121"/>
                <w:tab w:val="left" w:pos="478"/>
              </w:tabs>
              <w:spacing w:line="360" w:lineRule="exact"/>
              <w:ind w:left="-79" w:right="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 </w:t>
            </w:r>
            <w:r w:rsidR="00FE40E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5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FE40EE" w:rsidRPr="00092F45" w:rsidRDefault="00FE40EE" w:rsidP="00A53238">
            <w:pPr>
              <w:pStyle w:val="acctfourfigures"/>
              <w:tabs>
                <w:tab w:val="clear" w:pos="765"/>
                <w:tab w:val="decimal" w:pos="54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EC671C" w:rsidRDefault="00B86E8D" w:rsidP="00B86E8D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671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15,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FE40EE" w:rsidRPr="00092F45" w:rsidRDefault="00FE40EE" w:rsidP="00AE309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4,5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092F45">
              <w:rPr>
                <w:rFonts w:ascii="Angsana New" w:hAnsi="Angsana New"/>
                <w:sz w:val="30"/>
                <w:szCs w:val="30"/>
              </w:rPr>
              <w:t>,9</w:t>
            </w:r>
            <w:r w:rsidRPr="00D13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FE40EE" w:rsidRPr="00B34C41" w:rsidTr="00092F45">
        <w:trPr>
          <w:cantSplit/>
          <w:trHeight w:val="64"/>
        </w:trPr>
        <w:tc>
          <w:tcPr>
            <w:tcW w:w="2158" w:type="dxa"/>
          </w:tcPr>
          <w:p w:rsidR="00FE40EE" w:rsidRPr="00092F45" w:rsidRDefault="00FE40EE" w:rsidP="00E87646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FE40EE" w:rsidRPr="00092F45" w:rsidRDefault="00FE40EE" w:rsidP="00CA4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"/>
                <w:tab w:val="left" w:pos="478"/>
              </w:tabs>
              <w:spacing w:line="360" w:lineRule="exact"/>
              <w:ind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DD1D5F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FE40EE" w:rsidRPr="00092F45" w:rsidRDefault="00FE40EE" w:rsidP="00AE309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1,213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775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D830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130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92F45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</w:tr>
      <w:tr w:rsidR="00FE40EE" w:rsidRPr="00B34C41" w:rsidTr="00725A8F">
        <w:trPr>
          <w:cantSplit/>
          <w:trHeight w:val="242"/>
        </w:trPr>
        <w:tc>
          <w:tcPr>
            <w:tcW w:w="2158" w:type="dxa"/>
          </w:tcPr>
          <w:p w:rsidR="00FE40EE" w:rsidRPr="00092F45" w:rsidRDefault="00FE40EE" w:rsidP="00E87646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FE40EE" w:rsidRPr="00092F45" w:rsidRDefault="00FE40EE" w:rsidP="00CA4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"/>
                <w:tab w:val="left" w:pos="478"/>
              </w:tabs>
              <w:spacing w:line="360" w:lineRule="exact"/>
              <w:ind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DD1D5F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FE40EE" w:rsidRDefault="00FE40EE" w:rsidP="00AE309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FE40EE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40EE" w:rsidRPr="00B34C41" w:rsidTr="00092F45">
        <w:trPr>
          <w:cantSplit/>
          <w:trHeight w:val="44"/>
        </w:trPr>
        <w:tc>
          <w:tcPr>
            <w:tcW w:w="2158" w:type="dxa"/>
          </w:tcPr>
          <w:p w:rsidR="00FE40EE" w:rsidRPr="00092F45" w:rsidRDefault="00FE40EE" w:rsidP="00E87646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FE40EE" w:rsidRPr="00092F45" w:rsidRDefault="00FE40EE" w:rsidP="00CA4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"/>
                <w:tab w:val="left" w:pos="478"/>
              </w:tabs>
              <w:spacing w:line="360" w:lineRule="exact"/>
              <w:ind w:right="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DD1D5F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FE40EE" w:rsidRPr="00092F45" w:rsidRDefault="00FE40EE" w:rsidP="00AE309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40EE" w:rsidRPr="00B34C41" w:rsidTr="00092F45">
        <w:trPr>
          <w:cantSplit/>
          <w:trHeight w:val="431"/>
        </w:trPr>
        <w:tc>
          <w:tcPr>
            <w:tcW w:w="2158" w:type="dxa"/>
          </w:tcPr>
          <w:p w:rsidR="00FE40EE" w:rsidRPr="00092F45" w:rsidRDefault="00FE40EE" w:rsidP="00E87646">
            <w:pPr>
              <w:spacing w:line="360" w:lineRule="exact"/>
              <w:ind w:hanging="57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เมก้า มาลี จำกัด              </w:t>
            </w:r>
          </w:p>
        </w:tc>
        <w:tc>
          <w:tcPr>
            <w:tcW w:w="2072" w:type="dxa"/>
          </w:tcPr>
          <w:p w:rsidR="00FE40EE" w:rsidRPr="00092F45" w:rsidRDefault="00FE40EE" w:rsidP="000D0A1F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213" w:hanging="2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ธุรกิจผลิตภัณฑ์ภายใต้เครื่องหมายการค้า</w:t>
            </w:r>
          </w:p>
        </w:tc>
        <w:tc>
          <w:tcPr>
            <w:tcW w:w="1170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ind w:left="-151" w:firstLine="1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7" w:type="dxa"/>
          </w:tcPr>
          <w:p w:rsidR="00FE40EE" w:rsidRPr="00092F45" w:rsidRDefault="00CA4714" w:rsidP="00EA3FB2">
            <w:pPr>
              <w:pStyle w:val="acctfourfigures"/>
              <w:tabs>
                <w:tab w:val="clear" w:pos="765"/>
                <w:tab w:val="left" w:pos="121"/>
                <w:tab w:val="left" w:pos="478"/>
                <w:tab w:val="left" w:pos="748"/>
              </w:tabs>
              <w:spacing w:line="360" w:lineRule="exact"/>
              <w:ind w:left="-79" w:right="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20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54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</w:rPr>
              <w:t>51.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EA3FB2" w:rsidP="00EA3FB2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:rsidR="00FE40EE" w:rsidRPr="00092F45" w:rsidRDefault="00FE40EE" w:rsidP="00AE309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15,3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092F45">
              <w:rPr>
                <w:rFonts w:ascii="Angsana New" w:hAnsi="Angsana New"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E40EE" w:rsidRPr="00B34C41" w:rsidTr="00092F45">
        <w:trPr>
          <w:cantSplit/>
          <w:trHeight w:val="74"/>
        </w:trPr>
        <w:tc>
          <w:tcPr>
            <w:tcW w:w="2158" w:type="dxa"/>
          </w:tcPr>
          <w:p w:rsidR="00FE40EE" w:rsidRPr="00092F45" w:rsidRDefault="00FE40EE" w:rsidP="00E87646">
            <w:pPr>
              <w:spacing w:line="360" w:lineRule="exact"/>
              <w:ind w:hanging="57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left" w:pos="292"/>
                <w:tab w:val="decimal" w:pos="461"/>
              </w:tabs>
              <w:spacing w:line="360" w:lineRule="exact"/>
              <w:ind w:left="192"/>
              <w:rPr>
                <w:rFonts w:ascii="Angsana New" w:hAnsi="Angsana New"/>
                <w:sz w:val="30"/>
                <w:szCs w:val="30"/>
                <w:cs/>
              </w:rPr>
            </w:pPr>
            <w:r w:rsidRPr="00092F4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97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475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20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54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092F4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830A6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03" w:type="dxa"/>
          </w:tcPr>
          <w:p w:rsidR="00FE40EE" w:rsidRPr="00092F45" w:rsidDel="004B5803" w:rsidRDefault="00FE40EE" w:rsidP="00F565F6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DD1D5F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515,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515,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FE40EE" w:rsidRPr="00092F45" w:rsidRDefault="00FE40EE" w:rsidP="00AE309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216,886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57,8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205,213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35</w:t>
            </w:r>
            <w:r w:rsidRPr="00092F45">
              <w:rPr>
                <w:rFonts w:ascii="Angsana New" w:hAnsi="Angsana New"/>
                <w:sz w:val="30"/>
                <w:szCs w:val="30"/>
              </w:rPr>
              <w:t>,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E40EE" w:rsidRPr="00B34C41" w:rsidTr="00092F45">
        <w:trPr>
          <w:cantSplit/>
          <w:trHeight w:val="64"/>
        </w:trPr>
        <w:tc>
          <w:tcPr>
            <w:tcW w:w="2158" w:type="dxa"/>
          </w:tcPr>
          <w:p w:rsidR="00FE40EE" w:rsidRPr="00092F45" w:rsidRDefault="00FE40EE" w:rsidP="00E87646">
            <w:pPr>
              <w:spacing w:line="360" w:lineRule="exact"/>
              <w:ind w:hanging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:rsidR="00FE40EE" w:rsidRPr="00092F45" w:rsidRDefault="00FE40EE" w:rsidP="00F5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FE40EE" w:rsidRPr="00092F45" w:rsidRDefault="00FE40EE" w:rsidP="00AE3099">
            <w:pPr>
              <w:pStyle w:val="acctfourfigures"/>
              <w:tabs>
                <w:tab w:val="clear" w:pos="765"/>
                <w:tab w:val="decimal" w:pos="71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216,886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73,1</w:t>
            </w:r>
            <w:r w:rsidRPr="00CF50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092F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205,213</w:t>
            </w:r>
          </w:p>
        </w:tc>
        <w:tc>
          <w:tcPr>
            <w:tcW w:w="203" w:type="dxa"/>
          </w:tcPr>
          <w:p w:rsidR="00FE40EE" w:rsidRPr="00092F45" w:rsidRDefault="00FE40EE" w:rsidP="00F565F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FE40EE" w:rsidRPr="00092F45" w:rsidRDefault="00FE40EE" w:rsidP="00F56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92F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</w:tr>
    </w:tbl>
    <w:p w:rsidR="00B61C0A" w:rsidRDefault="00B61C0A" w:rsidP="008C5FAE">
      <w:pPr>
        <w:tabs>
          <w:tab w:val="clear" w:pos="454"/>
          <w:tab w:val="left" w:pos="630"/>
          <w:tab w:val="left" w:pos="720"/>
        </w:tabs>
        <w:spacing w:before="160"/>
        <w:ind w:left="630" w:right="627"/>
        <w:rPr>
          <w:rFonts w:ascii="Angsana New" w:hAnsi="Angsana New"/>
          <w:sz w:val="30"/>
          <w:szCs w:val="30"/>
        </w:rPr>
      </w:pPr>
    </w:p>
    <w:p w:rsidR="00B61C0A" w:rsidRDefault="00B61C0A" w:rsidP="008C5FAE">
      <w:pPr>
        <w:tabs>
          <w:tab w:val="clear" w:pos="454"/>
          <w:tab w:val="left" w:pos="630"/>
          <w:tab w:val="left" w:pos="720"/>
        </w:tabs>
        <w:spacing w:before="160"/>
        <w:ind w:left="630" w:right="627"/>
        <w:rPr>
          <w:rFonts w:ascii="Angsana New" w:hAnsi="Angsana New"/>
          <w:sz w:val="30"/>
          <w:szCs w:val="30"/>
          <w:cs/>
        </w:rPr>
        <w:sectPr w:rsidR="00B61C0A" w:rsidSect="00EF7317">
          <w:headerReference w:type="default" r:id="rId12"/>
          <w:foot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445105" w:rsidRPr="00026B2B" w:rsidRDefault="00B61C0A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/>
          <w:sz w:val="30"/>
          <w:szCs w:val="30"/>
          <w:cs/>
        </w:rPr>
        <w:lastRenderedPageBreak/>
        <w:t>บริษัทร่วม</w:t>
      </w:r>
      <w:r w:rsidRPr="00026B2B">
        <w:rPr>
          <w:rFonts w:ascii="Angsana New" w:hAnsi="Angsana New" w:hint="cs"/>
          <w:sz w:val="30"/>
          <w:szCs w:val="30"/>
          <w:cs/>
        </w:rPr>
        <w:t>และการร่วมค้าไม่ใช่บริษัท</w:t>
      </w:r>
      <w:r w:rsidRPr="00026B2B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445105" w:rsidRPr="00026B2B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:rsidR="00445105" w:rsidRPr="00026B2B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5105" w:rsidRPr="00026B2B" w:rsidRDefault="00B61C0A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130F3" w:rsidRPr="00026B2B">
        <w:rPr>
          <w:rFonts w:ascii="Angsana New" w:hAnsi="Angsana New" w:hint="cs"/>
          <w:sz w:val="30"/>
          <w:szCs w:val="30"/>
          <w:cs/>
        </w:rPr>
        <w:t>0</w:t>
      </w:r>
      <w:r w:rsidR="00C61415" w:rsidRPr="00026B2B">
        <w:rPr>
          <w:rFonts w:ascii="Angsana New" w:hAnsi="Angsana New"/>
          <w:sz w:val="30"/>
          <w:szCs w:val="30"/>
        </w:rPr>
        <w:t xml:space="preserve"> </w:t>
      </w:r>
      <w:r w:rsidR="00F565F6" w:rsidRPr="00026B2B">
        <w:rPr>
          <w:rFonts w:ascii="Angsana New" w:hAnsi="Angsana New" w:hint="cs"/>
          <w:sz w:val="30"/>
          <w:szCs w:val="30"/>
          <w:cs/>
        </w:rPr>
        <w:t>กันยายน</w:t>
      </w:r>
      <w:r w:rsidR="00C61415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สะสมของ </w:t>
      </w:r>
      <w:r w:rsidRPr="00026B2B">
        <w:rPr>
          <w:rFonts w:ascii="Angsana New" w:hAnsi="Angsana New"/>
          <w:sz w:val="30"/>
          <w:szCs w:val="30"/>
        </w:rPr>
        <w:t xml:space="preserve">Mega Product (Yemen) Limited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ซึ่งเป็นบริษัทร่วมทางอ้อมในส่วนที่เกินกว่ามูลค่าตามบัญชี</w:t>
      </w:r>
      <w:r w:rsidRPr="00026B2B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 w:rsidRPr="00026B2B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="00B17DB5">
        <w:rPr>
          <w:rFonts w:ascii="Angsana New" w:hAnsi="Angsana New"/>
          <w:sz w:val="30"/>
          <w:szCs w:val="30"/>
        </w:rPr>
        <w:t xml:space="preserve"> </w:t>
      </w:r>
      <w:r w:rsidR="00FE40EE">
        <w:rPr>
          <w:rFonts w:ascii="Angsana New" w:hAnsi="Angsana New"/>
          <w:sz w:val="30"/>
          <w:szCs w:val="30"/>
        </w:rPr>
        <w:t>2.8</w:t>
      </w:r>
      <w:r w:rsidR="00B17DB5">
        <w:rPr>
          <w:rFonts w:ascii="Angsana New" w:hAnsi="Angsana New"/>
          <w:sz w:val="30"/>
          <w:szCs w:val="30"/>
        </w:rPr>
        <w:t>0</w:t>
      </w:r>
      <w:r w:rsidR="00FE40EE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(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3</w:t>
      </w:r>
      <w:r w:rsidR="00D830A6" w:rsidRPr="00026B2B">
        <w:rPr>
          <w:rFonts w:ascii="Angsana New" w:hAnsi="Angsana New"/>
          <w:i/>
          <w:iCs/>
          <w:sz w:val="30"/>
          <w:szCs w:val="30"/>
        </w:rPr>
        <w:t>1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2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5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62</w:t>
      </w:r>
      <w:r w:rsidRPr="00026B2B">
        <w:rPr>
          <w:rFonts w:ascii="Angsana New" w:hAnsi="Angsana New"/>
          <w:i/>
          <w:iCs/>
          <w:sz w:val="30"/>
          <w:szCs w:val="30"/>
        </w:rPr>
        <w:t>:</w:t>
      </w:r>
      <w:r w:rsidRPr="00026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4</w:t>
      </w:r>
      <w:r w:rsidRPr="00026B2B">
        <w:rPr>
          <w:rFonts w:ascii="Angsana New" w:hAnsi="Angsana New"/>
          <w:i/>
          <w:iCs/>
          <w:sz w:val="30"/>
          <w:szCs w:val="30"/>
        </w:rPr>
        <w:t>.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2</w:t>
      </w:r>
      <w:r w:rsidR="00D830A6" w:rsidRPr="00026B2B">
        <w:rPr>
          <w:rFonts w:ascii="Angsana New" w:hAnsi="Angsana New"/>
          <w:i/>
          <w:iCs/>
          <w:sz w:val="30"/>
          <w:szCs w:val="30"/>
        </w:rPr>
        <w:t>0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sz w:val="30"/>
          <w:szCs w:val="30"/>
        </w:rPr>
        <w:t>)</w:t>
      </w:r>
      <w:r w:rsidR="007D3DCA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FE40EE">
        <w:rPr>
          <w:rFonts w:ascii="Angsana New" w:hAnsi="Angsana New"/>
          <w:sz w:val="30"/>
          <w:szCs w:val="30"/>
          <w:cs/>
        </w:rPr>
        <w:t>ซึ่ง</w:t>
      </w:r>
      <w:r w:rsidR="00FE40EE">
        <w:rPr>
          <w:rFonts w:ascii="Angsana New" w:hAnsi="Angsana New"/>
          <w:sz w:val="30"/>
          <w:szCs w:val="30"/>
        </w:rPr>
        <w:t xml:space="preserve"> 1.39 </w:t>
      </w:r>
      <w:r w:rsidR="007D3DCA" w:rsidRPr="00026B2B">
        <w:rPr>
          <w:rFonts w:ascii="Angsana New" w:hAnsi="Angsana New"/>
          <w:sz w:val="30"/>
          <w:szCs w:val="30"/>
          <w:cs/>
        </w:rPr>
        <w:t>ล้านบาทเป็นส่วนแบ่ง</w:t>
      </w:r>
      <w:r w:rsidR="000224FA">
        <w:rPr>
          <w:rFonts w:ascii="Angsana New" w:hAnsi="Angsana New" w:hint="cs"/>
          <w:sz w:val="30"/>
          <w:szCs w:val="30"/>
          <w:cs/>
        </w:rPr>
        <w:t>กำไร</w:t>
      </w:r>
      <w:r w:rsidR="007D3DCA" w:rsidRPr="00026B2B">
        <w:rPr>
          <w:rFonts w:ascii="Angsana New" w:hAnsi="Angsana New"/>
          <w:sz w:val="30"/>
          <w:szCs w:val="30"/>
          <w:cs/>
        </w:rPr>
        <w:t>ของกลุ่มบริษัทสำหรับงวด</w:t>
      </w:r>
      <w:r w:rsidR="00F565F6" w:rsidRPr="00026B2B">
        <w:rPr>
          <w:rFonts w:ascii="Angsana New" w:hAnsi="Angsana New" w:hint="cs"/>
          <w:sz w:val="30"/>
          <w:szCs w:val="30"/>
          <w:cs/>
        </w:rPr>
        <w:t>เก้า</w:t>
      </w:r>
      <w:r w:rsidR="007D3DCA" w:rsidRPr="00026B2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60B53" w:rsidRPr="00026B2B">
        <w:rPr>
          <w:rFonts w:ascii="Angsana New" w:hAnsi="Angsana New"/>
          <w:sz w:val="30"/>
          <w:szCs w:val="30"/>
        </w:rPr>
        <w:t>30</w:t>
      </w:r>
      <w:r w:rsidR="007D3DCA" w:rsidRPr="00026B2B">
        <w:rPr>
          <w:rFonts w:ascii="Angsana New" w:hAnsi="Angsana New"/>
          <w:sz w:val="30"/>
          <w:szCs w:val="30"/>
          <w:cs/>
        </w:rPr>
        <w:t xml:space="preserve"> </w:t>
      </w:r>
      <w:r w:rsidR="00F565F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7D3DCA" w:rsidRPr="00026B2B">
        <w:rPr>
          <w:rFonts w:ascii="Angsana New" w:hAnsi="Angsana New"/>
          <w:sz w:val="30"/>
          <w:szCs w:val="30"/>
          <w:cs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7D3DCA" w:rsidRPr="00026B2B">
        <w:rPr>
          <w:rFonts w:ascii="Angsana New" w:hAnsi="Angsana New"/>
          <w:sz w:val="30"/>
          <w:szCs w:val="30"/>
          <w:cs/>
        </w:rPr>
        <w:t>3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CF39D5" w:rsidRPr="00026B2B">
        <w:rPr>
          <w:rFonts w:ascii="Angsana New" w:hAnsi="Angsana New"/>
          <w:i/>
          <w:iCs/>
          <w:sz w:val="30"/>
          <w:szCs w:val="30"/>
        </w:rPr>
        <w:t>30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565F6" w:rsidRPr="00026B2B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39D5" w:rsidRPr="00026B2B">
        <w:rPr>
          <w:rFonts w:ascii="Angsana New" w:hAnsi="Angsana New"/>
          <w:i/>
          <w:iCs/>
          <w:sz w:val="30"/>
          <w:szCs w:val="30"/>
        </w:rPr>
        <w:t>2562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: กำไร </w:t>
      </w:r>
      <w:r w:rsidR="00412045">
        <w:rPr>
          <w:rFonts w:ascii="Angsana New" w:hAnsi="Angsana New"/>
          <w:i/>
          <w:iCs/>
          <w:sz w:val="30"/>
          <w:szCs w:val="30"/>
        </w:rPr>
        <w:t xml:space="preserve">0.08 </w:t>
      </w:r>
      <w:r w:rsidR="007D3DCA" w:rsidRPr="00026B2B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7D3DCA" w:rsidRPr="00026B2B">
        <w:rPr>
          <w:rFonts w:ascii="Angsana New" w:hAnsi="Angsana New"/>
          <w:sz w:val="30"/>
          <w:szCs w:val="30"/>
          <w:cs/>
        </w:rPr>
        <w:t>กลุ่มบริษัทไม่มีภาระผูกพันจากขาดทุนสะสม</w:t>
      </w:r>
    </w:p>
    <w:p w:rsidR="00336F67" w:rsidRPr="00026B2B" w:rsidRDefault="00336F67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36F67" w:rsidRPr="00026B2B" w:rsidRDefault="002D53B9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F565F6" w:rsidRPr="00026B2B">
        <w:rPr>
          <w:rFonts w:ascii="Angsana New" w:hAnsi="Angsana New" w:hint="cs"/>
          <w:sz w:val="30"/>
          <w:szCs w:val="30"/>
          <w:cs/>
        </w:rPr>
        <w:t>เก้า</w:t>
      </w:r>
      <w:r w:rsidRPr="00026B2B">
        <w:rPr>
          <w:rFonts w:ascii="Angsana New" w:hAnsi="Angsana New" w:hint="cs"/>
          <w:sz w:val="30"/>
          <w:szCs w:val="30"/>
          <w:cs/>
        </w:rPr>
        <w:t>เดือนสิ้น</w:t>
      </w:r>
      <w:r w:rsidRPr="00026B2B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F60B53" w:rsidRPr="00026B2B">
        <w:rPr>
          <w:rFonts w:ascii="Angsana New" w:hAnsi="Angsana New"/>
          <w:sz w:val="30"/>
          <w:szCs w:val="30"/>
        </w:rPr>
        <w:t>30</w:t>
      </w:r>
      <w:r w:rsidR="00F60B53" w:rsidRPr="00026B2B">
        <w:rPr>
          <w:rFonts w:ascii="Angsana New" w:hAnsi="Angsana New"/>
          <w:sz w:val="30"/>
          <w:szCs w:val="30"/>
          <w:cs/>
        </w:rPr>
        <w:t xml:space="preserve"> </w:t>
      </w:r>
      <w:r w:rsidR="00F565F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565F6" w:rsidRPr="00026B2B">
        <w:rPr>
          <w:rFonts w:ascii="Angsana New" w:hAnsi="Angsana New"/>
          <w:sz w:val="30"/>
          <w:szCs w:val="30"/>
        </w:rPr>
        <w:t xml:space="preserve">2563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กลุ่มบริษัทขายเงินลงทุนใน</w:t>
      </w:r>
      <w:r w:rsidR="007D3DCA" w:rsidRPr="00026B2B">
        <w:rPr>
          <w:rFonts w:ascii="Angsana New" w:hAnsi="Angsana New"/>
          <w:sz w:val="30"/>
          <w:szCs w:val="30"/>
          <w:cs/>
        </w:rPr>
        <w:t xml:space="preserve">บริษัท </w:t>
      </w:r>
      <w:r w:rsidR="00DC2E82" w:rsidRPr="00026B2B">
        <w:rPr>
          <w:rFonts w:ascii="Angsana New" w:hAnsi="Angsana New" w:hint="cs"/>
          <w:sz w:val="30"/>
          <w:szCs w:val="30"/>
          <w:cs/>
        </w:rPr>
        <w:t>ป</w:t>
      </w:r>
      <w:r w:rsidR="007D3DCA" w:rsidRPr="00026B2B">
        <w:rPr>
          <w:rFonts w:ascii="Angsana New" w:hAnsi="Angsana New"/>
          <w:sz w:val="30"/>
          <w:szCs w:val="30"/>
          <w:cs/>
        </w:rPr>
        <w:t>รา</w:t>
      </w:r>
      <w:r w:rsidR="00DC2E82" w:rsidRPr="00026B2B">
        <w:rPr>
          <w:rFonts w:ascii="Angsana New" w:hAnsi="Angsana New" w:hint="cs"/>
          <w:sz w:val="30"/>
          <w:szCs w:val="30"/>
          <w:cs/>
        </w:rPr>
        <w:t>ณ</w:t>
      </w:r>
      <w:r w:rsidR="007D3DCA" w:rsidRPr="00026B2B">
        <w:rPr>
          <w:rFonts w:ascii="Angsana New" w:hAnsi="Angsana New"/>
          <w:sz w:val="30"/>
          <w:szCs w:val="30"/>
          <w:cs/>
        </w:rPr>
        <w:t>า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ฟู้ด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ฟอร์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ไลฟ์ จำกัด ซึ่งเป็นบริษัทร่วมทางอ้อมในประเทศไทยจำนวน</w:t>
      </w:r>
      <w:r w:rsidR="00FA2D05">
        <w:rPr>
          <w:rFonts w:ascii="Angsana New" w:hAnsi="Angsana New"/>
          <w:sz w:val="30"/>
          <w:szCs w:val="30"/>
        </w:rPr>
        <w:t xml:space="preserve"> 4.5</w:t>
      </w:r>
      <w:r w:rsidR="00A5286F">
        <w:rPr>
          <w:rFonts w:ascii="Angsana New" w:hAnsi="Angsana New"/>
          <w:sz w:val="30"/>
          <w:szCs w:val="30"/>
        </w:rPr>
        <w:t>0</w:t>
      </w:r>
      <w:r w:rsidR="00FA2D05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ล้านบาท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กลุ่มบริษัท</w:t>
      </w:r>
      <w:r w:rsidRPr="00026B2B">
        <w:rPr>
          <w:rFonts w:ascii="Angsana New" w:hAnsi="Angsana New" w:hint="cs"/>
          <w:sz w:val="30"/>
          <w:szCs w:val="30"/>
          <w:cs/>
        </w:rPr>
        <w:t>รับรู้กำไรจากการขายเงินลงทุนจำนวน</w:t>
      </w:r>
      <w:r w:rsidR="00FA2D05">
        <w:rPr>
          <w:rFonts w:ascii="Angsana New" w:hAnsi="Angsana New"/>
          <w:sz w:val="30"/>
          <w:szCs w:val="30"/>
        </w:rPr>
        <w:t xml:space="preserve"> 3.28</w:t>
      </w:r>
      <w:r w:rsidR="00E17636" w:rsidRPr="00026B2B">
        <w:rPr>
          <w:rFonts w:ascii="Angsana New" w:hAnsi="Angsana New"/>
          <w:sz w:val="30"/>
          <w:szCs w:val="30"/>
        </w:rPr>
        <w:t xml:space="preserve"> </w:t>
      </w:r>
      <w:r w:rsidR="007D3DCA" w:rsidRPr="00026B2B">
        <w:rPr>
          <w:rFonts w:ascii="Angsana New" w:hAnsi="Angsana New"/>
          <w:sz w:val="30"/>
          <w:szCs w:val="30"/>
          <w:cs/>
        </w:rPr>
        <w:t>ล้านบาท</w:t>
      </w:r>
      <w:r w:rsidR="00DE6A8D" w:rsidRPr="00026B2B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D830A6" w:rsidRPr="00026B2B">
        <w:rPr>
          <w:rFonts w:ascii="Angsana New" w:hAnsi="Angsana New" w:hint="cs"/>
          <w:sz w:val="30"/>
          <w:szCs w:val="30"/>
          <w:cs/>
        </w:rPr>
        <w:t>รวม</w:t>
      </w:r>
      <w:r w:rsidR="00DE6A8D" w:rsidRPr="00026B2B">
        <w:rPr>
          <w:rFonts w:ascii="Angsana New" w:hAnsi="Angsana New" w:hint="cs"/>
          <w:sz w:val="30"/>
          <w:szCs w:val="30"/>
          <w:cs/>
        </w:rPr>
        <w:t>สำหรับงวด</w:t>
      </w:r>
      <w:r w:rsidR="00964F76">
        <w:rPr>
          <w:rFonts w:ascii="Angsana New" w:hAnsi="Angsana New" w:hint="cs"/>
          <w:sz w:val="30"/>
          <w:szCs w:val="30"/>
          <w:cs/>
        </w:rPr>
        <w:t>เก้า</w:t>
      </w:r>
      <w:r w:rsidR="00DE6A8D" w:rsidRPr="00026B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="00DE6A8D" w:rsidRPr="00026B2B">
        <w:rPr>
          <w:rFonts w:ascii="Angsana New" w:hAnsi="Angsana New"/>
          <w:sz w:val="30"/>
          <w:szCs w:val="30"/>
        </w:rPr>
        <w:t xml:space="preserve"> </w:t>
      </w:r>
      <w:r w:rsidR="00FA2D05">
        <w:rPr>
          <w:rFonts w:ascii="Angsana New" w:hAnsi="Angsana New" w:hint="cs"/>
          <w:sz w:val="30"/>
          <w:szCs w:val="30"/>
          <w:cs/>
        </w:rPr>
        <w:t>กันยายน</w:t>
      </w:r>
      <w:r w:rsidR="00DE6A8D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946073" w:rsidRPr="00026B2B">
        <w:rPr>
          <w:rFonts w:ascii="Angsana New" w:hAnsi="Angsana New" w:hint="cs"/>
          <w:sz w:val="30"/>
          <w:szCs w:val="30"/>
          <w:cs/>
        </w:rPr>
        <w:t xml:space="preserve"> </w:t>
      </w:r>
    </w:p>
    <w:p w:rsidR="00946073" w:rsidRPr="00026B2B" w:rsidRDefault="00946073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46073" w:rsidRPr="00026B2B" w:rsidRDefault="00946073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A1876" w:rsidRPr="00026B2B">
        <w:rPr>
          <w:rFonts w:ascii="Angsana New" w:hAnsi="Angsana New" w:hint="cs"/>
          <w:sz w:val="30"/>
          <w:szCs w:val="30"/>
          <w:cs/>
        </w:rPr>
        <w:t>เก้า</w:t>
      </w:r>
      <w:r w:rsidRPr="00026B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026B2B">
        <w:rPr>
          <w:rFonts w:ascii="Angsana New" w:hAnsi="Angsana New"/>
          <w:sz w:val="30"/>
          <w:szCs w:val="30"/>
        </w:rPr>
        <w:t xml:space="preserve">30 </w:t>
      </w:r>
      <w:r w:rsidR="00BA187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26B2B">
        <w:rPr>
          <w:rFonts w:ascii="Angsana New" w:hAnsi="Angsana New"/>
          <w:sz w:val="30"/>
          <w:szCs w:val="30"/>
        </w:rPr>
        <w:t xml:space="preserve">2563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กลุ่มบริษัทรับรู้ส่วนแบ่งขาดทุนของ</w:t>
      </w:r>
      <w:r w:rsidRPr="00026B2B">
        <w:rPr>
          <w:rFonts w:ascii="Angsana New" w:hAnsi="Angsana New"/>
          <w:sz w:val="30"/>
          <w:szCs w:val="30"/>
          <w:cs/>
        </w:rPr>
        <w:t xml:space="preserve">บริษัท </w:t>
      </w:r>
      <w:r w:rsidRPr="00026B2B">
        <w:rPr>
          <w:rFonts w:ascii="Angsana New" w:hAnsi="Angsana New" w:hint="cs"/>
          <w:sz w:val="30"/>
          <w:szCs w:val="30"/>
          <w:cs/>
        </w:rPr>
        <w:t>ป</w:t>
      </w:r>
      <w:r w:rsidRPr="00026B2B">
        <w:rPr>
          <w:rFonts w:ascii="Angsana New" w:hAnsi="Angsana New"/>
          <w:sz w:val="30"/>
          <w:szCs w:val="30"/>
          <w:cs/>
        </w:rPr>
        <w:t>รา</w:t>
      </w:r>
      <w:r w:rsidRPr="00026B2B">
        <w:rPr>
          <w:rFonts w:ascii="Angsana New" w:hAnsi="Angsana New" w:hint="cs"/>
          <w:sz w:val="30"/>
          <w:szCs w:val="30"/>
          <w:cs/>
        </w:rPr>
        <w:t>ณ</w:t>
      </w:r>
      <w:r w:rsidRPr="00026B2B">
        <w:rPr>
          <w:rFonts w:ascii="Angsana New" w:hAnsi="Angsana New"/>
          <w:sz w:val="30"/>
          <w:szCs w:val="30"/>
          <w:cs/>
        </w:rPr>
        <w:t>า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ฟู้ด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="00BA1876" w:rsidRPr="00026B2B">
        <w:rPr>
          <w:rFonts w:ascii="Angsana New" w:hAnsi="Angsana New" w:hint="cs"/>
          <w:sz w:val="30"/>
          <w:szCs w:val="30"/>
          <w:cs/>
        </w:rPr>
        <w:t xml:space="preserve">    </w:t>
      </w:r>
      <w:r w:rsidRPr="00026B2B">
        <w:rPr>
          <w:rFonts w:ascii="Angsana New" w:hAnsi="Angsana New"/>
          <w:sz w:val="30"/>
          <w:szCs w:val="30"/>
          <w:cs/>
        </w:rPr>
        <w:t>ฟอร์ไลฟ์ จำกัด ซึ่งเป็นบริษัทร่วมทางอ้อมในประเทศไทยจำนวน</w:t>
      </w:r>
      <w:r w:rsidR="00FE40EE">
        <w:rPr>
          <w:rFonts w:ascii="Angsana New" w:hAnsi="Angsana New"/>
          <w:sz w:val="30"/>
          <w:szCs w:val="30"/>
        </w:rPr>
        <w:t xml:space="preserve"> 0.71</w:t>
      </w:r>
      <w:r w:rsidR="00B17DB5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(30 </w:t>
      </w:r>
      <w:r w:rsidR="00BA1876" w:rsidRPr="00026B2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B17DB5">
        <w:rPr>
          <w:rFonts w:ascii="Angsana New" w:hAnsi="Angsana New"/>
          <w:i/>
          <w:iCs/>
          <w:sz w:val="30"/>
          <w:szCs w:val="30"/>
        </w:rPr>
        <w:t>1.15</w:t>
      </w:r>
      <w:r w:rsidR="00FE40EE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i/>
          <w:iCs/>
          <w:sz w:val="30"/>
          <w:szCs w:val="30"/>
        </w:rPr>
        <w:t>)</w:t>
      </w:r>
    </w:p>
    <w:p w:rsidR="00445105" w:rsidRPr="00026B2B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608E7" w:rsidRPr="00026B2B" w:rsidRDefault="00A608E7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A1876" w:rsidRPr="00026B2B">
        <w:rPr>
          <w:rFonts w:ascii="Angsana New" w:hAnsi="Angsana New" w:hint="cs"/>
          <w:sz w:val="30"/>
          <w:szCs w:val="30"/>
          <w:cs/>
        </w:rPr>
        <w:t>เก้า</w:t>
      </w:r>
      <w:r w:rsidRPr="00026B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BA1876" w:rsidRPr="00026B2B">
        <w:rPr>
          <w:rFonts w:ascii="Angsana New" w:hAnsi="Angsana New" w:hint="cs"/>
          <w:sz w:val="30"/>
          <w:szCs w:val="30"/>
          <w:cs/>
        </w:rPr>
        <w:t>กันยายน</w:t>
      </w:r>
      <w:r w:rsidR="005C319A">
        <w:rPr>
          <w:rFonts w:ascii="Angsana New" w:hAnsi="Angsana New"/>
          <w:sz w:val="30"/>
          <w:szCs w:val="30"/>
        </w:rPr>
        <w:t xml:space="preserve">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62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กลุ่มบริษัทได้เพิ่มเงินลงทุนจำนวน </w:t>
      </w:r>
      <w:r w:rsidR="00E87F58">
        <w:rPr>
          <w:rFonts w:ascii="Angsana New" w:hAnsi="Angsana New"/>
          <w:sz w:val="30"/>
          <w:szCs w:val="30"/>
        </w:rPr>
        <w:t>1.49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ล้านบาทในทุนที่ออกและชำระแล้วของบริษัท ปราณา ฟู้ด ฟอร์</w:t>
      </w:r>
      <w:r w:rsidR="00161487"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ไลฟ์ จำกัด ซึ่งเป็นบริษัทย่อยทางอ้อมในประเทศ</w:t>
      </w:r>
    </w:p>
    <w:p w:rsidR="00A608E7" w:rsidRPr="00026B2B" w:rsidRDefault="00A608E7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5105" w:rsidRPr="00026B2B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445105" w:rsidRPr="00026B2B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C5F75" w:rsidRPr="00026B2B" w:rsidRDefault="00AC5F75" w:rsidP="00C4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830A6" w:rsidRPr="00026B2B">
        <w:rPr>
          <w:rFonts w:ascii="Angsana New" w:hAnsi="Angsana New"/>
          <w:sz w:val="30"/>
          <w:szCs w:val="30"/>
        </w:rPr>
        <w:t>1</w:t>
      </w:r>
      <w:r w:rsidR="00D130F3" w:rsidRPr="00026B2B">
        <w:rPr>
          <w:rFonts w:ascii="Angsana New" w:hAnsi="Angsana New"/>
          <w:sz w:val="30"/>
          <w:szCs w:val="30"/>
        </w:rPr>
        <w:t>4</w:t>
      </w:r>
      <w:r w:rsidR="00DE6A8D" w:rsidRPr="00026B2B">
        <w:rPr>
          <w:rFonts w:ascii="Angsana New" w:hAnsi="Angsana New"/>
          <w:sz w:val="30"/>
          <w:szCs w:val="30"/>
        </w:rPr>
        <w:t xml:space="preserve"> </w:t>
      </w:r>
      <w:r w:rsidR="00DE6A8D" w:rsidRPr="00026B2B">
        <w:rPr>
          <w:rFonts w:ascii="Angsana New" w:hAnsi="Angsana New" w:hint="cs"/>
          <w:sz w:val="30"/>
          <w:szCs w:val="30"/>
          <w:cs/>
        </w:rPr>
        <w:t>พฤษภาคม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คณะกรรมการ</w:t>
      </w:r>
      <w:r w:rsidR="00775032" w:rsidRPr="00026B2B">
        <w:rPr>
          <w:rFonts w:ascii="Angsana New" w:hAnsi="Angsana New" w:hint="cs"/>
          <w:sz w:val="30"/>
          <w:szCs w:val="30"/>
          <w:cs/>
        </w:rPr>
        <w:t>บริษัท</w:t>
      </w:r>
      <w:r w:rsidRPr="00026B2B">
        <w:rPr>
          <w:rFonts w:ascii="Angsana New" w:hAnsi="Angsana New" w:hint="cs"/>
          <w:sz w:val="30"/>
          <w:szCs w:val="30"/>
          <w:cs/>
        </w:rPr>
        <w:t>อนุมัติ</w:t>
      </w:r>
      <w:r w:rsidR="00DE6A8D" w:rsidRPr="00026B2B">
        <w:rPr>
          <w:rFonts w:ascii="Angsana New" w:hAnsi="Angsana New" w:hint="cs"/>
          <w:sz w:val="30"/>
          <w:szCs w:val="30"/>
          <w:cs/>
        </w:rPr>
        <w:t>เลิกบริษัท เมก้า</w:t>
      </w:r>
      <w:r w:rsidR="00DE6A8D" w:rsidRPr="00026B2B">
        <w:rPr>
          <w:rFonts w:ascii="Angsana New" w:hAnsi="Angsana New"/>
          <w:sz w:val="30"/>
          <w:szCs w:val="30"/>
        </w:rPr>
        <w:t xml:space="preserve"> </w:t>
      </w:r>
      <w:r w:rsidR="00DE6A8D" w:rsidRPr="00026B2B">
        <w:rPr>
          <w:rFonts w:ascii="Angsana New" w:hAnsi="Angsana New" w:hint="cs"/>
          <w:sz w:val="30"/>
          <w:szCs w:val="30"/>
          <w:cs/>
        </w:rPr>
        <w:t xml:space="preserve">มาลี จำกัด </w:t>
      </w:r>
      <w:r w:rsidR="00DE6A8D" w:rsidRPr="00026B2B">
        <w:rPr>
          <w:rFonts w:ascii="Angsana New" w:hAnsi="Angsana New"/>
          <w:sz w:val="30"/>
          <w:szCs w:val="30"/>
        </w:rPr>
        <w:t>(“</w:t>
      </w:r>
      <w:r w:rsidR="00DE6A8D" w:rsidRPr="00026B2B">
        <w:rPr>
          <w:rFonts w:ascii="Angsana New" w:hAnsi="Angsana New" w:hint="cs"/>
          <w:sz w:val="30"/>
          <w:szCs w:val="30"/>
          <w:cs/>
        </w:rPr>
        <w:t>เมก้า มาลี</w:t>
      </w:r>
      <w:r w:rsidR="00DE6A8D" w:rsidRPr="00026B2B">
        <w:rPr>
          <w:rFonts w:ascii="Angsana New" w:hAnsi="Angsana New"/>
          <w:sz w:val="30"/>
          <w:szCs w:val="30"/>
        </w:rPr>
        <w:t xml:space="preserve">”) </w:t>
      </w:r>
      <w:r w:rsidRPr="00026B2B">
        <w:rPr>
          <w:rFonts w:ascii="Angsana New" w:hAnsi="Angsana New" w:hint="cs"/>
          <w:sz w:val="30"/>
          <w:szCs w:val="30"/>
          <w:cs/>
        </w:rPr>
        <w:t>ซึ่ง</w:t>
      </w:r>
      <w:r w:rsidR="00DE6A8D" w:rsidRPr="00026B2B">
        <w:rPr>
          <w:rFonts w:ascii="Angsana New" w:hAnsi="Angsana New" w:hint="cs"/>
          <w:sz w:val="30"/>
          <w:szCs w:val="30"/>
          <w:cs/>
        </w:rPr>
        <w:t xml:space="preserve">ได้จดทะเบียนเลิกกิจการกับกระทรวงพาณิชย์เมื่อวันที่ </w:t>
      </w:r>
      <w:r w:rsidR="00D830A6" w:rsidRPr="00026B2B">
        <w:rPr>
          <w:rFonts w:ascii="Angsana New" w:hAnsi="Angsana New"/>
          <w:sz w:val="30"/>
          <w:szCs w:val="30"/>
        </w:rPr>
        <w:t>1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E6A8D" w:rsidRPr="00026B2B">
        <w:rPr>
          <w:rFonts w:ascii="Angsana New" w:hAnsi="Angsana New"/>
          <w:sz w:val="30"/>
          <w:szCs w:val="30"/>
        </w:rPr>
        <w:t xml:space="preserve"> </w:t>
      </w:r>
      <w:r w:rsidR="00DE6A8D" w:rsidRPr="00026B2B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AB60CE">
        <w:rPr>
          <w:rFonts w:ascii="Angsana New" w:hAnsi="Angsana New"/>
          <w:sz w:val="30"/>
          <w:szCs w:val="30"/>
        </w:rPr>
        <w:t xml:space="preserve"> </w:t>
      </w:r>
      <w:r w:rsidR="00C4216E">
        <w:rPr>
          <w:rFonts w:ascii="Angsana New" w:hAnsi="Angsana New" w:hint="cs"/>
          <w:sz w:val="30"/>
          <w:szCs w:val="30"/>
          <w:cs/>
        </w:rPr>
        <w:t>และ</w:t>
      </w:r>
      <w:r w:rsidR="00AB60CE">
        <w:rPr>
          <w:rFonts w:ascii="Angsana New" w:hAnsi="Angsana New" w:hint="cs"/>
          <w:sz w:val="30"/>
          <w:szCs w:val="30"/>
          <w:cs/>
        </w:rPr>
        <w:t>กระทรวงพาณิชย์ได้อนุมัติการเลิกกิจการของ</w:t>
      </w:r>
      <w:r w:rsidR="002435F4">
        <w:rPr>
          <w:rFonts w:ascii="Angsana New" w:hAnsi="Angsana New"/>
          <w:sz w:val="30"/>
          <w:szCs w:val="30"/>
        </w:rPr>
        <w:t xml:space="preserve"> </w:t>
      </w:r>
      <w:r w:rsidR="00BA62BF">
        <w:rPr>
          <w:rFonts w:ascii="Angsana New" w:hAnsi="Angsana New"/>
          <w:sz w:val="30"/>
          <w:szCs w:val="30"/>
        </w:rPr>
        <w:t xml:space="preserve">   </w:t>
      </w:r>
      <w:r w:rsidR="00AB60CE">
        <w:rPr>
          <w:rFonts w:ascii="Angsana New" w:hAnsi="Angsana New" w:hint="cs"/>
          <w:sz w:val="30"/>
          <w:szCs w:val="30"/>
          <w:cs/>
        </w:rPr>
        <w:t>เมก้า มาลี</w:t>
      </w:r>
      <w:r w:rsidR="00C4216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4216E">
        <w:rPr>
          <w:rFonts w:ascii="Angsana New" w:hAnsi="Angsana New"/>
          <w:sz w:val="30"/>
          <w:szCs w:val="30"/>
        </w:rPr>
        <w:t xml:space="preserve">20 </w:t>
      </w:r>
      <w:r w:rsidR="00C4216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C4216E">
        <w:rPr>
          <w:rFonts w:ascii="Angsana New" w:hAnsi="Angsana New"/>
          <w:sz w:val="30"/>
          <w:szCs w:val="30"/>
        </w:rPr>
        <w:t>2563</w:t>
      </w:r>
      <w:r w:rsidR="00C4216E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ดังนั้นบริษัทจึงรับรู้ขาดทุนจากการ</w:t>
      </w:r>
      <w:r w:rsidR="00C4216E">
        <w:rPr>
          <w:rFonts w:ascii="Angsana New" w:hAnsi="Angsana New" w:hint="cs"/>
          <w:sz w:val="30"/>
          <w:szCs w:val="30"/>
          <w:cs/>
        </w:rPr>
        <w:t>ตัดจำหน่าย</w:t>
      </w:r>
      <w:r w:rsidRPr="00026B2B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C4216E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เมก้า</w:t>
      </w:r>
      <w:r w:rsidR="00674DE1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มาลี</w:t>
      </w:r>
      <w:r w:rsidR="00AB60CE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จำนวน</w:t>
      </w:r>
      <w:r w:rsidR="00C4216E">
        <w:rPr>
          <w:rFonts w:ascii="Angsana New" w:hAnsi="Angsana New" w:hint="cs"/>
          <w:sz w:val="30"/>
          <w:szCs w:val="30"/>
          <w:cs/>
        </w:rPr>
        <w:t xml:space="preserve">           </w:t>
      </w:r>
      <w:r w:rsidR="00D830A6" w:rsidRPr="00026B2B">
        <w:rPr>
          <w:rFonts w:ascii="Angsana New" w:hAnsi="Angsana New"/>
          <w:sz w:val="30"/>
          <w:szCs w:val="30"/>
        </w:rPr>
        <w:t>1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ล้านบาทในงบกำไรขาดทุนเบ็ดเสร็จ</w:t>
      </w:r>
      <w:r w:rsidR="00674DE1" w:rsidRPr="00026B2B">
        <w:rPr>
          <w:rFonts w:ascii="Angsana New" w:hAnsi="Angsana New" w:hint="cs"/>
          <w:sz w:val="30"/>
          <w:szCs w:val="30"/>
          <w:cs/>
        </w:rPr>
        <w:t>สำหรับงวด</w:t>
      </w:r>
      <w:r w:rsidR="00964F76">
        <w:rPr>
          <w:rFonts w:ascii="Angsana New" w:hAnsi="Angsana New" w:hint="cs"/>
          <w:sz w:val="30"/>
          <w:szCs w:val="30"/>
          <w:cs/>
        </w:rPr>
        <w:t>เก้า</w:t>
      </w:r>
      <w:r w:rsidR="00674DE1" w:rsidRPr="00026B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="00674DE1" w:rsidRPr="00026B2B">
        <w:rPr>
          <w:rFonts w:ascii="Angsana New" w:hAnsi="Angsana New"/>
          <w:sz w:val="30"/>
          <w:szCs w:val="30"/>
        </w:rPr>
        <w:t xml:space="preserve"> </w:t>
      </w:r>
      <w:r w:rsidR="00AB79E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C4216E">
        <w:rPr>
          <w:rFonts w:ascii="Angsana New" w:hAnsi="Angsana New" w:hint="cs"/>
          <w:sz w:val="30"/>
          <w:szCs w:val="30"/>
          <w:cs/>
        </w:rPr>
        <w:t xml:space="preserve"> </w:t>
      </w:r>
      <w:r w:rsidR="00B4477F">
        <w:rPr>
          <w:rFonts w:ascii="Angsana New" w:hAnsi="Angsana New" w:hint="cs"/>
          <w:sz w:val="30"/>
          <w:szCs w:val="30"/>
          <w:cs/>
        </w:rPr>
        <w:t xml:space="preserve">ทั้งนี้บริษัทได้รับชำระทุนคืนจากเมก้า มาลี จำนวน </w:t>
      </w:r>
      <w:r w:rsidR="00B4477F">
        <w:rPr>
          <w:rFonts w:ascii="Angsana New" w:hAnsi="Angsana New"/>
          <w:sz w:val="30"/>
          <w:szCs w:val="30"/>
        </w:rPr>
        <w:t xml:space="preserve">0.1 </w:t>
      </w:r>
      <w:r w:rsidR="00B4477F">
        <w:rPr>
          <w:rFonts w:ascii="Angsana New" w:hAnsi="Angsana New" w:hint="cs"/>
          <w:sz w:val="30"/>
          <w:szCs w:val="30"/>
          <w:cs/>
        </w:rPr>
        <w:t>ล้านบาท</w:t>
      </w:r>
    </w:p>
    <w:p w:rsidR="00AC5F75" w:rsidRPr="00026B2B" w:rsidRDefault="00AC5F7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07847" w:rsidRPr="00026B2B" w:rsidRDefault="00B61C0A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="00725A8F" w:rsidRPr="00026B2B">
        <w:rPr>
          <w:rFonts w:ascii="Angsana New" w:hAnsi="Angsana New"/>
          <w:sz w:val="30"/>
          <w:szCs w:val="30"/>
        </w:rPr>
        <w:t xml:space="preserve"> </w:t>
      </w:r>
      <w:r w:rsidR="00725A8F" w:rsidRPr="00026B2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62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บริษัทได้เพิ่มเงินลงทุนจำนวน</w:t>
      </w:r>
      <w:r w:rsidR="00725A8F" w:rsidRPr="00026B2B">
        <w:rPr>
          <w:rFonts w:ascii="Angsana New" w:hAnsi="Angsana New"/>
          <w:sz w:val="30"/>
          <w:szCs w:val="30"/>
        </w:rPr>
        <w:t xml:space="preserve"> </w:t>
      </w:r>
      <w:r w:rsidR="00D830A6" w:rsidRPr="00026B2B">
        <w:rPr>
          <w:rFonts w:ascii="Angsana New" w:hAnsi="Angsana New"/>
          <w:sz w:val="30"/>
          <w:szCs w:val="30"/>
        </w:rPr>
        <w:t>10</w:t>
      </w:r>
      <w:r w:rsidR="00725A8F" w:rsidRPr="00026B2B">
        <w:rPr>
          <w:rFonts w:ascii="Angsana New" w:hAnsi="Angsana New"/>
          <w:sz w:val="30"/>
          <w:szCs w:val="30"/>
        </w:rPr>
        <w:t>.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pacing w:val="1"/>
          <w:sz w:val="30"/>
          <w:szCs w:val="30"/>
          <w:cs/>
        </w:rPr>
        <w:t>ล้านบาท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ในทุนที่ออกและชำระแล้วของ</w:t>
      </w:r>
      <w:r w:rsidR="005E3E5F" w:rsidRPr="00026B2B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="00D830A6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เมก้า มาลี</w:t>
      </w:r>
      <w:r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="005E3E5F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จำกัด </w:t>
      </w:r>
    </w:p>
    <w:p w:rsidR="00C07847" w:rsidRPr="00026B2B" w:rsidRDefault="00C07847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6D74A0" w:rsidRDefault="006D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:rsidR="00445105" w:rsidRPr="00026B2B" w:rsidRDefault="00B61C0A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pacing w:val="2"/>
          <w:sz w:val="30"/>
          <w:szCs w:val="30"/>
          <w:cs/>
        </w:rPr>
        <w:lastRenderedPageBreak/>
        <w:t>ในระหว่างงว</w:t>
      </w:r>
      <w:r w:rsidR="00BA1876" w:rsidRPr="00026B2B">
        <w:rPr>
          <w:rFonts w:ascii="Angsana New" w:hAnsi="Angsana New" w:hint="cs"/>
          <w:spacing w:val="2"/>
          <w:sz w:val="30"/>
          <w:szCs w:val="30"/>
          <w:cs/>
        </w:rPr>
        <w:t>ดเก้า</w:t>
      </w:r>
      <w:r w:rsidR="00AA667A" w:rsidRPr="00026B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130F3" w:rsidRPr="00026B2B">
        <w:rPr>
          <w:rFonts w:ascii="Angsana New" w:hAnsi="Angsana New" w:hint="cs"/>
          <w:sz w:val="30"/>
          <w:szCs w:val="30"/>
          <w:cs/>
        </w:rPr>
        <w:t>0</w:t>
      </w:r>
      <w:r w:rsidR="00AA667A" w:rsidRPr="00026B2B">
        <w:rPr>
          <w:rFonts w:ascii="Angsana New" w:hAnsi="Angsana New"/>
          <w:sz w:val="30"/>
          <w:szCs w:val="30"/>
        </w:rPr>
        <w:t xml:space="preserve"> </w:t>
      </w:r>
      <w:r w:rsidR="00BA187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pacing w:val="2"/>
          <w:sz w:val="30"/>
          <w:szCs w:val="30"/>
        </w:rPr>
        <w:t>2</w:t>
      </w:r>
      <w:r w:rsidR="00D130F3" w:rsidRPr="00026B2B">
        <w:rPr>
          <w:rFonts w:ascii="Angsana New" w:hAnsi="Angsana New"/>
          <w:spacing w:val="2"/>
          <w:sz w:val="30"/>
          <w:szCs w:val="30"/>
        </w:rPr>
        <w:t>5</w:t>
      </w:r>
      <w:r w:rsidR="00CF50EF" w:rsidRPr="00026B2B">
        <w:rPr>
          <w:rFonts w:ascii="Angsana New" w:hAnsi="Angsana New"/>
          <w:spacing w:val="2"/>
          <w:sz w:val="30"/>
          <w:szCs w:val="30"/>
        </w:rPr>
        <w:t>6</w:t>
      </w:r>
      <w:r w:rsidR="00D130F3" w:rsidRPr="00026B2B">
        <w:rPr>
          <w:rFonts w:ascii="Angsana New" w:hAnsi="Angsana New"/>
          <w:spacing w:val="2"/>
          <w:sz w:val="30"/>
          <w:szCs w:val="30"/>
        </w:rPr>
        <w:t>3</w:t>
      </w:r>
      <w:r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/>
          <w:spacing w:val="2"/>
          <w:sz w:val="30"/>
          <w:szCs w:val="30"/>
          <w:cs/>
        </w:rPr>
        <w:t>กลุ่มบริษัทรับรู้ส่วนแบ่ง</w:t>
      </w:r>
      <w:r w:rsidR="007A797F">
        <w:rPr>
          <w:rFonts w:ascii="Angsana New" w:hAnsi="Angsana New" w:hint="cs"/>
          <w:spacing w:val="2"/>
          <w:sz w:val="30"/>
          <w:szCs w:val="30"/>
          <w:cs/>
        </w:rPr>
        <w:t>ขาดทุน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="005E3E5F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เมก้า มาลี</w:t>
      </w:r>
      <w:r w:rsidR="005E3E5F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 จำกัด</w:t>
      </w:r>
      <w:r w:rsidR="005B16A1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จำนว</w:t>
      </w:r>
      <w:r w:rsidR="00BA1876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น </w:t>
      </w:r>
      <w:r w:rsidR="00E96034">
        <w:rPr>
          <w:rFonts w:ascii="Angsana New" w:hAnsi="Angsana New"/>
          <w:spacing w:val="2"/>
          <w:sz w:val="30"/>
          <w:szCs w:val="30"/>
        </w:rPr>
        <w:t>2.79</w:t>
      </w:r>
      <w:r w:rsidR="00BA1876"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3</w:t>
      </w:r>
      <w:r w:rsidR="00D130F3" w:rsidRPr="00026B2B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="00AA667A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BA1876" w:rsidRPr="00026B2B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2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5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62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: </w:t>
      </w:r>
      <w:r w:rsidR="00E96034">
        <w:rPr>
          <w:rFonts w:ascii="Angsana New" w:hAnsi="Angsana New"/>
          <w:i/>
          <w:iCs/>
          <w:sz w:val="30"/>
          <w:szCs w:val="30"/>
        </w:rPr>
        <w:t>5.9</w:t>
      </w:r>
      <w:r w:rsidR="00B17DB5">
        <w:rPr>
          <w:rFonts w:ascii="Angsana New" w:hAnsi="Angsana New"/>
          <w:i/>
          <w:iCs/>
          <w:sz w:val="30"/>
          <w:szCs w:val="30"/>
        </w:rPr>
        <w:t>2</w:t>
      </w:r>
      <w:r w:rsidR="00E96034">
        <w:rPr>
          <w:rFonts w:ascii="Angsana New" w:hAnsi="Angsana New"/>
          <w:i/>
          <w:iCs/>
          <w:sz w:val="30"/>
          <w:szCs w:val="30"/>
        </w:rPr>
        <w:t xml:space="preserve"> </w:t>
      </w:r>
      <w:r w:rsidR="00D0689B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sz w:val="30"/>
          <w:szCs w:val="30"/>
        </w:rPr>
        <w:t>)</w:t>
      </w:r>
    </w:p>
    <w:p w:rsidR="00445105" w:rsidRPr="00026B2B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963EA" w:rsidRPr="00026B2B" w:rsidRDefault="00231BC8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</w:t>
      </w:r>
      <w:r w:rsidR="00F963EA" w:rsidRPr="00026B2B">
        <w:rPr>
          <w:rFonts w:ascii="Angsana New" w:hAnsi="Angsana New" w:hint="cs"/>
          <w:sz w:val="30"/>
          <w:szCs w:val="30"/>
          <w:cs/>
        </w:rPr>
        <w:t>ระหว่างงวด</w:t>
      </w:r>
      <w:r w:rsidR="00BA1876" w:rsidRPr="00026B2B">
        <w:rPr>
          <w:rFonts w:ascii="Angsana New" w:hAnsi="Angsana New" w:hint="cs"/>
          <w:sz w:val="30"/>
          <w:szCs w:val="30"/>
          <w:cs/>
        </w:rPr>
        <w:t>เก้า</w:t>
      </w:r>
      <w:r w:rsidR="00AA667A" w:rsidRPr="00026B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130F3" w:rsidRPr="00026B2B">
        <w:rPr>
          <w:rFonts w:ascii="Angsana New" w:hAnsi="Angsana New" w:hint="cs"/>
          <w:sz w:val="30"/>
          <w:szCs w:val="30"/>
          <w:cs/>
        </w:rPr>
        <w:t>0</w:t>
      </w:r>
      <w:r w:rsidR="00AA667A" w:rsidRPr="00026B2B">
        <w:rPr>
          <w:rFonts w:ascii="Angsana New" w:hAnsi="Angsana New"/>
          <w:sz w:val="30"/>
          <w:szCs w:val="30"/>
        </w:rPr>
        <w:t xml:space="preserve"> </w:t>
      </w:r>
      <w:r w:rsidR="00BA187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9361FB" w:rsidRPr="00026B2B">
        <w:rPr>
          <w:rFonts w:ascii="Angsana New" w:hAnsi="Angsana New" w:hint="cs"/>
          <w:sz w:val="30"/>
          <w:szCs w:val="30"/>
          <w:cs/>
        </w:rPr>
        <w:t>3</w:t>
      </w:r>
      <w:r w:rsidR="00F963EA" w:rsidRPr="00026B2B">
        <w:rPr>
          <w:rFonts w:ascii="Angsana New" w:hAnsi="Angsana New"/>
          <w:sz w:val="30"/>
          <w:szCs w:val="30"/>
        </w:rPr>
        <w:t xml:space="preserve"> </w:t>
      </w:r>
      <w:r w:rsidR="00F963EA" w:rsidRPr="00026B2B">
        <w:rPr>
          <w:rFonts w:ascii="Angsana New" w:hAnsi="Angsana New" w:hint="cs"/>
          <w:sz w:val="30"/>
          <w:szCs w:val="30"/>
          <w:cs/>
        </w:rPr>
        <w:t>กลุ</w:t>
      </w:r>
      <w:r w:rsidRPr="00026B2B">
        <w:rPr>
          <w:rFonts w:ascii="Angsana New" w:hAnsi="Angsana New" w:hint="cs"/>
          <w:sz w:val="30"/>
          <w:szCs w:val="30"/>
          <w:cs/>
        </w:rPr>
        <w:t>่</w:t>
      </w:r>
      <w:r w:rsidR="00F963EA" w:rsidRPr="00026B2B">
        <w:rPr>
          <w:rFonts w:ascii="Angsana New" w:hAnsi="Angsana New" w:hint="cs"/>
          <w:sz w:val="30"/>
          <w:szCs w:val="30"/>
          <w:cs/>
        </w:rPr>
        <w:t>มบริษัทรับรู้ส่วนแบ่ง</w:t>
      </w:r>
      <w:r w:rsidR="00256DDE">
        <w:rPr>
          <w:rFonts w:ascii="Angsana New" w:hAnsi="Angsana New" w:hint="cs"/>
          <w:sz w:val="30"/>
          <w:szCs w:val="30"/>
          <w:cs/>
        </w:rPr>
        <w:t>ขาดทุน</w:t>
      </w:r>
      <w:r w:rsidR="00F963EA" w:rsidRPr="00026B2B">
        <w:rPr>
          <w:rFonts w:ascii="Angsana New" w:hAnsi="Angsana New" w:hint="cs"/>
          <w:sz w:val="30"/>
          <w:szCs w:val="30"/>
          <w:cs/>
        </w:rPr>
        <w:t>เบ็ดเสร็จของบริษัท</w:t>
      </w:r>
      <w:r w:rsidR="00D869F0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F963EA" w:rsidRPr="00026B2B">
        <w:rPr>
          <w:rFonts w:ascii="Angsana New" w:hAnsi="Angsana New"/>
          <w:sz w:val="30"/>
          <w:szCs w:val="30"/>
        </w:rPr>
        <w:t>MEGA MSN PTE. LTD.</w:t>
      </w:r>
      <w:r w:rsidR="007D3DCA" w:rsidRPr="00026B2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B17DB5">
        <w:rPr>
          <w:rFonts w:ascii="Angsana New" w:hAnsi="Angsana New"/>
          <w:sz w:val="30"/>
          <w:szCs w:val="30"/>
        </w:rPr>
        <w:t xml:space="preserve"> 30.55</w:t>
      </w:r>
      <w:r w:rsidR="00A97FE7" w:rsidRPr="00026B2B">
        <w:rPr>
          <w:rFonts w:ascii="Angsana New" w:hAnsi="Angsana New"/>
          <w:sz w:val="30"/>
          <w:szCs w:val="30"/>
        </w:rPr>
        <w:t xml:space="preserve"> </w:t>
      </w:r>
      <w:r w:rsidR="00F963EA" w:rsidRPr="00026B2B">
        <w:rPr>
          <w:rFonts w:ascii="Angsana New" w:hAnsi="Angsana New" w:hint="cs"/>
          <w:sz w:val="30"/>
          <w:szCs w:val="30"/>
          <w:cs/>
        </w:rPr>
        <w:t>ล้านบาท</w:t>
      </w:r>
      <w:r w:rsidR="00F963EA" w:rsidRPr="00026B2B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="00F963EA" w:rsidRPr="00026B2B">
        <w:rPr>
          <w:rFonts w:ascii="Angsana New" w:hAnsi="Angsana New" w:cs="Cordia New"/>
          <w:i/>
          <w:iCs/>
          <w:sz w:val="30"/>
          <w:szCs w:val="30"/>
        </w:rPr>
        <w:t>(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3</w:t>
      </w:r>
      <w:r w:rsidR="00D130F3" w:rsidRPr="00026B2B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="00AA667A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BA1876" w:rsidRPr="00026B2B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AA667A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2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5</w:t>
      </w:r>
      <w:r w:rsidR="00CF50EF" w:rsidRPr="00026B2B">
        <w:rPr>
          <w:rFonts w:ascii="Angsana New" w:hAnsi="Angsana New"/>
          <w:i/>
          <w:iCs/>
          <w:sz w:val="30"/>
          <w:szCs w:val="30"/>
        </w:rPr>
        <w:t>6</w:t>
      </w:r>
      <w:r w:rsidR="00CF50EF" w:rsidRPr="00026B2B">
        <w:rPr>
          <w:rFonts w:ascii="Angsana New" w:hAnsi="Angsana New" w:hint="cs"/>
          <w:i/>
          <w:iCs/>
          <w:sz w:val="30"/>
          <w:szCs w:val="30"/>
        </w:rPr>
        <w:t>2</w:t>
      </w:r>
      <w:r w:rsidR="00F963EA" w:rsidRPr="00026B2B">
        <w:rPr>
          <w:rFonts w:ascii="Angsana New" w:hAnsi="Angsana New"/>
          <w:i/>
          <w:iCs/>
          <w:sz w:val="30"/>
          <w:szCs w:val="30"/>
        </w:rPr>
        <w:t xml:space="preserve">: </w:t>
      </w:r>
      <w:r w:rsidR="0038744C" w:rsidRPr="00026B2B">
        <w:rPr>
          <w:rFonts w:ascii="Angsana New" w:hAnsi="Angsana New" w:hint="cs"/>
          <w:i/>
          <w:iCs/>
          <w:sz w:val="30"/>
          <w:szCs w:val="30"/>
          <w:cs/>
        </w:rPr>
        <w:t>ขาดทุนเบ็ดเสร็จ</w:t>
      </w:r>
      <w:r w:rsidR="00350A56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807C9B">
        <w:rPr>
          <w:rFonts w:ascii="Angsana New" w:hAnsi="Angsana New"/>
          <w:i/>
          <w:iCs/>
          <w:sz w:val="30"/>
          <w:szCs w:val="30"/>
        </w:rPr>
        <w:t>14.1</w:t>
      </w:r>
      <w:r w:rsidR="00B17DB5">
        <w:rPr>
          <w:rFonts w:ascii="Angsana New" w:hAnsi="Angsana New"/>
          <w:i/>
          <w:iCs/>
          <w:sz w:val="30"/>
          <w:szCs w:val="30"/>
        </w:rPr>
        <w:t>2</w:t>
      </w:r>
      <w:r w:rsidR="00872D91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872D91"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963EA" w:rsidRPr="00026B2B">
        <w:rPr>
          <w:rFonts w:ascii="Angsana New" w:hAnsi="Angsana New"/>
          <w:i/>
          <w:iCs/>
          <w:sz w:val="30"/>
          <w:szCs w:val="30"/>
        </w:rPr>
        <w:t>)</w:t>
      </w:r>
    </w:p>
    <w:p w:rsidR="00946073" w:rsidRPr="00026B2B" w:rsidRDefault="00946073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97CF9" w:rsidRPr="00026B2B" w:rsidRDefault="001855F0" w:rsidP="00026B2B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26B2B">
        <w:rPr>
          <w:rFonts w:ascii="Angsana New" w:hAnsi="Angsana New"/>
          <w:sz w:val="30"/>
          <w:szCs w:val="30"/>
          <w:lang w:val="en-US"/>
        </w:rPr>
        <w:t>8</w:t>
      </w:r>
      <w:r w:rsidR="000D1258" w:rsidRPr="00026B2B">
        <w:rPr>
          <w:rFonts w:ascii="Angsana New" w:hAnsi="Angsana New"/>
          <w:sz w:val="30"/>
          <w:szCs w:val="30"/>
        </w:rPr>
        <w:tab/>
      </w:r>
      <w:r w:rsidR="000D1258" w:rsidRPr="00026B2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966EE" w:rsidRPr="00026B2B">
        <w:rPr>
          <w:rFonts w:ascii="Angsana New" w:hAnsi="Angsana New"/>
          <w:sz w:val="30"/>
          <w:szCs w:val="30"/>
          <w:cs/>
        </w:rPr>
        <w:t>ย่อย</w:t>
      </w:r>
    </w:p>
    <w:p w:rsidR="00B410CA" w:rsidRPr="00026B2B" w:rsidRDefault="00B410CA" w:rsidP="00026B2B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7"/>
        <w:gridCol w:w="1170"/>
        <w:gridCol w:w="269"/>
        <w:gridCol w:w="1150"/>
      </w:tblGrid>
      <w:tr w:rsidR="00B410CA" w:rsidRPr="00026B2B" w:rsidTr="00B410CA">
        <w:tc>
          <w:tcPr>
            <w:tcW w:w="3586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B410CA" w:rsidRPr="00026B2B" w:rsidRDefault="00B410CA" w:rsidP="0002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26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6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410CA" w:rsidRPr="00026B2B" w:rsidTr="00B410CA">
        <w:tc>
          <w:tcPr>
            <w:tcW w:w="3586" w:type="pct"/>
          </w:tcPr>
          <w:p w:rsidR="00B410CA" w:rsidRPr="00026B2B" w:rsidRDefault="00B410CA" w:rsidP="0002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shd w:val="clear" w:color="auto" w:fill="FFFFFF"/>
          </w:tcPr>
          <w:p w:rsidR="00B410CA" w:rsidRPr="00026B2B" w:rsidRDefault="00CF50EF" w:rsidP="0002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B2B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26B2B">
              <w:rPr>
                <w:rFonts w:ascii="Angsana New" w:hAnsi="Angsana New"/>
                <w:sz w:val="30"/>
                <w:szCs w:val="30"/>
              </w:rPr>
              <w:t>5</w:t>
            </w:r>
            <w:r w:rsidRPr="00026B2B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026B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FFFFFF"/>
          </w:tcPr>
          <w:p w:rsidR="00B410CA" w:rsidRPr="00026B2B" w:rsidRDefault="00B410CA" w:rsidP="0002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FFFFFF"/>
          </w:tcPr>
          <w:p w:rsidR="00B410CA" w:rsidRPr="00026B2B" w:rsidRDefault="00CF50EF" w:rsidP="0002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B2B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26B2B">
              <w:rPr>
                <w:rFonts w:ascii="Angsana New" w:hAnsi="Angsana New"/>
                <w:sz w:val="30"/>
                <w:szCs w:val="30"/>
              </w:rPr>
              <w:t>5</w:t>
            </w:r>
            <w:r w:rsidRPr="00026B2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26B2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410CA" w:rsidRPr="00026B2B" w:rsidTr="00B410CA">
        <w:tc>
          <w:tcPr>
            <w:tcW w:w="3586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B410CA" w:rsidRPr="00026B2B" w:rsidRDefault="00B410CA" w:rsidP="00026B2B">
            <w:pPr>
              <w:pStyle w:val="a1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26B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26B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410CA" w:rsidRPr="00026B2B" w:rsidTr="00B410CA">
        <w:tc>
          <w:tcPr>
            <w:tcW w:w="3586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6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830A6" w:rsidRPr="00026B2B">
              <w:rPr>
                <w:rFonts w:ascii="Angsana New" w:hAnsi="Angsana New"/>
                <w:sz w:val="30"/>
                <w:szCs w:val="30"/>
              </w:rPr>
              <w:t>1</w:t>
            </w:r>
            <w:r w:rsidRPr="00026B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6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9" w:type="pct"/>
          </w:tcPr>
          <w:p w:rsidR="00B410CA" w:rsidRPr="00026B2B" w:rsidRDefault="000D079E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 w:rsidRPr="00026B2B"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026B2B">
              <w:rPr>
                <w:rFonts w:ascii="Angsana New" w:hAnsi="Angsana New"/>
                <w:sz w:val="30"/>
                <w:szCs w:val="30"/>
              </w:rPr>
              <w:t>5</w:t>
            </w:r>
            <w:r w:rsidRPr="00026B2B">
              <w:rPr>
                <w:rFonts w:ascii="Angsana New" w:hAnsi="Angsana New"/>
                <w:sz w:val="30"/>
                <w:szCs w:val="30"/>
              </w:rPr>
              <w:t>7,</w:t>
            </w:r>
            <w:r w:rsidR="00D830A6" w:rsidRPr="00026B2B">
              <w:rPr>
                <w:rFonts w:ascii="Angsana New" w:hAnsi="Angsana New"/>
                <w:sz w:val="30"/>
                <w:szCs w:val="30"/>
              </w:rPr>
              <w:t>1</w:t>
            </w:r>
            <w:r w:rsidR="001855F0" w:rsidRPr="00026B2B">
              <w:rPr>
                <w:rFonts w:ascii="Angsana New" w:hAnsi="Angsana New"/>
                <w:sz w:val="30"/>
                <w:szCs w:val="30"/>
              </w:rPr>
              <w:t>8</w:t>
            </w:r>
            <w:r w:rsidRPr="00026B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 w:rsidRPr="00026B2B"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026B2B">
              <w:rPr>
                <w:rFonts w:ascii="Angsana New" w:hAnsi="Angsana New"/>
                <w:sz w:val="30"/>
                <w:szCs w:val="30"/>
              </w:rPr>
              <w:t>55</w:t>
            </w:r>
            <w:r w:rsidRPr="00026B2B">
              <w:rPr>
                <w:rFonts w:ascii="Angsana New" w:hAnsi="Angsana New"/>
                <w:sz w:val="30"/>
                <w:szCs w:val="30"/>
              </w:rPr>
              <w:t>,</w:t>
            </w:r>
            <w:r w:rsidR="001855F0" w:rsidRPr="00026B2B">
              <w:rPr>
                <w:rFonts w:ascii="Angsana New" w:hAnsi="Angsana New"/>
                <w:sz w:val="30"/>
                <w:szCs w:val="30"/>
              </w:rPr>
              <w:t>8</w:t>
            </w:r>
            <w:r w:rsidR="00CF50EF" w:rsidRPr="00026B2B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B410CA" w:rsidRPr="00026B2B" w:rsidTr="00B410CA">
        <w:tc>
          <w:tcPr>
            <w:tcW w:w="3586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6B2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B410CA" w:rsidRPr="00026B2B" w:rsidRDefault="00FE40EE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539,685</w:t>
            </w:r>
          </w:p>
        </w:tc>
        <w:tc>
          <w:tcPr>
            <w:tcW w:w="147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B410CA" w:rsidRPr="00026B2B" w:rsidRDefault="00D830A6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  <w:r w:rsidRPr="00026B2B">
              <w:rPr>
                <w:rFonts w:ascii="Angsana New" w:hAnsi="Angsana New"/>
                <w:sz w:val="30"/>
                <w:szCs w:val="30"/>
              </w:rPr>
              <w:t>1</w:t>
            </w:r>
            <w:r w:rsidR="00B410CA" w:rsidRPr="00026B2B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026B2B">
              <w:rPr>
                <w:rFonts w:ascii="Angsana New" w:hAnsi="Angsana New"/>
                <w:sz w:val="30"/>
                <w:szCs w:val="30"/>
              </w:rPr>
              <w:t>3</w:t>
            </w:r>
            <w:r w:rsidR="00CF50EF" w:rsidRPr="00026B2B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026B2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410CA" w:rsidRPr="00026B2B" w:rsidTr="00B410CA">
        <w:tc>
          <w:tcPr>
            <w:tcW w:w="3586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6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26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B0DE1" w:rsidRPr="00026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B410CA" w:rsidRPr="00026B2B" w:rsidRDefault="00FE40EE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1,296,874</w:t>
            </w:r>
          </w:p>
        </w:tc>
        <w:tc>
          <w:tcPr>
            <w:tcW w:w="147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6B2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130F3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26B2B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D830A6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855F0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26B2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B410CA" w:rsidRPr="00026B2B" w:rsidTr="00B410CA">
        <w:tc>
          <w:tcPr>
            <w:tcW w:w="3586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6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26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6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  <w:tcBorders>
              <w:top w:val="double" w:sz="4" w:space="0" w:color="auto"/>
            </w:tcBorders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9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</w:tcPr>
          <w:p w:rsidR="00B410CA" w:rsidRPr="00026B2B" w:rsidRDefault="00B410CA" w:rsidP="000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6B2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130F3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26B2B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D830A6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855F0" w:rsidRPr="00026B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26B2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414C82" w:rsidRPr="00026B2B" w:rsidRDefault="00414C82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E221F" w:rsidRPr="00026B2B" w:rsidRDefault="007E221F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6B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การเพิ่มขึ้น</w:t>
      </w:r>
      <w:r w:rsidR="00D4317B" w:rsidRPr="00026B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ของเงินลงทุนในบริษัทย่อยทางตรง</w:t>
      </w:r>
    </w:p>
    <w:p w:rsidR="004E7760" w:rsidRPr="00026B2B" w:rsidRDefault="004E7760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E7760" w:rsidRPr="00026B2B" w:rsidRDefault="004E7760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7612A6" w:rsidRPr="00026B2B">
        <w:rPr>
          <w:rFonts w:ascii="Angsana New" w:hAnsi="Angsana New" w:hint="cs"/>
          <w:sz w:val="30"/>
          <w:szCs w:val="30"/>
          <w:cs/>
        </w:rPr>
        <w:t>เก้า</w:t>
      </w:r>
      <w:r w:rsidR="00B410CA" w:rsidRPr="00026B2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B410CA" w:rsidRPr="00026B2B">
        <w:rPr>
          <w:rFonts w:ascii="Angsana New" w:hAnsi="Angsana New"/>
          <w:sz w:val="30"/>
          <w:szCs w:val="30"/>
        </w:rPr>
        <w:t xml:space="preserve">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="00B410CA" w:rsidRPr="00026B2B">
        <w:rPr>
          <w:rFonts w:ascii="Angsana New" w:hAnsi="Angsana New"/>
          <w:sz w:val="30"/>
          <w:szCs w:val="30"/>
        </w:rPr>
        <w:t xml:space="preserve"> </w:t>
      </w:r>
      <w:r w:rsidR="007612A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 </w:t>
      </w:r>
      <w:r w:rsidR="00E81C7D">
        <w:rPr>
          <w:rFonts w:ascii="Angsana New" w:hAnsi="Angsana New"/>
          <w:sz w:val="30"/>
          <w:szCs w:val="30"/>
        </w:rPr>
        <w:t>416.91</w:t>
      </w:r>
      <w:r w:rsidR="00833846"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Pr="00026B2B">
        <w:rPr>
          <w:rFonts w:ascii="Angsana New" w:hAnsi="Angsana New"/>
          <w:sz w:val="30"/>
          <w:szCs w:val="30"/>
        </w:rPr>
        <w:t xml:space="preserve"> PT </w:t>
      </w:r>
      <w:proofErr w:type="spellStart"/>
      <w:r w:rsidRPr="00026B2B">
        <w:rPr>
          <w:rFonts w:ascii="Angsana New" w:hAnsi="Angsana New"/>
          <w:sz w:val="30"/>
          <w:szCs w:val="30"/>
        </w:rPr>
        <w:t>Futamed</w:t>
      </w:r>
      <w:proofErr w:type="spellEnd"/>
      <w:r w:rsidRPr="00026B2B">
        <w:rPr>
          <w:rFonts w:ascii="Angsana New" w:hAnsi="Angsana New"/>
          <w:sz w:val="30"/>
          <w:szCs w:val="30"/>
        </w:rPr>
        <w:t xml:space="preserve"> Pharmaceuticals</w:t>
      </w:r>
      <w:r w:rsidR="002D3735">
        <w:rPr>
          <w:rFonts w:ascii="Angsana New" w:hAnsi="Angsana New" w:hint="cs"/>
          <w:sz w:val="30"/>
          <w:szCs w:val="30"/>
          <w:cs/>
        </w:rPr>
        <w:t xml:space="preserve"> </w:t>
      </w:r>
      <w:r w:rsidR="002D3735">
        <w:rPr>
          <w:rFonts w:ascii="Angsana New" w:hAnsi="Angsana New"/>
          <w:sz w:val="30"/>
          <w:szCs w:val="30"/>
        </w:rPr>
        <w:t>(</w:t>
      </w:r>
      <w:r w:rsidR="002D3735">
        <w:rPr>
          <w:rFonts w:ascii="Angsana New" w:hAnsi="Angsana New" w:hint="cs"/>
          <w:sz w:val="30"/>
          <w:szCs w:val="30"/>
          <w:cs/>
        </w:rPr>
        <w:t xml:space="preserve">ภายหลังเปลี่ยนชื่อเป็น </w:t>
      </w:r>
      <w:r w:rsidR="002D3735">
        <w:rPr>
          <w:rFonts w:ascii="Angsana New" w:hAnsi="Angsana New"/>
          <w:sz w:val="30"/>
          <w:szCs w:val="30"/>
        </w:rPr>
        <w:t>PT Mega Lifesciences Indonesia)</w:t>
      </w:r>
      <w:r w:rsidRPr="00026B2B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ซึ่งเป็นบริษัทย่อยทางตรงในประเทศอินโดนี</w:t>
      </w:r>
      <w:r w:rsidR="005F4395" w:rsidRPr="00026B2B">
        <w:rPr>
          <w:rFonts w:ascii="Angsana New" w:hAnsi="Angsana New" w:hint="cs"/>
          <w:sz w:val="30"/>
          <w:szCs w:val="30"/>
          <w:cs/>
        </w:rPr>
        <w:t>เ</w:t>
      </w:r>
      <w:r w:rsidRPr="00026B2B">
        <w:rPr>
          <w:rFonts w:ascii="Angsana New" w:hAnsi="Angsana New" w:hint="cs"/>
          <w:sz w:val="30"/>
          <w:szCs w:val="30"/>
          <w:cs/>
        </w:rPr>
        <w:t>ซียเพื่อขยายธุรกิจ</w:t>
      </w:r>
      <w:r w:rsidR="002C3B45" w:rsidRPr="00026B2B">
        <w:rPr>
          <w:rFonts w:ascii="Angsana New" w:hAnsi="Angsana New"/>
          <w:sz w:val="30"/>
          <w:szCs w:val="30"/>
        </w:rPr>
        <w:t xml:space="preserve"> </w:t>
      </w:r>
      <w:r w:rsidR="002C3B45" w:rsidRPr="00026B2B">
        <w:rPr>
          <w:rFonts w:ascii="Angsana New" w:hAnsi="Angsana New"/>
          <w:i/>
          <w:iCs/>
          <w:sz w:val="30"/>
          <w:szCs w:val="30"/>
        </w:rPr>
        <w:t>(</w:t>
      </w:r>
      <w:r w:rsidR="002C3B45" w:rsidRPr="00026B2B">
        <w:rPr>
          <w:rFonts w:ascii="Angsana New" w:hAnsi="Angsana New" w:hint="cs"/>
          <w:i/>
          <w:iCs/>
          <w:sz w:val="30"/>
          <w:szCs w:val="30"/>
          <w:cs/>
        </w:rPr>
        <w:t>หมายเหตุ</w:t>
      </w:r>
      <w:r w:rsidR="00E91A18"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D130F3" w:rsidRPr="00026B2B">
        <w:rPr>
          <w:rFonts w:ascii="Angsana New" w:hAnsi="Angsana New"/>
          <w:i/>
          <w:iCs/>
          <w:sz w:val="30"/>
          <w:szCs w:val="30"/>
        </w:rPr>
        <w:t>4</w:t>
      </w:r>
      <w:r w:rsidR="002C3B45" w:rsidRPr="00026B2B">
        <w:rPr>
          <w:rFonts w:ascii="Angsana New" w:hAnsi="Angsana New"/>
          <w:i/>
          <w:iCs/>
          <w:sz w:val="30"/>
          <w:szCs w:val="30"/>
        </w:rPr>
        <w:t>)</w:t>
      </w:r>
    </w:p>
    <w:p w:rsidR="00501B83" w:rsidRPr="00026B2B" w:rsidRDefault="00501B83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C3B45" w:rsidRPr="00026B2B" w:rsidRDefault="002C3B4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7612A6" w:rsidRPr="00026B2B">
        <w:rPr>
          <w:rFonts w:ascii="Angsana New" w:hAnsi="Angsana New" w:hint="cs"/>
          <w:sz w:val="30"/>
          <w:szCs w:val="30"/>
          <w:cs/>
        </w:rPr>
        <w:t>เก้า</w:t>
      </w:r>
      <w:r w:rsidR="00B410CA" w:rsidRPr="00026B2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B410CA" w:rsidRPr="00026B2B">
        <w:rPr>
          <w:rFonts w:ascii="Angsana New" w:hAnsi="Angsana New"/>
          <w:sz w:val="30"/>
          <w:szCs w:val="30"/>
        </w:rPr>
        <w:t xml:space="preserve">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="00B410CA" w:rsidRPr="00026B2B">
        <w:rPr>
          <w:rFonts w:ascii="Angsana New" w:hAnsi="Angsana New"/>
          <w:sz w:val="30"/>
          <w:szCs w:val="30"/>
        </w:rPr>
        <w:t xml:space="preserve"> </w:t>
      </w:r>
      <w:r w:rsidR="007612A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</w:t>
      </w:r>
      <w:r w:rsidR="005B1410">
        <w:rPr>
          <w:rFonts w:ascii="Angsana New" w:hAnsi="Angsana New"/>
          <w:sz w:val="30"/>
          <w:szCs w:val="30"/>
        </w:rPr>
        <w:t xml:space="preserve"> 121.82</w:t>
      </w:r>
      <w:r w:rsidR="007612A6"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Pr="00026B2B">
        <w:rPr>
          <w:rFonts w:ascii="Angsana New" w:hAnsi="Angsana New"/>
          <w:sz w:val="30"/>
          <w:szCs w:val="30"/>
        </w:rPr>
        <w:t xml:space="preserve"> PT </w:t>
      </w:r>
      <w:proofErr w:type="spellStart"/>
      <w:r w:rsidRPr="00026B2B">
        <w:rPr>
          <w:rFonts w:ascii="Angsana New" w:hAnsi="Angsana New"/>
          <w:sz w:val="30"/>
          <w:szCs w:val="30"/>
        </w:rPr>
        <w:t>Futamed</w:t>
      </w:r>
      <w:proofErr w:type="spellEnd"/>
      <w:r w:rsidRPr="00026B2B">
        <w:rPr>
          <w:rFonts w:ascii="Angsana New" w:hAnsi="Angsana New"/>
          <w:sz w:val="30"/>
          <w:szCs w:val="30"/>
        </w:rPr>
        <w:t xml:space="preserve"> Pharmaceuticals</w:t>
      </w:r>
      <w:r w:rsidR="002D3735">
        <w:rPr>
          <w:rFonts w:ascii="Angsana New" w:hAnsi="Angsana New"/>
          <w:sz w:val="30"/>
          <w:szCs w:val="30"/>
        </w:rPr>
        <w:t xml:space="preserve"> (</w:t>
      </w:r>
      <w:r w:rsidR="002D3735">
        <w:rPr>
          <w:rFonts w:ascii="Angsana New" w:hAnsi="Angsana New" w:hint="cs"/>
          <w:sz w:val="30"/>
          <w:szCs w:val="30"/>
          <w:cs/>
        </w:rPr>
        <w:t xml:space="preserve">ภายหลังเปลี่ยนชื่อเป็น </w:t>
      </w:r>
      <w:r w:rsidR="002D3735">
        <w:rPr>
          <w:rFonts w:ascii="Angsana New" w:hAnsi="Angsana New"/>
          <w:sz w:val="30"/>
          <w:szCs w:val="30"/>
        </w:rPr>
        <w:t>PT Mega Lifesciences Indonesia)</w:t>
      </w:r>
      <w:r w:rsidR="002D3735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ซึ่งเป็นบริษัทย่อยทางตรงในประเทศอินโดนี</w:t>
      </w:r>
      <w:r w:rsidR="005F4395" w:rsidRPr="00026B2B">
        <w:rPr>
          <w:rFonts w:ascii="Angsana New" w:hAnsi="Angsana New" w:hint="cs"/>
          <w:sz w:val="30"/>
          <w:szCs w:val="30"/>
          <w:cs/>
        </w:rPr>
        <w:t>เ</w:t>
      </w:r>
      <w:r w:rsidRPr="00026B2B">
        <w:rPr>
          <w:rFonts w:ascii="Angsana New" w:hAnsi="Angsana New" w:hint="cs"/>
          <w:sz w:val="30"/>
          <w:szCs w:val="30"/>
          <w:cs/>
        </w:rPr>
        <w:t>ซียเพื่อขยายธุรกิจ</w:t>
      </w:r>
    </w:p>
    <w:p w:rsidR="008D31EA" w:rsidRPr="00026B2B" w:rsidRDefault="008D31EA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8D31EA" w:rsidRDefault="008D31EA" w:rsidP="00D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7612A6" w:rsidRPr="00026B2B">
        <w:rPr>
          <w:rFonts w:ascii="Angsana New" w:hAnsi="Angsana New" w:hint="cs"/>
          <w:sz w:val="30"/>
          <w:szCs w:val="30"/>
          <w:cs/>
        </w:rPr>
        <w:t>เก้า</w:t>
      </w:r>
      <w:r w:rsidRPr="00026B2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7612A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บริษัทได้</w:t>
      </w:r>
      <w:r w:rsidR="00161487" w:rsidRPr="00026B2B">
        <w:rPr>
          <w:rFonts w:ascii="Angsana New" w:hAnsi="Angsana New" w:hint="cs"/>
          <w:sz w:val="30"/>
          <w:szCs w:val="30"/>
          <w:cs/>
        </w:rPr>
        <w:t>เพิ่มเงิน</w:t>
      </w:r>
      <w:r w:rsidRPr="00026B2B">
        <w:rPr>
          <w:rFonts w:ascii="Angsana New" w:hAnsi="Angsana New" w:hint="cs"/>
          <w:sz w:val="30"/>
          <w:szCs w:val="30"/>
          <w:cs/>
        </w:rPr>
        <w:t>ลงทุนเป็นจำนวนเงิ</w:t>
      </w:r>
      <w:r w:rsidR="00DA34DF">
        <w:rPr>
          <w:rFonts w:ascii="Angsana New" w:hAnsi="Angsana New" w:hint="cs"/>
          <w:sz w:val="30"/>
          <w:szCs w:val="30"/>
          <w:cs/>
        </w:rPr>
        <w:t xml:space="preserve">น </w:t>
      </w:r>
      <w:r w:rsidR="00DA34DF">
        <w:rPr>
          <w:rFonts w:ascii="Angsana New" w:hAnsi="Angsana New"/>
          <w:sz w:val="30"/>
          <w:szCs w:val="30"/>
        </w:rPr>
        <w:t>0.96</w:t>
      </w:r>
      <w:r w:rsidR="007612A6"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026B2B">
        <w:rPr>
          <w:rFonts w:ascii="Angsana New" w:hAnsi="Angsana New"/>
          <w:sz w:val="30"/>
          <w:szCs w:val="30"/>
        </w:rPr>
        <w:t>Mega We Care Tanzania Ltd</w:t>
      </w:r>
      <w:r w:rsidR="007F2177">
        <w:rPr>
          <w:rFonts w:ascii="Angsana New" w:hAnsi="Angsana New"/>
          <w:sz w:val="30"/>
          <w:szCs w:val="30"/>
        </w:rPr>
        <w:t>.</w:t>
      </w:r>
      <w:r w:rsidR="002C2394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</w:p>
    <w:p w:rsidR="00E65D35" w:rsidRDefault="00E65D35" w:rsidP="00D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ED2374" w:rsidRDefault="00ED2374" w:rsidP="00D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E65D35" w:rsidRPr="00026B2B" w:rsidRDefault="00E65D35" w:rsidP="00ED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บริษัทได้จัดตั้งบริษัท </w:t>
      </w:r>
      <w:r>
        <w:rPr>
          <w:rFonts w:ascii="Angsana New" w:hAnsi="Angsana New"/>
          <w:sz w:val="30"/>
          <w:szCs w:val="30"/>
        </w:rPr>
        <w:t xml:space="preserve">Mega Lifesciences Limited Inc.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ซึ่งเป็นบริษัทย่อยทางตรงในประเทศฟิลิปปินส์เพื่อขยายธุรกิจ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บริษัทยังไม่ได้ชำระเงินลงทุนในบริษัทย่อยดังกล่าว</w:t>
      </w:r>
    </w:p>
    <w:p w:rsidR="006D74A0" w:rsidRDefault="006D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56B13" w:rsidRPr="00026B2B" w:rsidRDefault="00501B83" w:rsidP="00602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 w:rsidR="00231BC8" w:rsidRPr="00026B2B">
        <w:rPr>
          <w:rFonts w:ascii="Angsana New" w:hAnsi="Angsana New" w:hint="cs"/>
          <w:sz w:val="30"/>
          <w:szCs w:val="30"/>
          <w:cs/>
        </w:rPr>
        <w:t>งวด</w:t>
      </w:r>
      <w:r w:rsidR="007612A6" w:rsidRPr="00026B2B">
        <w:rPr>
          <w:rFonts w:ascii="Angsana New" w:hAnsi="Angsana New" w:hint="cs"/>
          <w:sz w:val="30"/>
          <w:szCs w:val="30"/>
          <w:cs/>
        </w:rPr>
        <w:t>เก้า</w:t>
      </w:r>
      <w:r w:rsidR="00B410CA" w:rsidRPr="00026B2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B410CA" w:rsidRPr="00026B2B">
        <w:rPr>
          <w:rFonts w:ascii="Angsana New" w:hAnsi="Angsana New"/>
          <w:sz w:val="30"/>
          <w:szCs w:val="30"/>
        </w:rPr>
        <w:t xml:space="preserve">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="00B410CA" w:rsidRPr="00026B2B">
        <w:rPr>
          <w:rFonts w:ascii="Angsana New" w:hAnsi="Angsana New"/>
          <w:sz w:val="30"/>
          <w:szCs w:val="30"/>
        </w:rPr>
        <w:t xml:space="preserve"> </w:t>
      </w:r>
      <w:r w:rsidR="007612A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612A6" w:rsidRPr="00026B2B">
        <w:rPr>
          <w:rFonts w:ascii="Angsana New" w:hAnsi="Angsana New"/>
          <w:sz w:val="30"/>
          <w:szCs w:val="30"/>
        </w:rPr>
        <w:t xml:space="preserve">2562 </w:t>
      </w:r>
      <w:r w:rsidRPr="00026B2B">
        <w:rPr>
          <w:rFonts w:ascii="Angsana New" w:hAnsi="Angsana New" w:hint="cs"/>
          <w:sz w:val="30"/>
          <w:szCs w:val="30"/>
          <w:cs/>
        </w:rPr>
        <w:t>บริษัทได้ลงทุนเป็นจำนวนเงิน</w:t>
      </w:r>
      <w:r w:rsidR="005D17FA" w:rsidRPr="00026B2B">
        <w:rPr>
          <w:rFonts w:ascii="Angsana New" w:hAnsi="Angsana New"/>
          <w:sz w:val="30"/>
          <w:szCs w:val="30"/>
        </w:rPr>
        <w:t xml:space="preserve"> </w:t>
      </w:r>
      <w:r w:rsidR="00756851">
        <w:rPr>
          <w:rFonts w:ascii="Angsana New" w:hAnsi="Angsana New"/>
          <w:sz w:val="30"/>
          <w:szCs w:val="30"/>
        </w:rPr>
        <w:t xml:space="preserve">1.32 </w:t>
      </w:r>
      <w:r w:rsidRPr="00026B2B">
        <w:rPr>
          <w:rFonts w:ascii="Angsana New" w:hAnsi="Angsana New" w:hint="cs"/>
          <w:sz w:val="30"/>
          <w:szCs w:val="30"/>
          <w:cs/>
        </w:rPr>
        <w:t>ล้านบาท ในทุนที่ออก</w:t>
      </w:r>
      <w:r w:rsidR="008062B9">
        <w:rPr>
          <w:rFonts w:ascii="Angsana New" w:hAnsi="Angsana New" w:hint="cs"/>
          <w:sz w:val="30"/>
          <w:szCs w:val="30"/>
          <w:cs/>
        </w:rPr>
        <w:t xml:space="preserve">                                                           </w:t>
      </w:r>
      <w:r w:rsidRPr="00026B2B">
        <w:rPr>
          <w:rFonts w:ascii="Angsana New" w:hAnsi="Angsana New" w:hint="cs"/>
          <w:sz w:val="30"/>
          <w:szCs w:val="30"/>
          <w:cs/>
        </w:rPr>
        <w:t>และชำระแล้วของบริษัท</w:t>
      </w:r>
      <w:r w:rsidR="00231BC8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 xml:space="preserve">Mega We Care Tanzania Ltd.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</w:t>
      </w:r>
      <w:r w:rsidR="00161487" w:rsidRPr="00026B2B">
        <w:rPr>
          <w:rFonts w:ascii="Angsana New" w:hAnsi="Angsana New" w:hint="cs"/>
          <w:sz w:val="30"/>
          <w:szCs w:val="30"/>
          <w:cs/>
        </w:rPr>
        <w:t xml:space="preserve">                                               </w:t>
      </w:r>
      <w:r w:rsidRPr="00026B2B">
        <w:rPr>
          <w:rFonts w:ascii="Angsana New" w:hAnsi="Angsana New" w:hint="cs"/>
          <w:sz w:val="30"/>
          <w:szCs w:val="30"/>
          <w:cs/>
        </w:rPr>
        <w:t>ขยายธุรกิ</w:t>
      </w:r>
      <w:r w:rsidR="00F963EA" w:rsidRPr="00026B2B">
        <w:rPr>
          <w:rFonts w:ascii="Angsana New" w:hAnsi="Angsana New" w:hint="cs"/>
          <w:sz w:val="30"/>
          <w:szCs w:val="30"/>
          <w:cs/>
        </w:rPr>
        <w:t>จ</w:t>
      </w:r>
    </w:p>
    <w:p w:rsidR="008D31EA" w:rsidRPr="00026B2B" w:rsidRDefault="008D31EA" w:rsidP="0060214B">
      <w:pPr>
        <w:spacing w:line="240" w:lineRule="auto"/>
        <w:ind w:left="360" w:right="-25"/>
        <w:rPr>
          <w:rFonts w:ascii="Angsana New" w:hAnsi="Angsana New"/>
          <w:sz w:val="30"/>
          <w:szCs w:val="30"/>
        </w:rPr>
      </w:pPr>
    </w:p>
    <w:p w:rsidR="00920220" w:rsidRPr="00026B2B" w:rsidRDefault="00A245CC" w:rsidP="00602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6B2B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:rsidR="00DF4B66" w:rsidRPr="00026B2B" w:rsidRDefault="00DF4B66" w:rsidP="0060214B">
      <w:pPr>
        <w:spacing w:line="240" w:lineRule="auto"/>
        <w:ind w:left="360" w:right="-25"/>
        <w:rPr>
          <w:rFonts w:ascii="Angsana New" w:hAnsi="Angsana New"/>
          <w:sz w:val="30"/>
          <w:szCs w:val="30"/>
        </w:rPr>
      </w:pPr>
    </w:p>
    <w:p w:rsidR="00DF4B66" w:rsidRPr="00026B2B" w:rsidRDefault="00DF4B66" w:rsidP="0060214B">
      <w:pPr>
        <w:spacing w:line="240" w:lineRule="auto"/>
        <w:ind w:left="360" w:right="-25"/>
        <w:jc w:val="both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7612A6" w:rsidRPr="00026B2B">
        <w:rPr>
          <w:rFonts w:ascii="Angsana New" w:hAnsi="Angsana New" w:hint="cs"/>
          <w:sz w:val="30"/>
          <w:szCs w:val="30"/>
          <w:cs/>
        </w:rPr>
        <w:t>เก้า</w:t>
      </w:r>
      <w:r w:rsidRPr="00026B2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7612A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="004A20BF" w:rsidRPr="00026B2B">
        <w:rPr>
          <w:rFonts w:ascii="Angsana New" w:hAnsi="Angsana New" w:hint="cs"/>
          <w:sz w:val="30"/>
          <w:szCs w:val="30"/>
          <w:cs/>
        </w:rPr>
        <w:t xml:space="preserve">                                           </w:t>
      </w:r>
      <w:r w:rsidRPr="00026B2B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 w:rsidR="00FE40EE">
        <w:rPr>
          <w:rFonts w:ascii="Angsana New" w:hAnsi="Angsana New"/>
          <w:spacing w:val="2"/>
          <w:sz w:val="30"/>
          <w:szCs w:val="30"/>
        </w:rPr>
        <w:t xml:space="preserve"> 9.6 </w:t>
      </w:r>
      <w:r w:rsidRPr="00026B2B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026B2B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026B2B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026B2B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:rsidR="00DF4B66" w:rsidRPr="00026B2B" w:rsidRDefault="00DF4B66" w:rsidP="0060214B">
      <w:pPr>
        <w:spacing w:line="240" w:lineRule="auto"/>
        <w:ind w:left="360" w:right="-25"/>
        <w:rPr>
          <w:rFonts w:ascii="Angsana New" w:hAnsi="Angsana New"/>
          <w:sz w:val="30"/>
          <w:szCs w:val="30"/>
        </w:rPr>
      </w:pPr>
    </w:p>
    <w:p w:rsidR="00DF4B66" w:rsidRPr="00026B2B" w:rsidRDefault="00DF4B66" w:rsidP="0060214B">
      <w:pPr>
        <w:spacing w:line="240" w:lineRule="auto"/>
        <w:ind w:left="360" w:right="-25"/>
        <w:jc w:val="both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7612A6" w:rsidRPr="00026B2B">
        <w:rPr>
          <w:rFonts w:ascii="Angsana New" w:hAnsi="Angsana New" w:hint="cs"/>
          <w:sz w:val="30"/>
          <w:szCs w:val="30"/>
          <w:cs/>
        </w:rPr>
        <w:t>เก้า</w:t>
      </w:r>
      <w:r w:rsidRPr="00026B2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7612A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="004A20BF" w:rsidRPr="00026B2B">
        <w:rPr>
          <w:rFonts w:ascii="Angsana New" w:hAnsi="Angsana New" w:hint="cs"/>
          <w:sz w:val="30"/>
          <w:szCs w:val="30"/>
          <w:cs/>
        </w:rPr>
        <w:t xml:space="preserve">                                           </w:t>
      </w:r>
      <w:r w:rsidRPr="00026B2B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 w:rsidR="00DA34DF">
        <w:rPr>
          <w:rFonts w:ascii="Angsana New" w:hAnsi="Angsana New"/>
          <w:spacing w:val="2"/>
          <w:sz w:val="30"/>
          <w:szCs w:val="30"/>
        </w:rPr>
        <w:t xml:space="preserve"> </w:t>
      </w:r>
      <w:r w:rsidR="00FE40EE">
        <w:rPr>
          <w:rFonts w:ascii="Angsana New" w:hAnsi="Angsana New"/>
          <w:spacing w:val="2"/>
          <w:sz w:val="30"/>
          <w:szCs w:val="30"/>
        </w:rPr>
        <w:t>9.48</w:t>
      </w:r>
      <w:r w:rsidRPr="00026B2B">
        <w:rPr>
          <w:rFonts w:ascii="Angsana New" w:hAnsi="Angsana New"/>
          <w:spacing w:val="2"/>
          <w:sz w:val="30"/>
          <w:szCs w:val="30"/>
          <w:cs/>
        </w:rPr>
        <w:t xml:space="preserve"> ล้านบาท ในทุนที่ออกและชำระแล้วของบริษัท </w:t>
      </w:r>
      <w:r w:rsidRPr="00026B2B">
        <w:rPr>
          <w:rFonts w:ascii="Angsana New" w:hAnsi="Angsana New"/>
          <w:spacing w:val="2"/>
          <w:sz w:val="30"/>
          <w:szCs w:val="30"/>
        </w:rPr>
        <w:t xml:space="preserve">MAXXCARE </w:t>
      </w:r>
      <w:r w:rsidR="00161487" w:rsidRPr="00026B2B">
        <w:rPr>
          <w:rFonts w:ascii="Angsana New" w:hAnsi="Angsana New"/>
          <w:spacing w:val="2"/>
          <w:sz w:val="30"/>
          <w:szCs w:val="30"/>
        </w:rPr>
        <w:t xml:space="preserve">Company </w:t>
      </w:r>
      <w:r w:rsidRPr="00026B2B">
        <w:rPr>
          <w:rFonts w:ascii="Angsana New" w:hAnsi="Angsana New"/>
          <w:spacing w:val="2"/>
          <w:sz w:val="30"/>
          <w:szCs w:val="30"/>
        </w:rPr>
        <w:t xml:space="preserve">Limited </w:t>
      </w:r>
      <w:r w:rsidRPr="00026B2B">
        <w:rPr>
          <w:rFonts w:ascii="Angsana New" w:hAnsi="Angsana New"/>
          <w:spacing w:val="2"/>
          <w:sz w:val="30"/>
          <w:szCs w:val="30"/>
          <w:cs/>
        </w:rPr>
        <w:t>ซึ่งเป็น</w:t>
      </w:r>
      <w:r w:rsidR="004A20BF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                                </w:t>
      </w:r>
      <w:r w:rsidRPr="00026B2B">
        <w:rPr>
          <w:rFonts w:ascii="Angsana New" w:hAnsi="Angsana New"/>
          <w:spacing w:val="2"/>
          <w:sz w:val="30"/>
          <w:szCs w:val="30"/>
          <w:cs/>
        </w:rPr>
        <w:t>บริษัทย่อ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026B2B">
        <w:rPr>
          <w:rFonts w:ascii="Angsana New" w:hAnsi="Angsana New"/>
          <w:sz w:val="30"/>
          <w:szCs w:val="30"/>
          <w:cs/>
        </w:rPr>
        <w:t>ทางอ้อมในประเทศ</w:t>
      </w:r>
      <w:r w:rsidRPr="00026B2B">
        <w:rPr>
          <w:rFonts w:ascii="Angsana New" w:hAnsi="Angsana New" w:hint="cs"/>
          <w:sz w:val="30"/>
          <w:szCs w:val="30"/>
          <w:cs/>
        </w:rPr>
        <w:t>เวียดนาม</w:t>
      </w:r>
      <w:r w:rsidRPr="00026B2B">
        <w:rPr>
          <w:rFonts w:ascii="Angsana New" w:hAnsi="Angsana New"/>
          <w:sz w:val="30"/>
          <w:szCs w:val="30"/>
          <w:cs/>
        </w:rPr>
        <w:t>เพื่อขยายธุรกิจ</w:t>
      </w:r>
    </w:p>
    <w:p w:rsidR="00DF4B66" w:rsidRPr="00026B2B" w:rsidRDefault="00DF4B66" w:rsidP="0060214B">
      <w:pPr>
        <w:spacing w:line="240" w:lineRule="auto"/>
        <w:ind w:left="360" w:right="-25"/>
        <w:rPr>
          <w:rFonts w:ascii="Angsana New" w:hAnsi="Angsana New"/>
          <w:sz w:val="30"/>
          <w:szCs w:val="30"/>
        </w:rPr>
      </w:pPr>
    </w:p>
    <w:p w:rsidR="00DF4B66" w:rsidRDefault="00DF4B66" w:rsidP="0060214B">
      <w:pPr>
        <w:tabs>
          <w:tab w:val="clear" w:pos="454"/>
          <w:tab w:val="clear" w:pos="680"/>
          <w:tab w:val="left" w:pos="450"/>
        </w:tabs>
        <w:spacing w:line="240" w:lineRule="auto"/>
        <w:ind w:left="36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7612A6" w:rsidRPr="00026B2B">
        <w:rPr>
          <w:rFonts w:ascii="Angsana New" w:hAnsi="Angsana New" w:hint="cs"/>
          <w:sz w:val="30"/>
          <w:szCs w:val="30"/>
          <w:cs/>
        </w:rPr>
        <w:t>เก้า</w:t>
      </w:r>
      <w:r w:rsidRPr="00026B2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D130F3" w:rsidRPr="00026B2B">
        <w:rPr>
          <w:rFonts w:ascii="Angsana New" w:hAnsi="Angsana New"/>
          <w:sz w:val="30"/>
          <w:szCs w:val="30"/>
        </w:rPr>
        <w:t>3</w:t>
      </w:r>
      <w:r w:rsidR="00D830A6" w:rsidRPr="00026B2B">
        <w:rPr>
          <w:rFonts w:ascii="Angsana New" w:hAnsi="Angsana New"/>
          <w:sz w:val="30"/>
          <w:szCs w:val="30"/>
        </w:rPr>
        <w:t>0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="007612A6"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026B2B">
        <w:rPr>
          <w:rFonts w:ascii="Angsana New" w:hAnsi="Angsana New"/>
          <w:sz w:val="30"/>
          <w:szCs w:val="30"/>
        </w:rPr>
        <w:t>2</w:t>
      </w:r>
      <w:r w:rsidR="00D130F3" w:rsidRPr="00026B2B">
        <w:rPr>
          <w:rFonts w:ascii="Angsana New" w:hAnsi="Angsana New"/>
          <w:sz w:val="30"/>
          <w:szCs w:val="30"/>
        </w:rPr>
        <w:t>5</w:t>
      </w:r>
      <w:r w:rsidR="00CF50EF" w:rsidRPr="00026B2B">
        <w:rPr>
          <w:rFonts w:ascii="Angsana New" w:hAnsi="Angsana New"/>
          <w:sz w:val="30"/>
          <w:szCs w:val="30"/>
        </w:rPr>
        <w:t>6</w:t>
      </w:r>
      <w:r w:rsidR="00FB2EF1" w:rsidRPr="00026B2B">
        <w:rPr>
          <w:rFonts w:ascii="Angsana New" w:hAnsi="Angsana New"/>
          <w:sz w:val="30"/>
          <w:szCs w:val="30"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="0060214B">
        <w:rPr>
          <w:rFonts w:ascii="Angsana New" w:hAnsi="Angsana New"/>
          <w:sz w:val="30"/>
          <w:szCs w:val="30"/>
          <w:cs/>
        </w:rPr>
        <w:br/>
      </w:r>
      <w:r w:rsidRPr="00026B2B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 w:rsidR="00FE40EE">
        <w:rPr>
          <w:rFonts w:ascii="Angsana New" w:hAnsi="Angsana New"/>
          <w:spacing w:val="2"/>
          <w:sz w:val="30"/>
          <w:szCs w:val="30"/>
        </w:rPr>
        <w:t xml:space="preserve"> 71.21</w:t>
      </w:r>
      <w:r w:rsidR="007612A6"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="008D31EA" w:rsidRPr="00026B2B">
        <w:rPr>
          <w:rFonts w:ascii="Angsana New" w:hAnsi="Angsana New"/>
          <w:spacing w:val="2"/>
          <w:sz w:val="30"/>
          <w:szCs w:val="30"/>
        </w:rPr>
        <w:t>Mega Lifesciences (Australia)</w:t>
      </w:r>
      <w:r w:rsidR="003574C4" w:rsidRPr="00026B2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8D31EA" w:rsidRPr="00026B2B">
        <w:rPr>
          <w:rFonts w:ascii="Angsana New" w:hAnsi="Angsana New"/>
          <w:spacing w:val="2"/>
          <w:sz w:val="30"/>
          <w:szCs w:val="30"/>
        </w:rPr>
        <w:t>P</w:t>
      </w:r>
      <w:r w:rsidR="00D830A6" w:rsidRPr="00026B2B">
        <w:rPr>
          <w:rFonts w:ascii="Angsana New" w:hAnsi="Angsana New"/>
          <w:spacing w:val="2"/>
          <w:sz w:val="30"/>
          <w:szCs w:val="30"/>
        </w:rPr>
        <w:t>ty</w:t>
      </w:r>
      <w:r w:rsidR="00BC13E7" w:rsidRPr="00026B2B">
        <w:rPr>
          <w:rFonts w:ascii="Angsana New" w:hAnsi="Angsana New"/>
          <w:spacing w:val="2"/>
          <w:sz w:val="30"/>
          <w:szCs w:val="30"/>
        </w:rPr>
        <w:t>.</w:t>
      </w:r>
      <w:r w:rsidR="00BF2FB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8D31EA" w:rsidRPr="00026B2B">
        <w:rPr>
          <w:rFonts w:ascii="Angsana New" w:hAnsi="Angsana New"/>
          <w:spacing w:val="2"/>
          <w:sz w:val="30"/>
          <w:szCs w:val="30"/>
        </w:rPr>
        <w:t>Limited</w:t>
      </w:r>
      <w:r w:rsidR="00F31EA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026B2B">
        <w:rPr>
          <w:rFonts w:ascii="Angsana New" w:hAnsi="Angsana New"/>
          <w:sz w:val="30"/>
          <w:szCs w:val="30"/>
          <w:cs/>
        </w:rPr>
        <w:t>ทางอ้อมในประเทศ</w:t>
      </w:r>
      <w:r w:rsidR="008D31EA" w:rsidRPr="00026B2B">
        <w:rPr>
          <w:rFonts w:ascii="Angsana New" w:hAnsi="Angsana New" w:hint="cs"/>
          <w:sz w:val="30"/>
          <w:szCs w:val="30"/>
          <w:cs/>
        </w:rPr>
        <w:t>ออสเตรเลีย</w:t>
      </w:r>
      <w:r w:rsidRPr="00026B2B">
        <w:rPr>
          <w:rFonts w:ascii="Angsana New" w:hAnsi="Angsana New"/>
          <w:sz w:val="30"/>
          <w:szCs w:val="30"/>
          <w:cs/>
        </w:rPr>
        <w:t>เพื่อขยายธุรกิจ</w:t>
      </w:r>
    </w:p>
    <w:p w:rsidR="00DA34DF" w:rsidRDefault="00DA34DF" w:rsidP="0060214B">
      <w:pPr>
        <w:spacing w:line="240" w:lineRule="auto"/>
        <w:ind w:left="360" w:right="-25"/>
        <w:jc w:val="both"/>
        <w:rPr>
          <w:rFonts w:ascii="Angsana New" w:hAnsi="Angsana New"/>
          <w:sz w:val="30"/>
          <w:szCs w:val="30"/>
        </w:rPr>
      </w:pPr>
    </w:p>
    <w:p w:rsidR="00DA34DF" w:rsidRDefault="00DA34DF" w:rsidP="0060214B">
      <w:pPr>
        <w:spacing w:line="240" w:lineRule="auto"/>
        <w:ind w:left="360" w:right="-25"/>
        <w:jc w:val="both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026B2B">
        <w:rPr>
          <w:rFonts w:ascii="Angsana New" w:hAnsi="Angsana New"/>
          <w:sz w:val="30"/>
          <w:szCs w:val="30"/>
        </w:rPr>
        <w:t xml:space="preserve"> 30 </w:t>
      </w:r>
      <w:r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26B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Pr="00026B2B">
        <w:rPr>
          <w:rFonts w:ascii="Angsana New" w:hAnsi="Angsana New" w:hint="cs"/>
          <w:sz w:val="30"/>
          <w:szCs w:val="30"/>
          <w:cs/>
        </w:rPr>
        <w:t xml:space="preserve">                                           </w:t>
      </w:r>
      <w:r w:rsidRPr="00026B2B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>
        <w:rPr>
          <w:rFonts w:ascii="Angsana New" w:hAnsi="Angsana New"/>
          <w:spacing w:val="2"/>
          <w:sz w:val="30"/>
          <w:szCs w:val="30"/>
        </w:rPr>
        <w:t xml:space="preserve"> 85.99 </w:t>
      </w:r>
      <w:r w:rsidRPr="00026B2B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026B2B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026B2B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026B2B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:rsidR="00DA34DF" w:rsidRDefault="00DA34DF" w:rsidP="0060214B">
      <w:pPr>
        <w:spacing w:line="240" w:lineRule="auto"/>
        <w:ind w:left="360" w:right="-25"/>
        <w:jc w:val="both"/>
        <w:rPr>
          <w:rFonts w:ascii="Angsana New" w:hAnsi="Angsana New"/>
          <w:sz w:val="30"/>
          <w:szCs w:val="30"/>
        </w:rPr>
      </w:pPr>
    </w:p>
    <w:p w:rsidR="00DA34DF" w:rsidRDefault="00DA34DF" w:rsidP="0060214B">
      <w:pPr>
        <w:spacing w:line="240" w:lineRule="auto"/>
        <w:ind w:left="360" w:right="-25"/>
        <w:jc w:val="both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026B2B">
        <w:rPr>
          <w:rFonts w:ascii="Angsana New" w:hAnsi="Angsana New"/>
          <w:sz w:val="30"/>
          <w:szCs w:val="30"/>
        </w:rPr>
        <w:t xml:space="preserve"> 30 </w:t>
      </w:r>
      <w:r w:rsidRPr="00026B2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26B2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="008062B9">
        <w:rPr>
          <w:rFonts w:ascii="Angsana New" w:hAnsi="Angsana New" w:hint="cs"/>
          <w:sz w:val="30"/>
          <w:szCs w:val="30"/>
          <w:cs/>
        </w:rPr>
        <w:t xml:space="preserve">                               </w:t>
      </w:r>
      <w:r w:rsidRPr="00026B2B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>
        <w:rPr>
          <w:rFonts w:ascii="Angsana New" w:hAnsi="Angsana New"/>
          <w:spacing w:val="2"/>
          <w:sz w:val="30"/>
          <w:szCs w:val="30"/>
        </w:rPr>
        <w:t xml:space="preserve"> 78.35</w:t>
      </w:r>
      <w:r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026B2B">
        <w:rPr>
          <w:rFonts w:ascii="Angsana New" w:hAnsi="Angsana New"/>
          <w:spacing w:val="2"/>
          <w:sz w:val="30"/>
          <w:szCs w:val="30"/>
        </w:rPr>
        <w:t>Mega Lifesciences Limited</w:t>
      </w:r>
      <w:r>
        <w:rPr>
          <w:rFonts w:ascii="Angsana New" w:hAnsi="Angsana New"/>
          <w:spacing w:val="2"/>
          <w:sz w:val="30"/>
          <w:szCs w:val="30"/>
        </w:rPr>
        <w:t xml:space="preserve"> Myanmar</w:t>
      </w:r>
      <w:r w:rsidR="008062B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477256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        </w:t>
      </w:r>
      <w:r w:rsidRPr="00026B2B">
        <w:rPr>
          <w:rFonts w:ascii="Angsana New" w:hAnsi="Angsana New"/>
          <w:spacing w:val="2"/>
          <w:sz w:val="30"/>
          <w:szCs w:val="30"/>
          <w:cs/>
        </w:rPr>
        <w:t>เป็นบริษัทย่อ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026B2B">
        <w:rPr>
          <w:rFonts w:ascii="Angsana New" w:hAnsi="Angsana New"/>
          <w:sz w:val="30"/>
          <w:szCs w:val="30"/>
          <w:cs/>
        </w:rPr>
        <w:t>ทางอ้อมในประเทศ</w:t>
      </w:r>
      <w:r>
        <w:rPr>
          <w:rFonts w:ascii="Angsana New" w:hAnsi="Angsana New" w:hint="cs"/>
          <w:sz w:val="30"/>
          <w:szCs w:val="30"/>
          <w:cs/>
        </w:rPr>
        <w:t>เมียนมาร์</w:t>
      </w:r>
      <w:r w:rsidRPr="00026B2B">
        <w:rPr>
          <w:rFonts w:ascii="Angsana New" w:hAnsi="Angsana New"/>
          <w:sz w:val="30"/>
          <w:szCs w:val="30"/>
          <w:cs/>
        </w:rPr>
        <w:t>เพื่อขยายธุรกิจ</w:t>
      </w:r>
    </w:p>
    <w:p w:rsidR="00DA34DF" w:rsidRPr="00026B2B" w:rsidRDefault="00DA34DF" w:rsidP="00F31EA3">
      <w:pPr>
        <w:spacing w:line="240" w:lineRule="auto"/>
        <w:ind w:left="360" w:right="-16"/>
        <w:jc w:val="both"/>
        <w:rPr>
          <w:rFonts w:ascii="Angsana New" w:hAnsi="Angsana New"/>
          <w:sz w:val="30"/>
          <w:szCs w:val="30"/>
        </w:rPr>
      </w:pPr>
    </w:p>
    <w:p w:rsidR="00DA34DF" w:rsidRDefault="00DA34DF" w:rsidP="00DA34DF">
      <w:pPr>
        <w:spacing w:line="240" w:lineRule="auto"/>
        <w:ind w:left="540" w:right="-16"/>
        <w:jc w:val="both"/>
        <w:rPr>
          <w:rFonts w:ascii="Angsana New" w:hAnsi="Angsana New"/>
          <w:sz w:val="30"/>
          <w:szCs w:val="30"/>
        </w:rPr>
      </w:pPr>
    </w:p>
    <w:p w:rsidR="00E65D35" w:rsidRDefault="00E65D35" w:rsidP="00DA34DF">
      <w:pPr>
        <w:spacing w:line="240" w:lineRule="auto"/>
        <w:ind w:left="540" w:right="-16"/>
        <w:jc w:val="both"/>
        <w:rPr>
          <w:rFonts w:ascii="Angsana New" w:hAnsi="Angsana New"/>
          <w:sz w:val="30"/>
          <w:szCs w:val="30"/>
        </w:rPr>
      </w:pPr>
    </w:p>
    <w:p w:rsidR="00C5641C" w:rsidRPr="00C5641C" w:rsidRDefault="00C5641C" w:rsidP="00ED2374">
      <w:pPr>
        <w:ind w:right="-25"/>
        <w:rPr>
          <w:rFonts w:ascii="Angsana New" w:hAnsi="Angsana New"/>
          <w:cs/>
        </w:rPr>
        <w:sectPr w:rsidR="00C5641C" w:rsidRPr="00C5641C" w:rsidSect="00EF7317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5255" w:type="pct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4"/>
        <w:gridCol w:w="1710"/>
        <w:gridCol w:w="1078"/>
        <w:gridCol w:w="880"/>
        <w:gridCol w:w="180"/>
        <w:gridCol w:w="987"/>
        <w:gridCol w:w="180"/>
        <w:gridCol w:w="996"/>
        <w:gridCol w:w="180"/>
        <w:gridCol w:w="993"/>
        <w:gridCol w:w="180"/>
        <w:gridCol w:w="941"/>
        <w:gridCol w:w="180"/>
        <w:gridCol w:w="1002"/>
        <w:gridCol w:w="180"/>
        <w:gridCol w:w="971"/>
        <w:gridCol w:w="180"/>
        <w:gridCol w:w="953"/>
        <w:gridCol w:w="6"/>
      </w:tblGrid>
      <w:tr w:rsidR="00C369FC" w:rsidRPr="00F4482E" w:rsidTr="00845FA3">
        <w:trPr>
          <w:gridAfter w:val="1"/>
          <w:wAfter w:w="2" w:type="pct"/>
          <w:cantSplit/>
          <w:trHeight w:hRule="exact" w:val="461"/>
          <w:tblHeader/>
        </w:trPr>
        <w:tc>
          <w:tcPr>
            <w:tcW w:w="4998" w:type="pct"/>
            <w:gridSpan w:val="18"/>
          </w:tcPr>
          <w:p w:rsidR="00C369FC" w:rsidRPr="00C369FC" w:rsidRDefault="00C369FC" w:rsidP="00D830A6">
            <w:pPr>
              <w:pStyle w:val="acctmergecolhdg"/>
              <w:spacing w:line="240" w:lineRule="atLeast"/>
              <w:ind w:left="5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69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lastRenderedPageBreak/>
              <w:t xml:space="preserve">เงินลงทุนในบริษัทย่อย ณ วันที่ 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="00D130F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12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กันยายน </w:t>
            </w:r>
            <w:r w:rsidR="00CF50EF" w:rsidRPr="00CF50E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Pr="00C369FC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3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และ 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50EF" w:rsidRPr="00CF50E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62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และเงินปันผลรับจากเงินลงทุนสำหรับงวด</w:t>
            </w:r>
            <w:r w:rsidR="007612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369F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="00D130F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</w:t>
            </w:r>
            <w:r w:rsidRPr="00C3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12A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กันยายน </w:t>
            </w:r>
            <w:r w:rsidRPr="00C369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มีดังนี้</w:t>
            </w:r>
          </w:p>
        </w:tc>
      </w:tr>
      <w:tr w:rsidR="00C369FC" w:rsidRPr="00F4482E" w:rsidTr="00845FA3">
        <w:trPr>
          <w:gridAfter w:val="1"/>
          <w:wAfter w:w="2" w:type="pct"/>
          <w:cantSplit/>
          <w:trHeight w:hRule="exact" w:val="288"/>
          <w:tblHeader/>
        </w:trPr>
        <w:tc>
          <w:tcPr>
            <w:tcW w:w="4998" w:type="pct"/>
            <w:gridSpan w:val="18"/>
          </w:tcPr>
          <w:p w:rsidR="00C369FC" w:rsidRPr="00144E97" w:rsidRDefault="00C369FC" w:rsidP="009361F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C369FC" w:rsidRPr="00F4482E" w:rsidTr="00845FA3">
        <w:trPr>
          <w:gridAfter w:val="1"/>
          <w:wAfter w:w="2" w:type="pct"/>
          <w:cantSplit/>
          <w:trHeight w:hRule="exact" w:val="288"/>
          <w:tblHeader/>
        </w:trPr>
        <w:tc>
          <w:tcPr>
            <w:tcW w:w="1144" w:type="pct"/>
          </w:tcPr>
          <w:p w:rsidR="00C369FC" w:rsidRPr="00F4482E" w:rsidRDefault="00C369FC" w:rsidP="00936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54" w:type="pct"/>
            <w:gridSpan w:val="17"/>
          </w:tcPr>
          <w:p w:rsidR="00C369FC" w:rsidRPr="00F4482E" w:rsidRDefault="00C369FC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F4482E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361FB" w:rsidRPr="00F4482E" w:rsidTr="00845FA3">
        <w:trPr>
          <w:cantSplit/>
          <w:trHeight w:val="677"/>
          <w:tblHeader/>
        </w:trPr>
        <w:tc>
          <w:tcPr>
            <w:tcW w:w="1144" w:type="pct"/>
          </w:tcPr>
          <w:p w:rsidR="009361FB" w:rsidRPr="00F4482E" w:rsidRDefault="009361FB" w:rsidP="00936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23FFF" w:rsidRDefault="00523FFF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53" w:type="pct"/>
          </w:tcPr>
          <w:p w:rsidR="00523FFF" w:rsidRDefault="00523FFF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670" w:type="pct"/>
            <w:gridSpan w:val="3"/>
          </w:tcPr>
          <w:p w:rsidR="00B659F5" w:rsidRDefault="00B659F5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23FFF" w:rsidRDefault="00523FFF" w:rsidP="00936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F4482E" w:rsidRDefault="009361FB" w:rsidP="009361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59" w:type="pct"/>
          </w:tcPr>
          <w:p w:rsidR="009361FB" w:rsidRPr="00F4482E" w:rsidRDefault="009361FB" w:rsidP="00936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  <w:gridSpan w:val="3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23FFF" w:rsidRDefault="00523FFF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F4482E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695" w:type="pct"/>
            <w:gridSpan w:val="3"/>
          </w:tcPr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523FFF" w:rsidRDefault="00523FFF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61FB" w:rsidRPr="00F4482E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59" w:type="pct"/>
          </w:tcPr>
          <w:p w:rsidR="009361FB" w:rsidRPr="00F4482E" w:rsidRDefault="009361FB" w:rsidP="009361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1" w:type="pct"/>
            <w:gridSpan w:val="4"/>
          </w:tcPr>
          <w:p w:rsidR="009361FB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7F15B8" w:rsidRDefault="009361FB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</w:t>
            </w:r>
            <w:r w:rsidR="0035329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</w:t>
            </w:r>
            <w:r w:rsidR="007612A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เก้า</w:t>
            </w:r>
            <w:r w:rsidR="007F15B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เดือน</w:t>
            </w:r>
          </w:p>
          <w:p w:rsidR="009361FB" w:rsidRPr="00F4482E" w:rsidRDefault="007F15B8" w:rsidP="009361F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7612A6" w:rsidRPr="00F4482E" w:rsidTr="00845FA3">
        <w:trPr>
          <w:cantSplit/>
          <w:trHeight w:hRule="exact" w:val="335"/>
          <w:tblHeader/>
        </w:trPr>
        <w:tc>
          <w:tcPr>
            <w:tcW w:w="1144" w:type="pct"/>
          </w:tcPr>
          <w:p w:rsidR="007612A6" w:rsidRPr="00F4482E" w:rsidRDefault="007612A6" w:rsidP="007612A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08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  <w:gridSpan w:val="2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7612A6" w:rsidRPr="00F4482E" w:rsidTr="00845FA3">
        <w:trPr>
          <w:cantSplit/>
          <w:trHeight w:hRule="exact" w:val="274"/>
          <w:tblHeader/>
        </w:trPr>
        <w:tc>
          <w:tcPr>
            <w:tcW w:w="1144" w:type="pct"/>
          </w:tcPr>
          <w:p w:rsidR="007612A6" w:rsidRPr="00F4482E" w:rsidRDefault="007612A6" w:rsidP="007612A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08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  <w:gridSpan w:val="2"/>
          </w:tcPr>
          <w:p w:rsidR="007612A6" w:rsidRPr="00F4482E" w:rsidRDefault="007612A6" w:rsidP="0076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7612A6" w:rsidRPr="00F4482E" w:rsidTr="00845FA3">
        <w:trPr>
          <w:cantSplit/>
          <w:trHeight w:val="272"/>
          <w:tblHeader/>
        </w:trPr>
        <w:tc>
          <w:tcPr>
            <w:tcW w:w="1144" w:type="pct"/>
          </w:tcPr>
          <w:p w:rsidR="007612A6" w:rsidRPr="00F4482E" w:rsidRDefault="007612A6" w:rsidP="007612A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pct"/>
            <w:gridSpan w:val="3"/>
          </w:tcPr>
          <w:p w:rsidR="007612A6" w:rsidRPr="00E72FF2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214" w:type="pct"/>
            <w:gridSpan w:val="12"/>
          </w:tcPr>
          <w:p w:rsidR="007612A6" w:rsidRPr="00E72FF2" w:rsidRDefault="007612A6" w:rsidP="007612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 xml:space="preserve">  </w:t>
            </w:r>
          </w:p>
        </w:tc>
      </w:tr>
      <w:tr w:rsidR="007612A6" w:rsidRPr="00F4482E" w:rsidTr="00845FA3">
        <w:trPr>
          <w:cantSplit/>
          <w:trHeight w:hRule="exact" w:val="344"/>
          <w:tblHeader/>
        </w:trPr>
        <w:tc>
          <w:tcPr>
            <w:tcW w:w="1144" w:type="pct"/>
          </w:tcPr>
          <w:p w:rsidR="007612A6" w:rsidRPr="00F4482E" w:rsidRDefault="007612A6" w:rsidP="00730D4E">
            <w:pPr>
              <w:ind w:left="439" w:firstLine="109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560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08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8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  <w:gridSpan w:val="2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40EE" w:rsidRPr="00F4482E" w:rsidTr="00845FA3">
        <w:trPr>
          <w:cantSplit/>
          <w:tblHeader/>
        </w:trPr>
        <w:tc>
          <w:tcPr>
            <w:tcW w:w="1144" w:type="pct"/>
          </w:tcPr>
          <w:p w:rsidR="00FE40EE" w:rsidRPr="00F4482E" w:rsidRDefault="00FE40EE" w:rsidP="0081785C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เมก้า ไลฟ์ไซแอ็นซ์ พีทีวาย จำกัด</w:t>
            </w:r>
          </w:p>
        </w:tc>
        <w:tc>
          <w:tcPr>
            <w:tcW w:w="560" w:type="pct"/>
          </w:tcPr>
          <w:p w:rsidR="00FE40EE" w:rsidRPr="00F4482E" w:rsidRDefault="00FE40EE" w:rsidP="007612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FE40EE" w:rsidRPr="00F4482E" w:rsidRDefault="00FE40EE" w:rsidP="00201F6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FE40EE" w:rsidRPr="00F4482E" w:rsidRDefault="00FE40EE" w:rsidP="007612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53" w:type="pct"/>
          </w:tcPr>
          <w:p w:rsidR="00FE40EE" w:rsidRPr="00F4482E" w:rsidRDefault="00FE40EE" w:rsidP="007612A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" w:type="pct"/>
          </w:tcPr>
          <w:p w:rsidR="00FE40EE" w:rsidRPr="00F4482E" w:rsidRDefault="00FE40EE" w:rsidP="00694CD2">
            <w:pPr>
              <w:tabs>
                <w:tab w:val="clear" w:pos="227"/>
                <w:tab w:val="clear" w:pos="454"/>
                <w:tab w:val="clear" w:pos="680"/>
                <w:tab w:val="left" w:pos="663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:rsidR="00FE40EE" w:rsidRPr="00F4482E" w:rsidRDefault="00FE40EE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3" w:type="pct"/>
          </w:tcPr>
          <w:p w:rsidR="00FE40EE" w:rsidRPr="00F4482E" w:rsidRDefault="00FE40EE" w:rsidP="00F6172F">
            <w:pPr>
              <w:tabs>
                <w:tab w:val="clear" w:pos="227"/>
                <w:tab w:val="clear" w:pos="454"/>
                <w:tab w:val="clear" w:pos="680"/>
                <w:tab w:val="left" w:pos="83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:rsidR="00FE40EE" w:rsidRPr="00F4482E" w:rsidRDefault="00FE40EE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FE40EE" w:rsidRPr="00F4482E" w:rsidRDefault="00FE40EE" w:rsidP="00694CD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59" w:type="pct"/>
          </w:tcPr>
          <w:p w:rsidR="00FE40EE" w:rsidRPr="00F4482E" w:rsidRDefault="00FE40EE" w:rsidP="007612A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FE40EE" w:rsidRPr="00F4482E" w:rsidRDefault="00FE40EE" w:rsidP="00694CD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59" w:type="pct"/>
          </w:tcPr>
          <w:p w:rsidR="00FE40EE" w:rsidRPr="00F4482E" w:rsidRDefault="00FE40EE" w:rsidP="007612A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FE40EE" w:rsidRPr="00F4482E" w:rsidRDefault="00FE40EE" w:rsidP="00694C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99,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59" w:type="pct"/>
          </w:tcPr>
          <w:p w:rsidR="00FE40EE" w:rsidRPr="00F4482E" w:rsidRDefault="00FE40EE" w:rsidP="007612A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FE40EE" w:rsidRPr="00F4482E" w:rsidRDefault="00FE40EE" w:rsidP="00694CD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99,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59" w:type="pct"/>
          </w:tcPr>
          <w:p w:rsidR="00FE40EE" w:rsidRPr="00F4482E" w:rsidRDefault="00FE40EE" w:rsidP="007612A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FE40EE" w:rsidRPr="00F4482E" w:rsidRDefault="00CB6FEC" w:rsidP="00CB6F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    </w:t>
            </w:r>
            <w:r w:rsidR="00FE40EE">
              <w:rPr>
                <w:rFonts w:ascii="Angsana New" w:hAnsi="Angsana New"/>
                <w:sz w:val="26"/>
                <w:szCs w:val="26"/>
                <w:lang w:bidi="th-TH"/>
              </w:rPr>
              <w:t>309,978</w:t>
            </w:r>
          </w:p>
        </w:tc>
        <w:tc>
          <w:tcPr>
            <w:tcW w:w="59" w:type="pct"/>
          </w:tcPr>
          <w:p w:rsidR="00FE40EE" w:rsidRPr="00F4482E" w:rsidRDefault="00FE40EE" w:rsidP="007612A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FE40EE" w:rsidRPr="00F4482E" w:rsidRDefault="00FE40EE" w:rsidP="000B5A2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239,996</w:t>
            </w:r>
          </w:p>
        </w:tc>
      </w:tr>
      <w:tr w:rsidR="00037E0F" w:rsidRPr="00F4482E" w:rsidTr="00845FA3">
        <w:trPr>
          <w:cantSplit/>
          <w:tblHeader/>
        </w:trPr>
        <w:tc>
          <w:tcPr>
            <w:tcW w:w="1144" w:type="pct"/>
          </w:tcPr>
          <w:p w:rsidR="00037E0F" w:rsidRPr="00F4482E" w:rsidRDefault="00037E0F" w:rsidP="0081785C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แนทเชอรัล เฮลท์ ฟู้ดส์ จำกัด</w:t>
            </w:r>
          </w:p>
        </w:tc>
        <w:tc>
          <w:tcPr>
            <w:tcW w:w="560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" w:type="pct"/>
          </w:tcPr>
          <w:p w:rsidR="00037E0F" w:rsidRPr="00F4482E" w:rsidRDefault="00037E0F" w:rsidP="00037E0F">
            <w:pPr>
              <w:tabs>
                <w:tab w:val="clear" w:pos="227"/>
                <w:tab w:val="left" w:pos="541"/>
              </w:tabs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3" w:type="pct"/>
          </w:tcPr>
          <w:p w:rsidR="00037E0F" w:rsidRPr="00F4482E" w:rsidRDefault="00037E0F" w:rsidP="00037E0F">
            <w:pPr>
              <w:tabs>
                <w:tab w:val="clear" w:pos="227"/>
                <w:tab w:val="left" w:pos="54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4,99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4,99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037E0F" w:rsidRPr="00F4482E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037E0F" w:rsidRPr="00F4482E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037E0F" w:rsidRPr="00F4482E" w:rsidTr="00845FA3">
        <w:trPr>
          <w:cantSplit/>
          <w:trHeight w:val="317"/>
          <w:tblHeader/>
        </w:trPr>
        <w:tc>
          <w:tcPr>
            <w:tcW w:w="1144" w:type="pct"/>
          </w:tcPr>
          <w:p w:rsidR="00037E0F" w:rsidRPr="00F4482E" w:rsidRDefault="00037E0F" w:rsidP="0081785C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เมก้า วีแคร์ จำกัด</w:t>
            </w:r>
          </w:p>
        </w:tc>
        <w:tc>
          <w:tcPr>
            <w:tcW w:w="560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ศูนย์สุขภาพ</w:t>
            </w:r>
          </w:p>
        </w:tc>
        <w:tc>
          <w:tcPr>
            <w:tcW w:w="353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8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3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037E0F" w:rsidRPr="00F4482E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037E0F" w:rsidRPr="00F4482E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037E0F" w:rsidRPr="00F4482E" w:rsidTr="00845FA3">
        <w:trPr>
          <w:cantSplit/>
          <w:trHeight w:val="704"/>
          <w:tblHeader/>
        </w:trPr>
        <w:tc>
          <w:tcPr>
            <w:tcW w:w="1144" w:type="pct"/>
          </w:tcPr>
          <w:p w:rsidR="00037E0F" w:rsidRPr="00F4482E" w:rsidRDefault="00037E0F" w:rsidP="0081785C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LIMITED LIABILITY COMPANY </w:t>
            </w:r>
          </w:p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39" w:firstLine="7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   “MEGA LIFESCIENCES"      </w:t>
            </w:r>
          </w:p>
        </w:tc>
        <w:tc>
          <w:tcPr>
            <w:tcW w:w="560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ยูเครน</w:t>
            </w:r>
          </w:p>
        </w:tc>
        <w:tc>
          <w:tcPr>
            <w:tcW w:w="288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2"/>
              </w:tabs>
              <w:spacing w:line="240" w:lineRule="auto"/>
              <w:ind w:right="-3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037E0F" w:rsidRPr="00F4482E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1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037E0F" w:rsidRPr="00F4482E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1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037E0F" w:rsidRPr="00F4482E" w:rsidTr="00845FA3">
        <w:trPr>
          <w:cantSplit/>
          <w:trHeight w:val="659"/>
          <w:tblHeader/>
        </w:trPr>
        <w:tc>
          <w:tcPr>
            <w:tcW w:w="1144" w:type="pct"/>
          </w:tcPr>
          <w:p w:rsidR="00037E0F" w:rsidRPr="00F4482E" w:rsidRDefault="00037E0F" w:rsidP="0081785C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Mega Lifesciences </w:t>
            </w:r>
            <w:proofErr w:type="spellStart"/>
            <w:r w:rsidRPr="00F4482E">
              <w:rPr>
                <w:rFonts w:ascii="Angsana New" w:hAnsi="Angsana New"/>
                <w:sz w:val="26"/>
                <w:szCs w:val="26"/>
              </w:rPr>
              <w:t>Sdn.Bhd</w:t>
            </w:r>
            <w:proofErr w:type="spellEnd"/>
            <w:r w:rsidRPr="00F4482E">
              <w:rPr>
                <w:rFonts w:ascii="Angsana New" w:hAnsi="Angsana New"/>
                <w:sz w:val="26"/>
                <w:szCs w:val="26"/>
              </w:rPr>
              <w:t xml:space="preserve">.  </w:t>
            </w:r>
          </w:p>
        </w:tc>
        <w:tc>
          <w:tcPr>
            <w:tcW w:w="560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288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643,781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43,781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44,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44,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037E0F" w:rsidRPr="00F4482E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1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037E0F" w:rsidRPr="005E2668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113,268</w:t>
            </w:r>
          </w:p>
        </w:tc>
      </w:tr>
      <w:tr w:rsidR="00037E0F" w:rsidRPr="00F4482E" w:rsidTr="00845FA3">
        <w:trPr>
          <w:cantSplit/>
          <w:trHeight w:val="632"/>
          <w:tblHeader/>
        </w:trPr>
        <w:tc>
          <w:tcPr>
            <w:tcW w:w="1144" w:type="pct"/>
          </w:tcPr>
          <w:p w:rsidR="00037E0F" w:rsidRPr="00F4482E" w:rsidRDefault="00037E0F" w:rsidP="0081785C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Mega We Care Tanzania Ltd.</w:t>
            </w:r>
          </w:p>
        </w:tc>
        <w:tc>
          <w:tcPr>
            <w:tcW w:w="560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แทนซาเนีย</w:t>
            </w:r>
          </w:p>
        </w:tc>
        <w:tc>
          <w:tcPr>
            <w:tcW w:w="288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" w:type="pct"/>
          </w:tcPr>
          <w:p w:rsidR="00037E0F" w:rsidRPr="00F4482E" w:rsidRDefault="00037E0F" w:rsidP="0003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83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30A6">
              <w:rPr>
                <w:rFonts w:ascii="Angsana New" w:hAnsi="Angsana New"/>
                <w:sz w:val="26"/>
                <w:szCs w:val="26"/>
              </w:rPr>
              <w:t>100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6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2,278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2,278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</w:tcPr>
          <w:p w:rsidR="00037E0F" w:rsidRPr="00F4482E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1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59" w:type="pct"/>
          </w:tcPr>
          <w:p w:rsidR="00037E0F" w:rsidRPr="00F4482E" w:rsidRDefault="00037E0F" w:rsidP="00037E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gridSpan w:val="2"/>
          </w:tcPr>
          <w:p w:rsidR="00037E0F" w:rsidRPr="00F4482E" w:rsidRDefault="00037E0F" w:rsidP="00037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1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</w:tbl>
    <w:p w:rsidR="007612A6" w:rsidRDefault="007612A6">
      <w:r>
        <w:br w:type="page"/>
      </w:r>
    </w:p>
    <w:tbl>
      <w:tblPr>
        <w:tblW w:w="5137" w:type="pct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1"/>
        <w:gridCol w:w="1712"/>
        <w:gridCol w:w="1078"/>
        <w:gridCol w:w="881"/>
        <w:gridCol w:w="179"/>
        <w:gridCol w:w="988"/>
        <w:gridCol w:w="179"/>
        <w:gridCol w:w="997"/>
        <w:gridCol w:w="179"/>
        <w:gridCol w:w="994"/>
        <w:gridCol w:w="179"/>
        <w:gridCol w:w="940"/>
        <w:gridCol w:w="179"/>
        <w:gridCol w:w="1003"/>
        <w:gridCol w:w="179"/>
        <w:gridCol w:w="970"/>
        <w:gridCol w:w="179"/>
        <w:gridCol w:w="961"/>
      </w:tblGrid>
      <w:tr w:rsidR="007612A6" w:rsidRPr="00F4482E" w:rsidTr="00B00FF4">
        <w:trPr>
          <w:cantSplit/>
          <w:trHeight w:val="443"/>
          <w:tblHeader/>
        </w:trPr>
        <w:tc>
          <w:tcPr>
            <w:tcW w:w="1055" w:type="pct"/>
          </w:tcPr>
          <w:p w:rsidR="007612A6" w:rsidRPr="00F4482E" w:rsidRDefault="007612A6" w:rsidP="007612A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45" w:type="pct"/>
            <w:gridSpan w:val="17"/>
          </w:tcPr>
          <w:p w:rsidR="007612A6" w:rsidRPr="00B062BC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B062BC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612A6" w:rsidRPr="00F4482E" w:rsidTr="00B00FF4">
        <w:trPr>
          <w:cantSplit/>
          <w:trHeight w:val="443"/>
          <w:tblHeader/>
        </w:trPr>
        <w:tc>
          <w:tcPr>
            <w:tcW w:w="1055" w:type="pct"/>
          </w:tcPr>
          <w:p w:rsidR="007612A6" w:rsidRPr="00F4482E" w:rsidRDefault="007612A6" w:rsidP="007612A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" w:type="pct"/>
          </w:tcPr>
          <w:p w:rsidR="007612A6" w:rsidRPr="00F4482E" w:rsidRDefault="007612A6" w:rsidP="007612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612A6" w:rsidRDefault="007612A6" w:rsidP="007612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612A6" w:rsidRPr="00F4482E" w:rsidRDefault="007612A6" w:rsidP="007612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61" w:type="pct"/>
          </w:tcPr>
          <w:p w:rsidR="007612A6" w:rsidRDefault="007612A6" w:rsidP="007612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612A6" w:rsidRPr="00F4482E" w:rsidRDefault="007612A6" w:rsidP="007612A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686" w:type="pct"/>
            <w:gridSpan w:val="3"/>
          </w:tcPr>
          <w:p w:rsidR="007612A6" w:rsidRDefault="007612A6" w:rsidP="007612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612A6" w:rsidRDefault="007612A6" w:rsidP="007612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612A6" w:rsidRPr="00F4482E" w:rsidRDefault="007612A6" w:rsidP="007612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60" w:type="pct"/>
          </w:tcPr>
          <w:p w:rsidR="007612A6" w:rsidRPr="00F4482E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7" w:type="pct"/>
            <w:gridSpan w:val="3"/>
          </w:tcPr>
          <w:p w:rsidR="007612A6" w:rsidRPr="00F4482E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612A6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612A6" w:rsidRPr="00F4482E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</w:tcPr>
          <w:p w:rsidR="007612A6" w:rsidRPr="00F4482E" w:rsidRDefault="007612A6" w:rsidP="007612A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11" w:type="pct"/>
            <w:gridSpan w:val="3"/>
          </w:tcPr>
          <w:p w:rsidR="007612A6" w:rsidRDefault="007612A6" w:rsidP="007612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612A6" w:rsidRDefault="007612A6" w:rsidP="007612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612A6" w:rsidRPr="00F4482E" w:rsidRDefault="007612A6" w:rsidP="007612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F16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:rsidR="007612A6" w:rsidRPr="00F4482E" w:rsidRDefault="007612A6" w:rsidP="007612A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3"/>
          </w:tcPr>
          <w:p w:rsidR="007612A6" w:rsidRPr="00DF1628" w:rsidRDefault="007612A6" w:rsidP="007612A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16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7612A6" w:rsidRDefault="007612A6" w:rsidP="007612A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16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</w:t>
            </w:r>
            <w:r w:rsidR="006717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เก้า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เดือน</w:t>
            </w:r>
          </w:p>
          <w:p w:rsidR="007612A6" w:rsidRPr="00F4482E" w:rsidRDefault="007612A6" w:rsidP="007612A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671782" w:rsidRPr="00F4482E" w:rsidTr="00B00FF4">
        <w:trPr>
          <w:cantSplit/>
          <w:trHeight w:hRule="exact" w:val="389"/>
          <w:tblHeader/>
        </w:trPr>
        <w:tc>
          <w:tcPr>
            <w:tcW w:w="1055" w:type="pct"/>
          </w:tcPr>
          <w:p w:rsidR="00671782" w:rsidRPr="00F4482E" w:rsidRDefault="00671782" w:rsidP="0067178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1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กันยายนมิถุนายน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กันยายนมิถุนายน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5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กันยายนมิถุนายน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6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กันยายนมิถุนายน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1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กันยายนมิถุนายน</w:t>
            </w:r>
          </w:p>
        </w:tc>
      </w:tr>
      <w:tr w:rsidR="00671782" w:rsidRPr="00F4482E" w:rsidTr="00B00FF4">
        <w:trPr>
          <w:cantSplit/>
          <w:trHeight w:hRule="exact" w:val="274"/>
          <w:tblHeader/>
        </w:trPr>
        <w:tc>
          <w:tcPr>
            <w:tcW w:w="1055" w:type="pct"/>
          </w:tcPr>
          <w:p w:rsidR="00671782" w:rsidRPr="00F4482E" w:rsidRDefault="00671782" w:rsidP="0067178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1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5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6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1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671782" w:rsidRPr="00F4482E" w:rsidTr="00B00FF4">
        <w:trPr>
          <w:cantSplit/>
          <w:trHeight w:val="308"/>
          <w:tblHeader/>
        </w:trPr>
        <w:tc>
          <w:tcPr>
            <w:tcW w:w="1055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6" w:type="pct"/>
            <w:gridSpan w:val="3"/>
          </w:tcPr>
          <w:p w:rsidR="00671782" w:rsidRPr="00E72FF2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711" w:type="pct"/>
            <w:gridSpan w:val="3"/>
          </w:tcPr>
          <w:p w:rsidR="00671782" w:rsidRPr="0060186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Cordia New"/>
                <w:sz w:val="26"/>
                <w:szCs w:val="26"/>
                <w:lang w:val="en-US" w:bidi="th-TH"/>
              </w:rPr>
            </w:pPr>
            <w:r w:rsidRPr="005D5AF3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Pr="005D5AF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5D5AF3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1782" w:rsidRPr="00F4482E" w:rsidTr="00B00FF4">
        <w:trPr>
          <w:cantSplit/>
          <w:trHeight w:val="443"/>
          <w:tblHeader/>
        </w:trPr>
        <w:tc>
          <w:tcPr>
            <w:tcW w:w="1055" w:type="pct"/>
          </w:tcPr>
          <w:p w:rsidR="00671782" w:rsidRPr="00F4482E" w:rsidRDefault="00671782" w:rsidP="002435F4">
            <w:pPr>
              <w:tabs>
                <w:tab w:val="clear" w:pos="227"/>
                <w:tab w:val="clear" w:pos="454"/>
                <w:tab w:val="clear" w:pos="2807"/>
                <w:tab w:val="left" w:pos="827"/>
                <w:tab w:val="left" w:pos="2352"/>
              </w:tabs>
              <w:spacing w:line="240" w:lineRule="auto"/>
              <w:ind w:left="732" w:right="18" w:hanging="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PT </w:t>
            </w:r>
            <w:proofErr w:type="spellStart"/>
            <w:r>
              <w:rPr>
                <w:rFonts w:ascii="Angsana New" w:hAnsi="Angsana New"/>
                <w:sz w:val="26"/>
                <w:szCs w:val="26"/>
              </w:rPr>
              <w:t>Futamed</w:t>
            </w:r>
            <w:proofErr w:type="spellEnd"/>
            <w:r w:rsidR="002D3735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Pharmaceuticals</w:t>
            </w:r>
            <w:r w:rsidR="002D37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3735" w:rsidRPr="002435F4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2D3735" w:rsidRPr="002435F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ภายหลังเปลี่ยนชื่อเป็น </w:t>
            </w:r>
            <w:r w:rsidR="002435F4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</w:t>
            </w:r>
            <w:r w:rsidR="002D3735" w:rsidRPr="002435F4">
              <w:rPr>
                <w:rFonts w:ascii="Angsana New" w:hAnsi="Angsana New"/>
                <w:spacing w:val="-4"/>
                <w:sz w:val="26"/>
                <w:szCs w:val="26"/>
              </w:rPr>
              <w:t>PT Mega Lifesciences Indonesia)</w:t>
            </w:r>
          </w:p>
        </w:tc>
        <w:tc>
          <w:tcPr>
            <w:tcW w:w="573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:rsidR="00671782" w:rsidRDefault="00671782" w:rsidP="00671782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และรับจ้างผลิต</w:t>
            </w:r>
          </w:p>
        </w:tc>
        <w:tc>
          <w:tcPr>
            <w:tcW w:w="361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295" w:type="pct"/>
          </w:tcPr>
          <w:p w:rsidR="00671782" w:rsidRPr="00F4482E" w:rsidRDefault="00FE40EE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84.62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</w:tabs>
              <w:spacing w:line="240" w:lineRule="auto"/>
              <w:ind w:left="370" w:right="-35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34" w:type="pct"/>
          </w:tcPr>
          <w:p w:rsidR="00671782" w:rsidRPr="00F4482E" w:rsidRDefault="00FE40EE" w:rsidP="00747A8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148</w:t>
            </w:r>
            <w:r w:rsidR="0082376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544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33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2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</w:tcPr>
          <w:p w:rsidR="00671782" w:rsidRPr="00F4482E" w:rsidRDefault="00FE40EE" w:rsidP="006717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538,730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36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5" w:type="pct"/>
          </w:tcPr>
          <w:p w:rsidR="00671782" w:rsidRPr="00F4482E" w:rsidRDefault="00FE40EE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1" w:type="pct"/>
          </w:tcPr>
          <w:p w:rsidR="00671782" w:rsidRPr="00F4482E" w:rsidRDefault="002952F5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1782" w:rsidRPr="00F4482E" w:rsidTr="00B00FF4">
        <w:trPr>
          <w:cantSplit/>
          <w:trHeight w:val="443"/>
          <w:tblHeader/>
        </w:trPr>
        <w:tc>
          <w:tcPr>
            <w:tcW w:w="1055" w:type="pct"/>
          </w:tcPr>
          <w:p w:rsidR="00671782" w:rsidRPr="00F4482E" w:rsidRDefault="00671782" w:rsidP="00962843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Health at Home Pte Ltd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573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สนับสนุน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ด้านดิจิตอลของ</w:t>
            </w: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ผลิตภัณฑ์ภายใต้</w:t>
            </w:r>
            <w:r w:rsidRPr="00F4482E">
              <w:rPr>
                <w:rFonts w:ascii="Angsana New" w:hAnsi="Angsan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361" w:type="pct"/>
          </w:tcPr>
          <w:p w:rsidR="00671782" w:rsidRPr="00F4482E" w:rsidRDefault="00671782" w:rsidP="006717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95" w:type="pct"/>
          </w:tcPr>
          <w:p w:rsidR="00671782" w:rsidRPr="000A6968" w:rsidRDefault="00FE40EE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355"/>
              <w:jc w:val="center"/>
              <w:rPr>
                <w:rFonts w:ascii="Angsana New" w:hAnsi="Angsana New" w:cstheme="minorBidi"/>
                <w:sz w:val="26"/>
                <w:szCs w:val="33"/>
                <w:lang w:bidi="th-TH"/>
              </w:rPr>
            </w:pPr>
            <w:r>
              <w:rPr>
                <w:rFonts w:ascii="Angsana New" w:hAnsi="Angsana New" w:cstheme="minorBidi"/>
                <w:sz w:val="26"/>
                <w:szCs w:val="33"/>
                <w:lang w:bidi="th-TH"/>
              </w:rPr>
              <w:t>100.00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4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</w:t>
            </w:r>
            <w:r w:rsidRPr="00D830A6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  <w:r w:rsidRPr="00F4482E">
              <w:rPr>
                <w:rFonts w:ascii="Angsana New" w:hAnsi="Angsana New"/>
                <w:sz w:val="26"/>
                <w:szCs w:val="26"/>
              </w:rPr>
              <w:t>.</w:t>
            </w:r>
            <w:r w:rsidRPr="00D830A6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:rsidR="00671782" w:rsidRPr="00F4482E" w:rsidRDefault="00FE40EE" w:rsidP="0067178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671782" w:rsidRPr="005F67D9" w:rsidRDefault="00FE40EE" w:rsidP="006717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671782" w:rsidRDefault="00671782" w:rsidP="006717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671782" w:rsidRPr="00F4482E" w:rsidRDefault="00FE40EE" w:rsidP="0067178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671782" w:rsidRPr="00F4482E" w:rsidRDefault="002952F5" w:rsidP="006717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671782" w:rsidRPr="00F4482E" w:rsidTr="00B00FF4">
        <w:trPr>
          <w:cantSplit/>
          <w:trHeight w:hRule="exact" w:val="302"/>
          <w:tblHeader/>
        </w:trPr>
        <w:tc>
          <w:tcPr>
            <w:tcW w:w="1055" w:type="pct"/>
          </w:tcPr>
          <w:p w:rsidR="00671782" w:rsidRPr="000B6171" w:rsidRDefault="00671782" w:rsidP="00962843">
            <w:pPr>
              <w:tabs>
                <w:tab w:val="clear" w:pos="227"/>
                <w:tab w:val="clear" w:pos="454"/>
                <w:tab w:val="left" w:pos="827"/>
              </w:tabs>
              <w:spacing w:line="240" w:lineRule="auto"/>
              <w:ind w:firstLine="54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61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73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1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:rsidR="00671782" w:rsidRPr="00F4482E" w:rsidRDefault="00FE40EE" w:rsidP="006717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1,296,874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:rsidR="00671782" w:rsidRDefault="00671782" w:rsidP="006717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757,189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</w:tcPr>
          <w:p w:rsidR="00671782" w:rsidRPr="00F4482E" w:rsidRDefault="00FE40EE" w:rsidP="0067178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309,978</w:t>
            </w:r>
          </w:p>
        </w:tc>
        <w:tc>
          <w:tcPr>
            <w:tcW w:w="60" w:type="pct"/>
          </w:tcPr>
          <w:p w:rsidR="00671782" w:rsidRPr="00F4482E" w:rsidRDefault="00671782" w:rsidP="006717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</w:tcPr>
          <w:p w:rsidR="00671782" w:rsidRPr="005E2668" w:rsidRDefault="00057D84" w:rsidP="006717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353,264</w:t>
            </w:r>
          </w:p>
        </w:tc>
      </w:tr>
    </w:tbl>
    <w:p w:rsidR="009361FB" w:rsidRDefault="009361FB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936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5F6176" w:rsidRDefault="005F6176" w:rsidP="00671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5284" w:type="pct"/>
        <w:tblInd w:w="-27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6"/>
        <w:gridCol w:w="1710"/>
        <w:gridCol w:w="1084"/>
        <w:gridCol w:w="888"/>
        <w:gridCol w:w="178"/>
        <w:gridCol w:w="949"/>
        <w:gridCol w:w="175"/>
        <w:gridCol w:w="983"/>
        <w:gridCol w:w="164"/>
        <w:gridCol w:w="15"/>
        <w:gridCol w:w="967"/>
        <w:gridCol w:w="6"/>
        <w:gridCol w:w="169"/>
        <w:gridCol w:w="952"/>
        <w:gridCol w:w="164"/>
        <w:gridCol w:w="927"/>
        <w:gridCol w:w="40"/>
        <w:gridCol w:w="138"/>
        <w:gridCol w:w="28"/>
        <w:gridCol w:w="909"/>
        <w:gridCol w:w="169"/>
        <w:gridCol w:w="964"/>
      </w:tblGrid>
      <w:tr w:rsidR="009361FB" w:rsidRPr="00074C25" w:rsidTr="00845FA3">
        <w:trPr>
          <w:cantSplit/>
          <w:trHeight w:hRule="exact" w:val="331"/>
        </w:trPr>
        <w:tc>
          <w:tcPr>
            <w:tcW w:w="1230" w:type="pct"/>
          </w:tcPr>
          <w:p w:rsidR="009361FB" w:rsidRPr="00821F8B" w:rsidRDefault="009361FB" w:rsidP="004D3967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70" w:type="pct"/>
            <w:gridSpan w:val="21"/>
          </w:tcPr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A3" w:rsidRPr="00074C25" w:rsidTr="00671782">
        <w:trPr>
          <w:cantSplit/>
        </w:trPr>
        <w:tc>
          <w:tcPr>
            <w:tcW w:w="1230" w:type="pct"/>
          </w:tcPr>
          <w:p w:rsidR="009361FB" w:rsidRPr="00821F8B" w:rsidRDefault="009361FB" w:rsidP="004D3967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br w:type="page"/>
            </w:r>
            <w:r w:rsidRPr="00821F8B">
              <w:rPr>
                <w:rFonts w:ascii="Angsana New" w:hAnsi="Angsana New"/>
                <w:sz w:val="26"/>
                <w:szCs w:val="26"/>
                <w:cs/>
              </w:rPr>
              <w:br/>
            </w:r>
          </w:p>
        </w:tc>
        <w:tc>
          <w:tcPr>
            <w:tcW w:w="557" w:type="pct"/>
          </w:tcPr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027C0" w:rsidRPr="00821F8B" w:rsidRDefault="008027C0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53" w:type="pct"/>
          </w:tcPr>
          <w:p w:rsidR="008027C0" w:rsidRPr="00821F8B" w:rsidRDefault="008027C0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656" w:type="pct"/>
            <w:gridSpan w:val="3"/>
          </w:tcPr>
          <w:p w:rsidR="008027C0" w:rsidRPr="00821F8B" w:rsidRDefault="008027C0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45FA3" w:rsidRDefault="00845FA3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57" w:type="pct"/>
          </w:tcPr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gridSpan w:val="4"/>
          </w:tcPr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027C0" w:rsidRPr="00821F8B" w:rsidRDefault="008027C0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57" w:type="pct"/>
            <w:gridSpan w:val="2"/>
          </w:tcPr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5" w:type="pct"/>
            <w:gridSpan w:val="3"/>
          </w:tcPr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027C0" w:rsidRPr="00821F8B" w:rsidRDefault="008027C0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821F8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8" w:type="pct"/>
            <w:gridSpan w:val="2"/>
          </w:tcPr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4" w:type="pct"/>
            <w:gridSpan w:val="4"/>
          </w:tcPr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  <w:p w:rsidR="009361FB" w:rsidRPr="00821F8B" w:rsidRDefault="009361FB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สำหรั</w:t>
            </w:r>
            <w:r w:rsidR="00EA15D0" w:rsidRPr="00821F8B">
              <w:rPr>
                <w:rFonts w:ascii="Angsana New" w:hAnsi="Angsana New" w:hint="cs"/>
                <w:sz w:val="26"/>
                <w:szCs w:val="26"/>
                <w:cs/>
              </w:rPr>
              <w:t>บงวด</w:t>
            </w:r>
            <w:r w:rsidR="0067178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EA15D0" w:rsidRPr="00821F8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  <w:p w:rsidR="00EA15D0" w:rsidRPr="00821F8B" w:rsidRDefault="00EA15D0" w:rsidP="004D396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671782" w:rsidRPr="00074C25" w:rsidTr="00671782">
        <w:trPr>
          <w:cantSplit/>
          <w:trHeight w:hRule="exact" w:val="331"/>
        </w:trPr>
        <w:tc>
          <w:tcPr>
            <w:tcW w:w="1230" w:type="pct"/>
          </w:tcPr>
          <w:p w:rsidR="00671782" w:rsidRPr="00821F8B" w:rsidRDefault="00671782" w:rsidP="004D3967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7" w:type="pct"/>
          </w:tcPr>
          <w:p w:rsidR="00671782" w:rsidRPr="00821F8B" w:rsidRDefault="00671782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671782" w:rsidRPr="00821F8B" w:rsidRDefault="00671782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8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7" w:type="pct"/>
          </w:tcPr>
          <w:p w:rsidR="00671782" w:rsidRPr="00821F8B" w:rsidRDefault="00671782" w:rsidP="004D3967">
            <w:pPr>
              <w:pStyle w:val="acctmergecolhdg"/>
              <w:spacing w:line="36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8" w:type="pct"/>
            <w:gridSpan w:val="2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gridSpan w:val="2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5" w:type="pct"/>
          </w:tcPr>
          <w:p w:rsidR="00671782" w:rsidRPr="00821F8B" w:rsidRDefault="00671782" w:rsidP="004D3967">
            <w:pPr>
              <w:pStyle w:val="acctmergecolhdg"/>
              <w:spacing w:line="36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3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1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4" w:type="pct"/>
            <w:gridSpan w:val="2"/>
          </w:tcPr>
          <w:p w:rsidR="00671782" w:rsidRPr="00821F8B" w:rsidRDefault="00671782" w:rsidP="004D3967">
            <w:pPr>
              <w:pStyle w:val="acctfourfigures"/>
              <w:tabs>
                <w:tab w:val="clear" w:pos="765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5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71782" w:rsidRPr="00074C25" w:rsidTr="00671782">
        <w:trPr>
          <w:cantSplit/>
          <w:trHeight w:hRule="exact" w:val="331"/>
        </w:trPr>
        <w:tc>
          <w:tcPr>
            <w:tcW w:w="1230" w:type="pct"/>
          </w:tcPr>
          <w:p w:rsidR="00671782" w:rsidRPr="00821F8B" w:rsidRDefault="00671782" w:rsidP="004D3967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7" w:type="pct"/>
          </w:tcPr>
          <w:p w:rsidR="00671782" w:rsidRPr="00821F8B" w:rsidRDefault="00671782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671782" w:rsidRPr="00821F8B" w:rsidRDefault="00671782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8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7" w:type="pct"/>
          </w:tcPr>
          <w:p w:rsidR="00671782" w:rsidRPr="00821F8B" w:rsidRDefault="00671782" w:rsidP="004D3967">
            <w:pPr>
              <w:pStyle w:val="acctmergecolhdg"/>
              <w:spacing w:line="36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3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2" w:type="pct"/>
            <w:gridSpan w:val="3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5" w:type="pct"/>
          </w:tcPr>
          <w:p w:rsidR="00671782" w:rsidRPr="00821F8B" w:rsidRDefault="00671782" w:rsidP="004D3967">
            <w:pPr>
              <w:pStyle w:val="acctmergecolhdg"/>
              <w:spacing w:line="36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0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3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CF50E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4" w:type="pct"/>
            <w:gridSpan w:val="2"/>
          </w:tcPr>
          <w:p w:rsidR="00671782" w:rsidRPr="00821F8B" w:rsidRDefault="00671782" w:rsidP="004D3967">
            <w:pPr>
              <w:pStyle w:val="acctfourfigures"/>
              <w:tabs>
                <w:tab w:val="clear" w:pos="765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5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671782" w:rsidRPr="00074C25" w:rsidTr="00671782">
        <w:trPr>
          <w:cantSplit/>
        </w:trPr>
        <w:tc>
          <w:tcPr>
            <w:tcW w:w="1230" w:type="pct"/>
          </w:tcPr>
          <w:p w:rsidR="00671782" w:rsidRPr="00821F8B" w:rsidRDefault="00671782" w:rsidP="004D3967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7" w:type="pct"/>
          </w:tcPr>
          <w:p w:rsidR="00671782" w:rsidRPr="00821F8B" w:rsidRDefault="00671782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3" w:type="pct"/>
          </w:tcPr>
          <w:p w:rsidR="00671782" w:rsidRPr="00821F8B" w:rsidRDefault="00671782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7" w:type="pct"/>
          </w:tcPr>
          <w:p w:rsidR="00671782" w:rsidRPr="00821F8B" w:rsidRDefault="00671782" w:rsidP="004D396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148" w:type="pct"/>
            <w:gridSpan w:val="15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1F8B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(พันบาท)</w:t>
            </w:r>
            <w:r w:rsidRPr="00821F8B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</w:t>
            </w:r>
          </w:p>
        </w:tc>
      </w:tr>
      <w:tr w:rsidR="00671782" w:rsidRPr="00074C25" w:rsidTr="00671782">
        <w:trPr>
          <w:cantSplit/>
        </w:trPr>
        <w:tc>
          <w:tcPr>
            <w:tcW w:w="5000" w:type="pct"/>
            <w:gridSpan w:val="22"/>
          </w:tcPr>
          <w:p w:rsidR="00671782" w:rsidRPr="00821F8B" w:rsidRDefault="00671782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554" w:right="-131" w:firstLine="6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  <w:r w:rsidRPr="00821F8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21F8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(ลงทุนผ่านทางบริษัท เมก้า ไลฟ์ไซแอ็นซ์ พีทีวาย จำกัด</w:t>
            </w:r>
            <w:r w:rsidRPr="00821F8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FE40EE" w:rsidRPr="00074C25" w:rsidTr="00671782">
        <w:trPr>
          <w:cantSplit/>
        </w:trPr>
        <w:tc>
          <w:tcPr>
            <w:tcW w:w="1230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Mega Lifesciences (Australia)</w:t>
            </w: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21F8B">
              <w:rPr>
                <w:rFonts w:ascii="Angsana New" w:hAnsi="Angsana New"/>
                <w:sz w:val="26"/>
                <w:szCs w:val="26"/>
              </w:rPr>
              <w:t>Pty. Limited</w:t>
            </w:r>
          </w:p>
        </w:tc>
        <w:tc>
          <w:tcPr>
            <w:tcW w:w="557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และรับจ้างผลิต</w:t>
            </w:r>
          </w:p>
        </w:tc>
        <w:tc>
          <w:tcPr>
            <w:tcW w:w="353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289" w:type="pct"/>
          </w:tcPr>
          <w:p w:rsidR="00FE40EE" w:rsidRPr="00821F8B" w:rsidRDefault="00FE40EE" w:rsidP="00DD1D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8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7" w:type="pct"/>
          </w:tcPr>
          <w:p w:rsidR="00FE40EE" w:rsidRPr="00821F8B" w:rsidRDefault="00FE40EE" w:rsidP="004D396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539,502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8,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94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mergecolhdg"/>
              <w:tabs>
                <w:tab w:val="decimal" w:pos="619"/>
              </w:tabs>
              <w:spacing w:line="36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541,364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47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,15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FE40EE" w:rsidRPr="00821F8B" w:rsidRDefault="00FE40EE" w:rsidP="00DD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</w:tcPr>
          <w:p w:rsidR="00FE40EE" w:rsidRPr="00821F8B" w:rsidRDefault="00FE40EE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0EE" w:rsidRPr="00074C25" w:rsidTr="00671782">
        <w:trPr>
          <w:cantSplit/>
        </w:trPr>
        <w:tc>
          <w:tcPr>
            <w:tcW w:w="1230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458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Mega Lifesciences (Vietnam) Limited</w:t>
            </w:r>
          </w:p>
        </w:tc>
        <w:tc>
          <w:tcPr>
            <w:tcW w:w="557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53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89" w:type="pct"/>
          </w:tcPr>
          <w:p w:rsidR="00FE40EE" w:rsidRPr="00821F8B" w:rsidRDefault="00FE40EE" w:rsidP="00DD1D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8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7" w:type="pct"/>
          </w:tcPr>
          <w:p w:rsidR="00FE40EE" w:rsidRPr="00821F8B" w:rsidRDefault="00FE40EE" w:rsidP="004D396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FE40EE" w:rsidRPr="00821F8B" w:rsidRDefault="00FE40EE" w:rsidP="00AC4376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107,959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7,9</w:t>
            </w:r>
            <w:r w:rsidRPr="00D130F3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mergecolhdg"/>
              <w:tabs>
                <w:tab w:val="decimal" w:pos="619"/>
              </w:tabs>
              <w:spacing w:line="36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112,827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,8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54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FE40EE" w:rsidRPr="00821F8B" w:rsidRDefault="00FE40EE" w:rsidP="00DD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</w:tcPr>
          <w:p w:rsidR="00FE40EE" w:rsidRPr="00821F8B" w:rsidRDefault="00FE40EE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0EE" w:rsidRPr="00074C25" w:rsidTr="00671782">
        <w:trPr>
          <w:cantSplit/>
        </w:trPr>
        <w:tc>
          <w:tcPr>
            <w:tcW w:w="1230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458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PT Mega Lifesciences</w:t>
            </w:r>
          </w:p>
        </w:tc>
        <w:tc>
          <w:tcPr>
            <w:tcW w:w="557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53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289" w:type="pct"/>
          </w:tcPr>
          <w:p w:rsidR="00FE40EE" w:rsidRPr="00821F8B" w:rsidRDefault="00FE40EE" w:rsidP="00DD1D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</w:t>
            </w:r>
            <w:r w:rsidRPr="001855F0">
              <w:rPr>
                <w:rFonts w:ascii="Angsana New" w:hAnsi="Angsana New"/>
                <w:sz w:val="26"/>
                <w:szCs w:val="26"/>
              </w:rPr>
              <w:t>8</w:t>
            </w:r>
            <w:r w:rsidRPr="00821F8B">
              <w:rPr>
                <w:rFonts w:ascii="Angsana New" w:hAnsi="Angsana New"/>
                <w:sz w:val="26"/>
                <w:szCs w:val="26"/>
              </w:rPr>
              <w:t>.99</w:t>
            </w:r>
          </w:p>
        </w:tc>
        <w:tc>
          <w:tcPr>
            <w:tcW w:w="58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9</w:t>
            </w:r>
            <w:r w:rsidRPr="001855F0">
              <w:rPr>
                <w:rFonts w:ascii="Angsana New" w:hAnsi="Angsana New"/>
                <w:sz w:val="26"/>
                <w:szCs w:val="26"/>
              </w:rPr>
              <w:t>8</w:t>
            </w:r>
            <w:r w:rsidRPr="00821F8B">
              <w:rPr>
                <w:rFonts w:ascii="Angsana New" w:hAnsi="Angsana New"/>
                <w:sz w:val="26"/>
                <w:szCs w:val="26"/>
              </w:rPr>
              <w:t>.99</w:t>
            </w:r>
          </w:p>
        </w:tc>
        <w:tc>
          <w:tcPr>
            <w:tcW w:w="57" w:type="pct"/>
          </w:tcPr>
          <w:p w:rsidR="00FE40EE" w:rsidRPr="00821F8B" w:rsidRDefault="00FE40EE" w:rsidP="004D396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FE40EE" w:rsidRPr="00821F8B" w:rsidRDefault="00FE40EE" w:rsidP="00DD1D5F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15,1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15,1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mergecolhdg"/>
              <w:tabs>
                <w:tab w:val="decimal" w:pos="619"/>
              </w:tabs>
              <w:spacing w:line="36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FE40EE" w:rsidRPr="00821F8B" w:rsidRDefault="00FE40EE" w:rsidP="00DD1D5F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4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FE40EE" w:rsidRPr="00821F8B" w:rsidRDefault="00FE40EE" w:rsidP="00DD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</w:tcPr>
          <w:p w:rsidR="00FE40EE" w:rsidRPr="00821F8B" w:rsidRDefault="00FE40EE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0EE" w:rsidRPr="00074C25" w:rsidTr="00671782">
        <w:trPr>
          <w:cantSplit/>
        </w:trPr>
        <w:tc>
          <w:tcPr>
            <w:tcW w:w="1230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458" w:firstLine="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Mega Lifesciences PTY Limited</w:t>
            </w:r>
          </w:p>
        </w:tc>
        <w:tc>
          <w:tcPr>
            <w:tcW w:w="557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53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289" w:type="pct"/>
          </w:tcPr>
          <w:p w:rsidR="00FE40EE" w:rsidRPr="00821F8B" w:rsidRDefault="00FE40EE" w:rsidP="00DD1D5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FE40EE" w:rsidRPr="00821F8B" w:rsidRDefault="00FE40EE" w:rsidP="004D396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FE40EE" w:rsidRPr="00821F8B" w:rsidRDefault="00FE40EE" w:rsidP="00DD1D5F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81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15,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81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mergecolhdg"/>
              <w:tabs>
                <w:tab w:val="decimal" w:pos="619"/>
              </w:tabs>
              <w:spacing w:line="36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FE40EE" w:rsidRPr="00821F8B" w:rsidRDefault="00FE40EE" w:rsidP="00DD1D5F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18,8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18,8</w:t>
            </w:r>
            <w:r w:rsidRPr="00CF50E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D830A6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4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FE40EE" w:rsidRPr="00821F8B" w:rsidRDefault="00FE40EE" w:rsidP="00DD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</w:tcPr>
          <w:p w:rsidR="00FE40EE" w:rsidRPr="00821F8B" w:rsidRDefault="00FE40EE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0EE" w:rsidRPr="00074C25" w:rsidTr="00671782">
        <w:trPr>
          <w:cantSplit/>
        </w:trPr>
        <w:tc>
          <w:tcPr>
            <w:tcW w:w="1230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5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</w:rPr>
              <w:t>Mega Lifesciences Nigeria Limited</w:t>
            </w:r>
          </w:p>
        </w:tc>
        <w:tc>
          <w:tcPr>
            <w:tcW w:w="557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53" w:type="pct"/>
          </w:tcPr>
          <w:p w:rsidR="00FE40EE" w:rsidRPr="00821F8B" w:rsidRDefault="00FE40EE" w:rsidP="004D3967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8B">
              <w:rPr>
                <w:rFonts w:ascii="Angsana New" w:hAnsi="Angsana New"/>
                <w:sz w:val="26"/>
                <w:szCs w:val="26"/>
                <w:cs/>
              </w:rPr>
              <w:t>ไนจีเรีย</w:t>
            </w:r>
          </w:p>
        </w:tc>
        <w:tc>
          <w:tcPr>
            <w:tcW w:w="289" w:type="pct"/>
          </w:tcPr>
          <w:p w:rsidR="00FE40EE" w:rsidRPr="00821F8B" w:rsidRDefault="00FE40EE" w:rsidP="00DD1D5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FE40EE" w:rsidRPr="00821F8B" w:rsidRDefault="00FE40EE" w:rsidP="004D396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0" w:type="pct"/>
          </w:tcPr>
          <w:p w:rsidR="00FE40EE" w:rsidRPr="00821F8B" w:rsidRDefault="00FE40EE" w:rsidP="00DD1D5F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14,885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3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806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/>
                <w:sz w:val="26"/>
                <w:szCs w:val="26"/>
                <w:lang w:bidi="th-TH"/>
              </w:rPr>
              <w:t>14,885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mergecolhdg"/>
              <w:tabs>
                <w:tab w:val="decimal" w:pos="619"/>
              </w:tabs>
              <w:spacing w:line="36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0" w:type="pct"/>
          </w:tcPr>
          <w:p w:rsidR="00FE40EE" w:rsidRPr="00821F8B" w:rsidRDefault="00FE40EE" w:rsidP="00DD1D5F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 w:cs="Angsana New" w:hint="cs"/>
                <w:sz w:val="26"/>
                <w:szCs w:val="26"/>
              </w:rPr>
              <w:t>17,89</w:t>
            </w:r>
            <w:r w:rsidRPr="00CF50E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53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8B">
              <w:rPr>
                <w:rFonts w:ascii="Angsana New" w:hAnsi="Angsana New" w:cs="Angsana New" w:hint="cs"/>
                <w:sz w:val="26"/>
                <w:szCs w:val="26"/>
              </w:rPr>
              <w:t>17,89</w:t>
            </w:r>
            <w:r w:rsidRPr="00CF50EF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54" w:type="pct"/>
            <w:gridSpan w:val="2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:rsidR="00FE40EE" w:rsidRPr="00821F8B" w:rsidRDefault="00FE40EE" w:rsidP="00DD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5" w:type="pct"/>
          </w:tcPr>
          <w:p w:rsidR="00FE40EE" w:rsidRPr="00821F8B" w:rsidRDefault="00FE40EE" w:rsidP="004D396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</w:tcPr>
          <w:p w:rsidR="00FE40EE" w:rsidRPr="00821F8B" w:rsidRDefault="00FE40EE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6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9361FB" w:rsidRDefault="009361FB" w:rsidP="0067178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:rsidR="00D00D01" w:rsidRPr="004D3967" w:rsidRDefault="00D00D01" w:rsidP="0067178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5225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3"/>
        <w:gridCol w:w="2155"/>
        <w:gridCol w:w="1007"/>
        <w:gridCol w:w="956"/>
        <w:gridCol w:w="172"/>
        <w:gridCol w:w="880"/>
        <w:gridCol w:w="164"/>
        <w:gridCol w:w="992"/>
        <w:gridCol w:w="164"/>
        <w:gridCol w:w="986"/>
        <w:gridCol w:w="170"/>
        <w:gridCol w:w="951"/>
        <w:gridCol w:w="164"/>
        <w:gridCol w:w="960"/>
        <w:gridCol w:w="164"/>
        <w:gridCol w:w="915"/>
        <w:gridCol w:w="179"/>
        <w:gridCol w:w="972"/>
      </w:tblGrid>
      <w:tr w:rsidR="009361FB" w:rsidRPr="00074C25" w:rsidTr="005E2668">
        <w:trPr>
          <w:cantSplit/>
          <w:trHeight w:hRule="exact" w:val="331"/>
        </w:trPr>
        <w:tc>
          <w:tcPr>
            <w:tcW w:w="1065" w:type="pct"/>
          </w:tcPr>
          <w:p w:rsidR="009361FB" w:rsidRPr="00E72FF2" w:rsidRDefault="009361FB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35" w:type="pct"/>
            <w:gridSpan w:val="17"/>
          </w:tcPr>
          <w:p w:rsidR="009361FB" w:rsidRPr="00E72FF2" w:rsidRDefault="009361FB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61FB" w:rsidRPr="00074C25" w:rsidTr="00DE24FD">
        <w:trPr>
          <w:cantSplit/>
        </w:trPr>
        <w:tc>
          <w:tcPr>
            <w:tcW w:w="1065" w:type="pct"/>
          </w:tcPr>
          <w:p w:rsidR="009361FB" w:rsidRPr="00E72FF2" w:rsidRDefault="009361FB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br w:type="page"/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br/>
            </w:r>
          </w:p>
        </w:tc>
        <w:tc>
          <w:tcPr>
            <w:tcW w:w="710" w:type="pct"/>
          </w:tcPr>
          <w:p w:rsidR="009361FB" w:rsidRDefault="009361FB" w:rsidP="004D396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45FA3" w:rsidRPr="00E72FF2" w:rsidRDefault="00845FA3" w:rsidP="004D396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32" w:type="pct"/>
          </w:tcPr>
          <w:p w:rsidR="00845FA3" w:rsidRDefault="00845FA3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662" w:type="pct"/>
            <w:gridSpan w:val="3"/>
          </w:tcPr>
          <w:p w:rsidR="008A7853" w:rsidRDefault="008A7853" w:rsidP="004D396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845FA3" w:rsidRPr="00E72FF2" w:rsidRDefault="00845FA3" w:rsidP="004D396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361FB" w:rsidRPr="00E72FF2" w:rsidRDefault="009361FB" w:rsidP="004D396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4" w:type="pct"/>
          </w:tcPr>
          <w:p w:rsidR="009361FB" w:rsidRPr="00E72FF2" w:rsidRDefault="009361FB" w:rsidP="004D3967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06" w:type="pct"/>
            <w:gridSpan w:val="3"/>
          </w:tcPr>
          <w:p w:rsidR="009361FB" w:rsidRDefault="009361FB" w:rsidP="004D396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45FA3" w:rsidRPr="00E72FF2" w:rsidRDefault="00845FA3" w:rsidP="004D396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4D3967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56" w:type="pct"/>
          </w:tcPr>
          <w:p w:rsidR="009361FB" w:rsidRPr="00E72FF2" w:rsidRDefault="009361FB" w:rsidP="004D3967">
            <w:pPr>
              <w:pStyle w:val="acctmergecolhdg"/>
              <w:tabs>
                <w:tab w:val="decimal" w:pos="619"/>
              </w:tabs>
              <w:spacing w:line="320" w:lineRule="exact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683" w:type="pct"/>
            <w:gridSpan w:val="3"/>
          </w:tcPr>
          <w:p w:rsidR="009361FB" w:rsidRDefault="009361FB" w:rsidP="004D396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45FA3" w:rsidRPr="00E72FF2" w:rsidRDefault="00845FA3" w:rsidP="004D396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61FB" w:rsidRPr="00E72FF2" w:rsidRDefault="009361FB" w:rsidP="004D3967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54" w:type="pct"/>
          </w:tcPr>
          <w:p w:rsidR="009361FB" w:rsidRPr="00E72FF2" w:rsidRDefault="009361FB" w:rsidP="004D3967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78" w:type="pct"/>
            <w:gridSpan w:val="3"/>
          </w:tcPr>
          <w:p w:rsidR="009361FB" w:rsidRPr="00E72FF2" w:rsidRDefault="009361FB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  <w:p w:rsidR="009361FB" w:rsidRDefault="009361FB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CD14F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67178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CD14F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  <w:p w:rsidR="00CD14FE" w:rsidRPr="00E72FF2" w:rsidRDefault="00CD14FE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671782" w:rsidRPr="00074C25" w:rsidTr="002952F5">
        <w:trPr>
          <w:cantSplit/>
          <w:trHeight w:hRule="exact" w:val="331"/>
        </w:trPr>
        <w:tc>
          <w:tcPr>
            <w:tcW w:w="1065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7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4" w:type="pct"/>
          </w:tcPr>
          <w:p w:rsidR="00671782" w:rsidRPr="00E72FF2" w:rsidRDefault="00671782" w:rsidP="004D3967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4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:rsidR="00671782" w:rsidRPr="00E72FF2" w:rsidRDefault="00671782" w:rsidP="004D3967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3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4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6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4" w:type="pct"/>
          </w:tcPr>
          <w:p w:rsidR="00671782" w:rsidRPr="00E72FF2" w:rsidRDefault="00671782" w:rsidP="004D3967">
            <w:pPr>
              <w:pStyle w:val="acctfourfigures"/>
              <w:tabs>
                <w:tab w:val="clear" w:pos="765"/>
              </w:tabs>
              <w:spacing w:line="320" w:lineRule="exact"/>
              <w:ind w:left="-129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9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30F3">
              <w:rPr>
                <w:rFonts w:ascii="Angsana New" w:hAnsi="Angsana New"/>
                <w:sz w:val="26"/>
                <w:szCs w:val="26"/>
              </w:rPr>
              <w:t>3</w:t>
            </w:r>
            <w:r w:rsidRPr="00D830A6">
              <w:rPr>
                <w:rFonts w:ascii="Angsana New" w:hAnsi="Angsana New"/>
                <w:sz w:val="26"/>
                <w:szCs w:val="26"/>
              </w:rPr>
              <w:t>0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71782" w:rsidRPr="00074C25" w:rsidTr="002952F5">
        <w:trPr>
          <w:cantSplit/>
          <w:trHeight w:hRule="exact" w:val="331"/>
        </w:trPr>
        <w:tc>
          <w:tcPr>
            <w:tcW w:w="1065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7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54" w:type="pct"/>
          </w:tcPr>
          <w:p w:rsidR="00671782" w:rsidRPr="00E72FF2" w:rsidRDefault="00671782" w:rsidP="004D3967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4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56" w:type="pct"/>
          </w:tcPr>
          <w:p w:rsidR="00671782" w:rsidRPr="00E72FF2" w:rsidRDefault="00671782" w:rsidP="004D3967">
            <w:pPr>
              <w:pStyle w:val="acctmergecolhdg"/>
              <w:spacing w:line="320" w:lineRule="exact"/>
              <w:ind w:left="-129" w:right="-92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3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4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54" w:type="pct"/>
          </w:tcPr>
          <w:p w:rsidR="00671782" w:rsidRPr="00E72FF2" w:rsidRDefault="00671782" w:rsidP="004D3967">
            <w:pPr>
              <w:pStyle w:val="acctfourfigures"/>
              <w:tabs>
                <w:tab w:val="clear" w:pos="765"/>
              </w:tabs>
              <w:spacing w:line="320" w:lineRule="exact"/>
              <w:ind w:left="-129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</w:t>
            </w:r>
            <w:r w:rsidRPr="00821F8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59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0" w:type="pct"/>
          </w:tcPr>
          <w:p w:rsidR="00671782" w:rsidRPr="00821F8B" w:rsidRDefault="00671782" w:rsidP="004D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0EF">
              <w:rPr>
                <w:rFonts w:ascii="Angsana New" w:hAnsi="Angsana New"/>
                <w:sz w:val="26"/>
                <w:szCs w:val="26"/>
              </w:rPr>
              <w:t>2</w:t>
            </w:r>
            <w:r w:rsidRPr="00D130F3">
              <w:rPr>
                <w:rFonts w:ascii="Angsana New" w:hAnsi="Angsana New"/>
                <w:sz w:val="26"/>
                <w:szCs w:val="26"/>
              </w:rPr>
              <w:t>5</w:t>
            </w:r>
            <w:r w:rsidRPr="00CF50EF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671782" w:rsidRPr="00074C25" w:rsidTr="005E2668">
        <w:trPr>
          <w:cantSplit/>
        </w:trPr>
        <w:tc>
          <w:tcPr>
            <w:tcW w:w="1065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671782" w:rsidRPr="00E72FF2" w:rsidRDefault="00671782" w:rsidP="004D3967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2" w:type="pct"/>
            <w:gridSpan w:val="3"/>
          </w:tcPr>
          <w:p w:rsidR="00671782" w:rsidRPr="00E72FF2" w:rsidRDefault="00671782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" w:type="pct"/>
          </w:tcPr>
          <w:p w:rsidR="00671782" w:rsidRPr="00E72FF2" w:rsidRDefault="00671782" w:rsidP="004D3967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177" w:type="pct"/>
            <w:gridSpan w:val="11"/>
          </w:tcPr>
          <w:p w:rsidR="00671782" w:rsidRPr="00E72FF2" w:rsidRDefault="00671782" w:rsidP="004D3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(พันบาท)</w:t>
            </w:r>
          </w:p>
        </w:tc>
      </w:tr>
      <w:tr w:rsidR="002E0298" w:rsidRPr="00074C25" w:rsidTr="002952F5">
        <w:trPr>
          <w:cantSplit/>
          <w:trHeight w:val="632"/>
        </w:trPr>
        <w:tc>
          <w:tcPr>
            <w:tcW w:w="1065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Ghana Limited</w:t>
            </w:r>
          </w:p>
        </w:tc>
        <w:tc>
          <w:tcPr>
            <w:tcW w:w="710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32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กาน่า</w:t>
            </w:r>
          </w:p>
        </w:tc>
        <w:tc>
          <w:tcPr>
            <w:tcW w:w="31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9,4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9,4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56" w:type="pct"/>
          </w:tcPr>
          <w:p w:rsidR="002E0298" w:rsidRPr="00E72FF2" w:rsidRDefault="002E0298" w:rsidP="002E0298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,185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,185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0298" w:rsidRPr="00074C25" w:rsidTr="002952F5">
        <w:trPr>
          <w:cantSplit/>
        </w:trPr>
        <w:tc>
          <w:tcPr>
            <w:tcW w:w="1065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Private Limited</w:t>
            </w:r>
          </w:p>
        </w:tc>
        <w:tc>
          <w:tcPr>
            <w:tcW w:w="710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32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1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4,777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4,777</w:t>
            </w:r>
          </w:p>
        </w:tc>
        <w:tc>
          <w:tcPr>
            <w:tcW w:w="56" w:type="pct"/>
          </w:tcPr>
          <w:p w:rsidR="002E0298" w:rsidRPr="00E72FF2" w:rsidRDefault="002E0298" w:rsidP="002E0298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0298" w:rsidRPr="00074C25" w:rsidTr="002952F5">
        <w:trPr>
          <w:cantSplit/>
        </w:trPr>
        <w:tc>
          <w:tcPr>
            <w:tcW w:w="1065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Limited</w:t>
            </w:r>
          </w:p>
        </w:tc>
        <w:tc>
          <w:tcPr>
            <w:tcW w:w="710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31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,884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,884</w:t>
            </w:r>
          </w:p>
        </w:tc>
        <w:tc>
          <w:tcPr>
            <w:tcW w:w="56" w:type="pct"/>
          </w:tcPr>
          <w:p w:rsidR="002E0298" w:rsidRPr="00E72FF2" w:rsidRDefault="002E0298" w:rsidP="002E0298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0298" w:rsidRPr="00074C25" w:rsidTr="002952F5">
        <w:trPr>
          <w:cantSplit/>
          <w:trHeight w:hRule="exact" w:val="648"/>
        </w:trPr>
        <w:tc>
          <w:tcPr>
            <w:tcW w:w="1065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บริษัท อี-เซ็นซ จำกัด</w:t>
            </w:r>
          </w:p>
        </w:tc>
        <w:tc>
          <w:tcPr>
            <w:tcW w:w="710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ออกแบบพัฒนาระบบ</w:t>
            </w:r>
          </w:p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72FF2">
              <w:rPr>
                <w:rFonts w:ascii="Angsana New" w:hAnsi="Angsana New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332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31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06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6" w:type="pct"/>
          </w:tcPr>
          <w:p w:rsidR="002E0298" w:rsidRPr="00E72FF2" w:rsidRDefault="002E0298" w:rsidP="002E0298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0298" w:rsidRPr="00074C25" w:rsidTr="002952F5">
        <w:trPr>
          <w:cantSplit/>
        </w:trPr>
        <w:tc>
          <w:tcPr>
            <w:tcW w:w="1065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Products (Mauritius) Limited</w:t>
            </w:r>
          </w:p>
        </w:tc>
        <w:tc>
          <w:tcPr>
            <w:tcW w:w="710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2E0298" w:rsidRPr="00E72FF2" w:rsidRDefault="002E0298" w:rsidP="002E0298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31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6" w:type="pct"/>
          </w:tcPr>
          <w:p w:rsidR="002E0298" w:rsidRPr="00E72FF2" w:rsidRDefault="002E0298" w:rsidP="002E0298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4,99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4,99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4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2E0298" w:rsidRPr="00E72FF2" w:rsidRDefault="002E0298" w:rsidP="002E0298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2E0298" w:rsidRPr="00E72FF2" w:rsidRDefault="002E0298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0EE" w:rsidRPr="005E2668" w:rsidTr="002952F5">
        <w:trPr>
          <w:cantSplit/>
        </w:trPr>
        <w:tc>
          <w:tcPr>
            <w:tcW w:w="1065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Pte. Ltd.</w:t>
            </w:r>
          </w:p>
        </w:tc>
        <w:tc>
          <w:tcPr>
            <w:tcW w:w="710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สิงค์โปร์</w:t>
            </w:r>
          </w:p>
        </w:tc>
        <w:tc>
          <w:tcPr>
            <w:tcW w:w="315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6" w:type="pct"/>
          </w:tcPr>
          <w:p w:rsidR="00FE40EE" w:rsidRPr="00E72FF2" w:rsidRDefault="00FE40EE" w:rsidP="00671782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FE40EE" w:rsidRPr="005E2668" w:rsidRDefault="00FE40EE" w:rsidP="00DF2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95,190</w:t>
            </w:r>
          </w:p>
        </w:tc>
        <w:tc>
          <w:tcPr>
            <w:tcW w:w="59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FE40EE" w:rsidRPr="005E2668" w:rsidRDefault="00FE40EE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61,820</w:t>
            </w:r>
          </w:p>
        </w:tc>
      </w:tr>
      <w:tr w:rsidR="00FE40EE" w:rsidRPr="00074C25" w:rsidTr="002952F5">
        <w:trPr>
          <w:cantSplit/>
        </w:trPr>
        <w:tc>
          <w:tcPr>
            <w:tcW w:w="1065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Mega Lifesciences PTY Peru S.A.C.</w:t>
            </w:r>
          </w:p>
        </w:tc>
        <w:tc>
          <w:tcPr>
            <w:tcW w:w="710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32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เปรู</w:t>
            </w:r>
          </w:p>
        </w:tc>
        <w:tc>
          <w:tcPr>
            <w:tcW w:w="315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6" w:type="pct"/>
          </w:tcPr>
          <w:p w:rsidR="00FE40EE" w:rsidRPr="00E72FF2" w:rsidRDefault="00FE40EE" w:rsidP="00671782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1,53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1,53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FE40EE" w:rsidRPr="00E72FF2" w:rsidRDefault="00FE40EE" w:rsidP="00DD6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FE40EE" w:rsidRPr="00E72FF2" w:rsidRDefault="00FE40EE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0EE" w:rsidRPr="00074C25" w:rsidTr="002952F5">
        <w:trPr>
          <w:cantSplit/>
        </w:trPr>
        <w:tc>
          <w:tcPr>
            <w:tcW w:w="1065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MAXXCARE Limited</w:t>
            </w:r>
          </w:p>
        </w:tc>
        <w:tc>
          <w:tcPr>
            <w:tcW w:w="710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315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649,889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56" w:type="pct"/>
          </w:tcPr>
          <w:p w:rsidR="00FE40EE" w:rsidRPr="00E72FF2" w:rsidRDefault="00FE40EE" w:rsidP="00671782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649,889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FE40EE" w:rsidRPr="00E72FF2" w:rsidRDefault="00FE40EE" w:rsidP="0009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FE40EE" w:rsidRPr="00E72FF2" w:rsidRDefault="00FE40EE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0EE" w:rsidRPr="00074C25" w:rsidTr="002952F5">
        <w:trPr>
          <w:cantSplit/>
        </w:trPr>
        <w:tc>
          <w:tcPr>
            <w:tcW w:w="1065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>MAXXCARE Company L</w:t>
            </w:r>
            <w:r w:rsidR="007E4AE9">
              <w:rPr>
                <w:rFonts w:ascii="Angsana New" w:hAnsi="Angsana New"/>
                <w:sz w:val="26"/>
                <w:szCs w:val="26"/>
              </w:rPr>
              <w:t>imited</w:t>
            </w:r>
          </w:p>
        </w:tc>
        <w:tc>
          <w:tcPr>
            <w:tcW w:w="710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332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315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12,730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3,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56" w:type="pct"/>
          </w:tcPr>
          <w:p w:rsidR="00FE40EE" w:rsidRPr="00E72FF2" w:rsidRDefault="00FE40EE" w:rsidP="00671782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FE40EE" w:rsidRPr="00E72FF2" w:rsidRDefault="00FE40EE" w:rsidP="00DD1D5F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12,730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3,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:rsidR="00FE40EE" w:rsidRPr="00E72FF2" w:rsidRDefault="00FE40EE" w:rsidP="0009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FE40EE" w:rsidRPr="00E72FF2" w:rsidRDefault="00FE40EE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0EE" w:rsidRPr="00074C25" w:rsidTr="002952F5">
        <w:trPr>
          <w:cantSplit/>
          <w:trHeight w:hRule="exact" w:val="302"/>
        </w:trPr>
        <w:tc>
          <w:tcPr>
            <w:tcW w:w="1065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" w:type="pct"/>
          </w:tcPr>
          <w:p w:rsidR="00FE40EE" w:rsidRPr="00E72FF2" w:rsidRDefault="00FE40EE" w:rsidP="00671782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1,484,23</w:t>
            </w:r>
            <w:r w:rsidR="00B6558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1,393,944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2E0298" w:rsidRDefault="00FE40EE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298">
              <w:rPr>
                <w:rFonts w:ascii="Angsana New" w:hAnsi="Angsana New"/>
                <w:b/>
                <w:bCs/>
                <w:sz w:val="26"/>
                <w:szCs w:val="26"/>
              </w:rPr>
              <w:t>95,190</w:t>
            </w:r>
          </w:p>
        </w:tc>
        <w:tc>
          <w:tcPr>
            <w:tcW w:w="59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61,820</w:t>
            </w:r>
          </w:p>
        </w:tc>
      </w:tr>
      <w:tr w:rsidR="00FE40EE" w:rsidRPr="00074C25" w:rsidTr="002E0298">
        <w:trPr>
          <w:cantSplit/>
          <w:trHeight w:hRule="exact" w:val="383"/>
        </w:trPr>
        <w:tc>
          <w:tcPr>
            <w:tcW w:w="2106" w:type="pct"/>
            <w:gridSpan w:val="3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(ลงทุนผ่านทางบริษัท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Mega Lifesciences </w:t>
            </w:r>
            <w:proofErr w:type="spellStart"/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Sdn</w:t>
            </w:r>
            <w:proofErr w:type="spellEnd"/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.</w:t>
            </w:r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proofErr w:type="spellStart"/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Bhd</w:t>
            </w:r>
            <w:proofErr w:type="spellEnd"/>
            <w:r w:rsidRPr="00E72F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1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FE40EE" w:rsidRPr="00E72FF2" w:rsidRDefault="00FE40EE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40EE" w:rsidRPr="00074C25" w:rsidTr="002952F5">
        <w:trPr>
          <w:cantSplit/>
        </w:trPr>
        <w:tc>
          <w:tcPr>
            <w:tcW w:w="1065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</w:rPr>
              <w:t xml:space="preserve">Bio-Life Marketing </w:t>
            </w:r>
            <w:proofErr w:type="spellStart"/>
            <w:r w:rsidRPr="00E72FF2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E72FF2">
              <w:rPr>
                <w:rFonts w:ascii="Angsana New" w:hAnsi="Angsana New"/>
                <w:sz w:val="26"/>
                <w:szCs w:val="26"/>
              </w:rPr>
              <w:t>. Bhd.</w:t>
            </w:r>
          </w:p>
        </w:tc>
        <w:tc>
          <w:tcPr>
            <w:tcW w:w="710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32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1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hanging="9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  <w:r w:rsidRPr="00E72FF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D830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11,977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11,977</w:t>
            </w:r>
          </w:p>
        </w:tc>
        <w:tc>
          <w:tcPr>
            <w:tcW w:w="56" w:type="pct"/>
          </w:tcPr>
          <w:p w:rsidR="00FE40EE" w:rsidRPr="00E72FF2" w:rsidRDefault="00FE40EE" w:rsidP="00671782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17,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17,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72FF2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Pr="00CF50E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</w:tcPr>
          <w:p w:rsidR="00FE40EE" w:rsidRPr="00E72FF2" w:rsidRDefault="00FE40EE" w:rsidP="00094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20" w:type="pct"/>
          </w:tcPr>
          <w:p w:rsidR="00FE40EE" w:rsidRPr="00E72FF2" w:rsidRDefault="00FE40EE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40EE" w:rsidRPr="00074C25" w:rsidTr="002952F5">
        <w:trPr>
          <w:cantSplit/>
          <w:trHeight w:hRule="exact" w:val="331"/>
        </w:trPr>
        <w:tc>
          <w:tcPr>
            <w:tcW w:w="1065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ind w:left="3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รวมบริษัทย่อยทางอ้อม</w:t>
            </w:r>
          </w:p>
        </w:tc>
        <w:tc>
          <w:tcPr>
            <w:tcW w:w="710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:rsidR="00FE40EE" w:rsidRPr="00E72FF2" w:rsidRDefault="00FE40EE" w:rsidP="00671782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nil"/>
            </w:tcBorders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" w:type="pct"/>
            <w:tcBorders>
              <w:bottom w:val="nil"/>
            </w:tcBorders>
          </w:tcPr>
          <w:p w:rsidR="00FE40EE" w:rsidRPr="00E72FF2" w:rsidRDefault="00FE40EE" w:rsidP="00671782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5" w:type="pct"/>
            <w:tcBorders>
              <w:bottom w:val="nil"/>
            </w:tcBorders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left="-72"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" w:type="pct"/>
          </w:tcPr>
          <w:p w:rsidR="00FE40EE" w:rsidRPr="00E72FF2" w:rsidRDefault="00FE40EE" w:rsidP="00671782">
            <w:pPr>
              <w:pStyle w:val="acctmergecolhdg"/>
              <w:tabs>
                <w:tab w:val="decimal" w:pos="619"/>
              </w:tabs>
              <w:spacing w:line="32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2,101,88</w:t>
            </w:r>
            <w:r w:rsidR="00B6558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34"/>
              </w:tabs>
              <w:spacing w:line="32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F50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D830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E72FF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11,</w:t>
            </w:r>
            <w:r w:rsidRPr="00CF50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D830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4" w:type="pct"/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2E0298" w:rsidRDefault="00FE40EE" w:rsidP="002E0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298">
              <w:rPr>
                <w:rFonts w:ascii="Angsana New" w:hAnsi="Angsana New"/>
                <w:b/>
                <w:bCs/>
                <w:sz w:val="26"/>
                <w:szCs w:val="26"/>
              </w:rPr>
              <w:t>95,190</w:t>
            </w:r>
          </w:p>
        </w:tc>
        <w:tc>
          <w:tcPr>
            <w:tcW w:w="59" w:type="pct"/>
          </w:tcPr>
          <w:p w:rsidR="00FE40EE" w:rsidRPr="00E72FF2" w:rsidRDefault="00FE40EE" w:rsidP="00671782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:rsidR="00FE40EE" w:rsidRPr="00E72FF2" w:rsidRDefault="00FE40EE" w:rsidP="00671782">
            <w:pPr>
              <w:pStyle w:val="acctfourfigures"/>
              <w:tabs>
                <w:tab w:val="clear" w:pos="765"/>
                <w:tab w:val="decimal" w:pos="793"/>
              </w:tabs>
              <w:spacing w:line="32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61,820</w:t>
            </w:r>
          </w:p>
        </w:tc>
      </w:tr>
    </w:tbl>
    <w:p w:rsidR="00387ACC" w:rsidRPr="00E2280F" w:rsidRDefault="00387ACC" w:rsidP="003B078C">
      <w:pPr>
        <w:tabs>
          <w:tab w:val="left" w:pos="14310"/>
        </w:tabs>
        <w:rPr>
          <w:rFonts w:ascii="Angsana New" w:hAnsi="Angsana New"/>
          <w:sz w:val="8"/>
          <w:szCs w:val="8"/>
        </w:rPr>
        <w:sectPr w:rsidR="00387ACC" w:rsidRPr="00E2280F" w:rsidSect="00EF7317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F96958" w:rsidRPr="00144E97" w:rsidRDefault="00094253" w:rsidP="00844599">
      <w:pPr>
        <w:pStyle w:val="Heading5"/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AF6475" w:rsidRPr="00144E97">
        <w:rPr>
          <w:rFonts w:ascii="Angsana New" w:hAnsi="Angsana New"/>
          <w:sz w:val="30"/>
          <w:szCs w:val="30"/>
        </w:rPr>
        <w:tab/>
      </w:r>
      <w:r w:rsidR="00F96958" w:rsidRPr="00144E9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8013BF" w:rsidRPr="00144E97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F7402" w:rsidRPr="00144E97" w:rsidRDefault="00FF7402" w:rsidP="008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b/>
          <w:sz w:val="30"/>
          <w:szCs w:val="30"/>
          <w:cs/>
        </w:rPr>
        <w:t>ก</w:t>
      </w:r>
      <w:r w:rsidRPr="00144E9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671782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CA7F0E">
        <w:rPr>
          <w:rFonts w:ascii="Angsana New" w:hAnsi="Angsana New"/>
          <w:sz w:val="30"/>
          <w:szCs w:val="30"/>
          <w:cs/>
        </w:rPr>
        <w:t xml:space="preserve"> </w:t>
      </w:r>
      <w:r w:rsidR="0067178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:rsidR="00FF7402" w:rsidRDefault="00FF7402" w:rsidP="00FF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267"/>
        <w:gridCol w:w="237"/>
        <w:gridCol w:w="1201"/>
        <w:gridCol w:w="272"/>
        <w:gridCol w:w="1442"/>
        <w:gridCol w:w="237"/>
        <w:gridCol w:w="16"/>
        <w:gridCol w:w="1267"/>
        <w:gridCol w:w="237"/>
        <w:gridCol w:w="17"/>
        <w:gridCol w:w="1277"/>
      </w:tblGrid>
      <w:tr w:rsidR="00302064" w:rsidRPr="00A16777" w:rsidTr="004800A7">
        <w:trPr>
          <w:tblHeader/>
        </w:trPr>
        <w:tc>
          <w:tcPr>
            <w:tcW w:w="1157" w:type="pct"/>
          </w:tcPr>
          <w:p w:rsidR="00302064" w:rsidRPr="00F15275" w:rsidRDefault="00302064" w:rsidP="00DC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272" w:type="pct"/>
            <w:gridSpan w:val="5"/>
          </w:tcPr>
          <w:p w:rsidR="00302064" w:rsidRPr="00526E2F" w:rsidDel="003621D0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:rsidR="00302064" w:rsidRPr="00526E2F" w:rsidDel="003621D0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pct"/>
            <w:gridSpan w:val="4"/>
          </w:tcPr>
          <w:p w:rsidR="00302064" w:rsidRPr="00C06EC7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6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</w:t>
            </w:r>
            <w:r w:rsidRPr="00846C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ะกิจการ</w:t>
            </w:r>
          </w:p>
        </w:tc>
      </w:tr>
      <w:tr w:rsidR="00567042" w:rsidRPr="00272D23" w:rsidTr="004800A7">
        <w:trPr>
          <w:trHeight w:val="1109"/>
          <w:tblHeader/>
        </w:trPr>
        <w:tc>
          <w:tcPr>
            <w:tcW w:w="1157" w:type="pct"/>
          </w:tcPr>
          <w:p w:rsidR="00302064" w:rsidRDefault="00302064" w:rsidP="00DC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02064" w:rsidRPr="007E63AD" w:rsidRDefault="00302064" w:rsidP="00DC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302064" w:rsidRPr="004C3F86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2" w:type="pct"/>
          </w:tcPr>
          <w:p w:rsidR="00302064" w:rsidRPr="004C3F86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ที่ได้มาจากการ</w:t>
            </w:r>
          </w:p>
          <w:p w:rsidR="00302064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ซื้อธุรกิจ</w:t>
            </w:r>
          </w:p>
          <w:p w:rsidR="00302064" w:rsidRPr="004357CF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357C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357C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D130F3" w:rsidRPr="00D130F3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Pr="004357C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:rsidR="00302064" w:rsidRPr="004C3F86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2" w:type="pct"/>
            <w:vAlign w:val="bottom"/>
          </w:tcPr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และการโอนออก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302064" w:rsidRPr="004C3F86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0" w:type="pct"/>
            <w:gridSpan w:val="2"/>
          </w:tcPr>
          <w:p w:rsidR="00302064" w:rsidRPr="004C3F86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</w:tcPr>
          <w:p w:rsidR="00E33A75" w:rsidRDefault="00E33A75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302064" w:rsidRPr="004C3F86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2" w:type="pct"/>
          </w:tcPr>
          <w:p w:rsidR="00302064" w:rsidRDefault="00302064" w:rsidP="004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gridSpan w:val="2"/>
          </w:tcPr>
          <w:p w:rsidR="00302064" w:rsidRDefault="00302064" w:rsidP="00302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  <w:p w:rsidR="00302064" w:rsidRDefault="00302064" w:rsidP="00567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และการโอนออก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E33A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3A75">
              <w:rPr>
                <w:rFonts w:ascii="Angsana New" w:hAnsi="Angsana New" w:hint="cs"/>
                <w:sz w:val="28"/>
                <w:szCs w:val="28"/>
                <w:cs/>
              </w:rPr>
              <w:t>ราคาตาม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บัญชีสุทธิ</w:t>
            </w:r>
          </w:p>
        </w:tc>
      </w:tr>
      <w:tr w:rsidR="003574C4" w:rsidRPr="00A16777" w:rsidTr="004800A7">
        <w:trPr>
          <w:tblHeader/>
        </w:trPr>
        <w:tc>
          <w:tcPr>
            <w:tcW w:w="1157" w:type="pct"/>
          </w:tcPr>
          <w:p w:rsidR="003574C4" w:rsidRPr="007E63AD" w:rsidRDefault="003574C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3" w:type="pct"/>
            <w:gridSpan w:val="11"/>
          </w:tcPr>
          <w:p w:rsidR="003574C4" w:rsidRDefault="003574C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67042" w:rsidRPr="00272D23" w:rsidTr="004800A7">
        <w:trPr>
          <w:tblHeader/>
        </w:trPr>
        <w:tc>
          <w:tcPr>
            <w:tcW w:w="1157" w:type="pct"/>
            <w:vAlign w:val="bottom"/>
          </w:tcPr>
          <w:p w:rsidR="00302064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51" w:type="pct"/>
            <w:vAlign w:val="center"/>
          </w:tcPr>
          <w:p w:rsidR="00302064" w:rsidRPr="00EF5859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vAlign w:val="center"/>
          </w:tcPr>
          <w:p w:rsidR="00302064" w:rsidRPr="003574C4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43,683</w:t>
            </w:r>
          </w:p>
        </w:tc>
        <w:tc>
          <w:tcPr>
            <w:tcW w:w="140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2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  <w:gridSpan w:val="2"/>
          </w:tcPr>
          <w:p w:rsidR="00302064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</w:tcPr>
          <w:p w:rsidR="00302064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67042" w:rsidRPr="00272D23" w:rsidTr="004800A7">
        <w:trPr>
          <w:tblHeader/>
        </w:trPr>
        <w:tc>
          <w:tcPr>
            <w:tcW w:w="1157" w:type="pct"/>
            <w:vAlign w:val="bottom"/>
          </w:tcPr>
          <w:p w:rsidR="00302064" w:rsidRPr="00C06EC7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51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362,001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36,878</w:t>
            </w:r>
          </w:p>
        </w:tc>
        <w:tc>
          <w:tcPr>
            <w:tcW w:w="140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2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211,390</w:t>
            </w:r>
          </w:p>
        </w:tc>
        <w:tc>
          <w:tcPr>
            <w:tcW w:w="131" w:type="pct"/>
            <w:gridSpan w:val="2"/>
          </w:tcPr>
          <w:p w:rsidR="00302064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</w:tcPr>
          <w:p w:rsidR="00302064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67042" w:rsidRPr="00272D23" w:rsidTr="004800A7">
        <w:trPr>
          <w:tblHeader/>
        </w:trPr>
        <w:tc>
          <w:tcPr>
            <w:tcW w:w="1157" w:type="pct"/>
            <w:vAlign w:val="bottom"/>
          </w:tcPr>
          <w:p w:rsidR="00302064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51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="007F512E">
              <w:rPr>
                <w:rFonts w:ascii="Angsana New" w:hAnsi="Angsana New"/>
                <w:sz w:val="30"/>
                <w:szCs w:val="30"/>
                <w:lang w:bidi="th-TH"/>
              </w:rPr>
              <w:t>159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2" w:type="pct"/>
            <w:vAlign w:val="center"/>
          </w:tcPr>
          <w:p w:rsidR="00302064" w:rsidRPr="009D131B" w:rsidRDefault="007F512E" w:rsidP="00844599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  <w:gridSpan w:val="2"/>
          </w:tcPr>
          <w:p w:rsidR="00302064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</w:tcPr>
          <w:p w:rsidR="00302064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67042" w:rsidRPr="00272D23" w:rsidTr="004800A7">
        <w:trPr>
          <w:tblHeader/>
        </w:trPr>
        <w:tc>
          <w:tcPr>
            <w:tcW w:w="1157" w:type="pct"/>
            <w:vAlign w:val="bottom"/>
          </w:tcPr>
          <w:p w:rsidR="00302064" w:rsidRPr="00C06EC7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1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23,176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18,330</w:t>
            </w:r>
          </w:p>
        </w:tc>
        <w:tc>
          <w:tcPr>
            <w:tcW w:w="140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2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(66)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13,687</w:t>
            </w:r>
          </w:p>
        </w:tc>
        <w:tc>
          <w:tcPr>
            <w:tcW w:w="131" w:type="pct"/>
            <w:gridSpan w:val="2"/>
          </w:tcPr>
          <w:p w:rsidR="00302064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</w:tcPr>
          <w:p w:rsidR="00302064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67042" w:rsidRPr="00272D23" w:rsidTr="004800A7">
        <w:trPr>
          <w:tblHeader/>
        </w:trPr>
        <w:tc>
          <w:tcPr>
            <w:tcW w:w="1157" w:type="pct"/>
            <w:vAlign w:val="bottom"/>
          </w:tcPr>
          <w:p w:rsidR="00302064" w:rsidRPr="00C06EC7" w:rsidRDefault="00302064" w:rsidP="008B7003">
            <w:pPr>
              <w:pStyle w:val="BodyText"/>
              <w:tabs>
                <w:tab w:val="clear" w:pos="227"/>
                <w:tab w:val="left" w:pos="256"/>
              </w:tabs>
              <w:spacing w:after="0" w:line="240" w:lineRule="auto"/>
              <w:ind w:left="160" w:right="-131" w:hanging="17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51" w:type="pct"/>
            <w:vAlign w:val="center"/>
          </w:tcPr>
          <w:p w:rsidR="00E50DAE" w:rsidRDefault="00E50DAE" w:rsidP="00E50DAE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D324F5" w:rsidP="00E50DAE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38,395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vAlign w:val="center"/>
          </w:tcPr>
          <w:p w:rsidR="00E50DAE" w:rsidRDefault="00E50DAE" w:rsidP="00E50DAE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D324F5" w:rsidP="00E50DAE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2,169</w:t>
            </w:r>
          </w:p>
        </w:tc>
        <w:tc>
          <w:tcPr>
            <w:tcW w:w="140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2" w:type="pct"/>
            <w:vAlign w:val="center"/>
          </w:tcPr>
          <w:p w:rsidR="00E50DAE" w:rsidRDefault="00E50DAE" w:rsidP="00E50DAE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D324F5" w:rsidP="00E50DAE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(3,614)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vAlign w:val="center"/>
          </w:tcPr>
          <w:p w:rsidR="00E50DAE" w:rsidRDefault="00E50DAE" w:rsidP="00E50DAE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D324F5" w:rsidP="00E50DAE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2,633</w:t>
            </w:r>
          </w:p>
        </w:tc>
        <w:tc>
          <w:tcPr>
            <w:tcW w:w="131" w:type="pct"/>
            <w:gridSpan w:val="2"/>
          </w:tcPr>
          <w:p w:rsidR="00302064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</w:tcPr>
          <w:p w:rsidR="00E50DAE" w:rsidRDefault="00E50DAE" w:rsidP="00E50DAE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165F9" w:rsidRDefault="00D324F5" w:rsidP="00E50DAE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</w:t>
            </w:r>
            <w:r w:rsidR="00A6211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567042" w:rsidRPr="00272D23" w:rsidTr="004800A7">
        <w:trPr>
          <w:tblHeader/>
        </w:trPr>
        <w:tc>
          <w:tcPr>
            <w:tcW w:w="1157" w:type="pct"/>
            <w:vAlign w:val="bottom"/>
          </w:tcPr>
          <w:p w:rsidR="00302064" w:rsidRPr="00C06EC7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51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5,639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983</w:t>
            </w:r>
          </w:p>
        </w:tc>
        <w:tc>
          <w:tcPr>
            <w:tcW w:w="140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2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(5,450)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  <w:gridSpan w:val="2"/>
          </w:tcPr>
          <w:p w:rsidR="00302064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</w:tcPr>
          <w:p w:rsidR="00302064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67042" w:rsidRPr="00272D23" w:rsidTr="004800A7">
        <w:trPr>
          <w:tblHeader/>
        </w:trPr>
        <w:tc>
          <w:tcPr>
            <w:tcW w:w="1157" w:type="pct"/>
            <w:vAlign w:val="bottom"/>
          </w:tcPr>
          <w:p w:rsidR="008B7003" w:rsidRDefault="00302064" w:rsidP="008B7003">
            <w:pPr>
              <w:pStyle w:val="BodyText"/>
              <w:tabs>
                <w:tab w:val="clear" w:pos="227"/>
              </w:tabs>
              <w:spacing w:after="0" w:line="240" w:lineRule="auto"/>
              <w:ind w:left="254" w:right="-131" w:hanging="270"/>
              <w:rPr>
                <w:rFonts w:ascii="Angsana New" w:hAnsi="Angsana New"/>
                <w:sz w:val="30"/>
                <w:szCs w:val="30"/>
              </w:rPr>
            </w:pPr>
            <w:r w:rsidRPr="00C06EC7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:rsidR="00302064" w:rsidRPr="00C06EC7" w:rsidRDefault="00302064" w:rsidP="008B7003">
            <w:pPr>
              <w:pStyle w:val="BodyText"/>
              <w:tabs>
                <w:tab w:val="clear" w:pos="227"/>
              </w:tabs>
              <w:spacing w:after="0" w:line="240" w:lineRule="auto"/>
              <w:ind w:left="436" w:right="-131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51" w:type="pct"/>
            <w:vAlign w:val="center"/>
          </w:tcPr>
          <w:p w:rsidR="00731904" w:rsidRDefault="0073190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119,943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vAlign w:val="center"/>
          </w:tcPr>
          <w:p w:rsidR="00731904" w:rsidRDefault="0073190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2" w:type="pct"/>
            <w:vAlign w:val="center"/>
          </w:tcPr>
          <w:p w:rsidR="00731904" w:rsidRDefault="00731904" w:rsidP="00844599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(350,578)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vAlign w:val="center"/>
          </w:tcPr>
          <w:p w:rsidR="00731904" w:rsidRDefault="0073190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115,561</w:t>
            </w:r>
          </w:p>
        </w:tc>
        <w:tc>
          <w:tcPr>
            <w:tcW w:w="131" w:type="pct"/>
            <w:gridSpan w:val="2"/>
          </w:tcPr>
          <w:p w:rsidR="00302064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</w:tcPr>
          <w:p w:rsidR="00731904" w:rsidRDefault="0073190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02064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(211,390)</w:t>
            </w:r>
          </w:p>
        </w:tc>
      </w:tr>
      <w:tr w:rsidR="00567042" w:rsidRPr="00272D23" w:rsidTr="004800A7">
        <w:trPr>
          <w:tblHeader/>
        </w:trPr>
        <w:tc>
          <w:tcPr>
            <w:tcW w:w="1157" w:type="pct"/>
            <w:vAlign w:val="bottom"/>
          </w:tcPr>
          <w:p w:rsidR="00302064" w:rsidRPr="00C06EC7" w:rsidRDefault="00302064" w:rsidP="00DC47BB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06EC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ผลต่างจากอัตรา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651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115,581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42" w:type="pct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2" w:type="pct"/>
          </w:tcPr>
          <w:p w:rsidR="00302064" w:rsidRPr="00485AA2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  <w:gridSpan w:val="2"/>
          </w:tcPr>
          <w:p w:rsidR="00302064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</w:tcPr>
          <w:p w:rsidR="00302064" w:rsidRDefault="00D324F5" w:rsidP="00D324F5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67042" w:rsidRPr="00272D23" w:rsidTr="004800A7">
        <w:trPr>
          <w:tblHeader/>
        </w:trPr>
        <w:tc>
          <w:tcPr>
            <w:tcW w:w="1157" w:type="pct"/>
          </w:tcPr>
          <w:p w:rsidR="00302064" w:rsidRPr="00272D23" w:rsidRDefault="00302064" w:rsidP="00DC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2064" w:rsidRPr="003574C4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667,8</w:t>
            </w:r>
            <w:r w:rsidR="007F512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94</w:t>
            </w:r>
          </w:p>
        </w:tc>
        <w:tc>
          <w:tcPr>
            <w:tcW w:w="122" w:type="pct"/>
            <w:vAlign w:val="center"/>
          </w:tcPr>
          <w:p w:rsidR="00302064" w:rsidRPr="009D131B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102,043</w:t>
            </w:r>
          </w:p>
        </w:tc>
        <w:tc>
          <w:tcPr>
            <w:tcW w:w="140" w:type="pct"/>
            <w:vAlign w:val="center"/>
          </w:tcPr>
          <w:p w:rsidR="00302064" w:rsidRPr="009D131B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(359,</w:t>
            </w:r>
            <w:r w:rsidR="00A969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2" w:type="pct"/>
            <w:vAlign w:val="center"/>
          </w:tcPr>
          <w:p w:rsidR="00302064" w:rsidRPr="009D131B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2064" w:rsidRPr="009D131B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343,271</w:t>
            </w:r>
          </w:p>
        </w:tc>
        <w:tc>
          <w:tcPr>
            <w:tcW w:w="131" w:type="pct"/>
            <w:gridSpan w:val="2"/>
            <w:tcBorders>
              <w:bottom w:val="nil"/>
            </w:tcBorders>
          </w:tcPr>
          <w:p w:rsidR="00302064" w:rsidRDefault="00302064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302064" w:rsidRDefault="00D324F5" w:rsidP="00844599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(211,486)</w:t>
            </w:r>
          </w:p>
        </w:tc>
      </w:tr>
    </w:tbl>
    <w:p w:rsidR="00FF7402" w:rsidRPr="00144E97" w:rsidRDefault="00FF7402" w:rsidP="00FF7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4CAE" w:rsidRPr="00B24CAE" w:rsidRDefault="00B24CAE" w:rsidP="0084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4CAE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Pr="00B24CAE">
        <w:rPr>
          <w:rFonts w:ascii="Angsana New" w:hAnsi="Angsana New" w:hint="cs"/>
          <w:sz w:val="30"/>
          <w:szCs w:val="30"/>
          <w:cs/>
        </w:rPr>
        <w:t>ที่รับรู้เป็นที่ดิน อาคารและอุปกรณ์</w:t>
      </w:r>
      <w:r w:rsidRPr="00B24C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24CAE" w:rsidRPr="00B24CAE" w:rsidRDefault="00B24CAE" w:rsidP="00B24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451"/>
        <w:gridCol w:w="259"/>
        <w:gridCol w:w="1271"/>
        <w:gridCol w:w="259"/>
        <w:gridCol w:w="1298"/>
      </w:tblGrid>
      <w:tr w:rsidR="00390CEF" w:rsidRPr="00B24CAE" w:rsidTr="004800A7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8" w:type="dxa"/>
            <w:gridSpan w:val="7"/>
          </w:tcPr>
          <w:p w:rsidR="00390CEF" w:rsidRPr="00612FA0" w:rsidRDefault="00390CEF" w:rsidP="00BB51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2F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0CEF" w:rsidRPr="00B24CAE" w:rsidTr="004800A7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:rsidR="00390CEF" w:rsidRPr="00612FA0" w:rsidRDefault="00390CEF" w:rsidP="008F19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12F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:rsidR="00390CEF" w:rsidRPr="00B24CAE" w:rsidRDefault="00E854D5" w:rsidP="00E854D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:rsidR="00390CEF" w:rsidRPr="00B24CAE" w:rsidRDefault="00390CEF" w:rsidP="008F191C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59" w:type="dxa"/>
          </w:tcPr>
          <w:p w:rsidR="00390CEF" w:rsidRPr="00B24CAE" w:rsidRDefault="00390CEF" w:rsidP="008F191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9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:rsidR="00390CEF" w:rsidRPr="00B24CAE" w:rsidRDefault="00390CEF" w:rsidP="008F191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90CEF" w:rsidRPr="00B24CAE" w:rsidTr="004800A7">
        <w:trPr>
          <w:trHeight w:val="20"/>
          <w:tblHeader/>
        </w:trPr>
        <w:tc>
          <w:tcPr>
            <w:tcW w:w="2790" w:type="dxa"/>
          </w:tcPr>
          <w:p w:rsidR="00390CEF" w:rsidRPr="00B24CAE" w:rsidRDefault="00390CEF" w:rsidP="008F19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90CEF" w:rsidRPr="00612FA0" w:rsidRDefault="00390CEF" w:rsidP="00E854D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72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78" w:type="dxa"/>
            <w:gridSpan w:val="7"/>
          </w:tcPr>
          <w:p w:rsidR="00390CEF" w:rsidRPr="00612FA0" w:rsidRDefault="00390CEF" w:rsidP="008F191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762380"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90CEF" w:rsidRPr="00B24CAE" w:rsidTr="004800A7">
        <w:trPr>
          <w:trHeight w:val="20"/>
        </w:trPr>
        <w:tc>
          <w:tcPr>
            <w:tcW w:w="2790" w:type="dxa"/>
          </w:tcPr>
          <w:p w:rsidR="00390CEF" w:rsidRPr="00B24CAE" w:rsidRDefault="00390CEF" w:rsidP="008F1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830A6" w:rsidRPr="00D830A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CF50EF"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 w:hint="cs"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 w:hint="cs"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390CEF" w:rsidRPr="008977B2" w:rsidRDefault="00BC726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390CEF" w:rsidRPr="00B24CAE" w:rsidRDefault="00D830A6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390CEF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:rsidR="00390CEF" w:rsidRPr="00B24CAE" w:rsidRDefault="00D830A6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CF50EF"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390CEF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390CEF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9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:rsidR="00390CEF" w:rsidRPr="00B24CAE" w:rsidRDefault="001855F0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A56C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50EF"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130F3" w:rsidRPr="00D130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56C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9" w:type="dxa"/>
          </w:tcPr>
          <w:p w:rsidR="00390CEF" w:rsidRPr="00B24CAE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</w:tcPr>
          <w:p w:rsidR="00390CEF" w:rsidRPr="00B24CAE" w:rsidRDefault="00CF50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855F0" w:rsidRPr="00185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830A6" w:rsidRPr="00D830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90C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56C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F50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90CEF" w:rsidRPr="00B24CAE" w:rsidTr="004800A7">
        <w:trPr>
          <w:trHeight w:val="20"/>
        </w:trPr>
        <w:tc>
          <w:tcPr>
            <w:tcW w:w="279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</w:tcPr>
          <w:p w:rsidR="00390CEF" w:rsidRPr="00B24CAE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90CEF" w:rsidRPr="00B24CAE" w:rsidRDefault="00D324F5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:rsidR="00390CEF" w:rsidRPr="00B24CAE" w:rsidRDefault="00D324F5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22,101</w:t>
            </w:r>
          </w:p>
        </w:tc>
        <w:tc>
          <w:tcPr>
            <w:tcW w:w="259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:rsidR="00390CEF" w:rsidRPr="00B24CAE" w:rsidRDefault="00D324F5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7,098</w:t>
            </w:r>
          </w:p>
        </w:tc>
        <w:tc>
          <w:tcPr>
            <w:tcW w:w="259" w:type="dxa"/>
          </w:tcPr>
          <w:p w:rsidR="00390CEF" w:rsidRPr="00B24CAE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</w:tcPr>
          <w:p w:rsidR="00390CEF" w:rsidRPr="00B24CAE" w:rsidRDefault="00D324F5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29,199</w:t>
            </w:r>
          </w:p>
        </w:tc>
      </w:tr>
      <w:tr w:rsidR="00390CEF" w:rsidRPr="00B24CAE" w:rsidTr="004800A7">
        <w:trPr>
          <w:trHeight w:val="20"/>
        </w:trPr>
        <w:tc>
          <w:tcPr>
            <w:tcW w:w="2790" w:type="dxa"/>
          </w:tcPr>
          <w:p w:rsidR="00390CEF" w:rsidRPr="00B24CAE" w:rsidRDefault="00390CEF" w:rsidP="00572B8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360" w:right="-530" w:hanging="3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ผลต่างจากอัต</w:t>
            </w:r>
            <w:r w:rsidR="00572B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แลกเปลี่ยน</w:t>
            </w:r>
          </w:p>
        </w:tc>
        <w:tc>
          <w:tcPr>
            <w:tcW w:w="990" w:type="dxa"/>
          </w:tcPr>
          <w:p w:rsidR="00390CEF" w:rsidRPr="00B24CAE" w:rsidRDefault="00390CEF" w:rsidP="008F191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90CEF" w:rsidRDefault="00D324F5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27,491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:rsidR="00390CEF" w:rsidRPr="00B24CAE" w:rsidRDefault="00D324F5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3,345</w:t>
            </w:r>
          </w:p>
        </w:tc>
        <w:tc>
          <w:tcPr>
            <w:tcW w:w="259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:rsidR="00390CEF" w:rsidRPr="00B24CAE" w:rsidRDefault="00D324F5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59" w:type="dxa"/>
          </w:tcPr>
          <w:p w:rsidR="00390CEF" w:rsidRPr="00B24CAE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</w:tcPr>
          <w:p w:rsidR="00390CEF" w:rsidRPr="00B24CAE" w:rsidRDefault="00D324F5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31,583</w:t>
            </w:r>
          </w:p>
        </w:tc>
      </w:tr>
      <w:tr w:rsidR="00390CEF" w:rsidRPr="00B24CAE" w:rsidTr="004800A7">
        <w:trPr>
          <w:trHeight w:val="20"/>
        </w:trPr>
        <w:tc>
          <w:tcPr>
            <w:tcW w:w="2790" w:type="dxa"/>
          </w:tcPr>
          <w:p w:rsidR="00390CEF" w:rsidRPr="00B24CAE" w:rsidRDefault="00390CEF" w:rsidP="008F19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B24CA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24CA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990" w:type="dxa"/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90CEF" w:rsidRPr="00B24CAE" w:rsidRDefault="00D324F5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(3,494)</w:t>
            </w:r>
          </w:p>
        </w:tc>
        <w:tc>
          <w:tcPr>
            <w:tcW w:w="270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390CEF" w:rsidRPr="00B24CAE" w:rsidRDefault="00D324F5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(38,729)</w:t>
            </w:r>
          </w:p>
        </w:tc>
        <w:tc>
          <w:tcPr>
            <w:tcW w:w="259" w:type="dxa"/>
          </w:tcPr>
          <w:p w:rsidR="00390CEF" w:rsidRPr="00B24CAE" w:rsidRDefault="00390CEF" w:rsidP="00FF7402">
            <w:pPr>
              <w:pStyle w:val="acctmergecolhdg"/>
              <w:tabs>
                <w:tab w:val="decimal" w:pos="1016"/>
              </w:tabs>
              <w:spacing w:line="240" w:lineRule="atLeast"/>
              <w:ind w:right="-9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90CEF" w:rsidRPr="00B24CAE" w:rsidRDefault="00D324F5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(5,197)</w:t>
            </w:r>
          </w:p>
        </w:tc>
        <w:tc>
          <w:tcPr>
            <w:tcW w:w="259" w:type="dxa"/>
          </w:tcPr>
          <w:p w:rsidR="00390CEF" w:rsidRPr="00B24CAE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390CEF" w:rsidRPr="00B24CAE" w:rsidRDefault="00D324F5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(47,420)</w:t>
            </w:r>
          </w:p>
        </w:tc>
      </w:tr>
      <w:tr w:rsidR="00390CEF" w:rsidRPr="00B24CAE" w:rsidTr="004800A7">
        <w:trPr>
          <w:trHeight w:val="20"/>
        </w:trPr>
        <w:tc>
          <w:tcPr>
            <w:tcW w:w="2790" w:type="dxa"/>
            <w:vAlign w:val="bottom"/>
          </w:tcPr>
          <w:p w:rsidR="00390CEF" w:rsidRPr="001724DB" w:rsidRDefault="00390CEF" w:rsidP="008F191C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4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724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44B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572B83" w:rsidRPr="001724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:rsidR="00390CEF" w:rsidRPr="00B24CAE" w:rsidRDefault="00390CEF" w:rsidP="008F191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D324F5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172,131</w:t>
            </w:r>
          </w:p>
        </w:tc>
        <w:tc>
          <w:tcPr>
            <w:tcW w:w="270" w:type="dxa"/>
          </w:tcPr>
          <w:p w:rsidR="00390CEF" w:rsidRPr="00762380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D324F5" w:rsidP="00FF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111,216</w:t>
            </w:r>
          </w:p>
        </w:tc>
        <w:tc>
          <w:tcPr>
            <w:tcW w:w="259" w:type="dxa"/>
          </w:tcPr>
          <w:p w:rsidR="00390CEF" w:rsidRPr="00762380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D324F5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11,287</w:t>
            </w:r>
          </w:p>
        </w:tc>
        <w:tc>
          <w:tcPr>
            <w:tcW w:w="259" w:type="dxa"/>
          </w:tcPr>
          <w:p w:rsidR="00390CEF" w:rsidRPr="00762380" w:rsidRDefault="00390CEF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0CEF" w:rsidRPr="00762380" w:rsidRDefault="00D324F5" w:rsidP="00FF740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294,634</w:t>
            </w:r>
          </w:p>
        </w:tc>
      </w:tr>
    </w:tbl>
    <w:p w:rsidR="00AC5DDA" w:rsidRDefault="00AC5DDA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AC5DDA" w:rsidSect="00EF7317">
          <w:headerReference w:type="default" r:id="rId18"/>
          <w:footerReference w:type="default" r:id="rId1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:rsidR="00820347" w:rsidRPr="00D36939" w:rsidRDefault="00D830A6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6939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FF7402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103507" w:rsidRPr="00D369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8B7003" w:rsidRPr="00D36939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F7402" w:rsidRPr="00D36939" w:rsidRDefault="00103507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9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Pr="00D3693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8B6FED" w:rsidRPr="00D36939" w:rsidRDefault="008B6FED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220"/>
        <w:gridCol w:w="1043"/>
        <w:gridCol w:w="178"/>
        <w:gridCol w:w="1083"/>
        <w:gridCol w:w="220"/>
        <w:gridCol w:w="1217"/>
        <w:gridCol w:w="220"/>
        <w:gridCol w:w="1040"/>
        <w:gridCol w:w="220"/>
        <w:gridCol w:w="1040"/>
        <w:gridCol w:w="220"/>
        <w:gridCol w:w="1040"/>
        <w:gridCol w:w="220"/>
        <w:gridCol w:w="1040"/>
      </w:tblGrid>
      <w:tr w:rsidR="008B6FED" w:rsidRPr="00D36939" w:rsidTr="006316AB">
        <w:trPr>
          <w:cantSplit/>
          <w:tblHeader/>
        </w:trPr>
        <w:tc>
          <w:tcPr>
            <w:tcW w:w="4140" w:type="dxa"/>
            <w:shd w:val="clear" w:color="auto" w:fill="auto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78" w:type="dxa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220" w:type="dxa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8B6FED" w:rsidRPr="00D36939" w:rsidRDefault="008B6FED" w:rsidP="00D36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B6FED" w:rsidRPr="00D36939" w:rsidTr="006316AB">
        <w:trPr>
          <w:cantSplit/>
          <w:tblHeader/>
        </w:trPr>
        <w:tc>
          <w:tcPr>
            <w:tcW w:w="4140" w:type="dxa"/>
            <w:shd w:val="clear" w:color="auto" w:fill="auto"/>
          </w:tcPr>
          <w:p w:rsidR="008B6FED" w:rsidRPr="00D36939" w:rsidRDefault="008B6FED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FFFFFF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="00D36939" w:rsidRPr="00D36939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20" w:type="dxa"/>
            <w:shd w:val="clear" w:color="auto" w:fill="auto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FFFFFF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D36939" w:rsidRPr="00D36939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178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="00D36939" w:rsidRPr="00D36939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20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7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D36939" w:rsidRPr="00D36939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20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="00D36939" w:rsidRPr="00D36939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20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D36939" w:rsidRPr="00D36939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20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="00D36939" w:rsidRPr="00D36939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20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D36939" w:rsidRPr="00D36939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8B6FED" w:rsidRPr="00D36939" w:rsidTr="006316AB">
        <w:trPr>
          <w:cantSplit/>
        </w:trPr>
        <w:tc>
          <w:tcPr>
            <w:tcW w:w="4140" w:type="dxa"/>
          </w:tcPr>
          <w:p w:rsidR="008B6FED" w:rsidRPr="00D36939" w:rsidRDefault="008B6FED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5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36939" w:rsidRPr="00D36939" w:rsidTr="006316AB">
        <w:trPr>
          <w:cantSplit/>
        </w:trPr>
        <w:tc>
          <w:tcPr>
            <w:tcW w:w="414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79" w:type="dxa"/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1,523,31</w:t>
            </w:r>
            <w:r w:rsidR="00026AC5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1,416,063</w:t>
            </w: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1,796,064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1,377,169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61,866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55,460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3,381,246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2,848,692</w:t>
            </w:r>
          </w:p>
        </w:tc>
      </w:tr>
      <w:tr w:rsidR="00D36939" w:rsidRPr="00D36939" w:rsidTr="006316AB">
        <w:trPr>
          <w:cantSplit/>
        </w:trPr>
        <w:tc>
          <w:tcPr>
            <w:tcW w:w="414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79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(59,127)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(51,150)</w:t>
            </w: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59,127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51,150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36939" w:rsidRPr="00D36939" w:rsidTr="006316AB">
        <w:trPr>
          <w:cantSplit/>
        </w:trPr>
        <w:tc>
          <w:tcPr>
            <w:tcW w:w="414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1,459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1,481</w:t>
            </w: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1,080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2,170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19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2,589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3,670</w:t>
            </w:r>
          </w:p>
        </w:tc>
      </w:tr>
      <w:tr w:rsidR="00D36939" w:rsidRPr="00D36939" w:rsidTr="00A96975">
        <w:trPr>
          <w:cantSplit/>
        </w:trPr>
        <w:tc>
          <w:tcPr>
            <w:tcW w:w="4140" w:type="dxa"/>
            <w:vAlign w:val="bottom"/>
          </w:tcPr>
          <w:p w:rsidR="00D36939" w:rsidRPr="004A64EB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24F5" w:rsidP="00026A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1,465,64</w:t>
            </w:r>
            <w:r w:rsidR="00026AC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1,366,394</w:t>
            </w: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1,856,27</w:t>
            </w:r>
            <w:r w:rsidR="00B6558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1,430,489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61,916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55,479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3,383,83</w:t>
            </w:r>
            <w:r w:rsidR="00B6558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2,852,362</w:t>
            </w:r>
          </w:p>
        </w:tc>
      </w:tr>
      <w:tr w:rsidR="00D36939" w:rsidRPr="00D36939" w:rsidTr="00A96975">
        <w:trPr>
          <w:cantSplit/>
        </w:trPr>
        <w:tc>
          <w:tcPr>
            <w:tcW w:w="414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402,239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303,667</w:t>
            </w:r>
          </w:p>
        </w:tc>
        <w:tc>
          <w:tcPr>
            <w:tcW w:w="178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162,074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142,644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12,006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5,987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576,319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452,298</w:t>
            </w:r>
          </w:p>
        </w:tc>
      </w:tr>
    </w:tbl>
    <w:p w:rsidR="008B6FED" w:rsidRPr="00D36939" w:rsidRDefault="008B6FED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:rsidR="00D36939" w:rsidRDefault="00D36939">
      <w:r>
        <w:br w:type="page"/>
      </w:r>
    </w:p>
    <w:tbl>
      <w:tblPr>
        <w:tblW w:w="147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079"/>
        <w:gridCol w:w="220"/>
        <w:gridCol w:w="1043"/>
        <w:gridCol w:w="178"/>
        <w:gridCol w:w="1080"/>
        <w:gridCol w:w="220"/>
        <w:gridCol w:w="1237"/>
        <w:gridCol w:w="220"/>
        <w:gridCol w:w="1040"/>
        <w:gridCol w:w="220"/>
        <w:gridCol w:w="1040"/>
        <w:gridCol w:w="220"/>
        <w:gridCol w:w="1040"/>
        <w:gridCol w:w="220"/>
        <w:gridCol w:w="1040"/>
      </w:tblGrid>
      <w:tr w:rsidR="008B6FED" w:rsidRPr="00D36939" w:rsidTr="00157E35">
        <w:trPr>
          <w:cantSplit/>
        </w:trPr>
        <w:tc>
          <w:tcPr>
            <w:tcW w:w="4680" w:type="dxa"/>
            <w:shd w:val="clear" w:color="auto" w:fill="auto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78" w:type="dxa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37" w:type="dxa"/>
            <w:gridSpan w:val="3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220" w:type="dxa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8B6FED" w:rsidRPr="00D36939" w:rsidRDefault="008B6FED" w:rsidP="00D36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00" w:type="dxa"/>
            <w:gridSpan w:val="3"/>
            <w:vAlign w:val="center"/>
          </w:tcPr>
          <w:p w:rsidR="008B6FED" w:rsidRPr="00D36939" w:rsidRDefault="008B6FED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36939" w:rsidRPr="00D36939" w:rsidTr="00157E35">
        <w:trPr>
          <w:cantSplit/>
        </w:trPr>
        <w:tc>
          <w:tcPr>
            <w:tcW w:w="4680" w:type="dxa"/>
            <w:shd w:val="clear" w:color="auto" w:fill="auto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FFFFFF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20" w:type="dxa"/>
            <w:shd w:val="clear" w:color="auto" w:fill="auto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FFFFFF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7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D36939">
              <w:rPr>
                <w:rFonts w:ascii="Angsana New" w:eastAsia="MS Mincho" w:hAnsi="Angsana New"/>
                <w:sz w:val="30"/>
                <w:szCs w:val="30"/>
              </w:rPr>
              <w:t>62</w:t>
            </w:r>
          </w:p>
        </w:tc>
      </w:tr>
      <w:tr w:rsidR="00D36939" w:rsidRPr="00D36939" w:rsidTr="00157E35">
        <w:trPr>
          <w:cantSplit/>
        </w:trPr>
        <w:tc>
          <w:tcPr>
            <w:tcW w:w="4680" w:type="dxa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7" w:type="dxa"/>
            <w:gridSpan w:val="15"/>
            <w:vAlign w:val="center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36939" w:rsidRPr="00D36939" w:rsidTr="00157E35">
        <w:trPr>
          <w:cantSplit/>
        </w:trPr>
        <w:tc>
          <w:tcPr>
            <w:tcW w:w="468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79" w:type="dxa"/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4,335,58</w:t>
            </w:r>
            <w:r w:rsidR="005D6333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4,109,411</w:t>
            </w: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4,575,364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3,794,655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180,690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174,131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9,091,637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8,078,197</w:t>
            </w:r>
          </w:p>
        </w:tc>
      </w:tr>
      <w:tr w:rsidR="00D36939" w:rsidRPr="00D36939" w:rsidTr="00157E35">
        <w:trPr>
          <w:cantSplit/>
        </w:trPr>
        <w:tc>
          <w:tcPr>
            <w:tcW w:w="468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79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(159,583)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(145,148)</w:t>
            </w: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159,583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145,148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36939" w:rsidRPr="00D36939" w:rsidTr="00157E35">
        <w:trPr>
          <w:cantSplit/>
        </w:trPr>
        <w:tc>
          <w:tcPr>
            <w:tcW w:w="468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4,37</w:t>
            </w:r>
            <w:r w:rsidR="005D6333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4,394</w:t>
            </w: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2,858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7,691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130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106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7,366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</w:rPr>
              <w:t>12,191</w:t>
            </w:r>
          </w:p>
        </w:tc>
      </w:tr>
      <w:tr w:rsidR="00D36939" w:rsidRPr="00D36939" w:rsidTr="00A96975">
        <w:trPr>
          <w:cantSplit/>
        </w:trPr>
        <w:tc>
          <w:tcPr>
            <w:tcW w:w="4680" w:type="dxa"/>
            <w:vAlign w:val="bottom"/>
          </w:tcPr>
          <w:p w:rsidR="00D36939" w:rsidRPr="004A64EB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4,180,378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3,968,657</w:t>
            </w: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4,737,805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3,947,494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180,820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174,237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9,099,003</w:t>
            </w: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8,090,388</w:t>
            </w:r>
          </w:p>
        </w:tc>
      </w:tr>
      <w:tr w:rsidR="00D36939" w:rsidRPr="00D36939" w:rsidTr="00A96975">
        <w:trPr>
          <w:cantSplit/>
        </w:trPr>
        <w:tc>
          <w:tcPr>
            <w:tcW w:w="468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1,091,230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860,418</w:t>
            </w:r>
          </w:p>
        </w:tc>
        <w:tc>
          <w:tcPr>
            <w:tcW w:w="178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396,484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361,246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40,116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14,060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24F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1,527,830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1,235,724</w:t>
            </w:r>
          </w:p>
        </w:tc>
      </w:tr>
      <w:tr w:rsidR="00D36939" w:rsidRPr="00D36939" w:rsidTr="00A96975">
        <w:trPr>
          <w:cantSplit/>
        </w:trPr>
        <w:tc>
          <w:tcPr>
            <w:tcW w:w="468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dxa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D36939" w:rsidRPr="00D36939" w:rsidTr="00A96975">
        <w:trPr>
          <w:cantSplit/>
        </w:trPr>
        <w:tc>
          <w:tcPr>
            <w:tcW w:w="468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กันยายน/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D36939" w:rsidRPr="00D36939" w:rsidRDefault="008E57E5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4,033,338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</w:t>
            </w:r>
            <w:r w:rsidR="008E57E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571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8E57E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78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6939" w:rsidRPr="00D36939" w:rsidRDefault="006C37C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3,132,088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2,7</w:t>
            </w:r>
            <w:r w:rsidR="006C37C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82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6C37C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D36939" w:rsidRPr="00D36939" w:rsidRDefault="006C37C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132,154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A9697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20,310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D36939" w:rsidRPr="00D36939" w:rsidRDefault="006C37C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7,297,580</w:t>
            </w:r>
          </w:p>
        </w:tc>
        <w:tc>
          <w:tcPr>
            <w:tcW w:w="220" w:type="dxa"/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D36939" w:rsidRPr="00D36939" w:rsidRDefault="00D36939" w:rsidP="00D369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</w:t>
            </w:r>
            <w:r w:rsidR="006C37C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474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6C37C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621</w:t>
            </w:r>
          </w:p>
        </w:tc>
      </w:tr>
    </w:tbl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:rsidR="00973FA0" w:rsidRDefault="00973FA0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973FA0" w:rsidSect="00EF7317">
          <w:headerReference w:type="default" r:id="rId2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:rsidR="0061792D" w:rsidRDefault="0061792D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AF5D6B" w:rsidRDefault="00AF5D6B" w:rsidP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350"/>
      </w:tblGrid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55359F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74C0A"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74C0A"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55359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55359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55359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สำหรับงวดเก้าเดือน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ind w:left="164" w:hanging="164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รวมกำไร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ก่อนภาษีเงินได้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324F5" w:rsidRDefault="00D324F5" w:rsidP="00D3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  <w:p w:rsidR="003131D1" w:rsidRPr="00EC275B" w:rsidRDefault="00D324F5" w:rsidP="0005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576,319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  <w:p w:rsidR="003131D1" w:rsidRPr="00EC275B" w:rsidRDefault="003131D1" w:rsidP="0005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452,298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324F5" w:rsidRDefault="00D324F5" w:rsidP="00D3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  <w:p w:rsidR="003131D1" w:rsidRDefault="00D324F5" w:rsidP="0005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1,527,830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  <w:p w:rsidR="003131D1" w:rsidRDefault="003131D1" w:rsidP="0005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1,235,724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D324F5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(63,</w:t>
            </w:r>
            <w:r w:rsidR="00061BAA">
              <w:rPr>
                <w:rFonts w:ascii="Angsana New" w:eastAsia="MS Mincho" w:hAnsi="Angsana New"/>
                <w:sz w:val="30"/>
                <w:szCs w:val="30"/>
              </w:rPr>
              <w:t>845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(69,791)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D324F5" w:rsidP="00113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(19</w:t>
            </w:r>
            <w:r w:rsidR="00061BAA">
              <w:rPr>
                <w:rFonts w:ascii="Angsana New" w:eastAsia="MS Mincho" w:hAnsi="Angsana New"/>
                <w:sz w:val="30"/>
                <w:szCs w:val="30"/>
              </w:rPr>
              <w:t>5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061BAA">
              <w:rPr>
                <w:rFonts w:ascii="Angsana New" w:eastAsia="MS Mincho" w:hAnsi="Angsana New"/>
                <w:sz w:val="30"/>
                <w:szCs w:val="30"/>
              </w:rPr>
              <w:t>019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15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(184,258)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D324F5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(63,</w:t>
            </w:r>
            <w:r w:rsidR="00061BAA">
              <w:rPr>
                <w:rFonts w:ascii="Angsana New" w:eastAsia="MS Mincho" w:hAnsi="Angsana New"/>
                <w:sz w:val="30"/>
                <w:szCs w:val="30"/>
              </w:rPr>
              <w:t>097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(41,066)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D324F5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(18</w:t>
            </w:r>
            <w:r w:rsidR="00061BAA">
              <w:rPr>
                <w:rFonts w:ascii="Angsana New" w:eastAsia="MS Mincho" w:hAnsi="Angsana New"/>
                <w:sz w:val="30"/>
                <w:szCs w:val="30"/>
              </w:rPr>
              <w:t>8</w:t>
            </w:r>
            <w:r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061BAA">
              <w:rPr>
                <w:rFonts w:ascii="Angsana New" w:eastAsia="MS Mincho" w:hAnsi="Angsana New"/>
                <w:sz w:val="30"/>
                <w:szCs w:val="30"/>
              </w:rPr>
              <w:t>457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15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(117,778)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D324F5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(16,925)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(17,394)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D324F5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(58,031)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15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(48,668)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D324F5" w:rsidP="0053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EA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D324F5" w:rsidP="0094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10,786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15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12,781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D324F5" w:rsidP="0053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4,34</w:t>
            </w:r>
            <w:r w:rsidR="00026AC5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EA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9,226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D324F5" w:rsidP="0094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9,37</w:t>
            </w:r>
            <w:r w:rsidR="005D6333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15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13,443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6B67A8">
            <w:pPr>
              <w:tabs>
                <w:tab w:val="clear" w:pos="454"/>
                <w:tab w:val="clear" w:pos="680"/>
                <w:tab w:val="left" w:pos="164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  <w:r w:rsidRPr="00EC275B"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  <w:r w:rsidRPr="00EC275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D324F5" w:rsidP="005C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(63</w:t>
            </w:r>
            <w:r w:rsidR="005D6333">
              <w:rPr>
                <w:rFonts w:ascii="Angsana New" w:eastAsia="MS Mincho" w:hAnsi="Angsana New"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5C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(12,904)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D324F5" w:rsidP="005C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43,008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5C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(51,549)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324F5" w:rsidRDefault="00D324F5" w:rsidP="00D3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  <w:p w:rsidR="003131D1" w:rsidRPr="00EC275B" w:rsidRDefault="00D324F5" w:rsidP="0053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(41,206)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  <w:p w:rsidR="003131D1" w:rsidRPr="00EC275B" w:rsidRDefault="003131D1" w:rsidP="00EA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(2,162)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324F5" w:rsidRDefault="00D324F5" w:rsidP="00D32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  <w:p w:rsidR="003131D1" w:rsidRDefault="00D324F5" w:rsidP="0094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(45,813)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  <w:p w:rsidR="003131D1" w:rsidRPr="00EC275B" w:rsidRDefault="003131D1" w:rsidP="0015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(6,621)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1D1" w:rsidRPr="00EC275B" w:rsidRDefault="00D324F5" w:rsidP="0053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(55,246)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1D1" w:rsidRPr="00EC275B" w:rsidRDefault="003131D1" w:rsidP="00EA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(39,140)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1D1" w:rsidRDefault="00D324F5" w:rsidP="0094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(140,60</w:t>
            </w:r>
            <w:r w:rsidR="005D6333">
              <w:rPr>
                <w:rFonts w:ascii="Angsana New" w:eastAsia="MS Mincho" w:hAnsi="Angsana New"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1D1" w:rsidRPr="00EC275B" w:rsidRDefault="003131D1" w:rsidP="0015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(96,832)</w:t>
            </w:r>
          </w:p>
        </w:tc>
      </w:tr>
      <w:tr w:rsidR="003131D1" w:rsidRPr="00EC275B" w:rsidTr="006D189F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131D1" w:rsidRPr="00EC275B" w:rsidRDefault="00D324F5" w:rsidP="00072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341,668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Pr="00EC275B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131D1" w:rsidRPr="00EC275B" w:rsidRDefault="003131D1" w:rsidP="0094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282,134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131D1" w:rsidRDefault="00D324F5" w:rsidP="0015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963,07</w:t>
            </w:r>
            <w:r w:rsidR="005D63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131D1" w:rsidRDefault="003131D1" w:rsidP="00313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131D1" w:rsidRPr="00EC275B" w:rsidRDefault="003131D1" w:rsidP="0015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756,242</w:t>
            </w:r>
          </w:p>
        </w:tc>
      </w:tr>
    </w:tbl>
    <w:p w:rsidR="00237B7A" w:rsidRPr="00EC275B" w:rsidRDefault="00237B7A" w:rsidP="00237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:rsidR="00104CA6" w:rsidRDefault="00104CA6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170"/>
        <w:gridCol w:w="1260"/>
        <w:gridCol w:w="270"/>
        <w:gridCol w:w="1350"/>
      </w:tblGrid>
      <w:tr w:rsidR="00FB16F1" w:rsidRPr="00994DB9" w:rsidTr="006D189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237B7A">
            <w:pPr>
              <w:tabs>
                <w:tab w:val="clear" w:pos="680"/>
                <w:tab w:val="left" w:pos="54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D130F3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AF5D6B"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37B7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D130F3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="00FB16F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16F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B16F1" w:rsidRPr="00994DB9" w:rsidTr="006D189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237B7A">
            <w:pPr>
              <w:tabs>
                <w:tab w:val="clear" w:pos="680"/>
                <w:tab w:val="left" w:pos="54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CF50EF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FB16F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CF50EF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CF50E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FB16F1" w:rsidRPr="00994DB9" w:rsidTr="006D189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237B7A">
            <w:pPr>
              <w:tabs>
                <w:tab w:val="clear" w:pos="680"/>
                <w:tab w:val="left" w:pos="54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16F1" w:rsidRPr="00973FAC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B16F1" w:rsidRPr="00994DB9" w:rsidTr="006D189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237B7A">
            <w:pPr>
              <w:tabs>
                <w:tab w:val="clear" w:pos="680"/>
                <w:tab w:val="left" w:pos="54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B16F1" w:rsidRPr="004F52D5" w:rsidRDefault="00FB16F1" w:rsidP="00FB16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CF0" w:rsidRPr="00994DB9" w:rsidTr="006D189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237B7A">
            <w:pPr>
              <w:tabs>
                <w:tab w:val="clear" w:pos="680"/>
                <w:tab w:val="left" w:pos="54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CF0" w:rsidRPr="00A15C2F" w:rsidRDefault="00643E1B" w:rsidP="0097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7,297,580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074C25" w:rsidRDefault="00CF50EF" w:rsidP="0097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="00961CF0">
              <w:rPr>
                <w:rFonts w:ascii="Angsana New" w:hAnsi="Angsana New"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877598"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961CF0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1CF0" w:rsidRPr="00994DB9" w:rsidTr="006D189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237B7A">
            <w:pPr>
              <w:tabs>
                <w:tab w:val="clear" w:pos="680"/>
                <w:tab w:val="left" w:pos="54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1CF0" w:rsidRPr="00A15C2F" w:rsidRDefault="00643E1B" w:rsidP="006A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4,396,060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CF0" w:rsidRPr="00074C25" w:rsidRDefault="00D130F3" w:rsidP="006A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="00961CF0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="00961CF0">
              <w:rPr>
                <w:rFonts w:ascii="Angsana New" w:hAnsi="Angsana New"/>
                <w:sz w:val="30"/>
                <w:szCs w:val="30"/>
              </w:rPr>
              <w:t>,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="001855F0"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61CF0" w:rsidRPr="001F5E1F" w:rsidTr="006D189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237B7A">
            <w:pPr>
              <w:tabs>
                <w:tab w:val="clear" w:pos="680"/>
                <w:tab w:val="left" w:pos="54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961CF0">
            <w:pPr>
              <w:tabs>
                <w:tab w:val="clear" w:pos="680"/>
                <w:tab w:val="clear" w:pos="3515"/>
                <w:tab w:val="left" w:pos="414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1CF0" w:rsidRPr="00643E1B" w:rsidRDefault="00643E1B" w:rsidP="006A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E1B">
              <w:rPr>
                <w:rFonts w:ascii="Angsana New" w:hAnsi="Angsana New"/>
                <w:b/>
                <w:bCs/>
                <w:sz w:val="30"/>
                <w:szCs w:val="30"/>
              </w:rPr>
              <w:t>11,693,640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61CF0" w:rsidRPr="004F52D5" w:rsidRDefault="00961CF0" w:rsidP="00AF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1CF0" w:rsidRPr="00074C25" w:rsidRDefault="00D830A6" w:rsidP="0066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61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1C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77598"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961CF0" w:rsidRDefault="00961CF0" w:rsidP="006E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0"/>
          <w:tab w:val="left" w:pos="9810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053A59" w:rsidRDefault="00053A59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813EAE" w:rsidRPr="00144E97" w:rsidRDefault="00D830A6" w:rsidP="0069467F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  <w:lang w:val="en-US"/>
        </w:rPr>
        <w:lastRenderedPageBreak/>
        <w:t>11</w:t>
      </w:r>
      <w:r w:rsidR="00913C97">
        <w:rPr>
          <w:rFonts w:ascii="Angsana New" w:hAnsi="Angsana New"/>
          <w:sz w:val="30"/>
          <w:szCs w:val="30"/>
          <w:lang w:val="en-US"/>
        </w:rPr>
        <w:t xml:space="preserve">       </w:t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:rsidR="00F613D7" w:rsidRPr="006D1904" w:rsidRDefault="00F613D7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9F7C16" w:rsidRDefault="009F7C16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:rsidR="0055359F" w:rsidRPr="006D1904" w:rsidRDefault="0055359F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360"/>
        <w:gridCol w:w="1170"/>
        <w:gridCol w:w="180"/>
        <w:gridCol w:w="1170"/>
        <w:gridCol w:w="180"/>
        <w:gridCol w:w="1170"/>
        <w:gridCol w:w="180"/>
        <w:gridCol w:w="1260"/>
      </w:tblGrid>
      <w:tr w:rsidR="0055359F" w:rsidRPr="00471937" w:rsidTr="006D1904">
        <w:trPr>
          <w:cantSplit/>
          <w:trHeight w:val="422"/>
        </w:trPr>
        <w:tc>
          <w:tcPr>
            <w:tcW w:w="3780" w:type="dxa"/>
          </w:tcPr>
          <w:p w:rsidR="0055359F" w:rsidRPr="00471937" w:rsidRDefault="0055359F" w:rsidP="0055359F">
            <w:pPr>
              <w:tabs>
                <w:tab w:val="clear" w:pos="3515"/>
              </w:tabs>
              <w:ind w:right="-25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59F" w:rsidRPr="00471937" w:rsidTr="006D1904">
        <w:trPr>
          <w:cantSplit/>
          <w:trHeight w:val="422"/>
        </w:trPr>
        <w:tc>
          <w:tcPr>
            <w:tcW w:w="3780" w:type="dxa"/>
          </w:tcPr>
          <w:p w:rsidR="0055359F" w:rsidRPr="00471937" w:rsidRDefault="0055359F" w:rsidP="0055359F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60" w:type="dxa"/>
          </w:tcPr>
          <w:p w:rsidR="0055359F" w:rsidRPr="006D1904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471937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471937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55359F" w:rsidRPr="00471937" w:rsidTr="006D1904">
        <w:trPr>
          <w:cantSplit/>
          <w:trHeight w:val="319"/>
        </w:trPr>
        <w:tc>
          <w:tcPr>
            <w:tcW w:w="3780" w:type="dxa"/>
          </w:tcPr>
          <w:p w:rsidR="0055359F" w:rsidRPr="00471937" w:rsidRDefault="0055359F" w:rsidP="0055359F">
            <w:pPr>
              <w:rPr>
                <w:rFonts w:ascii="Angsana New" w:eastAsia="MS Mincho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310" w:type="dxa"/>
            <w:gridSpan w:val="7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71937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5359F" w:rsidRPr="00471937" w:rsidTr="006D1904">
        <w:trPr>
          <w:cantSplit/>
          <w:trHeight w:val="407"/>
        </w:trPr>
        <w:tc>
          <w:tcPr>
            <w:tcW w:w="3780" w:type="dxa"/>
          </w:tcPr>
          <w:p w:rsidR="0055359F" w:rsidRPr="00471937" w:rsidRDefault="0055359F" w:rsidP="0055359F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3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55359F" w:rsidRPr="00471937" w:rsidTr="006D1904">
        <w:trPr>
          <w:cantSplit/>
          <w:trHeight w:val="407"/>
        </w:trPr>
        <w:tc>
          <w:tcPr>
            <w:tcW w:w="3780" w:type="dxa"/>
          </w:tcPr>
          <w:p w:rsidR="0055359F" w:rsidRPr="00471937" w:rsidRDefault="0055359F" w:rsidP="0055359F">
            <w:pPr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3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207,86</w:t>
            </w:r>
            <w:r w:rsidR="005D6333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125,755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53,202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31,141</w:t>
            </w:r>
          </w:p>
        </w:tc>
      </w:tr>
      <w:tr w:rsidR="0055359F" w:rsidRPr="00471937" w:rsidTr="006D1904">
        <w:trPr>
          <w:cantSplit/>
          <w:trHeight w:val="407"/>
        </w:trPr>
        <w:tc>
          <w:tcPr>
            <w:tcW w:w="3780" w:type="dxa"/>
          </w:tcPr>
          <w:p w:rsidR="0055359F" w:rsidRPr="00471937" w:rsidRDefault="00FE2280" w:rsidP="0055359F">
            <w:pPr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ภาษ</w:t>
            </w:r>
            <w:r w:rsidR="002A7A10">
              <w:rPr>
                <w:rFonts w:ascii="Angsana New" w:eastAsia="MS Mincho" w:hAnsi="Angsana New" w:hint="cs"/>
                <w:sz w:val="30"/>
                <w:szCs w:val="30"/>
                <w:cs/>
              </w:rPr>
              <w:t>ี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งวดก่อนที่บันทึกต่ำไป </w:t>
            </w: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(2,984)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334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(26)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287</w:t>
            </w:r>
          </w:p>
        </w:tc>
      </w:tr>
      <w:tr w:rsidR="0055359F" w:rsidRPr="00471937" w:rsidTr="006D1904">
        <w:trPr>
          <w:cantSplit/>
          <w:trHeight w:val="407"/>
        </w:trPr>
        <w:tc>
          <w:tcPr>
            <w:tcW w:w="3780" w:type="dxa"/>
          </w:tcPr>
          <w:p w:rsidR="0055359F" w:rsidRPr="00471937" w:rsidRDefault="0055359F" w:rsidP="0055359F">
            <w:pPr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204,877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126,089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53,176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31,428</w:t>
            </w:r>
          </w:p>
        </w:tc>
      </w:tr>
      <w:tr w:rsidR="0055359F" w:rsidRPr="00471937" w:rsidTr="006D1904">
        <w:trPr>
          <w:cantSplit/>
          <w:trHeight w:val="407"/>
        </w:trPr>
        <w:tc>
          <w:tcPr>
            <w:tcW w:w="3780" w:type="dxa"/>
          </w:tcPr>
          <w:p w:rsidR="0055359F" w:rsidRPr="00471937" w:rsidRDefault="0055359F" w:rsidP="0055359F">
            <w:pP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55359F" w:rsidRPr="00471937" w:rsidTr="006D1904">
        <w:trPr>
          <w:cantSplit/>
          <w:trHeight w:val="407"/>
        </w:trPr>
        <w:tc>
          <w:tcPr>
            <w:tcW w:w="3780" w:type="dxa"/>
          </w:tcPr>
          <w:p w:rsidR="0055359F" w:rsidRPr="00471937" w:rsidRDefault="0055359F" w:rsidP="0055359F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3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(64,274)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(29,257)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(22,354)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(15,918)</w:t>
            </w:r>
          </w:p>
        </w:tc>
      </w:tr>
      <w:tr w:rsidR="0055359F" w:rsidRPr="00471937" w:rsidTr="006D1904">
        <w:trPr>
          <w:cantSplit/>
          <w:trHeight w:val="422"/>
        </w:trPr>
        <w:tc>
          <w:tcPr>
            <w:tcW w:w="3780" w:type="dxa"/>
          </w:tcPr>
          <w:p w:rsidR="0055359F" w:rsidRPr="00471937" w:rsidRDefault="0055359F" w:rsidP="0055359F">
            <w:pPr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36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140,60</w:t>
            </w:r>
            <w:r w:rsidR="005D63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96,832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359F" w:rsidRPr="00471937" w:rsidRDefault="00D324F5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  <w:t>30,822</w:t>
            </w:r>
          </w:p>
        </w:tc>
        <w:tc>
          <w:tcPr>
            <w:tcW w:w="180" w:type="dxa"/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5359F" w:rsidRPr="00471937" w:rsidRDefault="0055359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  <w:t>15,510</w:t>
            </w:r>
          </w:p>
        </w:tc>
      </w:tr>
    </w:tbl>
    <w:p w:rsidR="0055359F" w:rsidRPr="00144E97" w:rsidRDefault="0055359F" w:rsidP="00897026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382CBD" w:rsidRPr="00144E97" w:rsidRDefault="00382CBD" w:rsidP="00671782">
      <w:pPr>
        <w:tabs>
          <w:tab w:val="left" w:pos="540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44E97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:rsidR="00382CBD" w:rsidRPr="00382CBD" w:rsidRDefault="00382CBD" w:rsidP="00671782">
      <w:pPr>
        <w:tabs>
          <w:tab w:val="left" w:pos="630"/>
        </w:tabs>
        <w:spacing w:line="240" w:lineRule="auto"/>
        <w:ind w:right="11" w:firstLine="540"/>
        <w:rPr>
          <w:rFonts w:ascii="Angsana New" w:hAnsi="Angsana New"/>
        </w:rPr>
      </w:pPr>
    </w:p>
    <w:p w:rsidR="0004458E" w:rsidRPr="00E91057" w:rsidRDefault="0004458E" w:rsidP="004215A6">
      <w:pPr>
        <w:numPr>
          <w:ilvl w:val="0"/>
          <w:numId w:val="19"/>
        </w:numPr>
        <w:tabs>
          <w:tab w:val="clear" w:pos="907"/>
          <w:tab w:val="left" w:pos="90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91057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</w:t>
      </w:r>
      <w:r w:rsidRPr="00E91057">
        <w:rPr>
          <w:rFonts w:ascii="Angsana New" w:hAnsi="Angsana New"/>
          <w:sz w:val="30"/>
          <w:szCs w:val="30"/>
          <w:cs/>
        </w:rPr>
        <w:t>.</w:t>
      </w:r>
      <w:r w:rsidRPr="00E91057">
        <w:rPr>
          <w:rFonts w:ascii="Angsana New" w:hAnsi="Angsana New" w:hint="cs"/>
          <w:sz w:val="30"/>
          <w:szCs w:val="30"/>
          <w:cs/>
        </w:rPr>
        <w:t>ศ</w:t>
      </w:r>
      <w:r w:rsidRPr="00E91057">
        <w:rPr>
          <w:rFonts w:ascii="Angsana New" w:hAnsi="Angsana New"/>
          <w:sz w:val="30"/>
          <w:szCs w:val="30"/>
          <w:cs/>
        </w:rPr>
        <w:t>.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พฤษภาคม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E91057">
        <w:rPr>
          <w:rFonts w:ascii="Angsana New" w:hAnsi="Angsana New"/>
          <w:sz w:val="30"/>
          <w:szCs w:val="30"/>
          <w:cs/>
        </w:rPr>
        <w:t xml:space="preserve"> </w:t>
      </w:r>
      <w:r w:rsidRPr="00E91057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:rsidR="0004458E" w:rsidRDefault="0004458E" w:rsidP="0067178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11"/>
        <w:jc w:val="thaiDistribute"/>
        <w:rPr>
          <w:rFonts w:ascii="Angsana New" w:hAnsi="Angsana New"/>
          <w:sz w:val="30"/>
          <w:szCs w:val="30"/>
        </w:rPr>
      </w:pPr>
      <w:r w:rsidRPr="003C63CC">
        <w:rPr>
          <w:rFonts w:ascii="Angsana New" w:hAnsi="Angsana New"/>
          <w:sz w:val="30"/>
          <w:szCs w:val="30"/>
          <w:cs/>
        </w:rPr>
        <w:t>บริษัทและบริษัทย่อยอีกแห่งหนึ่งในประเทศไทย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</w:t>
      </w:r>
      <w:r>
        <w:rPr>
          <w:rFonts w:ascii="Angsana New" w:hAnsi="Angsana New"/>
          <w:sz w:val="30"/>
          <w:szCs w:val="30"/>
          <w:cs/>
        </w:rPr>
        <w:t xml:space="preserve">ัตราและยกเว้นรัษฎากรฉบับที่ 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1855F0" w:rsidRPr="001855F0">
        <w:rPr>
          <w:rFonts w:ascii="Angsana New" w:hAnsi="Angsana New"/>
          <w:sz w:val="30"/>
          <w:szCs w:val="30"/>
        </w:rPr>
        <w:t>8</w:t>
      </w:r>
      <w:r w:rsidR="00877598" w:rsidRPr="0087759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พ.ศ.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55</w:t>
      </w:r>
      <w:r w:rsidR="001855F0" w:rsidRPr="001855F0">
        <w:rPr>
          <w:rFonts w:ascii="Angsana New" w:hAnsi="Angsana New"/>
          <w:sz w:val="30"/>
          <w:szCs w:val="30"/>
        </w:rPr>
        <w:t>8</w:t>
      </w:r>
      <w:r w:rsidRPr="003C63CC">
        <w:rPr>
          <w:rFonts w:ascii="Angsana New" w:hAnsi="Angsana New"/>
          <w:sz w:val="30"/>
          <w:szCs w:val="30"/>
          <w:cs/>
        </w:rPr>
        <w:t xml:space="preserve"> ในฐานะที่เป็นบริษัทการค้าระหว่างประเทศ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ห้าปีเริ่มตั้งแต่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CB3967">
        <w:rPr>
          <w:rFonts w:ascii="Angsana New" w:hAnsi="Angsana New"/>
          <w:sz w:val="30"/>
          <w:szCs w:val="30"/>
        </w:rPr>
        <w:t xml:space="preserve"> </w:t>
      </w:r>
      <w:r w:rsidRPr="003C63CC">
        <w:rPr>
          <w:rFonts w:ascii="Angsana New" w:hAnsi="Angsana New"/>
          <w:sz w:val="30"/>
          <w:szCs w:val="30"/>
          <w:cs/>
        </w:rPr>
        <w:t xml:space="preserve">มกราคม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3C63CC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</w:t>
      </w:r>
      <w:r w:rsidR="00D71B2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C63CC">
        <w:rPr>
          <w:rFonts w:ascii="Angsana New" w:hAnsi="Angsana New"/>
          <w:sz w:val="30"/>
          <w:szCs w:val="30"/>
          <w:cs/>
        </w:rPr>
        <w:t>จะต้องปฏิบัติตามเงื่อนไขและข้อกำหนดที่เกี่ยวข้องกับการเป็นบริษัทการค้าระหว่างประเทศ</w:t>
      </w:r>
      <w:r w:rsidR="00A24547">
        <w:rPr>
          <w:rFonts w:ascii="Angsana New" w:hAnsi="Angsana New" w:hint="cs"/>
          <w:sz w:val="30"/>
          <w:szCs w:val="30"/>
          <w:cs/>
        </w:rPr>
        <w:t xml:space="preserve"> อย่างไรก็ตามพระราชกฤษฎีกาได้ยกเลิก</w:t>
      </w:r>
      <w:r w:rsidR="009E033C">
        <w:rPr>
          <w:rFonts w:ascii="Angsana New" w:hAnsi="Angsana New" w:hint="cs"/>
          <w:sz w:val="30"/>
          <w:szCs w:val="30"/>
          <w:cs/>
        </w:rPr>
        <w:t xml:space="preserve">สิทธิประโยชน์ของบริษัทการค้าระหว่างประเทศมีผลตั้งแต่วันที่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="009E033C">
        <w:rPr>
          <w:rFonts w:ascii="Angsana New" w:hAnsi="Angsana New"/>
          <w:sz w:val="30"/>
          <w:szCs w:val="30"/>
        </w:rPr>
        <w:t xml:space="preserve"> </w:t>
      </w:r>
      <w:r w:rsidR="009E033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</w:p>
    <w:p w:rsidR="00D26680" w:rsidRDefault="00D26680" w:rsidP="00D26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right="11"/>
        <w:jc w:val="thaiDistribute"/>
        <w:rPr>
          <w:rFonts w:ascii="Angsana New" w:hAnsi="Angsana New"/>
          <w:sz w:val="30"/>
          <w:szCs w:val="30"/>
        </w:rPr>
      </w:pPr>
    </w:p>
    <w:p w:rsidR="00D26680" w:rsidRDefault="001A41DD" w:rsidP="00D2668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lastRenderedPageBreak/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877598" w:rsidRPr="00877598">
        <w:rPr>
          <w:rFonts w:ascii="Angsana New" w:hAnsi="Angsana New"/>
          <w:sz w:val="30"/>
          <w:szCs w:val="30"/>
        </w:rPr>
        <w:t>7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D830A6" w:rsidRPr="00D830A6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:rsidR="00D26680" w:rsidRPr="00D26680" w:rsidRDefault="00D26680" w:rsidP="00D26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Angsana New" w:hAnsi="Angsana New"/>
          <w:sz w:val="30"/>
          <w:szCs w:val="30"/>
        </w:rPr>
      </w:pPr>
    </w:p>
    <w:p w:rsidR="00C41865" w:rsidRPr="00A97F8F" w:rsidRDefault="00382CBD" w:rsidP="0067178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>
        <w:rPr>
          <w:rFonts w:ascii="Angsana New" w:hAnsi="Angsana New" w:hint="cs"/>
          <w:sz w:val="30"/>
          <w:szCs w:val="30"/>
          <w:cs/>
        </w:rPr>
        <w:br/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</w:t>
      </w:r>
      <w:r w:rsidRPr="00A97F8F">
        <w:rPr>
          <w:rFonts w:ascii="Angsana New" w:hAnsi="Angsana New" w:hint="cs"/>
          <w:sz w:val="30"/>
          <w:szCs w:val="30"/>
          <w:cs/>
        </w:rPr>
        <w:t>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:rsidR="00B85EE4" w:rsidRPr="00446EE4" w:rsidRDefault="00B85EE4" w:rsidP="00671782">
      <w:pPr>
        <w:spacing w:line="240" w:lineRule="auto"/>
        <w:ind w:right="14"/>
        <w:rPr>
          <w:rFonts w:ascii="Angsana New" w:hAnsi="Angsana New"/>
          <w:sz w:val="30"/>
          <w:szCs w:val="30"/>
          <w:cs/>
          <w:lang w:val="th-TH"/>
        </w:rPr>
      </w:pPr>
    </w:p>
    <w:p w:rsidR="00B85EE4" w:rsidRPr="00446EE4" w:rsidRDefault="00B85EE4" w:rsidP="00671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446EE4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D130F3" w:rsidRPr="00446EE4">
        <w:rPr>
          <w:rFonts w:ascii="Angsana New" w:hAnsi="Angsana New"/>
          <w:sz w:val="30"/>
          <w:szCs w:val="30"/>
        </w:rPr>
        <w:t>3</w:t>
      </w:r>
      <w:r w:rsidR="00D830A6" w:rsidRPr="00446EE4">
        <w:rPr>
          <w:rFonts w:ascii="Angsana New" w:hAnsi="Angsana New"/>
          <w:sz w:val="30"/>
          <w:szCs w:val="30"/>
        </w:rPr>
        <w:t>0</w:t>
      </w:r>
      <w:r w:rsidR="00AF5D6B" w:rsidRPr="00446EE4">
        <w:rPr>
          <w:rFonts w:ascii="Angsana New" w:hAnsi="Angsana New"/>
          <w:sz w:val="30"/>
          <w:szCs w:val="30"/>
        </w:rPr>
        <w:t xml:space="preserve"> </w:t>
      </w:r>
      <w:r w:rsidR="00671782" w:rsidRPr="00446EE4">
        <w:rPr>
          <w:rFonts w:ascii="Angsana New" w:hAnsi="Angsana New" w:hint="cs"/>
          <w:sz w:val="30"/>
          <w:szCs w:val="30"/>
          <w:cs/>
        </w:rPr>
        <w:t>กันยายน</w:t>
      </w:r>
      <w:r w:rsidR="00AF5D6B" w:rsidRPr="00446EE4">
        <w:rPr>
          <w:rFonts w:ascii="Angsana New" w:hAnsi="Angsana New"/>
          <w:sz w:val="30"/>
          <w:szCs w:val="30"/>
        </w:rPr>
        <w:t xml:space="preserve"> </w:t>
      </w:r>
      <w:r w:rsidR="00CF50EF" w:rsidRPr="00446EE4">
        <w:rPr>
          <w:rFonts w:ascii="Angsana New" w:hAnsi="Angsana New"/>
          <w:sz w:val="30"/>
          <w:szCs w:val="30"/>
        </w:rPr>
        <w:t>2</w:t>
      </w:r>
      <w:r w:rsidR="00D130F3" w:rsidRPr="00446EE4">
        <w:rPr>
          <w:rFonts w:ascii="Angsana New" w:hAnsi="Angsana New"/>
          <w:sz w:val="30"/>
          <w:szCs w:val="30"/>
        </w:rPr>
        <w:t>5</w:t>
      </w:r>
      <w:r w:rsidR="00CF50EF" w:rsidRPr="00446EE4">
        <w:rPr>
          <w:rFonts w:ascii="Angsana New" w:hAnsi="Angsana New"/>
          <w:sz w:val="30"/>
          <w:szCs w:val="30"/>
        </w:rPr>
        <w:t>6</w:t>
      </w:r>
      <w:r w:rsidRPr="00446EE4">
        <w:rPr>
          <w:rFonts w:ascii="Angsana New" w:hAnsi="Angsana New" w:hint="cs"/>
          <w:sz w:val="30"/>
          <w:szCs w:val="30"/>
          <w:cs/>
        </w:rPr>
        <w:t>3</w:t>
      </w:r>
      <w:r w:rsidRPr="00446EE4">
        <w:rPr>
          <w:rFonts w:ascii="Angsana New" w:hAnsi="Angsana New"/>
          <w:sz w:val="30"/>
          <w:szCs w:val="30"/>
        </w:rPr>
        <w:t xml:space="preserve"> </w:t>
      </w:r>
      <w:r w:rsidRPr="00446EE4">
        <w:rPr>
          <w:rFonts w:ascii="Angsana New" w:hAnsi="Angsana New"/>
          <w:sz w:val="30"/>
          <w:szCs w:val="30"/>
          <w:cs/>
        </w:rPr>
        <w:t xml:space="preserve">และ </w:t>
      </w:r>
      <w:r w:rsidR="00D130F3" w:rsidRPr="00446EE4">
        <w:rPr>
          <w:rFonts w:ascii="Angsana New" w:hAnsi="Angsana New"/>
          <w:sz w:val="30"/>
          <w:szCs w:val="30"/>
        </w:rPr>
        <w:t>3</w:t>
      </w:r>
      <w:r w:rsidR="00D830A6" w:rsidRPr="00446EE4">
        <w:rPr>
          <w:rFonts w:ascii="Angsana New" w:hAnsi="Angsana New"/>
          <w:sz w:val="30"/>
          <w:szCs w:val="30"/>
        </w:rPr>
        <w:t>1</w:t>
      </w:r>
      <w:r w:rsidRPr="00446EE4">
        <w:rPr>
          <w:rFonts w:ascii="Angsana New" w:hAnsi="Angsana New"/>
          <w:sz w:val="30"/>
          <w:szCs w:val="30"/>
        </w:rPr>
        <w:t xml:space="preserve"> </w:t>
      </w:r>
      <w:r w:rsidRPr="00446E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50EF" w:rsidRPr="00446EE4">
        <w:rPr>
          <w:rFonts w:ascii="Angsana New" w:hAnsi="Angsana New"/>
          <w:sz w:val="30"/>
          <w:szCs w:val="30"/>
        </w:rPr>
        <w:t>2</w:t>
      </w:r>
      <w:r w:rsidR="00D130F3" w:rsidRPr="00446EE4">
        <w:rPr>
          <w:rFonts w:ascii="Angsana New" w:hAnsi="Angsana New"/>
          <w:sz w:val="30"/>
          <w:szCs w:val="30"/>
        </w:rPr>
        <w:t>5</w:t>
      </w:r>
      <w:r w:rsidR="00CF50EF" w:rsidRPr="00446EE4">
        <w:rPr>
          <w:rFonts w:ascii="Angsana New" w:hAnsi="Angsana New"/>
          <w:sz w:val="30"/>
          <w:szCs w:val="30"/>
        </w:rPr>
        <w:t>6</w:t>
      </w:r>
      <w:r w:rsidR="00CF50EF" w:rsidRPr="00446EE4">
        <w:rPr>
          <w:rFonts w:ascii="Angsana New" w:hAnsi="Angsana New" w:hint="cs"/>
          <w:sz w:val="30"/>
          <w:szCs w:val="30"/>
        </w:rPr>
        <w:t>2</w:t>
      </w:r>
      <w:r w:rsidRPr="00446EE4">
        <w:rPr>
          <w:rFonts w:ascii="Angsana New" w:hAnsi="Angsana New"/>
          <w:sz w:val="30"/>
          <w:szCs w:val="30"/>
        </w:rPr>
        <w:t xml:space="preserve"> </w:t>
      </w:r>
      <w:r w:rsidRPr="00446EE4">
        <w:rPr>
          <w:rFonts w:ascii="Angsana New" w:hAnsi="Angsana New"/>
          <w:sz w:val="30"/>
          <w:szCs w:val="30"/>
          <w:cs/>
        </w:rPr>
        <w:t>มีดังนี้</w:t>
      </w:r>
    </w:p>
    <w:p w:rsidR="00B85EE4" w:rsidRPr="00446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:rsidTr="003140A8">
        <w:tc>
          <w:tcPr>
            <w:tcW w:w="3870" w:type="dxa"/>
          </w:tcPr>
          <w:p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144E97" w:rsidTr="003140A8">
        <w:tc>
          <w:tcPr>
            <w:tcW w:w="3870" w:type="dxa"/>
          </w:tcPr>
          <w:p w:rsidR="00B85EE4" w:rsidRPr="00144E97" w:rsidRDefault="00B85EE4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85EE4" w:rsidRPr="00144E97" w:rsidRDefault="00B85EE4" w:rsidP="00804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71782" w:rsidRPr="00144E97" w:rsidTr="003140A8">
        <w:tc>
          <w:tcPr>
            <w:tcW w:w="3870" w:type="dxa"/>
          </w:tcPr>
          <w:p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71782" w:rsidRPr="00144E97" w:rsidTr="003140A8">
        <w:tc>
          <w:tcPr>
            <w:tcW w:w="3870" w:type="dxa"/>
          </w:tcPr>
          <w:p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71782" w:rsidRPr="00144E97" w:rsidTr="003140A8">
        <w:trPr>
          <w:trHeight w:val="362"/>
        </w:trPr>
        <w:tc>
          <w:tcPr>
            <w:tcW w:w="3870" w:type="dxa"/>
          </w:tcPr>
          <w:p w:rsidR="00671782" w:rsidRPr="00144E97" w:rsidRDefault="00671782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782" w:rsidRPr="00144E97" w:rsidTr="003140A8">
        <w:tc>
          <w:tcPr>
            <w:tcW w:w="3870" w:type="dxa"/>
          </w:tcPr>
          <w:p w:rsidR="00671782" w:rsidRPr="00144E97" w:rsidRDefault="00671782" w:rsidP="005535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671782" w:rsidRPr="00EA6DBA" w:rsidRDefault="00DD1D5F" w:rsidP="000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531,58</w:t>
            </w:r>
            <w:r w:rsidR="005D63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1782" w:rsidRPr="00C8760F" w:rsidRDefault="00671782" w:rsidP="000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1782" w:rsidRPr="00EA6DBA" w:rsidRDefault="00DD1D5F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(339,610)</w:t>
            </w:r>
          </w:p>
        </w:tc>
        <w:tc>
          <w:tcPr>
            <w:tcW w:w="270" w:type="dxa"/>
          </w:tcPr>
          <w:p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1782" w:rsidRPr="00C8760F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1782" w:rsidRPr="00144E97" w:rsidTr="003140A8">
        <w:tc>
          <w:tcPr>
            <w:tcW w:w="3870" w:type="dxa"/>
          </w:tcPr>
          <w:p w:rsidR="00671782" w:rsidRPr="00144E97" w:rsidRDefault="00671782" w:rsidP="005535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:rsidR="00671782" w:rsidRPr="00EA6DBA" w:rsidRDefault="00DD1D5F" w:rsidP="000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(338,125)</w:t>
            </w:r>
          </w:p>
        </w:tc>
        <w:tc>
          <w:tcPr>
            <w:tcW w:w="270" w:type="dxa"/>
          </w:tcPr>
          <w:p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1782" w:rsidRPr="00C8760F" w:rsidRDefault="00671782" w:rsidP="000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1782" w:rsidRPr="00EA6DBA" w:rsidRDefault="00DD1D5F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338,125</w:t>
            </w:r>
          </w:p>
        </w:tc>
        <w:tc>
          <w:tcPr>
            <w:tcW w:w="270" w:type="dxa"/>
          </w:tcPr>
          <w:p w:rsidR="00671782" w:rsidRPr="00144E97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1782" w:rsidRPr="00C8760F" w:rsidRDefault="00671782" w:rsidP="00BB6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71782" w:rsidRPr="00144E97" w:rsidTr="003140A8">
        <w:tc>
          <w:tcPr>
            <w:tcW w:w="3870" w:type="dxa"/>
          </w:tcPr>
          <w:p w:rsidR="00671782" w:rsidRPr="00144E97" w:rsidRDefault="00671782" w:rsidP="0055359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1782" w:rsidRPr="00EA6DBA" w:rsidRDefault="00DD1D5F" w:rsidP="000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193,461</w:t>
            </w:r>
          </w:p>
        </w:tc>
        <w:tc>
          <w:tcPr>
            <w:tcW w:w="270" w:type="dxa"/>
          </w:tcPr>
          <w:p w:rsidR="00671782" w:rsidRPr="00EA6DBA" w:rsidRDefault="00671782" w:rsidP="00671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1782" w:rsidRPr="00C8760F" w:rsidRDefault="00671782" w:rsidP="000F4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71782" w:rsidRPr="00144E97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1782" w:rsidRPr="00144E97" w:rsidRDefault="00DD1D5F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(1,485)</w:t>
            </w:r>
          </w:p>
        </w:tc>
        <w:tc>
          <w:tcPr>
            <w:tcW w:w="270" w:type="dxa"/>
          </w:tcPr>
          <w:p w:rsidR="00671782" w:rsidRPr="00EA6DBA" w:rsidRDefault="00671782" w:rsidP="0067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71782" w:rsidRPr="00240876" w:rsidRDefault="00671782" w:rsidP="00BB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446EE4" w:rsidRDefault="00446EE4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:rsidTr="003140A8">
        <w:tc>
          <w:tcPr>
            <w:tcW w:w="3870" w:type="dxa"/>
          </w:tcPr>
          <w:p w:rsidR="00B85EE4" w:rsidRPr="006D5404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</w:pPr>
          </w:p>
        </w:tc>
        <w:tc>
          <w:tcPr>
            <w:tcW w:w="5580" w:type="dxa"/>
            <w:gridSpan w:val="7"/>
          </w:tcPr>
          <w:p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144E97" w:rsidTr="003140A8">
        <w:tc>
          <w:tcPr>
            <w:tcW w:w="3870" w:type="dxa"/>
          </w:tcPr>
          <w:p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85EE4" w:rsidRPr="00144E97" w:rsidRDefault="00B85EE4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40A8" w:rsidRPr="00144E97" w:rsidTr="003140A8">
        <w:tc>
          <w:tcPr>
            <w:tcW w:w="3870" w:type="dxa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140A8" w:rsidRPr="00144E97" w:rsidTr="003140A8">
        <w:tc>
          <w:tcPr>
            <w:tcW w:w="3870" w:type="dxa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71782" w:rsidRPr="00144E97" w:rsidTr="003140A8">
        <w:trPr>
          <w:trHeight w:val="362"/>
        </w:trPr>
        <w:tc>
          <w:tcPr>
            <w:tcW w:w="3870" w:type="dxa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671782" w:rsidRPr="00144E97" w:rsidRDefault="0067178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40A8" w:rsidRPr="00144E97" w:rsidTr="003140A8">
        <w:tc>
          <w:tcPr>
            <w:tcW w:w="3870" w:type="dxa"/>
          </w:tcPr>
          <w:p w:rsidR="00671782" w:rsidRPr="00144E97" w:rsidRDefault="00671782" w:rsidP="00446EE4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671782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110,53</w:t>
            </w:r>
            <w:r w:rsidR="0012109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Pr="00D130F3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1782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(36,423)</w:t>
            </w:r>
          </w:p>
        </w:tc>
        <w:tc>
          <w:tcPr>
            <w:tcW w:w="270" w:type="dxa"/>
          </w:tcPr>
          <w:p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1782" w:rsidRPr="00EA6DBA" w:rsidRDefault="00671782" w:rsidP="00BB6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40A8" w:rsidRPr="00144E97" w:rsidTr="003140A8">
        <w:tc>
          <w:tcPr>
            <w:tcW w:w="3870" w:type="dxa"/>
          </w:tcPr>
          <w:p w:rsidR="00671782" w:rsidRPr="00144E97" w:rsidRDefault="00671782" w:rsidP="00446EE4">
            <w:pPr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:rsidR="00671782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(36,423)</w:t>
            </w:r>
          </w:p>
        </w:tc>
        <w:tc>
          <w:tcPr>
            <w:tcW w:w="270" w:type="dxa"/>
          </w:tcPr>
          <w:p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1782" w:rsidRPr="00EA6DBA" w:rsidRDefault="00671782" w:rsidP="00A21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2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71782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36,423</w:t>
            </w:r>
          </w:p>
        </w:tc>
        <w:tc>
          <w:tcPr>
            <w:tcW w:w="270" w:type="dxa"/>
          </w:tcPr>
          <w:p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71782" w:rsidRPr="00EA6DBA" w:rsidRDefault="00671782" w:rsidP="00A40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140A8" w:rsidRPr="00144E97" w:rsidTr="003140A8">
        <w:tc>
          <w:tcPr>
            <w:tcW w:w="3870" w:type="dxa"/>
          </w:tcPr>
          <w:p w:rsidR="00671782" w:rsidRPr="00144E97" w:rsidRDefault="00671782" w:rsidP="00446EE4">
            <w:pPr>
              <w:spacing w:line="360" w:lineRule="exact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1782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74,10</w:t>
            </w:r>
            <w:r w:rsidR="0012109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1782" w:rsidRPr="00063DCB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75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:rsidR="00671782" w:rsidRPr="00144E97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1782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71782" w:rsidRPr="00EA6DBA" w:rsidRDefault="0067178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71782" w:rsidRPr="00EA6DBA" w:rsidRDefault="00BA1EBC" w:rsidP="00BA1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6717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85EE4" w:rsidRPr="00446EE4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p w:rsidR="00B85EE4" w:rsidRPr="00547F95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:rsidR="00B85EE4" w:rsidRPr="00446EE4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11"/>
        <w:jc w:val="thaiDistribute"/>
        <w:rPr>
          <w:rFonts w:ascii="Angsana New" w:hAnsi="Angsana New"/>
          <w:sz w:val="20"/>
          <w:szCs w:val="20"/>
        </w:rPr>
      </w:pPr>
    </w:p>
    <w:p w:rsidR="00B85EE4" w:rsidRPr="006B50A7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 w:right="11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67178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                           </w:t>
      </w:r>
      <w:r w:rsidR="00D130F3" w:rsidRPr="00D130F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="00D830A6" w:rsidRPr="00D830A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0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67178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กันยายน </w:t>
      </w:r>
      <w:r w:rsidR="00CF50EF" w:rsidRPr="00CF50E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</w:t>
      </w:r>
      <w:r w:rsidR="00D130F3" w:rsidRPr="00D130F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</w:t>
      </w:r>
      <w:r w:rsidR="00CF50EF" w:rsidRPr="00CF50E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="00D130F3" w:rsidRPr="00D130F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B50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:rsidR="00B85EE4" w:rsidRPr="00446EE4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900"/>
        <w:gridCol w:w="270"/>
        <w:gridCol w:w="1080"/>
        <w:gridCol w:w="270"/>
        <w:gridCol w:w="1164"/>
        <w:gridCol w:w="6"/>
        <w:gridCol w:w="264"/>
        <w:gridCol w:w="6"/>
        <w:gridCol w:w="1074"/>
        <w:gridCol w:w="6"/>
        <w:gridCol w:w="264"/>
        <w:gridCol w:w="6"/>
        <w:gridCol w:w="894"/>
        <w:gridCol w:w="6"/>
      </w:tblGrid>
      <w:tr w:rsidR="0080491C" w:rsidTr="00570D42">
        <w:trPr>
          <w:gridAfter w:val="1"/>
          <w:wAfter w:w="6" w:type="dxa"/>
          <w:tblHeader/>
        </w:trPr>
        <w:tc>
          <w:tcPr>
            <w:tcW w:w="2250" w:type="dxa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4" w:type="dxa"/>
            <w:gridSpan w:val="15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491C" w:rsidTr="00570D42">
        <w:trPr>
          <w:gridAfter w:val="1"/>
          <w:wAfter w:w="6" w:type="dxa"/>
          <w:tblHeader/>
        </w:trPr>
        <w:tc>
          <w:tcPr>
            <w:tcW w:w="2250" w:type="dxa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0491C" w:rsidTr="00570D42">
        <w:trPr>
          <w:trHeight w:val="1099"/>
          <w:tblHeader/>
        </w:trPr>
        <w:tc>
          <w:tcPr>
            <w:tcW w:w="2250" w:type="dxa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:rsidR="0080491C" w:rsidRDefault="00CF50E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804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80491C" w:rsidRDefault="00FF2F9C" w:rsidP="0003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  <w:r w:rsidR="008049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0491C" w:rsidRDefault="00FF2F9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</w:p>
          <w:p w:rsidR="00FF2F9C" w:rsidRPr="007B4F55" w:rsidRDefault="00FF2F9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F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B4F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D130F3" w:rsidRPr="00D130F3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7B4F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1B2EEB" w:rsidRDefault="003E0A1A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B2EEB"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="00B77BCE">
              <w:rPr>
                <w:rFonts w:ascii="Angsana New" w:hAnsi="Angsana New" w:hint="cs"/>
                <w:sz w:val="30"/>
                <w:szCs w:val="30"/>
                <w:cs/>
              </w:rPr>
              <w:t>มา</w:t>
            </w:r>
            <w:r w:rsidR="001B2EE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  <w:p w:rsidR="0080491C" w:rsidRDefault="001B2EEB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การรวมธุรกิจ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491C" w:rsidRPr="007B4F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0491C" w:rsidRPr="007B4F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D130F3" w:rsidRPr="00D130F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="0080491C" w:rsidRPr="007B4F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80491C" w:rsidRPr="00612C2A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70" w:type="dxa"/>
            <w:gridSpan w:val="2"/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EA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A2560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5535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:rsidR="0080491C" w:rsidRDefault="00CF50E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049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CF50E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804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80491C" w:rsidTr="00570D42">
        <w:trPr>
          <w:gridAfter w:val="1"/>
          <w:wAfter w:w="6" w:type="dxa"/>
          <w:tblHeader/>
        </w:trPr>
        <w:tc>
          <w:tcPr>
            <w:tcW w:w="2250" w:type="dxa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74" w:type="dxa"/>
            <w:gridSpan w:val="15"/>
          </w:tcPr>
          <w:p w:rsidR="0080491C" w:rsidRDefault="0080491C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772D" w:rsidTr="00570D42">
        <w:tc>
          <w:tcPr>
            <w:tcW w:w="225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4" w:right="-79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="00AD3E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00" w:type="dxa"/>
          </w:tcPr>
          <w:p w:rsidR="00D6772D" w:rsidRPr="006E384F" w:rsidRDefault="00D6772D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6772D" w:rsidTr="00570D42">
        <w:tc>
          <w:tcPr>
            <w:tcW w:w="225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:rsidR="00D6772D" w:rsidRPr="001D6CFC" w:rsidRDefault="00CF50E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26</w:t>
            </w:r>
            <w:r w:rsidR="00D6772D">
              <w:rPr>
                <w:rFonts w:ascii="Angsana New" w:hAnsi="Angsana New"/>
                <w:sz w:val="30"/>
                <w:szCs w:val="30"/>
              </w:rPr>
              <w:t>9,</w:t>
            </w:r>
            <w:r w:rsidR="00D130F3"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="00D830A6"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:rsidR="00D6772D" w:rsidRPr="00F13916" w:rsidRDefault="00DD1D5F" w:rsidP="00201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160,642</w:t>
            </w:r>
          </w:p>
        </w:tc>
        <w:tc>
          <w:tcPr>
            <w:tcW w:w="27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:rsidR="00D6772D" w:rsidRPr="00EA6DBA" w:rsidRDefault="00DD1D5F" w:rsidP="0020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6772D" w:rsidRDefault="00D6772D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6772D" w:rsidRPr="00EA6DBA" w:rsidRDefault="005D6333" w:rsidP="0072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:rsidR="00D6772D" w:rsidRPr="00EA6DBA" w:rsidRDefault="00D6772D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D6772D" w:rsidRPr="00EA6DBA" w:rsidRDefault="00DD1D5F" w:rsidP="00AF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270" w:type="dxa"/>
            <w:gridSpan w:val="2"/>
          </w:tcPr>
          <w:p w:rsidR="00D6772D" w:rsidRDefault="00D6772D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6772D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430,129</w:t>
            </w:r>
          </w:p>
        </w:tc>
      </w:tr>
      <w:tr w:rsidR="00DD1D5F" w:rsidRPr="002E100D" w:rsidTr="00570D42">
        <w:trPr>
          <w:trHeight w:val="659"/>
        </w:trPr>
        <w:tc>
          <w:tcPr>
            <w:tcW w:w="225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00" w:type="dxa"/>
          </w:tcPr>
          <w:p w:rsidR="00DD1D5F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D1D5F" w:rsidRPr="001D6CFC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D1D5F" w:rsidRPr="002E100D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D1D5F" w:rsidRDefault="00DD1D5F" w:rsidP="00E6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D1D5F" w:rsidRPr="001D6CFC" w:rsidRDefault="00DD1D5F" w:rsidP="00E6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3,819</w:t>
            </w:r>
          </w:p>
        </w:tc>
        <w:tc>
          <w:tcPr>
            <w:tcW w:w="270" w:type="dxa"/>
          </w:tcPr>
          <w:p w:rsidR="00DD1D5F" w:rsidRPr="002E100D" w:rsidRDefault="00DD1D5F" w:rsidP="00DD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F015D" w:rsidRDefault="005F015D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D1D5F" w:rsidRPr="00EA6DBA" w:rsidRDefault="00DD1D5F" w:rsidP="0096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D1D5F" w:rsidRDefault="00DD1D5F" w:rsidP="009C5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-1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D1D5F" w:rsidRPr="001D6CFC" w:rsidRDefault="00DD1D5F" w:rsidP="00D05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467" w:right="-18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7,539</w:t>
            </w:r>
          </w:p>
        </w:tc>
        <w:tc>
          <w:tcPr>
            <w:tcW w:w="270" w:type="dxa"/>
            <w:gridSpan w:val="2"/>
          </w:tcPr>
          <w:p w:rsidR="00DD1D5F" w:rsidRPr="002E100D" w:rsidRDefault="00DD1D5F" w:rsidP="00DD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D1D5F" w:rsidRDefault="00DD1D5F" w:rsidP="00DD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D1D5F" w:rsidRPr="00EA6DBA" w:rsidRDefault="00DD1D5F" w:rsidP="00AF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5D6333">
              <w:rPr>
                <w:rFonts w:ascii="Angsana New" w:hAnsi="Angsana New"/>
                <w:sz w:val="30"/>
                <w:szCs w:val="30"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right="-72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DD1D5F" w:rsidRDefault="00DD1D5F" w:rsidP="00DD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D1D5F" w:rsidRPr="00EA6DBA" w:rsidRDefault="00DD1D5F" w:rsidP="00DD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50,976</w:t>
            </w:r>
          </w:p>
        </w:tc>
      </w:tr>
      <w:tr w:rsidR="00DD1D5F" w:rsidTr="00570D42">
        <w:tc>
          <w:tcPr>
            <w:tcW w:w="225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900" w:type="dxa"/>
          </w:tcPr>
          <w:p w:rsidR="00DD1D5F" w:rsidRPr="001D6CFC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:rsidR="00DD1D5F" w:rsidRPr="001D6CFC" w:rsidRDefault="00DD1D5F" w:rsidP="00E6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2,470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:rsidR="00DD1D5F" w:rsidRPr="00063DCB" w:rsidRDefault="00DD1D5F" w:rsidP="0096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D1D5F" w:rsidRPr="00063DCB" w:rsidRDefault="00DD1D5F" w:rsidP="00A8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D1D5F" w:rsidRPr="00063DCB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D1D5F" w:rsidRPr="00063DCB" w:rsidRDefault="00DD1D5F" w:rsidP="00AF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  <w:gridSpan w:val="2"/>
          </w:tcPr>
          <w:p w:rsidR="00DD1D5F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DD1D5F" w:rsidRPr="00063DCB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11,627</w:t>
            </w:r>
          </w:p>
        </w:tc>
      </w:tr>
      <w:tr w:rsidR="00DD1D5F" w:rsidTr="00570D42">
        <w:tc>
          <w:tcPr>
            <w:tcW w:w="225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00" w:type="dxa"/>
          </w:tcPr>
          <w:p w:rsidR="00DD1D5F" w:rsidRPr="001D6CFC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:rsidR="00DD1D5F" w:rsidRPr="001D6CFC" w:rsidRDefault="00DD1D5F" w:rsidP="00E6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7,483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:rsidR="00DD1D5F" w:rsidRPr="00EA6DBA" w:rsidRDefault="00DD1D5F" w:rsidP="0096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D1D5F" w:rsidRPr="00EA6DBA" w:rsidRDefault="00DD1D5F" w:rsidP="00A8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DD1D5F" w:rsidRPr="00EA6DBA" w:rsidRDefault="00DD1D5F" w:rsidP="00AF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(628)</w:t>
            </w:r>
          </w:p>
        </w:tc>
        <w:tc>
          <w:tcPr>
            <w:tcW w:w="270" w:type="dxa"/>
            <w:gridSpan w:val="2"/>
          </w:tcPr>
          <w:p w:rsidR="00DD1D5F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8,75</w:t>
            </w:r>
            <w:r w:rsidR="005D633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D1D5F" w:rsidTr="00570D42">
        <w:tc>
          <w:tcPr>
            <w:tcW w:w="225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:rsidR="00DD1D5F" w:rsidRPr="001D6CFC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Pr="0087759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:rsidR="00DD1D5F" w:rsidRPr="001D6CFC" w:rsidRDefault="00DD1D5F" w:rsidP="00E6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4,486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D1D5F" w:rsidRPr="00EA6DBA" w:rsidRDefault="00DD1D5F" w:rsidP="00A82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DD1D5F" w:rsidRPr="00EA6DBA" w:rsidRDefault="00DD1D5F" w:rsidP="00AF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70" w:type="dxa"/>
            <w:gridSpan w:val="2"/>
          </w:tcPr>
          <w:p w:rsidR="00DD1D5F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</w:t>
            </w:r>
            <w:r w:rsidR="005D633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D1D5F" w:rsidTr="00570D42">
        <w:tc>
          <w:tcPr>
            <w:tcW w:w="225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DD1D5F" w:rsidRPr="001D6CFC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D1D5F" w:rsidRPr="001D6CFC" w:rsidRDefault="00DD1D5F" w:rsidP="00E6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46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10,634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:rsidR="00DD1D5F" w:rsidRPr="00EA6DBA" w:rsidRDefault="00DD1D5F" w:rsidP="0096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DD1D5F" w:rsidRPr="00EA6DBA" w:rsidRDefault="00DD1D5F" w:rsidP="00D05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2,997</w:t>
            </w:r>
          </w:p>
        </w:tc>
        <w:tc>
          <w:tcPr>
            <w:tcW w:w="270" w:type="dxa"/>
            <w:gridSpan w:val="2"/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DD1D5F" w:rsidRPr="00EA6DBA" w:rsidRDefault="00DD1D5F" w:rsidP="00AF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  <w:gridSpan w:val="2"/>
          </w:tcPr>
          <w:p w:rsidR="00DD1D5F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19,383</w:t>
            </w:r>
          </w:p>
        </w:tc>
      </w:tr>
      <w:tr w:rsidR="00DD1D5F" w:rsidTr="00570D42">
        <w:tc>
          <w:tcPr>
            <w:tcW w:w="2250" w:type="dxa"/>
          </w:tcPr>
          <w:p w:rsidR="00DD1D5F" w:rsidRDefault="00DD1D5F" w:rsidP="00446E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D1D5F" w:rsidRPr="001D6CFC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9,</w:t>
            </w: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D1D5F" w:rsidRPr="00F13916" w:rsidRDefault="00DD1D5F" w:rsidP="00E6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189,534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1D5F" w:rsidRPr="00EA6DBA" w:rsidRDefault="00DD1D5F" w:rsidP="0096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E75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70" w:type="dxa"/>
          </w:tcPr>
          <w:p w:rsidR="00DD1D5F" w:rsidRDefault="00DD1D5F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D5F" w:rsidRPr="00EA6DBA" w:rsidRDefault="00DD1D5F" w:rsidP="0020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10,54</w:t>
            </w:r>
            <w:r w:rsidR="005D633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1D5F" w:rsidRPr="00EA6DBA" w:rsidRDefault="00DD1D5F" w:rsidP="0020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(394)</w:t>
            </w:r>
          </w:p>
        </w:tc>
        <w:tc>
          <w:tcPr>
            <w:tcW w:w="270" w:type="dxa"/>
            <w:gridSpan w:val="2"/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D5F" w:rsidRPr="00EA6DBA" w:rsidRDefault="00DD1D5F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531,58</w:t>
            </w:r>
            <w:r w:rsidR="005D633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570D42" w:rsidTr="00570D42">
        <w:tc>
          <w:tcPr>
            <w:tcW w:w="2250" w:type="dxa"/>
          </w:tcPr>
          <w:p w:rsidR="00570D42" w:rsidRDefault="00570D42" w:rsidP="00446E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70D42" w:rsidRPr="00D130F3" w:rsidRDefault="00570D4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570D42" w:rsidRDefault="00570D4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70D42" w:rsidRDefault="00570D42" w:rsidP="00E6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570D42" w:rsidRDefault="00570D4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70D42" w:rsidRDefault="00570D4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70D42" w:rsidRDefault="00570D42" w:rsidP="00446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9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570D42" w:rsidRDefault="00570D42" w:rsidP="009C5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60" w:lineRule="exact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70D42" w:rsidRPr="00EA6DBA" w:rsidRDefault="00570D4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:rsidR="00570D42" w:rsidRDefault="00570D4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70D42" w:rsidRPr="00EA6DBA" w:rsidRDefault="00570D4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570D42" w:rsidRDefault="00570D42" w:rsidP="00446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1D5F" w:rsidTr="00570D42">
        <w:tc>
          <w:tcPr>
            <w:tcW w:w="225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79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สินภาษีเงินได้</w:t>
            </w:r>
            <w:r w:rsidR="000B2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0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</w:tcPr>
          <w:p w:rsidR="00DD1D5F" w:rsidRDefault="00DD1D5F" w:rsidP="00E6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:rsidR="00DD1D5F" w:rsidRDefault="00DD1D5F" w:rsidP="0055359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D1D5F" w:rsidRDefault="00DD1D5F" w:rsidP="009C5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DD1D5F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9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DD1D5F" w:rsidTr="00570D42">
        <w:tc>
          <w:tcPr>
            <w:tcW w:w="225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:rsidR="00DD1D5F" w:rsidRPr="001D6CFC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22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D1D5F" w:rsidRPr="00A274C8" w:rsidRDefault="00DD1D5F" w:rsidP="00E6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125,260</w:t>
            </w:r>
          </w:p>
        </w:tc>
        <w:tc>
          <w:tcPr>
            <w:tcW w:w="27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D1D5F" w:rsidRPr="006A5FCA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D1D5F" w:rsidRPr="006A5FC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DD1D5F" w:rsidRPr="006A5FCA" w:rsidRDefault="00DD1D5F" w:rsidP="0072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(908)</w:t>
            </w:r>
          </w:p>
        </w:tc>
        <w:tc>
          <w:tcPr>
            <w:tcW w:w="270" w:type="dxa"/>
            <w:gridSpan w:val="2"/>
          </w:tcPr>
          <w:p w:rsidR="00DD1D5F" w:rsidRPr="006A5FC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gridSpan w:val="2"/>
          </w:tcPr>
          <w:p w:rsidR="00DD1D5F" w:rsidRPr="006A5FCA" w:rsidRDefault="00DD1D5F" w:rsidP="00AF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 w:rsidR="00026AC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gridSpan w:val="2"/>
          </w:tcPr>
          <w:p w:rsidR="00DD1D5F" w:rsidRPr="006A5FC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DD1D5F" w:rsidRPr="00EA6DB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339,610</w:t>
            </w:r>
          </w:p>
        </w:tc>
      </w:tr>
      <w:tr w:rsidR="00DD1D5F" w:rsidTr="00570D42">
        <w:tc>
          <w:tcPr>
            <w:tcW w:w="2250" w:type="dxa"/>
          </w:tcPr>
          <w:p w:rsidR="00DD1D5F" w:rsidRDefault="00DD1D5F" w:rsidP="0055359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D1D5F" w:rsidRPr="001D6CFC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22</w:t>
            </w: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D1D5F" w:rsidRDefault="00DD1D5F" w:rsidP="00E6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125,260</w:t>
            </w:r>
          </w:p>
        </w:tc>
        <w:tc>
          <w:tcPr>
            <w:tcW w:w="27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1D5F" w:rsidRPr="006A5FCA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DD1D5F" w:rsidRPr="006A5FC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D5F" w:rsidRPr="006A5FCA" w:rsidRDefault="00DD1D5F" w:rsidP="00722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(908)</w:t>
            </w:r>
          </w:p>
        </w:tc>
        <w:tc>
          <w:tcPr>
            <w:tcW w:w="270" w:type="dxa"/>
            <w:gridSpan w:val="2"/>
          </w:tcPr>
          <w:p w:rsidR="00DD1D5F" w:rsidRPr="006A5FC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1D5F" w:rsidRPr="006A5FCA" w:rsidRDefault="00DD1D5F" w:rsidP="00AF5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 w:rsidR="00026AC5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gridSpan w:val="2"/>
          </w:tcPr>
          <w:p w:rsidR="00DD1D5F" w:rsidRPr="006A5FC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D5F" w:rsidRPr="00EA6DB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339,610</w:t>
            </w:r>
          </w:p>
        </w:tc>
      </w:tr>
      <w:tr w:rsidR="00DD1D5F" w:rsidTr="00570D42">
        <w:tc>
          <w:tcPr>
            <w:tcW w:w="225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D1D5F" w:rsidRPr="001D6CFC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</w:t>
            </w: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855F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D1D5F" w:rsidRDefault="00DD1D5F" w:rsidP="00E6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64,274</w:t>
            </w:r>
          </w:p>
        </w:tc>
        <w:tc>
          <w:tcPr>
            <w:tcW w:w="270" w:type="dxa"/>
            <w:vAlign w:val="bottom"/>
          </w:tcPr>
          <w:p w:rsidR="00DD1D5F" w:rsidRDefault="00DD1D5F" w:rsidP="00553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D1D5F" w:rsidRPr="006A5FCA" w:rsidRDefault="00DD1D5F" w:rsidP="0020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2,854</w:t>
            </w:r>
          </w:p>
        </w:tc>
        <w:tc>
          <w:tcPr>
            <w:tcW w:w="270" w:type="dxa"/>
          </w:tcPr>
          <w:p w:rsidR="00DD1D5F" w:rsidRPr="006A5FC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D1D5F" w:rsidRPr="006A5FCA" w:rsidRDefault="00DD1D5F" w:rsidP="00D059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11,450</w:t>
            </w:r>
          </w:p>
        </w:tc>
        <w:tc>
          <w:tcPr>
            <w:tcW w:w="270" w:type="dxa"/>
            <w:gridSpan w:val="2"/>
          </w:tcPr>
          <w:p w:rsidR="00DD1D5F" w:rsidRPr="006A5FC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D1D5F" w:rsidRPr="006A5FCA" w:rsidRDefault="00DD1D5F" w:rsidP="00A922A4">
            <w:pPr>
              <w:pStyle w:val="BodyText"/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(4</w:t>
            </w:r>
            <w:r w:rsidR="00026AC5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29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:rsidR="00DD1D5F" w:rsidRPr="006A5FC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D1D5F" w:rsidRPr="00EA6DBA" w:rsidRDefault="00DD1D5F" w:rsidP="00553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191,976</w:t>
            </w:r>
          </w:p>
        </w:tc>
      </w:tr>
    </w:tbl>
    <w:p w:rsidR="00EA244B" w:rsidRPr="0055359F" w:rsidRDefault="00EA244B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512"/>
        <w:gridCol w:w="270"/>
        <w:gridCol w:w="1548"/>
        <w:gridCol w:w="84"/>
        <w:gridCol w:w="186"/>
        <w:gridCol w:w="84"/>
        <w:gridCol w:w="236"/>
        <w:gridCol w:w="1210"/>
      </w:tblGrid>
      <w:tr w:rsidR="0080491C" w:rsidTr="00D10004">
        <w:trPr>
          <w:tblHeader/>
        </w:trPr>
        <w:tc>
          <w:tcPr>
            <w:tcW w:w="4311" w:type="dxa"/>
          </w:tcPr>
          <w:p w:rsidR="0080491C" w:rsidRDefault="0080491C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:rsidR="0080491C" w:rsidRDefault="0080491C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91C" w:rsidRPr="0080491C" w:rsidTr="00D10004">
        <w:trPr>
          <w:tblHeader/>
        </w:trPr>
        <w:tc>
          <w:tcPr>
            <w:tcW w:w="4311" w:type="dxa"/>
          </w:tcPr>
          <w:p w:rsidR="0080491C" w:rsidRDefault="0080491C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80491C" w:rsidRPr="0080491C" w:rsidRDefault="0080491C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2" w:type="dxa"/>
            <w:gridSpan w:val="5"/>
          </w:tcPr>
          <w:p w:rsidR="0080491C" w:rsidRDefault="0080491C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บันทึกเป็นรายได้ใน</w:t>
            </w:r>
          </w:p>
        </w:tc>
        <w:tc>
          <w:tcPr>
            <w:tcW w:w="236" w:type="dxa"/>
          </w:tcPr>
          <w:p w:rsidR="0080491C" w:rsidRDefault="0080491C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:rsidR="0080491C" w:rsidRPr="0080491C" w:rsidRDefault="0080491C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2E19" w:rsidTr="00D10004">
        <w:trPr>
          <w:tblHeader/>
        </w:trPr>
        <w:tc>
          <w:tcPr>
            <w:tcW w:w="4311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:rsidR="00C32CD4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16EE1" w:rsidRDefault="00D830A6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32C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16E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="00962E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316E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AB586D" w:rsidRDefault="00AB586D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C32CD4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16EE1" w:rsidRDefault="00D130F3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32C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535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962E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16E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="00CF50EF" w:rsidRPr="00CF50E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316E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316EE1" w:rsidTr="00D10004">
        <w:trPr>
          <w:tblHeader/>
        </w:trPr>
        <w:tc>
          <w:tcPr>
            <w:tcW w:w="4311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EE1" w:rsidTr="00D10004">
        <w:tc>
          <w:tcPr>
            <w:tcW w:w="4311" w:type="dxa"/>
            <w:vAlign w:val="center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2" w:type="dxa"/>
            <w:vAlign w:val="center"/>
          </w:tcPr>
          <w:p w:rsidR="00316EE1" w:rsidRPr="00C56C61" w:rsidRDefault="00316EE1" w:rsidP="00273C02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316EE1" w:rsidRDefault="00316EE1" w:rsidP="00273C0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32" w:type="dxa"/>
            <w:gridSpan w:val="2"/>
          </w:tcPr>
          <w:p w:rsidR="00316EE1" w:rsidRPr="00C56C61" w:rsidRDefault="00316EE1" w:rsidP="00273C02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316EE1" w:rsidRDefault="00316EE1" w:rsidP="00273C0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316EE1" w:rsidRPr="00C56C61" w:rsidRDefault="00316EE1" w:rsidP="00273C02">
            <w:pPr>
              <w:pStyle w:val="AccPolicyalternative"/>
              <w:spacing w:after="0" w:line="240" w:lineRule="auto"/>
              <w:jc w:val="left"/>
              <w:rPr>
                <w:lang w:val="en-US"/>
              </w:rPr>
            </w:pPr>
          </w:p>
        </w:tc>
      </w:tr>
      <w:tr w:rsidR="00316EE1" w:rsidTr="00D10004">
        <w:tc>
          <w:tcPr>
            <w:tcW w:w="4311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2" w:type="dxa"/>
          </w:tcPr>
          <w:p w:rsidR="00316EE1" w:rsidRPr="009C412E" w:rsidRDefault="00D130F3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316EE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  <w:r w:rsidR="00316EE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</w:tcPr>
          <w:p w:rsidR="00316EE1" w:rsidRPr="001402D7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23,965</w:t>
            </w:r>
          </w:p>
        </w:tc>
        <w:tc>
          <w:tcPr>
            <w:tcW w:w="270" w:type="dxa"/>
            <w:gridSpan w:val="2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gridSpan w:val="2"/>
          </w:tcPr>
          <w:p w:rsidR="00316EE1" w:rsidRPr="001402D7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75,05</w:t>
            </w:r>
            <w:r w:rsidR="005D633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316EE1" w:rsidTr="00D10004">
        <w:tc>
          <w:tcPr>
            <w:tcW w:w="4311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12" w:type="dxa"/>
          </w:tcPr>
          <w:p w:rsidR="00316EE1" w:rsidRPr="009C412E" w:rsidRDefault="00CF50E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  <w:r w:rsidR="00316EE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877598" w:rsidRPr="0087759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44</w:t>
            </w:r>
          </w:p>
        </w:tc>
        <w:tc>
          <w:tcPr>
            <w:tcW w:w="270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</w:tcPr>
          <w:p w:rsidR="00316EE1" w:rsidRPr="001402D7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2,397</w:t>
            </w:r>
          </w:p>
        </w:tc>
        <w:tc>
          <w:tcPr>
            <w:tcW w:w="270" w:type="dxa"/>
            <w:gridSpan w:val="2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gridSpan w:val="2"/>
          </w:tcPr>
          <w:p w:rsidR="00316EE1" w:rsidRPr="001402D7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27,141</w:t>
            </w:r>
          </w:p>
        </w:tc>
      </w:tr>
      <w:tr w:rsidR="00316EE1" w:rsidTr="00D10004">
        <w:tc>
          <w:tcPr>
            <w:tcW w:w="4311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12" w:type="dxa"/>
          </w:tcPr>
          <w:p w:rsidR="00316EE1" w:rsidRPr="009C412E" w:rsidRDefault="00D830A6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101</w:t>
            </w:r>
          </w:p>
        </w:tc>
        <w:tc>
          <w:tcPr>
            <w:tcW w:w="270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</w:tcPr>
          <w:p w:rsidR="00316EE1" w:rsidRPr="001402D7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8,234</w:t>
            </w:r>
          </w:p>
        </w:tc>
        <w:tc>
          <w:tcPr>
            <w:tcW w:w="270" w:type="dxa"/>
            <w:gridSpan w:val="2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gridSpan w:val="2"/>
          </w:tcPr>
          <w:p w:rsidR="00316EE1" w:rsidRPr="001402D7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8,33</w:t>
            </w:r>
            <w:r w:rsidR="00026AC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316EE1" w:rsidRPr="001402D7" w:rsidTr="00D10004">
        <w:tc>
          <w:tcPr>
            <w:tcW w:w="4311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316EE1" w:rsidRPr="009C412E" w:rsidRDefault="00877598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316EE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,9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35</w:t>
            </w:r>
          </w:p>
        </w:tc>
        <w:tc>
          <w:tcPr>
            <w:tcW w:w="270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BA2889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34,596</w:t>
            </w:r>
          </w:p>
        </w:tc>
        <w:tc>
          <w:tcPr>
            <w:tcW w:w="270" w:type="dxa"/>
            <w:gridSpan w:val="2"/>
          </w:tcPr>
          <w:p w:rsidR="00316EE1" w:rsidRPr="001402D7" w:rsidRDefault="00316EE1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1402D7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110,531</w:t>
            </w:r>
          </w:p>
        </w:tc>
      </w:tr>
      <w:tr w:rsidR="00C31CFB" w:rsidRPr="00C31CFB" w:rsidTr="00D10004">
        <w:tc>
          <w:tcPr>
            <w:tcW w:w="4311" w:type="dxa"/>
          </w:tcPr>
          <w:p w:rsidR="00C31CFB" w:rsidRPr="00C31CFB" w:rsidRDefault="00C31CFB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2" w:type="dxa"/>
          </w:tcPr>
          <w:p w:rsidR="00C31CFB" w:rsidRPr="00C31CFB" w:rsidRDefault="00C31CFB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:rsidR="00C31CFB" w:rsidRPr="00C31CFB" w:rsidRDefault="00C31CFB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C31CFB" w:rsidRPr="00C31CFB" w:rsidRDefault="00C31CFB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gridSpan w:val="2"/>
          </w:tcPr>
          <w:p w:rsidR="00C31CFB" w:rsidRPr="00C31CFB" w:rsidRDefault="00C31CFB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:rsidR="00C31CFB" w:rsidRPr="00C31CFB" w:rsidRDefault="00C31CFB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6EE1" w:rsidTr="00D10004">
        <w:tc>
          <w:tcPr>
            <w:tcW w:w="4311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</w:tcPr>
          <w:p w:rsidR="00316EE1" w:rsidRPr="009C412E" w:rsidRDefault="00316EE1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</w:tcPr>
          <w:p w:rsidR="00316EE1" w:rsidRPr="00FC5C57" w:rsidRDefault="00316EE1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gridSpan w:val="2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EE1" w:rsidTr="00D10004">
        <w:tc>
          <w:tcPr>
            <w:tcW w:w="4311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2" w:type="dxa"/>
          </w:tcPr>
          <w:p w:rsidR="00316EE1" w:rsidRPr="009C412E" w:rsidRDefault="00CF50E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</w:t>
            </w:r>
            <w:r w:rsidR="00D130F3" w:rsidRPr="00D130F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</w:t>
            </w:r>
            <w:r w:rsidR="00316EE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1855F0" w:rsidRPr="001855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="00D830A6" w:rsidRPr="00D830A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</w:tcPr>
          <w:p w:rsidR="00316EE1" w:rsidRPr="00A815E0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160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12,242</w:t>
            </w:r>
          </w:p>
        </w:tc>
        <w:tc>
          <w:tcPr>
            <w:tcW w:w="270" w:type="dxa"/>
            <w:gridSpan w:val="2"/>
          </w:tcPr>
          <w:p w:rsidR="00316EE1" w:rsidRPr="00A815E0" w:rsidRDefault="00316EE1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6" w:type="dxa"/>
            <w:gridSpan w:val="2"/>
          </w:tcPr>
          <w:p w:rsidR="00316EE1" w:rsidRPr="00A815E0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36,423</w:t>
            </w:r>
          </w:p>
        </w:tc>
      </w:tr>
      <w:tr w:rsidR="00316EE1" w:rsidRPr="00A815E0" w:rsidTr="00D10004">
        <w:tc>
          <w:tcPr>
            <w:tcW w:w="4311" w:type="dxa"/>
          </w:tcPr>
          <w:p w:rsidR="00316EE1" w:rsidRPr="00624A7B" w:rsidRDefault="00316EE1" w:rsidP="00273C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316EE1" w:rsidRPr="009C412E" w:rsidRDefault="00CF50E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F50EF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D130F3"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</w:t>
            </w:r>
            <w:r w:rsidR="00316EE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="001855F0" w:rsidRPr="001855F0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316EE1" w:rsidRDefault="00316EE1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25067E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12,242</w:t>
            </w:r>
          </w:p>
        </w:tc>
        <w:tc>
          <w:tcPr>
            <w:tcW w:w="270" w:type="dxa"/>
            <w:gridSpan w:val="2"/>
          </w:tcPr>
          <w:p w:rsidR="00316EE1" w:rsidRPr="00A815E0" w:rsidRDefault="00316EE1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EE1" w:rsidRPr="00A815E0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36,423</w:t>
            </w:r>
          </w:p>
        </w:tc>
      </w:tr>
      <w:tr w:rsidR="00316EE1" w:rsidTr="00D10004">
        <w:tc>
          <w:tcPr>
            <w:tcW w:w="4311" w:type="dxa"/>
          </w:tcPr>
          <w:p w:rsidR="00316EE1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6EE1" w:rsidRPr="00A815E0" w:rsidRDefault="00D130F3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</w:t>
            </w:r>
            <w:r w:rsidR="00D830A6" w:rsidRPr="00D830A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  <w:r w:rsidR="00316EE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877598" w:rsidRPr="0087759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</w:t>
            </w:r>
            <w:r w:rsidRPr="00D130F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54</w:t>
            </w:r>
          </w:p>
        </w:tc>
        <w:tc>
          <w:tcPr>
            <w:tcW w:w="270" w:type="dxa"/>
            <w:vAlign w:val="bottom"/>
          </w:tcPr>
          <w:p w:rsidR="00316EE1" w:rsidRPr="00A815E0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16EE1" w:rsidRPr="0025067E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22,354</w:t>
            </w:r>
          </w:p>
        </w:tc>
        <w:tc>
          <w:tcPr>
            <w:tcW w:w="270" w:type="dxa"/>
            <w:gridSpan w:val="2"/>
            <w:vAlign w:val="bottom"/>
          </w:tcPr>
          <w:p w:rsidR="00316EE1" w:rsidRPr="00A815E0" w:rsidRDefault="00316EE1" w:rsidP="00273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16EE1" w:rsidRPr="00A815E0" w:rsidRDefault="00DD1D5F" w:rsidP="00273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74,10</w:t>
            </w:r>
            <w:r w:rsidR="00026AC5">
              <w:rPr>
                <w:rFonts w:ascii="Angsana New" w:hAnsi="Angsana New"/>
                <w:b/>
                <w:sz w:val="30"/>
                <w:szCs w:val="30"/>
                <w:lang w:eastAsia="en-GB"/>
              </w:rPr>
              <w:t>8</w:t>
            </w:r>
          </w:p>
        </w:tc>
      </w:tr>
    </w:tbl>
    <w:p w:rsidR="00B85EE4" w:rsidRPr="00C31CFB" w:rsidRDefault="00B85EE4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46EE4" w:rsidRDefault="0044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26143" w:rsidRPr="00C31CFB" w:rsidRDefault="00D830A6" w:rsidP="00133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31CF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F50EF" w:rsidRPr="00C31CFB">
        <w:rPr>
          <w:rFonts w:ascii="Angsana New" w:hAnsi="Angsana New"/>
          <w:b/>
          <w:bCs/>
          <w:sz w:val="30"/>
          <w:szCs w:val="30"/>
        </w:rPr>
        <w:t>2</w:t>
      </w:r>
      <w:r w:rsidR="001A2D22" w:rsidRPr="00C31CFB">
        <w:rPr>
          <w:rFonts w:ascii="Angsana New" w:hAnsi="Angsana New"/>
          <w:sz w:val="30"/>
          <w:szCs w:val="30"/>
        </w:rPr>
        <w:tab/>
      </w:r>
      <w:r w:rsidR="00C26143" w:rsidRPr="00C31CFB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C26143" w:rsidRDefault="00C26143" w:rsidP="00C31CF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74"/>
        <w:gridCol w:w="6"/>
      </w:tblGrid>
      <w:tr w:rsidR="00C31CFB" w:rsidRPr="00E62C19" w:rsidTr="00E406F7">
        <w:trPr>
          <w:trHeight w:val="433"/>
          <w:tblHeader/>
        </w:trPr>
        <w:tc>
          <w:tcPr>
            <w:tcW w:w="4500" w:type="dxa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62C19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62C19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31CFB" w:rsidRPr="00E62C19" w:rsidTr="00E406F7">
        <w:trPr>
          <w:trHeight w:val="423"/>
          <w:tblHeader/>
        </w:trPr>
        <w:tc>
          <w:tcPr>
            <w:tcW w:w="4500" w:type="dxa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="00346816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31CFB" w:rsidRPr="00E62C19" w:rsidRDefault="00C31CFB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346816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 w:rsidR="00346816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346816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C31CFB" w:rsidRPr="00E62C19" w:rsidTr="00E406F7">
        <w:trPr>
          <w:gridAfter w:val="1"/>
          <w:wAfter w:w="6" w:type="dxa"/>
          <w:trHeight w:val="423"/>
          <w:tblHeader/>
        </w:trPr>
        <w:tc>
          <w:tcPr>
            <w:tcW w:w="4500" w:type="dxa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4854" w:type="dxa"/>
            <w:gridSpan w:val="7"/>
          </w:tcPr>
          <w:p w:rsidR="00C31CFB" w:rsidRPr="00E62C19" w:rsidRDefault="00C31CFB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B62EDE" w:rsidRPr="00E62C19" w:rsidTr="00E406F7">
        <w:trPr>
          <w:gridAfter w:val="1"/>
          <w:wAfter w:w="6" w:type="dxa"/>
          <w:trHeight w:val="423"/>
          <w:tblHeader/>
        </w:trPr>
        <w:tc>
          <w:tcPr>
            <w:tcW w:w="4500" w:type="dxa"/>
          </w:tcPr>
          <w:p w:rsidR="00B62EDE" w:rsidRPr="0013306B" w:rsidRDefault="00B62EDE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13306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กำไรที่เป็นส่วนของผู้ถือหุ้นสำหรับงวดสามเดือน</w:t>
            </w:r>
          </w:p>
          <w:p w:rsidR="00B62EDE" w:rsidRPr="00E62C19" w:rsidRDefault="00B62EDE" w:rsidP="00B6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13306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สิ้นสุดวันที่</w:t>
            </w:r>
            <w:r w:rsidRPr="00263A7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 xml:space="preserve"> </w:t>
            </w:r>
            <w:r w:rsidRPr="00263A70">
              <w:rPr>
                <w:rFonts w:ascii="Angsana New" w:eastAsia="MS Mincho" w:hAnsi="Angsana New"/>
                <w:b/>
                <w:sz w:val="30"/>
                <w:szCs w:val="30"/>
              </w:rPr>
              <w:t>30</w:t>
            </w:r>
            <w:r w:rsidRPr="0013306B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  <w:r w:rsidRPr="0013306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54" w:type="dxa"/>
            <w:gridSpan w:val="7"/>
          </w:tcPr>
          <w:p w:rsidR="00B62EDE" w:rsidRPr="00E62C19" w:rsidRDefault="00B62EDE" w:rsidP="005C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46816" w:rsidRPr="00E62C19" w:rsidTr="00E406F7">
        <w:trPr>
          <w:trHeight w:val="403"/>
          <w:tblHeader/>
        </w:trPr>
        <w:tc>
          <w:tcPr>
            <w:tcW w:w="4500" w:type="dxa"/>
          </w:tcPr>
          <w:p w:rsidR="00346816" w:rsidRPr="00A96975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pacing w:val="-8"/>
                <w:sz w:val="30"/>
                <w:szCs w:val="30"/>
                <w:cs/>
              </w:rPr>
            </w:pPr>
            <w:r w:rsidRPr="00A96975">
              <w:rPr>
                <w:rFonts w:ascii="Angsana New" w:eastAsia="MS Mincho" w:hAnsi="Angsana New"/>
                <w:spacing w:val="-8"/>
                <w:sz w:val="30"/>
                <w:szCs w:val="30"/>
                <w:cs/>
              </w:rPr>
              <w:t>กำไร</w:t>
            </w:r>
            <w:r w:rsidR="0013306B" w:rsidRPr="00A96975">
              <w:rPr>
                <w:rFonts w:ascii="Angsana New" w:eastAsia="MS Mincho" w:hAnsi="Angsana New" w:hint="cs"/>
                <w:spacing w:val="-8"/>
                <w:sz w:val="30"/>
                <w:szCs w:val="30"/>
                <w:cs/>
              </w:rPr>
              <w:t>สำหรับ</w:t>
            </w:r>
            <w:r w:rsidR="00A96975" w:rsidRPr="00A96975">
              <w:rPr>
                <w:rFonts w:ascii="Angsana New" w:eastAsia="MS Mincho" w:hAnsi="Angsana New" w:hint="cs"/>
                <w:spacing w:val="-8"/>
                <w:sz w:val="30"/>
                <w:szCs w:val="30"/>
                <w:cs/>
              </w:rPr>
              <w:t>งวด</w:t>
            </w:r>
            <w:r w:rsidRPr="00A96975">
              <w:rPr>
                <w:rFonts w:ascii="Angsana New" w:eastAsia="MS Mincho" w:hAnsi="Angsana New"/>
                <w:spacing w:val="-8"/>
                <w:sz w:val="30"/>
                <w:szCs w:val="30"/>
                <w:cs/>
              </w:rPr>
              <w:t>ที่เป็นส่วนของผู้ถือหุ้นสามัญขอ</w:t>
            </w:r>
            <w:r w:rsidRPr="00A96975">
              <w:rPr>
                <w:rFonts w:ascii="Angsana New" w:eastAsia="MS Mincho" w:hAnsi="Angsana New" w:hint="cs"/>
                <w:spacing w:val="-8"/>
                <w:sz w:val="30"/>
                <w:szCs w:val="30"/>
                <w:cs/>
              </w:rPr>
              <w:t>ง</w:t>
            </w:r>
            <w:r w:rsidRPr="00A96975">
              <w:rPr>
                <w:rFonts w:ascii="Angsana New" w:eastAsia="MS Mincho" w:hAnsi="Angsana New"/>
                <w:spacing w:val="-8"/>
                <w:sz w:val="30"/>
                <w:szCs w:val="30"/>
                <w:cs/>
              </w:rPr>
              <w:t>บริษัท</w:t>
            </w:r>
          </w:p>
        </w:tc>
        <w:tc>
          <w:tcPr>
            <w:tcW w:w="990" w:type="dxa"/>
          </w:tcPr>
          <w:p w:rsidR="00346816" w:rsidRPr="00E62C19" w:rsidRDefault="00DD1D5F" w:rsidP="00046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342,04</w:t>
            </w:r>
            <w:r w:rsidR="00026AC5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46816" w:rsidRPr="00E62C19" w:rsidRDefault="00346816" w:rsidP="00FB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282,144</w:t>
            </w:r>
          </w:p>
        </w:tc>
        <w:tc>
          <w:tcPr>
            <w:tcW w:w="270" w:type="dxa"/>
            <w:vAlign w:val="bottom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46816" w:rsidRPr="00E62C19" w:rsidRDefault="00DD1D5F" w:rsidP="00EF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502,767</w:t>
            </w:r>
          </w:p>
        </w:tc>
        <w:tc>
          <w:tcPr>
            <w:tcW w:w="270" w:type="dxa"/>
            <w:vAlign w:val="bottom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346816" w:rsidRPr="00E62C19" w:rsidRDefault="00346816" w:rsidP="00E2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410,549</w:t>
            </w:r>
          </w:p>
        </w:tc>
      </w:tr>
      <w:tr w:rsidR="00346816" w:rsidRPr="00E62C19" w:rsidTr="00E406F7">
        <w:trPr>
          <w:trHeight w:val="413"/>
          <w:tblHeader/>
        </w:trPr>
        <w:tc>
          <w:tcPr>
            <w:tcW w:w="4500" w:type="dxa"/>
          </w:tcPr>
          <w:p w:rsidR="00346816" w:rsidRPr="0013306B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06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46816" w:rsidRPr="00E406F7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46816" w:rsidRPr="00E406F7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346816" w:rsidRPr="00E406F7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3306B" w:rsidRPr="00E62C19" w:rsidTr="00E406F7">
        <w:trPr>
          <w:trHeight w:val="413"/>
          <w:tblHeader/>
        </w:trPr>
        <w:tc>
          <w:tcPr>
            <w:tcW w:w="4500" w:type="dxa"/>
          </w:tcPr>
          <w:p w:rsidR="0013306B" w:rsidRPr="0013306B" w:rsidRDefault="00925601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3306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3306B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13306B">
              <w:rPr>
                <w:rFonts w:ascii="Angsana New" w:eastAsia="MS Mincho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13306B" w:rsidRPr="00E62C19" w:rsidRDefault="00DD1D5F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871,870</w:t>
            </w:r>
          </w:p>
        </w:tc>
        <w:tc>
          <w:tcPr>
            <w:tcW w:w="270" w:type="dxa"/>
            <w:vAlign w:val="bottom"/>
          </w:tcPr>
          <w:p w:rsidR="0013306B" w:rsidRPr="00E62C19" w:rsidRDefault="0013306B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3306B" w:rsidRDefault="00854E9E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270" w:type="dxa"/>
            <w:vAlign w:val="bottom"/>
          </w:tcPr>
          <w:p w:rsidR="0013306B" w:rsidRPr="00E62C19" w:rsidRDefault="0013306B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3306B" w:rsidRPr="00E62C19" w:rsidRDefault="00DD1D5F" w:rsidP="00EF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871,870</w:t>
            </w:r>
          </w:p>
        </w:tc>
        <w:tc>
          <w:tcPr>
            <w:tcW w:w="270" w:type="dxa"/>
            <w:vAlign w:val="bottom"/>
          </w:tcPr>
          <w:p w:rsidR="0013306B" w:rsidRPr="00E62C19" w:rsidRDefault="0013306B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13306B" w:rsidRDefault="00854E9E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</w:tr>
      <w:tr w:rsidR="00346816" w:rsidRPr="00E62C19" w:rsidTr="00E406F7">
        <w:trPr>
          <w:trHeight w:val="413"/>
          <w:tblHeader/>
        </w:trPr>
        <w:tc>
          <w:tcPr>
            <w:tcW w:w="450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ผลกระทบจากการใช้สิทธิซื้อหุ้น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46816" w:rsidRPr="00E62C19" w:rsidRDefault="00DD1D5F" w:rsidP="00FB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270" w:type="dxa"/>
            <w:vAlign w:val="bottom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46816" w:rsidRPr="00E62C19" w:rsidRDefault="00DD1D5F" w:rsidP="00EF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</w:tr>
      <w:tr w:rsidR="00346816" w:rsidRPr="00E125EF" w:rsidTr="00E406F7">
        <w:trPr>
          <w:trHeight w:val="413"/>
          <w:tblHeader/>
        </w:trPr>
        <w:tc>
          <w:tcPr>
            <w:tcW w:w="4500" w:type="dxa"/>
          </w:tcPr>
          <w:p w:rsidR="00346816" w:rsidRPr="00E125EF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จำนวนหุ้นสามัญโดยวิธีการถัวเฉลี่ยถ่วงน้ำหนัก</w:t>
            </w:r>
          </w:p>
          <w:p w:rsidR="00346816" w:rsidRPr="00E125EF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3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Pr="00E125E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  <w:r w:rsidR="0092560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92560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92560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D1D5F" w:rsidRPr="00E125EF" w:rsidRDefault="00DD1D5F" w:rsidP="00DD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46816" w:rsidRPr="00E125EF" w:rsidRDefault="00DD1D5F" w:rsidP="00DD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871,870</w:t>
            </w:r>
          </w:p>
        </w:tc>
        <w:tc>
          <w:tcPr>
            <w:tcW w:w="270" w:type="dxa"/>
            <w:vAlign w:val="bottom"/>
          </w:tcPr>
          <w:p w:rsidR="00346816" w:rsidRPr="00E125EF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46816" w:rsidRPr="00E125EF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46816" w:rsidRPr="00E125EF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270" w:type="dxa"/>
            <w:vAlign w:val="bottom"/>
          </w:tcPr>
          <w:p w:rsidR="00346816" w:rsidRPr="00E125EF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D1D5F" w:rsidRPr="00E125EF" w:rsidRDefault="00DD1D5F" w:rsidP="00DD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46816" w:rsidRPr="00E125EF" w:rsidRDefault="00DD1D5F" w:rsidP="00EF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1,870</w:t>
            </w:r>
          </w:p>
        </w:tc>
        <w:tc>
          <w:tcPr>
            <w:tcW w:w="270" w:type="dxa"/>
            <w:vAlign w:val="bottom"/>
          </w:tcPr>
          <w:p w:rsidR="00346816" w:rsidRPr="00E125EF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46816" w:rsidRPr="00E125EF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46816" w:rsidRPr="00E125EF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25E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</w:tr>
      <w:tr w:rsidR="00346816" w:rsidRPr="00E62C19" w:rsidTr="00E406F7">
        <w:trPr>
          <w:trHeight w:val="423"/>
          <w:tblHeader/>
        </w:trPr>
        <w:tc>
          <w:tcPr>
            <w:tcW w:w="450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46816" w:rsidRPr="00E62C19" w:rsidRDefault="00DD1D5F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3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27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3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46816" w:rsidRPr="00E62C19" w:rsidRDefault="00DD1D5F" w:rsidP="00EF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ind w:left="-108" w:right="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0.58</w:t>
            </w:r>
          </w:p>
        </w:tc>
        <w:tc>
          <w:tcPr>
            <w:tcW w:w="27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0.47</w:t>
            </w:r>
          </w:p>
        </w:tc>
      </w:tr>
      <w:tr w:rsidR="00346816" w:rsidRPr="00E62C19" w:rsidTr="00E406F7">
        <w:trPr>
          <w:tblHeader/>
        </w:trPr>
        <w:tc>
          <w:tcPr>
            <w:tcW w:w="450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 w:firstLine="63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</w:tr>
      <w:tr w:rsidR="00346816" w:rsidRPr="00E62C19" w:rsidTr="00E406F7">
        <w:trPr>
          <w:tblHeader/>
        </w:trPr>
        <w:tc>
          <w:tcPr>
            <w:tcW w:w="450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62C19">
              <w:rPr>
                <w:rFonts w:ascii="Angsana New" w:eastAsia="MS Mincho" w:hAnsi="Angsana New"/>
                <w:bCs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 w:firstLine="63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816" w:rsidRPr="00E62C19" w:rsidTr="00E406F7">
        <w:trPr>
          <w:tblHeader/>
        </w:trPr>
        <w:tc>
          <w:tcPr>
            <w:tcW w:w="450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sz w:val="30"/>
                <w:szCs w:val="30"/>
                <w:cs/>
              </w:rPr>
              <w:t>25</w:t>
            </w:r>
            <w:r w:rsidRPr="00E62C19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</w:tr>
      <w:tr w:rsidR="00346816" w:rsidRPr="00E62C19" w:rsidTr="00E406F7">
        <w:trPr>
          <w:gridAfter w:val="1"/>
          <w:wAfter w:w="6" w:type="dxa"/>
          <w:tblHeader/>
        </w:trPr>
        <w:tc>
          <w:tcPr>
            <w:tcW w:w="4500" w:type="dxa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4" w:type="dxa"/>
            <w:gridSpan w:val="7"/>
          </w:tcPr>
          <w:p w:rsidR="00346816" w:rsidRPr="00E62C19" w:rsidRDefault="00346816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925601" w:rsidRPr="00E62C19" w:rsidTr="00E406F7">
        <w:trPr>
          <w:gridAfter w:val="1"/>
          <w:wAfter w:w="6" w:type="dxa"/>
          <w:tblHeader/>
        </w:trPr>
        <w:tc>
          <w:tcPr>
            <w:tcW w:w="4500" w:type="dxa"/>
          </w:tcPr>
          <w:p w:rsidR="00925601" w:rsidRPr="0013306B" w:rsidRDefault="00925601" w:rsidP="009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13306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กำไรที่เป็นส่วนของผู้ถือหุ้นสำหรับงวด</w:t>
            </w:r>
            <w:r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เก้า</w:t>
            </w:r>
            <w:r w:rsidRPr="0013306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เดือน</w:t>
            </w:r>
          </w:p>
          <w:p w:rsidR="00925601" w:rsidRPr="00E62C19" w:rsidRDefault="00925601" w:rsidP="00925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  <w:r w:rsidRPr="0013306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สิ้นสุดวันที่</w:t>
            </w:r>
            <w:r w:rsidRPr="00D43287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 xml:space="preserve"> </w:t>
            </w:r>
            <w:r w:rsidRPr="00D43287">
              <w:rPr>
                <w:rFonts w:ascii="Angsana New" w:eastAsia="MS Mincho" w:hAnsi="Angsana New"/>
                <w:b/>
                <w:sz w:val="30"/>
                <w:szCs w:val="30"/>
              </w:rPr>
              <w:t>30</w:t>
            </w:r>
            <w:r w:rsidRPr="0013306B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  <w:r w:rsidRPr="0013306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54" w:type="dxa"/>
            <w:gridSpan w:val="7"/>
          </w:tcPr>
          <w:p w:rsidR="00925601" w:rsidRPr="00E62C19" w:rsidRDefault="00925601" w:rsidP="00346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5354B" w:rsidRPr="00E62C19" w:rsidTr="00E406F7">
        <w:trPr>
          <w:tblHeader/>
        </w:trPr>
        <w:tc>
          <w:tcPr>
            <w:tcW w:w="4500" w:type="dxa"/>
          </w:tcPr>
          <w:p w:rsidR="00B5354B" w:rsidRPr="00A96975" w:rsidRDefault="00925601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spacing w:val="-6"/>
                <w:sz w:val="30"/>
                <w:szCs w:val="30"/>
                <w:cs/>
              </w:rPr>
            </w:pPr>
            <w:r w:rsidRPr="00A96975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กำไร</w:t>
            </w:r>
            <w:r w:rsidRPr="00A96975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สำหรับ</w:t>
            </w:r>
            <w:r w:rsidR="00A96975" w:rsidRPr="00A96975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งวด</w:t>
            </w:r>
            <w:r w:rsidRPr="00A96975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ที่เป็นส่วนของผู้ถือหุ้นสามัญขอ</w:t>
            </w:r>
            <w:r w:rsidRPr="00A96975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ง</w:t>
            </w:r>
            <w:r w:rsidRPr="00A96975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บริษัท</w:t>
            </w:r>
          </w:p>
        </w:tc>
        <w:tc>
          <w:tcPr>
            <w:tcW w:w="990" w:type="dxa"/>
          </w:tcPr>
          <w:p w:rsidR="00B5354B" w:rsidRPr="00E62C19" w:rsidRDefault="00DD1D5F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965,384</w:t>
            </w:r>
          </w:p>
        </w:tc>
        <w:tc>
          <w:tcPr>
            <w:tcW w:w="270" w:type="dxa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756,232</w:t>
            </w:r>
          </w:p>
        </w:tc>
        <w:tc>
          <w:tcPr>
            <w:tcW w:w="270" w:type="dxa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5354B" w:rsidRPr="00E62C19" w:rsidRDefault="00DD1D5F" w:rsidP="00904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893,043</w:t>
            </w:r>
          </w:p>
        </w:tc>
        <w:tc>
          <w:tcPr>
            <w:tcW w:w="270" w:type="dxa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B5354B" w:rsidRPr="00E62C19" w:rsidRDefault="005D6333" w:rsidP="00EC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819</w:t>
            </w:r>
            <w:r w:rsidR="00B5354B" w:rsidRPr="00E62C19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882</w:t>
            </w:r>
          </w:p>
        </w:tc>
      </w:tr>
      <w:tr w:rsidR="00B5354B" w:rsidRPr="00E62C19" w:rsidTr="00E406F7">
        <w:trPr>
          <w:tblHeader/>
        </w:trPr>
        <w:tc>
          <w:tcPr>
            <w:tcW w:w="4500" w:type="dxa"/>
          </w:tcPr>
          <w:p w:rsidR="00B5354B" w:rsidRPr="00E62C19" w:rsidRDefault="00925601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3306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B5354B" w:rsidRPr="00E62C19" w:rsidRDefault="00B5354B" w:rsidP="00B5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C7A7E" w:rsidRPr="00E62C19" w:rsidTr="00E406F7">
        <w:trPr>
          <w:tblHeader/>
        </w:trPr>
        <w:tc>
          <w:tcPr>
            <w:tcW w:w="4500" w:type="dxa"/>
          </w:tcPr>
          <w:p w:rsidR="00EC7A7E" w:rsidRPr="0013306B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306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3306B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13306B">
              <w:rPr>
                <w:rFonts w:ascii="Angsana New" w:eastAsia="MS Mincho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EC7A7E" w:rsidRPr="00E62C19" w:rsidRDefault="00DD1D5F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871,870</w:t>
            </w:r>
          </w:p>
        </w:tc>
        <w:tc>
          <w:tcPr>
            <w:tcW w:w="270" w:type="dxa"/>
            <w:vAlign w:val="bottom"/>
          </w:tcPr>
          <w:p w:rsidR="00EC7A7E" w:rsidRPr="00E62C19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C7A7E" w:rsidRPr="00E62C19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866,768</w:t>
            </w:r>
          </w:p>
        </w:tc>
        <w:tc>
          <w:tcPr>
            <w:tcW w:w="270" w:type="dxa"/>
            <w:vAlign w:val="bottom"/>
          </w:tcPr>
          <w:p w:rsidR="00EC7A7E" w:rsidRPr="00E62C19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C7A7E" w:rsidRPr="00E62C19" w:rsidRDefault="00DD1D5F" w:rsidP="00EF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871,870</w:t>
            </w:r>
          </w:p>
        </w:tc>
        <w:tc>
          <w:tcPr>
            <w:tcW w:w="270" w:type="dxa"/>
            <w:vAlign w:val="bottom"/>
          </w:tcPr>
          <w:p w:rsidR="00EC7A7E" w:rsidRPr="00E62C19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EC7A7E" w:rsidRPr="00E62C19" w:rsidRDefault="00344536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866,678</w:t>
            </w:r>
          </w:p>
        </w:tc>
      </w:tr>
      <w:tr w:rsidR="00EC7A7E" w:rsidRPr="00E62C19" w:rsidTr="00E406F7">
        <w:trPr>
          <w:tblHeader/>
        </w:trPr>
        <w:tc>
          <w:tcPr>
            <w:tcW w:w="4500" w:type="dxa"/>
          </w:tcPr>
          <w:p w:rsidR="00EC7A7E" w:rsidRPr="00E62C19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ผลกระทบจากการใช้สิทธิซื้อหุ้น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C7A7E" w:rsidRPr="00E62C19" w:rsidRDefault="00DD1D5F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C7A7E" w:rsidRPr="00E62C19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C7A7E" w:rsidRPr="00E62C19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3,736</w:t>
            </w:r>
          </w:p>
        </w:tc>
        <w:tc>
          <w:tcPr>
            <w:tcW w:w="270" w:type="dxa"/>
            <w:vAlign w:val="bottom"/>
          </w:tcPr>
          <w:p w:rsidR="00EC7A7E" w:rsidRPr="00E62C19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C7A7E" w:rsidRPr="00E62C19" w:rsidRDefault="00DD1D5F" w:rsidP="0030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C7A7E" w:rsidRPr="00E62C19" w:rsidRDefault="00EC7A7E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EC7A7E" w:rsidRPr="00E62C19" w:rsidRDefault="00344536" w:rsidP="00EC7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</w:t>
            </w:r>
            <w:r w:rsidR="00FC6A19">
              <w:rPr>
                <w:rFonts w:ascii="Angsana New" w:eastAsia="MS Mincho" w:hAnsi="Angsana New"/>
                <w:sz w:val="30"/>
                <w:szCs w:val="30"/>
              </w:rPr>
              <w:t>73</w:t>
            </w:r>
            <w:r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344536" w:rsidRPr="00820EA0" w:rsidTr="00E406F7">
        <w:trPr>
          <w:tblHeader/>
        </w:trPr>
        <w:tc>
          <w:tcPr>
            <w:tcW w:w="4500" w:type="dxa"/>
          </w:tcPr>
          <w:p w:rsidR="00344536" w:rsidRPr="00820EA0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จำนวนหุ้นสามัญโดยวิธีการถัวเฉลี่ยถ่วงน้ำหนัก</w:t>
            </w:r>
          </w:p>
          <w:p w:rsidR="00344536" w:rsidRPr="00820EA0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Pr="00820EA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D1D5F" w:rsidRPr="00820EA0" w:rsidRDefault="00DD1D5F" w:rsidP="00DD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44536" w:rsidRPr="00820EA0" w:rsidRDefault="00DD1D5F" w:rsidP="00DD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1,870</w:t>
            </w:r>
          </w:p>
        </w:tc>
        <w:tc>
          <w:tcPr>
            <w:tcW w:w="270" w:type="dxa"/>
            <w:vAlign w:val="bottom"/>
          </w:tcPr>
          <w:p w:rsidR="00344536" w:rsidRPr="00820EA0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44536" w:rsidRPr="00820EA0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44536" w:rsidRPr="00820EA0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  <w:tc>
          <w:tcPr>
            <w:tcW w:w="270" w:type="dxa"/>
            <w:vAlign w:val="bottom"/>
          </w:tcPr>
          <w:p w:rsidR="00344536" w:rsidRPr="00820EA0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D1D5F" w:rsidRPr="00820EA0" w:rsidRDefault="00DD1D5F" w:rsidP="00DD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44536" w:rsidRPr="00820EA0" w:rsidRDefault="00DD1D5F" w:rsidP="00EF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1,870</w:t>
            </w:r>
          </w:p>
        </w:tc>
        <w:tc>
          <w:tcPr>
            <w:tcW w:w="270" w:type="dxa"/>
            <w:vAlign w:val="bottom"/>
          </w:tcPr>
          <w:p w:rsidR="00344536" w:rsidRPr="00820EA0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44536" w:rsidRPr="00820EA0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344536" w:rsidRPr="00820EA0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17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20EA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870,504</w:t>
            </w:r>
          </w:p>
        </w:tc>
      </w:tr>
      <w:tr w:rsidR="00344536" w:rsidRPr="00E62C19" w:rsidTr="00E406F7">
        <w:trPr>
          <w:tblHeader/>
        </w:trPr>
        <w:tc>
          <w:tcPr>
            <w:tcW w:w="4500" w:type="dxa"/>
          </w:tcPr>
          <w:p w:rsidR="00344536" w:rsidRPr="00E62C19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กำไรต่อหุ้นขั้น 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  <w:r w:rsidRPr="00E62C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62C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44536" w:rsidRPr="00E62C19" w:rsidRDefault="00DD1D5F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1.11</w:t>
            </w:r>
          </w:p>
        </w:tc>
        <w:tc>
          <w:tcPr>
            <w:tcW w:w="270" w:type="dxa"/>
          </w:tcPr>
          <w:p w:rsidR="00344536" w:rsidRPr="00E62C19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44536" w:rsidRPr="00E62C19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270" w:type="dxa"/>
          </w:tcPr>
          <w:p w:rsidR="00344536" w:rsidRPr="00E62C19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44536" w:rsidRPr="00E62C19" w:rsidRDefault="00DD1D5F" w:rsidP="00FB4BB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1.02</w:t>
            </w:r>
          </w:p>
        </w:tc>
        <w:tc>
          <w:tcPr>
            <w:tcW w:w="270" w:type="dxa"/>
          </w:tcPr>
          <w:p w:rsidR="00344536" w:rsidRPr="00E62C19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44536" w:rsidRPr="00E62C19" w:rsidRDefault="00344536" w:rsidP="00344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0.94</w:t>
            </w:r>
          </w:p>
        </w:tc>
      </w:tr>
    </w:tbl>
    <w:p w:rsidR="00C31CFB" w:rsidRPr="00C31CFB" w:rsidRDefault="00C31CFB" w:rsidP="00C31CF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</w:p>
    <w:p w:rsidR="00446EE4" w:rsidRDefault="0044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C720C" w:rsidRPr="00C31CFB" w:rsidRDefault="00D830A6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31CF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130F3" w:rsidRPr="00C31CFB">
        <w:rPr>
          <w:rFonts w:ascii="Angsana New" w:hAnsi="Angsana New"/>
          <w:b/>
          <w:bCs/>
          <w:sz w:val="30"/>
          <w:szCs w:val="30"/>
        </w:rPr>
        <w:t>3</w:t>
      </w:r>
      <w:r w:rsidR="003C720C" w:rsidRPr="00C31CFB">
        <w:rPr>
          <w:rFonts w:ascii="Angsana New" w:hAnsi="Angsana New"/>
          <w:sz w:val="30"/>
          <w:szCs w:val="30"/>
        </w:rPr>
        <w:tab/>
      </w:r>
      <w:r w:rsidR="003C720C" w:rsidRPr="00C31CF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E6546B" w:rsidRPr="00C31CFB" w:rsidRDefault="00E6546B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7D5734" w:rsidRPr="00C31CFB" w:rsidRDefault="007D5734" w:rsidP="00C3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31CFB">
        <w:rPr>
          <w:rFonts w:ascii="Angsana New" w:hAnsi="Angsana New"/>
          <w:sz w:val="30"/>
          <w:szCs w:val="30"/>
          <w:cs/>
        </w:rPr>
        <w:t>เงินปันผล</w:t>
      </w:r>
      <w:r w:rsidRPr="00C31CFB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</w:t>
      </w:r>
      <w:r w:rsidRPr="00C31CFB">
        <w:rPr>
          <w:rFonts w:ascii="Angsana New" w:hAnsi="Angsana New"/>
          <w:sz w:val="30"/>
          <w:szCs w:val="30"/>
        </w:rPr>
        <w:t xml:space="preserve"> </w:t>
      </w:r>
      <w:r w:rsidRPr="00C31CFB">
        <w:rPr>
          <w:rFonts w:ascii="Angsana New" w:hAnsi="Angsana New" w:hint="cs"/>
          <w:sz w:val="30"/>
          <w:szCs w:val="30"/>
          <w:cs/>
        </w:rPr>
        <w:t>มี</w:t>
      </w:r>
      <w:r w:rsidRPr="00C31CFB">
        <w:rPr>
          <w:rFonts w:ascii="Angsana New" w:hAnsi="Angsana New"/>
          <w:sz w:val="30"/>
          <w:szCs w:val="30"/>
          <w:cs/>
        </w:rPr>
        <w:t>ดังนี้</w:t>
      </w:r>
      <w:r w:rsidRPr="00C31CFB">
        <w:rPr>
          <w:rFonts w:ascii="Angsana New" w:hAnsi="Angsana New" w:hint="cs"/>
          <w:sz w:val="30"/>
          <w:szCs w:val="30"/>
          <w:cs/>
        </w:rPr>
        <w:t xml:space="preserve"> </w:t>
      </w:r>
    </w:p>
    <w:p w:rsidR="007D5734" w:rsidRPr="00C31CFB" w:rsidRDefault="007D5734" w:rsidP="00C31CF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800"/>
        <w:gridCol w:w="1620"/>
        <w:gridCol w:w="1980"/>
        <w:gridCol w:w="270"/>
        <w:gridCol w:w="1710"/>
      </w:tblGrid>
      <w:tr w:rsidR="006F70C6" w:rsidRPr="00C31CFB" w:rsidTr="00677170">
        <w:tc>
          <w:tcPr>
            <w:tcW w:w="2160" w:type="dxa"/>
            <w:vAlign w:val="bottom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F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80" w:type="dxa"/>
            <w:vAlign w:val="bottom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6F70C6" w:rsidRPr="00C31CFB" w:rsidDel="00D43E7A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F70C6" w:rsidRPr="00C31CFB" w:rsidTr="00677170">
        <w:tc>
          <w:tcPr>
            <w:tcW w:w="216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1C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F70C6" w:rsidRPr="00C31CFB" w:rsidTr="00677170">
        <w:tc>
          <w:tcPr>
            <w:tcW w:w="216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1C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F50EF" w:rsidRPr="00C31CF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D130F3" w:rsidRPr="00C31CF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CF50EF" w:rsidRPr="00C31CFB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="00D130F3" w:rsidRPr="00C31CF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F70C6" w:rsidRPr="00C31CFB" w:rsidTr="00677170">
        <w:tc>
          <w:tcPr>
            <w:tcW w:w="216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:rsidR="006F70C6" w:rsidRPr="00C31CFB" w:rsidRDefault="00D130F3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FB">
              <w:rPr>
                <w:rFonts w:ascii="Angsana New" w:hAnsi="Angsana New"/>
                <w:sz w:val="30"/>
                <w:szCs w:val="30"/>
              </w:rPr>
              <w:t>3</w:t>
            </w:r>
            <w:r w:rsidR="00D830A6" w:rsidRPr="00C31CFB">
              <w:rPr>
                <w:rFonts w:ascii="Angsana New" w:hAnsi="Angsana New"/>
                <w:sz w:val="30"/>
                <w:szCs w:val="30"/>
              </w:rPr>
              <w:t>1</w:t>
            </w:r>
            <w:r w:rsidR="006F70C6" w:rsidRPr="00C31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70C6" w:rsidRPr="00C31CF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2</w:t>
            </w:r>
            <w:r w:rsidRPr="00C31CFB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6</w:t>
            </w:r>
            <w:r w:rsidRPr="00C31C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C31C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C31CFB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6</w:t>
            </w:r>
            <w:r w:rsidR="00D130F3" w:rsidRPr="00C31C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80" w:type="dxa"/>
          </w:tcPr>
          <w:p w:rsidR="006F70C6" w:rsidRPr="001F53F4" w:rsidRDefault="00D830A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30"/>
                <w:szCs w:val="30"/>
              </w:rPr>
            </w:pPr>
            <w:r w:rsidRPr="001F53F4">
              <w:rPr>
                <w:rFonts w:ascii="Angsana New" w:hAnsi="Angsana New"/>
                <w:sz w:val="30"/>
                <w:szCs w:val="30"/>
              </w:rPr>
              <w:t>0</w:t>
            </w:r>
            <w:r w:rsidR="006F70C6" w:rsidRPr="001F53F4">
              <w:rPr>
                <w:rFonts w:ascii="Angsana New" w:hAnsi="Angsana New"/>
                <w:sz w:val="30"/>
                <w:szCs w:val="30"/>
              </w:rPr>
              <w:t>.</w:t>
            </w:r>
            <w:r w:rsidR="00D130F3" w:rsidRPr="001F53F4">
              <w:rPr>
                <w:rFonts w:ascii="Angsana New" w:hAnsi="Angsana New"/>
                <w:sz w:val="30"/>
                <w:szCs w:val="30"/>
              </w:rPr>
              <w:t>4</w:t>
            </w:r>
            <w:r w:rsidRPr="001F53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F70C6" w:rsidRPr="00C31CFB" w:rsidRDefault="006F70C6" w:rsidP="00C31CF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6F70C6" w:rsidRPr="001F53F4" w:rsidRDefault="00D130F3" w:rsidP="00C31CF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3F4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6F70C6" w:rsidRPr="001F53F4">
              <w:rPr>
                <w:rFonts w:ascii="Angsana New" w:hAnsi="Angsana New"/>
                <w:sz w:val="30"/>
                <w:szCs w:val="30"/>
                <w:lang w:val="en-US"/>
              </w:rPr>
              <w:t>7.</w:t>
            </w:r>
            <w:r w:rsidRPr="001F53F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F70C6" w:rsidRPr="001F53F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F53F4" w:rsidRPr="00C31CFB" w:rsidTr="00677170">
        <w:tc>
          <w:tcPr>
            <w:tcW w:w="2160" w:type="dxa"/>
          </w:tcPr>
          <w:p w:rsidR="001F53F4" w:rsidRPr="00C31CFB" w:rsidRDefault="001F53F4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:rsidR="001F53F4" w:rsidRPr="00C31CFB" w:rsidRDefault="001F53F4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FB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31C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1F53F4" w:rsidRPr="00C31CFB" w:rsidRDefault="001F53F4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C31C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1C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F53F4" w:rsidRPr="001F53F4" w:rsidRDefault="001F53F4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30"/>
                <w:szCs w:val="30"/>
              </w:rPr>
            </w:pPr>
            <w:r w:rsidRPr="001F53F4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  <w:tc>
          <w:tcPr>
            <w:tcW w:w="270" w:type="dxa"/>
          </w:tcPr>
          <w:p w:rsidR="001F53F4" w:rsidRPr="00C31CFB" w:rsidRDefault="001F53F4" w:rsidP="00C31CF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1F53F4" w:rsidRPr="001F53F4" w:rsidRDefault="001F53F4" w:rsidP="00C31CF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3F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D633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F53F4">
              <w:rPr>
                <w:rFonts w:ascii="Angsana New" w:hAnsi="Angsana New"/>
                <w:sz w:val="30"/>
                <w:szCs w:val="30"/>
                <w:lang w:val="en-US"/>
              </w:rPr>
              <w:t>.87</w:t>
            </w:r>
          </w:p>
        </w:tc>
      </w:tr>
      <w:tr w:rsidR="001F53F4" w:rsidRPr="00C31CFB" w:rsidTr="00677170">
        <w:tc>
          <w:tcPr>
            <w:tcW w:w="2160" w:type="dxa"/>
          </w:tcPr>
          <w:p w:rsidR="001F53F4" w:rsidRPr="00C31CFB" w:rsidRDefault="001F53F4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F53F4" w:rsidRPr="00C31CFB" w:rsidRDefault="001F53F4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F53F4" w:rsidRPr="00C31CFB" w:rsidRDefault="001F53F4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1F53F4" w:rsidRDefault="001F53F4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270" w:type="dxa"/>
          </w:tcPr>
          <w:p w:rsidR="001F53F4" w:rsidRPr="00C31CFB" w:rsidRDefault="001F53F4" w:rsidP="00C31CF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1F53F4" w:rsidRPr="00C31CFB" w:rsidRDefault="001F53F4" w:rsidP="00C31CF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671.34</w:t>
            </w:r>
          </w:p>
        </w:tc>
      </w:tr>
      <w:tr w:rsidR="006F70C6" w:rsidRPr="00C31CFB" w:rsidTr="00677170">
        <w:trPr>
          <w:trHeight w:val="164"/>
        </w:trPr>
        <w:tc>
          <w:tcPr>
            <w:tcW w:w="216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F70C6" w:rsidRPr="00C31CFB" w:rsidRDefault="006F70C6" w:rsidP="00C31CF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70" w:right="-650" w:firstLine="18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6F70C6" w:rsidRPr="00C31CFB" w:rsidRDefault="006F70C6" w:rsidP="00C31CF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left="70" w:right="-650" w:firstLine="18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F70C6" w:rsidRPr="00C31CFB" w:rsidTr="00677170">
        <w:trPr>
          <w:trHeight w:val="164"/>
        </w:trPr>
        <w:tc>
          <w:tcPr>
            <w:tcW w:w="216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CF50EF" w:rsidRPr="00C31CF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D130F3" w:rsidRPr="00C31CF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CF50EF" w:rsidRPr="00C31CFB">
              <w:rPr>
                <w:rFonts w:ascii="Angsana New" w:hAnsi="Angsana New"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180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70C6" w:rsidRPr="00C31CFB" w:rsidRDefault="006F70C6" w:rsidP="00C31CF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6F70C6" w:rsidRPr="00C31CFB" w:rsidRDefault="006F70C6" w:rsidP="00C31CF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70C6" w:rsidRPr="00C31CFB" w:rsidTr="00677170">
        <w:trPr>
          <w:trHeight w:val="164"/>
        </w:trPr>
        <w:tc>
          <w:tcPr>
            <w:tcW w:w="216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:rsidR="006F70C6" w:rsidRPr="00C31CFB" w:rsidRDefault="00D830A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FB">
              <w:rPr>
                <w:rFonts w:ascii="Angsana New" w:hAnsi="Angsana New"/>
                <w:sz w:val="30"/>
                <w:szCs w:val="30"/>
              </w:rPr>
              <w:t>10</w:t>
            </w:r>
            <w:r w:rsidR="006F70C6" w:rsidRPr="00C31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70C6" w:rsidRPr="00C31CF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C31CFB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2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C31C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C31CFB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980" w:type="dxa"/>
          </w:tcPr>
          <w:p w:rsidR="006F70C6" w:rsidRPr="00C31CFB" w:rsidRDefault="00D830A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30"/>
                <w:szCs w:val="30"/>
              </w:rPr>
            </w:pPr>
            <w:r w:rsidRPr="00C31CFB">
              <w:rPr>
                <w:rFonts w:ascii="Angsana New" w:hAnsi="Angsana New"/>
                <w:sz w:val="30"/>
                <w:szCs w:val="30"/>
              </w:rPr>
              <w:t>0</w:t>
            </w:r>
            <w:r w:rsidR="006F70C6" w:rsidRPr="00C31CFB">
              <w:rPr>
                <w:rFonts w:ascii="Angsana New" w:hAnsi="Angsana New"/>
                <w:sz w:val="30"/>
                <w:szCs w:val="30"/>
              </w:rPr>
              <w:t>.</w:t>
            </w:r>
            <w:r w:rsidR="00D130F3" w:rsidRPr="00C31CFB">
              <w:rPr>
                <w:rFonts w:ascii="Angsana New" w:hAnsi="Angsana New"/>
                <w:sz w:val="30"/>
                <w:szCs w:val="30"/>
              </w:rPr>
              <w:t>4</w:t>
            </w:r>
            <w:r w:rsidRPr="00C31CF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6F70C6" w:rsidRPr="00C31CFB" w:rsidRDefault="006F70C6" w:rsidP="00C31CF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6F70C6" w:rsidRPr="00C31CFB" w:rsidRDefault="00D130F3" w:rsidP="00C31CF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1CF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6F70C6" w:rsidRPr="00C31CFB">
              <w:rPr>
                <w:rFonts w:ascii="Angsana New" w:hAnsi="Angsana New"/>
                <w:sz w:val="30"/>
                <w:szCs w:val="30"/>
                <w:lang w:val="en-US"/>
              </w:rPr>
              <w:t>7.</w:t>
            </w:r>
            <w:r w:rsidR="001855F0" w:rsidRPr="00C31CF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31CF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F70C6" w:rsidRPr="00C31CFB" w:rsidTr="00677170">
        <w:trPr>
          <w:trHeight w:val="164"/>
        </w:trPr>
        <w:tc>
          <w:tcPr>
            <w:tcW w:w="2160" w:type="dxa"/>
          </w:tcPr>
          <w:p w:rsidR="006F70C6" w:rsidRPr="00C31CFB" w:rsidRDefault="001F53F4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:rsidR="006F70C6" w:rsidRPr="00C31CFB" w:rsidRDefault="00D830A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FB">
              <w:rPr>
                <w:rFonts w:ascii="Angsana New" w:hAnsi="Angsana New"/>
                <w:sz w:val="30"/>
                <w:szCs w:val="30"/>
              </w:rPr>
              <w:t>1</w:t>
            </w:r>
            <w:r w:rsidR="00D130F3" w:rsidRPr="00C31CFB">
              <w:rPr>
                <w:rFonts w:ascii="Angsana New" w:hAnsi="Angsana New"/>
                <w:sz w:val="30"/>
                <w:szCs w:val="30"/>
              </w:rPr>
              <w:t>4</w:t>
            </w:r>
            <w:r w:rsidR="006F70C6" w:rsidRPr="00C31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70C6" w:rsidRPr="00C31CF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C31CFB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62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1CF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C31C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2</w:t>
            </w:r>
            <w:r w:rsidR="00D130F3" w:rsidRPr="00C31CFB">
              <w:rPr>
                <w:rFonts w:ascii="Angsana New" w:hAnsi="Angsana New"/>
                <w:sz w:val="30"/>
                <w:szCs w:val="30"/>
              </w:rPr>
              <w:t>5</w:t>
            </w:r>
            <w:r w:rsidR="00CF50EF" w:rsidRPr="00C31CF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F70C6" w:rsidRPr="00C31CFB" w:rsidRDefault="00D830A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sz w:val="30"/>
                <w:szCs w:val="30"/>
              </w:rPr>
            </w:pPr>
            <w:r w:rsidRPr="00C31CFB">
              <w:rPr>
                <w:rFonts w:ascii="Angsana New" w:hAnsi="Angsana New"/>
                <w:sz w:val="30"/>
                <w:szCs w:val="30"/>
              </w:rPr>
              <w:t>0</w:t>
            </w:r>
            <w:r w:rsidR="006F70C6" w:rsidRPr="00C31CFB">
              <w:rPr>
                <w:rFonts w:ascii="Angsana New" w:hAnsi="Angsana New"/>
                <w:sz w:val="30"/>
                <w:szCs w:val="30"/>
              </w:rPr>
              <w:t>.</w:t>
            </w:r>
            <w:r w:rsidR="00D130F3" w:rsidRPr="00C31CFB">
              <w:rPr>
                <w:rFonts w:ascii="Angsana New" w:hAnsi="Angsana New"/>
                <w:sz w:val="30"/>
                <w:szCs w:val="30"/>
              </w:rPr>
              <w:t>3</w:t>
            </w:r>
            <w:r w:rsidRPr="00C31C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F70C6" w:rsidRPr="00C31CFB" w:rsidRDefault="006F70C6" w:rsidP="00C31CF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6F70C6" w:rsidRPr="00C31CFB" w:rsidRDefault="00CF50EF" w:rsidP="00C31CF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left="70" w:right="-650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1CF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F70C6" w:rsidRPr="00C31CF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830A6" w:rsidRPr="00C31CF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F70C6" w:rsidRPr="00C31CFB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C31CF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855F0" w:rsidRPr="00C31CF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F70C6" w:rsidRPr="00C31CFB" w:rsidTr="00677170">
        <w:trPr>
          <w:trHeight w:val="164"/>
        </w:trPr>
        <w:tc>
          <w:tcPr>
            <w:tcW w:w="216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F70C6" w:rsidRPr="00C31CFB" w:rsidRDefault="006F70C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6F70C6" w:rsidRPr="00C31CFB" w:rsidRDefault="00D830A6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785" w:right="-145" w:firstLine="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1CF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F70C6" w:rsidRPr="00C31CF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8E36CE" w:rsidRPr="00C31CFB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tcBorders>
              <w:bottom w:val="nil"/>
            </w:tcBorders>
          </w:tcPr>
          <w:p w:rsidR="006F70C6" w:rsidRPr="00C31CFB" w:rsidRDefault="006F70C6" w:rsidP="00C31CF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6F70C6" w:rsidRPr="00C31CFB" w:rsidRDefault="00CF50EF" w:rsidP="00C31CF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left="70" w:right="-650" w:firstLine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1C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D830A6" w:rsidRPr="00C31C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855F0" w:rsidRPr="00C31C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6F70C6" w:rsidRPr="00C31C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D830A6" w:rsidRPr="00C31C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31C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A1295A" w:rsidRPr="00C31CFB" w:rsidRDefault="00A1295A" w:rsidP="00C31CFB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:rsidR="004D7767" w:rsidRPr="00144E97" w:rsidRDefault="00D830A6" w:rsidP="00A97F8F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D830A6">
        <w:rPr>
          <w:rFonts w:ascii="Angsana New" w:hAnsi="Angsana New" w:cs="Angsana New"/>
          <w:b/>
          <w:bCs/>
          <w:lang w:val="en-US"/>
        </w:rPr>
        <w:t>1</w:t>
      </w:r>
      <w:r w:rsidR="00D130F3" w:rsidRPr="00D130F3">
        <w:rPr>
          <w:rFonts w:ascii="Angsana New" w:hAnsi="Angsana New" w:cs="Angsana New"/>
          <w:b/>
          <w:bCs/>
          <w:lang w:val="en-US"/>
        </w:rPr>
        <w:t>4</w:t>
      </w:r>
      <w:r w:rsidR="004D7767" w:rsidRPr="00144E97">
        <w:rPr>
          <w:rFonts w:ascii="Angsana New" w:hAnsi="Angsana New" w:cs="Angsana New"/>
          <w:b/>
          <w:bCs/>
          <w:lang w:val="en-US"/>
        </w:rPr>
        <w:tab/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ภาระผูกพัน</w:t>
      </w:r>
      <w:r w:rsidR="00646E49">
        <w:rPr>
          <w:rFonts w:ascii="Angsana New" w:hAnsi="Angsana New" w:cs="Angsana New"/>
          <w:b/>
          <w:bCs/>
          <w:cs/>
          <w:lang w:val="en-US"/>
        </w:rPr>
        <w:t>กับบุคคลหรือกิจกา</w:t>
      </w:r>
      <w:r w:rsidR="004D7767" w:rsidRPr="00144E97">
        <w:rPr>
          <w:rFonts w:ascii="Angsana New" w:hAnsi="Angsana New" w:cs="Angsana New"/>
          <w:b/>
          <w:bCs/>
          <w:cs/>
          <w:lang w:val="en-US"/>
        </w:rPr>
        <w:t>รที่ไม่เกี่ยวข้องกัน</w:t>
      </w:r>
    </w:p>
    <w:p w:rsidR="00A97F8F" w:rsidRPr="00A9656B" w:rsidRDefault="00A97F8F" w:rsidP="00A97F8F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269"/>
        <w:gridCol w:w="1981"/>
      </w:tblGrid>
      <w:tr w:rsidR="0067228A" w:rsidRPr="009C152A" w:rsidTr="00A73040">
        <w:trPr>
          <w:tblHeader/>
        </w:trPr>
        <w:tc>
          <w:tcPr>
            <w:tcW w:w="2736" w:type="pct"/>
          </w:tcPr>
          <w:p w:rsidR="00A97F8F" w:rsidRPr="007E004C" w:rsidRDefault="007E004C" w:rsidP="00C3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E00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1C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5" w:type="pct"/>
          </w:tcPr>
          <w:p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</w:tcPr>
          <w:p w:rsidR="00A97F8F" w:rsidRPr="00936319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9C152A" w:rsidTr="00A73040">
        <w:trPr>
          <w:tblHeader/>
        </w:trPr>
        <w:tc>
          <w:tcPr>
            <w:tcW w:w="2736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4" w:type="pct"/>
            <w:gridSpan w:val="3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9C152A" w:rsidTr="00A73040">
        <w:tc>
          <w:tcPr>
            <w:tcW w:w="2736" w:type="pct"/>
          </w:tcPr>
          <w:p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5" w:type="pct"/>
          </w:tcPr>
          <w:p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8" w:type="pct"/>
          </w:tcPr>
          <w:p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228A" w:rsidRPr="009C152A" w:rsidTr="00A73040">
        <w:tc>
          <w:tcPr>
            <w:tcW w:w="2736" w:type="pct"/>
          </w:tcPr>
          <w:p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085" w:type="pct"/>
          </w:tcPr>
          <w:p w:rsidR="00121031" w:rsidRPr="00DD1D5F" w:rsidRDefault="00DD1D5F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,962</w:t>
            </w:r>
          </w:p>
        </w:tc>
        <w:tc>
          <w:tcPr>
            <w:tcW w:w="141" w:type="pct"/>
          </w:tcPr>
          <w:p w:rsidR="00121031" w:rsidRPr="00ED730E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8" w:type="pct"/>
          </w:tcPr>
          <w:p w:rsidR="00121031" w:rsidRPr="00ED730E" w:rsidRDefault="00DD1D5F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22,983</w:t>
            </w:r>
          </w:p>
        </w:tc>
      </w:tr>
      <w:tr w:rsidR="00DD1D5F" w:rsidRPr="009C152A" w:rsidTr="00A73040">
        <w:tc>
          <w:tcPr>
            <w:tcW w:w="2736" w:type="pct"/>
          </w:tcPr>
          <w:p w:rsidR="00DD1D5F" w:rsidRPr="00DD1D5F" w:rsidRDefault="00DD1D5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โปรแกรม</w:t>
            </w:r>
          </w:p>
        </w:tc>
        <w:tc>
          <w:tcPr>
            <w:tcW w:w="1085" w:type="pct"/>
          </w:tcPr>
          <w:p w:rsidR="00DD1D5F" w:rsidRPr="00ED730E" w:rsidRDefault="00DD1D5F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2,729</w:t>
            </w:r>
          </w:p>
        </w:tc>
        <w:tc>
          <w:tcPr>
            <w:tcW w:w="141" w:type="pct"/>
          </w:tcPr>
          <w:p w:rsidR="00DD1D5F" w:rsidRPr="00ED730E" w:rsidRDefault="00DD1D5F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8" w:type="pct"/>
          </w:tcPr>
          <w:p w:rsidR="00DD1D5F" w:rsidRPr="00ED730E" w:rsidRDefault="00DD1D5F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7228A" w:rsidRPr="009C152A" w:rsidTr="00A73040">
        <w:tc>
          <w:tcPr>
            <w:tcW w:w="2736" w:type="pct"/>
          </w:tcPr>
          <w:p w:rsidR="00121031" w:rsidRPr="00ED730E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pct"/>
            <w:tcBorders>
              <w:top w:val="single" w:sz="4" w:space="0" w:color="auto"/>
              <w:bottom w:val="double" w:sz="4" w:space="0" w:color="auto"/>
            </w:tcBorders>
          </w:tcPr>
          <w:p w:rsidR="00121031" w:rsidRPr="00B72AED" w:rsidRDefault="00DD1D5F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30,691  </w:t>
            </w:r>
          </w:p>
        </w:tc>
        <w:tc>
          <w:tcPr>
            <w:tcW w:w="141" w:type="pct"/>
          </w:tcPr>
          <w:p w:rsidR="00121031" w:rsidRPr="00B72AED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pct"/>
            <w:tcBorders>
              <w:top w:val="single" w:sz="4" w:space="0" w:color="auto"/>
              <w:bottom w:val="double" w:sz="4" w:space="0" w:color="auto"/>
            </w:tcBorders>
          </w:tcPr>
          <w:p w:rsidR="00121031" w:rsidRPr="00ED730E" w:rsidRDefault="00DD1D5F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22,983</w:t>
            </w:r>
          </w:p>
        </w:tc>
      </w:tr>
      <w:tr w:rsidR="0067228A" w:rsidRPr="00346816" w:rsidTr="00A73040">
        <w:tc>
          <w:tcPr>
            <w:tcW w:w="2736" w:type="pct"/>
          </w:tcPr>
          <w:p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5" w:type="pct"/>
          </w:tcPr>
          <w:p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</w:tcPr>
          <w:p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8" w:type="pct"/>
          </w:tcPr>
          <w:p w:rsidR="007E004C" w:rsidRPr="00346816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600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228A" w:rsidRPr="009C152A" w:rsidTr="00A73040">
        <w:tc>
          <w:tcPr>
            <w:tcW w:w="2736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85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28A" w:rsidRPr="009C152A" w:rsidTr="00A73040">
        <w:tc>
          <w:tcPr>
            <w:tcW w:w="2736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85" w:type="pct"/>
          </w:tcPr>
          <w:p w:rsidR="007E004C" w:rsidRPr="00ED730E" w:rsidRDefault="00DD1D5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25,417</w:t>
            </w:r>
          </w:p>
        </w:tc>
        <w:tc>
          <w:tcPr>
            <w:tcW w:w="141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</w:tcPr>
          <w:p w:rsidR="007E004C" w:rsidRPr="00ED730E" w:rsidRDefault="00DD1D5F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25,417</w:t>
            </w:r>
          </w:p>
        </w:tc>
      </w:tr>
      <w:tr w:rsidR="0067228A" w:rsidRPr="009C152A" w:rsidTr="00A73040">
        <w:tc>
          <w:tcPr>
            <w:tcW w:w="2736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  <w:r w:rsidR="00047CA7">
              <w:rPr>
                <w:rFonts w:ascii="Angsana New" w:hAnsi="Angsana New" w:hint="cs"/>
                <w:sz w:val="30"/>
                <w:szCs w:val="30"/>
                <w:cs/>
              </w:rPr>
              <w:t>บริษัทและ</w:t>
            </w:r>
            <w:r w:rsidRPr="00ED730E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5" w:type="pct"/>
          </w:tcPr>
          <w:p w:rsidR="007E004C" w:rsidRPr="00ED730E" w:rsidRDefault="00CC495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202,861</w:t>
            </w:r>
          </w:p>
        </w:tc>
        <w:tc>
          <w:tcPr>
            <w:tcW w:w="141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</w:tcPr>
          <w:p w:rsidR="007E004C" w:rsidRPr="00ED730E" w:rsidRDefault="00DD1D5F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190,576</w:t>
            </w:r>
          </w:p>
        </w:tc>
      </w:tr>
      <w:tr w:rsidR="0067228A" w:rsidRPr="009C152A" w:rsidTr="00A73040">
        <w:tc>
          <w:tcPr>
            <w:tcW w:w="2736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pct"/>
            <w:tcBorders>
              <w:top w:val="single" w:sz="4" w:space="0" w:color="auto"/>
              <w:bottom w:val="double" w:sz="4" w:space="0" w:color="auto"/>
            </w:tcBorders>
          </w:tcPr>
          <w:p w:rsidR="007E004C" w:rsidRPr="001D6F5A" w:rsidRDefault="00CC4957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228,278</w:t>
            </w:r>
          </w:p>
        </w:tc>
        <w:tc>
          <w:tcPr>
            <w:tcW w:w="141" w:type="pct"/>
          </w:tcPr>
          <w:p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pct"/>
            <w:tcBorders>
              <w:top w:val="single" w:sz="4" w:space="0" w:color="auto"/>
              <w:bottom w:val="double" w:sz="4" w:space="0" w:color="auto"/>
            </w:tcBorders>
          </w:tcPr>
          <w:p w:rsidR="007E004C" w:rsidRPr="00ED730E" w:rsidRDefault="00DD1D5F" w:rsidP="00C31CFB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215,99</w:t>
            </w:r>
            <w:r w:rsidR="00026A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:rsidR="00936319" w:rsidRPr="00EE61C1" w:rsidRDefault="00936319" w:rsidP="009915CE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446EE4" w:rsidRDefault="0044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813EAE" w:rsidRPr="00EE61C1" w:rsidRDefault="00813EAE" w:rsidP="0044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สัญญาจัดจำหน่ายสินค้าและบริการ</w:t>
      </w:r>
    </w:p>
    <w:p w:rsidR="00813EAE" w:rsidRPr="001C3E90" w:rsidRDefault="00813EAE" w:rsidP="002B1AD2">
      <w:pPr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813EAE" w:rsidRPr="00EE61C1" w:rsidRDefault="00813EAE" w:rsidP="0099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EE61C1">
        <w:rPr>
          <w:rFonts w:ascii="Angsana New" w:hAnsi="Angsana New"/>
          <w:sz w:val="32"/>
          <w:szCs w:val="32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โดยมีค่าตอบแทนที่แตกต่างกันขึ้นอยู่กับปริมาณ</w:t>
      </w:r>
      <w:r w:rsidR="00736B5B" w:rsidRPr="00EE61C1">
        <w:rPr>
          <w:rFonts w:ascii="Angsana New" w:hAnsi="Angsana New"/>
          <w:sz w:val="32"/>
          <w:szCs w:val="32"/>
          <w:cs/>
        </w:rPr>
        <w:t>ของ</w:t>
      </w:r>
      <w:r w:rsidRPr="00EE61C1">
        <w:rPr>
          <w:rFonts w:ascii="Angsana New" w:hAnsi="Angsana New"/>
          <w:sz w:val="32"/>
          <w:szCs w:val="32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ค่าตอบแทนที่เรียกเก็บมายังกลุ่มบริษัทมีอัตราที่แน่นอนและมีการปรับปรุงเป็นระยะๆ โดยปกติ</w:t>
      </w:r>
      <w:r w:rsidR="00736B5B" w:rsidRPr="00EE61C1">
        <w:rPr>
          <w:rFonts w:ascii="Angsana New" w:hAnsi="Angsana New"/>
          <w:sz w:val="32"/>
          <w:szCs w:val="32"/>
          <w:cs/>
        </w:rPr>
        <w:t>กลุ่มบริษัท</w:t>
      </w:r>
      <w:r w:rsidRPr="00EE61C1">
        <w:rPr>
          <w:rFonts w:ascii="Angsana New" w:hAnsi="Angsana New"/>
          <w:sz w:val="32"/>
          <w:szCs w:val="32"/>
          <w:cs/>
        </w:rPr>
        <w:t>สามารถยกเลิก</w:t>
      </w:r>
      <w:r w:rsidR="00912A00" w:rsidRPr="00EE61C1">
        <w:rPr>
          <w:rFonts w:ascii="Angsana New" w:hAnsi="Angsana New"/>
          <w:sz w:val="32"/>
          <w:szCs w:val="32"/>
          <w:cs/>
        </w:rPr>
        <w:t>สัญญาได้ภายในหนึ่งปีโดยที่</w:t>
      </w:r>
      <w:r w:rsidRPr="00EE61C1">
        <w:rPr>
          <w:rFonts w:ascii="Angsana New" w:hAnsi="Angsana New"/>
          <w:sz w:val="32"/>
          <w:szCs w:val="32"/>
          <w:cs/>
        </w:rPr>
        <w:t>ไม่มีภาระใดๆ</w:t>
      </w:r>
      <w:r w:rsidR="00912A00" w:rsidRPr="00EE61C1">
        <w:rPr>
          <w:rFonts w:ascii="Angsana New" w:hAnsi="Angsana New"/>
          <w:sz w:val="32"/>
          <w:szCs w:val="32"/>
          <w:cs/>
        </w:rPr>
        <w:t>ที่มีนัยสำคัญ</w:t>
      </w:r>
    </w:p>
    <w:p w:rsidR="00CE50C9" w:rsidRPr="001C3E90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137B44" w:rsidRPr="00EE61C1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หนี้สินท</w:t>
      </w:r>
      <w:r w:rsidR="00C2344B"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ี่อาจ</w:t>
      </w:r>
      <w:r w:rsidRPr="00EE61C1">
        <w:rPr>
          <w:rFonts w:ascii="Angsana New" w:hAnsi="Angsana New"/>
          <w:b/>
          <w:bCs/>
          <w:i/>
          <w:iCs/>
          <w:sz w:val="32"/>
          <w:szCs w:val="32"/>
          <w:cs/>
        </w:rPr>
        <w:t>เกิดขึ้น</w:t>
      </w:r>
    </w:p>
    <w:p w:rsidR="0021109B" w:rsidRPr="001C3E90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D45663" w:rsidRPr="00EE61C1" w:rsidRDefault="00D45663" w:rsidP="0099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2"/>
          <w:szCs w:val="32"/>
        </w:rPr>
      </w:pPr>
      <w:r w:rsidRPr="00EE61C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30F3" w:rsidRPr="00EE61C1">
        <w:rPr>
          <w:rFonts w:ascii="Angsana New" w:hAnsi="Angsana New"/>
          <w:sz w:val="32"/>
          <w:szCs w:val="32"/>
        </w:rPr>
        <w:t>3</w:t>
      </w:r>
      <w:r w:rsidR="00D830A6" w:rsidRPr="00EE61C1">
        <w:rPr>
          <w:rFonts w:ascii="Angsana New" w:hAnsi="Angsana New"/>
          <w:sz w:val="32"/>
          <w:szCs w:val="32"/>
        </w:rPr>
        <w:t>0</w:t>
      </w:r>
      <w:r w:rsidRPr="00EE61C1">
        <w:rPr>
          <w:rFonts w:ascii="Angsana New" w:hAnsi="Angsana New"/>
          <w:sz w:val="32"/>
          <w:szCs w:val="32"/>
          <w:cs/>
        </w:rPr>
        <w:t xml:space="preserve"> </w:t>
      </w:r>
      <w:r w:rsidR="00AA663E" w:rsidRPr="00EE61C1">
        <w:rPr>
          <w:rFonts w:ascii="Angsana New" w:hAnsi="Angsana New" w:hint="cs"/>
          <w:sz w:val="32"/>
          <w:szCs w:val="32"/>
          <w:cs/>
        </w:rPr>
        <w:t>กันยายน</w:t>
      </w:r>
      <w:r w:rsidRPr="00EE61C1">
        <w:rPr>
          <w:rFonts w:ascii="Angsana New" w:hAnsi="Angsana New" w:hint="cs"/>
          <w:sz w:val="32"/>
          <w:szCs w:val="32"/>
          <w:cs/>
        </w:rPr>
        <w:t xml:space="preserve"> </w:t>
      </w:r>
      <w:r w:rsidR="00CF50EF" w:rsidRPr="00EE61C1">
        <w:rPr>
          <w:rFonts w:ascii="Angsana New" w:hAnsi="Angsana New"/>
          <w:sz w:val="32"/>
          <w:szCs w:val="32"/>
        </w:rPr>
        <w:t>2</w:t>
      </w:r>
      <w:r w:rsidR="00D130F3" w:rsidRPr="00EE61C1">
        <w:rPr>
          <w:rFonts w:ascii="Angsana New" w:hAnsi="Angsana New"/>
          <w:sz w:val="32"/>
          <w:szCs w:val="32"/>
        </w:rPr>
        <w:t>5</w:t>
      </w:r>
      <w:r w:rsidR="00CF50EF" w:rsidRPr="00EE61C1">
        <w:rPr>
          <w:rFonts w:ascii="Angsana New" w:hAnsi="Angsana New"/>
          <w:sz w:val="32"/>
          <w:szCs w:val="32"/>
        </w:rPr>
        <w:t>6</w:t>
      </w:r>
      <w:r w:rsidR="00D130F3" w:rsidRPr="00EE61C1">
        <w:rPr>
          <w:rFonts w:ascii="Angsana New" w:hAnsi="Angsana New"/>
          <w:sz w:val="32"/>
          <w:szCs w:val="32"/>
        </w:rPr>
        <w:t>3</w:t>
      </w:r>
      <w:r w:rsidRPr="00EE61C1">
        <w:rPr>
          <w:rFonts w:ascii="Angsana New" w:hAnsi="Angsana New"/>
          <w:sz w:val="32"/>
          <w:szCs w:val="32"/>
        </w:rPr>
        <w:t xml:space="preserve"> </w:t>
      </w:r>
      <w:r w:rsidRPr="00EE61C1">
        <w:rPr>
          <w:rFonts w:ascii="Angsana New" w:hAnsi="Angsana New"/>
          <w:sz w:val="32"/>
          <w:szCs w:val="32"/>
          <w:cs/>
        </w:rPr>
        <w:t>บริษัทมี</w:t>
      </w:r>
      <w:r w:rsidRPr="00EE61C1">
        <w:rPr>
          <w:rFonts w:ascii="Angsana New" w:hAnsi="Angsana New" w:hint="cs"/>
          <w:sz w:val="32"/>
          <w:szCs w:val="32"/>
          <w:cs/>
        </w:rPr>
        <w:t>หนี้สินที่อาจเกิดขึ้นกับ</w:t>
      </w:r>
      <w:r w:rsidRPr="00EE61C1">
        <w:rPr>
          <w:rFonts w:ascii="Angsana New" w:hAnsi="Angsana New"/>
          <w:sz w:val="32"/>
          <w:szCs w:val="32"/>
          <w:cs/>
        </w:rPr>
        <w:t>สถาบันการเงินเพื่อค้ำประกัน</w:t>
      </w:r>
      <w:r w:rsidRPr="00EE61C1">
        <w:rPr>
          <w:rFonts w:ascii="Angsana New" w:hAnsi="Angsana New" w:hint="cs"/>
          <w:sz w:val="32"/>
          <w:szCs w:val="32"/>
          <w:cs/>
        </w:rPr>
        <w:t>วงเงินกู้ยืมของบริษัทย่อ</w:t>
      </w:r>
      <w:r w:rsidR="00311595">
        <w:rPr>
          <w:rFonts w:ascii="Angsana New" w:hAnsi="Angsana New" w:hint="cs"/>
          <w:sz w:val="32"/>
          <w:szCs w:val="32"/>
          <w:cs/>
        </w:rPr>
        <w:t>ย</w:t>
      </w:r>
      <w:r w:rsidRPr="00EE61C1">
        <w:rPr>
          <w:rFonts w:ascii="Angsana New" w:hAnsi="Angsana New" w:hint="cs"/>
          <w:sz w:val="32"/>
          <w:szCs w:val="32"/>
          <w:cs/>
        </w:rPr>
        <w:t>หลายแห่ง</w:t>
      </w:r>
      <w:r w:rsidRPr="00EE61C1">
        <w:rPr>
          <w:rFonts w:ascii="Angsana New" w:hAnsi="Angsana New"/>
          <w:sz w:val="32"/>
          <w:szCs w:val="32"/>
          <w:cs/>
        </w:rPr>
        <w:t xml:space="preserve"> เป็นจำนวนเงิ</w:t>
      </w:r>
      <w:r w:rsidRPr="00EE61C1">
        <w:rPr>
          <w:rFonts w:ascii="Angsana New" w:hAnsi="Angsana New" w:hint="cs"/>
          <w:sz w:val="32"/>
          <w:szCs w:val="32"/>
          <w:cs/>
        </w:rPr>
        <w:t>น</w:t>
      </w:r>
      <w:r w:rsidR="005D6333">
        <w:rPr>
          <w:rFonts w:ascii="Angsana New" w:hAnsi="Angsana New"/>
          <w:sz w:val="32"/>
          <w:szCs w:val="32"/>
        </w:rPr>
        <w:t xml:space="preserve"> 2,457</w:t>
      </w:r>
      <w:r w:rsidR="00AA663E" w:rsidRPr="00EE61C1">
        <w:rPr>
          <w:rFonts w:ascii="Angsana New" w:hAnsi="Angsana New"/>
          <w:sz w:val="32"/>
          <w:szCs w:val="32"/>
        </w:rPr>
        <w:t xml:space="preserve"> </w:t>
      </w:r>
      <w:r w:rsidRPr="00EE61C1">
        <w:rPr>
          <w:rFonts w:ascii="Angsana New" w:hAnsi="Angsana New"/>
          <w:sz w:val="32"/>
          <w:szCs w:val="32"/>
          <w:cs/>
        </w:rPr>
        <w:t>ล้านบาท</w:t>
      </w:r>
      <w:r w:rsidR="002F11C5" w:rsidRPr="00EE61C1">
        <w:rPr>
          <w:rFonts w:ascii="Angsana New" w:hAnsi="Angsana New"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72FE">
        <w:rPr>
          <w:rFonts w:ascii="Angsana New" w:hAnsi="Angsana New"/>
          <w:sz w:val="32"/>
          <w:szCs w:val="32"/>
        </w:rPr>
        <w:t>59</w:t>
      </w:r>
      <w:r w:rsidR="005D6333">
        <w:rPr>
          <w:rFonts w:ascii="Angsana New" w:hAnsi="Angsana New"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sz w:val="32"/>
          <w:szCs w:val="32"/>
          <w:cs/>
        </w:rPr>
        <w:t xml:space="preserve">ล้านเหรียญสหรัฐอมเริกา </w:t>
      </w:r>
      <w:r w:rsidRPr="00EE61C1">
        <w:rPr>
          <w:rFonts w:ascii="Angsana New" w:hAnsi="Angsana New"/>
          <w:i/>
          <w:iCs/>
          <w:sz w:val="32"/>
          <w:szCs w:val="32"/>
          <w:cs/>
        </w:rPr>
        <w:t>(</w:t>
      </w:r>
      <w:r w:rsidR="00D130F3" w:rsidRPr="00EE61C1">
        <w:rPr>
          <w:rFonts w:ascii="Angsana New" w:hAnsi="Angsana New"/>
          <w:i/>
          <w:iCs/>
          <w:sz w:val="32"/>
          <w:szCs w:val="32"/>
        </w:rPr>
        <w:t>3</w:t>
      </w:r>
      <w:r w:rsidR="00D830A6" w:rsidRPr="00EE61C1">
        <w:rPr>
          <w:rFonts w:ascii="Angsana New" w:hAnsi="Angsana New"/>
          <w:i/>
          <w:iCs/>
          <w:sz w:val="32"/>
          <w:szCs w:val="32"/>
        </w:rPr>
        <w:t>1</w:t>
      </w:r>
      <w:r w:rsidRPr="00EE61C1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EE61C1">
        <w:rPr>
          <w:rFonts w:ascii="Angsana New" w:hAnsi="Angsana New" w:hint="cs"/>
          <w:i/>
          <w:iCs/>
          <w:sz w:val="32"/>
          <w:szCs w:val="32"/>
          <w:cs/>
        </w:rPr>
        <w:t>ธันวาคม</w:t>
      </w:r>
      <w:r w:rsidRPr="00EE61C1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CF50EF" w:rsidRPr="00EE61C1">
        <w:rPr>
          <w:rFonts w:ascii="Angsana New" w:hAnsi="Angsana New"/>
          <w:i/>
          <w:iCs/>
          <w:sz w:val="32"/>
          <w:szCs w:val="32"/>
        </w:rPr>
        <w:t>2</w:t>
      </w:r>
      <w:r w:rsidR="00D130F3" w:rsidRPr="00EE61C1">
        <w:rPr>
          <w:rFonts w:ascii="Angsana New" w:hAnsi="Angsana New"/>
          <w:i/>
          <w:iCs/>
          <w:sz w:val="32"/>
          <w:szCs w:val="32"/>
        </w:rPr>
        <w:t>5</w:t>
      </w:r>
      <w:r w:rsidR="00CF50EF" w:rsidRPr="00EE61C1">
        <w:rPr>
          <w:rFonts w:ascii="Angsana New" w:hAnsi="Angsana New"/>
          <w:i/>
          <w:iCs/>
          <w:sz w:val="32"/>
          <w:szCs w:val="32"/>
        </w:rPr>
        <w:t>6</w:t>
      </w:r>
      <w:r w:rsidR="00CF50EF" w:rsidRPr="00EE61C1">
        <w:rPr>
          <w:rFonts w:ascii="Angsana New" w:hAnsi="Angsana New" w:hint="cs"/>
          <w:i/>
          <w:iCs/>
          <w:sz w:val="32"/>
          <w:szCs w:val="32"/>
        </w:rPr>
        <w:t>2</w:t>
      </w:r>
      <w:r w:rsidRPr="00EE61C1">
        <w:rPr>
          <w:rFonts w:ascii="Angsana New" w:hAnsi="Angsana New"/>
          <w:i/>
          <w:iCs/>
          <w:sz w:val="32"/>
          <w:szCs w:val="32"/>
        </w:rPr>
        <w:t>:</w:t>
      </w:r>
      <w:r w:rsidR="00E34110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2F11C5" w:rsidRPr="00EE61C1">
        <w:rPr>
          <w:rFonts w:ascii="Angsana New" w:hAnsi="Angsana New"/>
          <w:i/>
          <w:iCs/>
          <w:sz w:val="32"/>
          <w:szCs w:val="32"/>
        </w:rPr>
        <w:t>2,166</w:t>
      </w:r>
      <w:r w:rsidR="00936195" w:rsidRPr="00EE61C1">
        <w:rPr>
          <w:rFonts w:ascii="Angsana New" w:hAnsi="Angsana New"/>
          <w:i/>
          <w:iCs/>
          <w:sz w:val="32"/>
          <w:szCs w:val="32"/>
        </w:rPr>
        <w:t xml:space="preserve"> </w:t>
      </w:r>
      <w:r w:rsidRPr="00EE61C1">
        <w:rPr>
          <w:rFonts w:ascii="Angsana New" w:hAnsi="Angsana New"/>
          <w:i/>
          <w:iCs/>
          <w:sz w:val="32"/>
          <w:szCs w:val="32"/>
          <w:cs/>
        </w:rPr>
        <w:t>ล้านบาท</w:t>
      </w:r>
      <w:r w:rsidR="002F11C5" w:rsidRPr="00EE61C1">
        <w:rPr>
          <w:rFonts w:ascii="Angsana New" w:hAnsi="Angsana New"/>
          <w:i/>
          <w:iCs/>
          <w:sz w:val="32"/>
          <w:szCs w:val="32"/>
        </w:rPr>
        <w:t xml:space="preserve"> </w:t>
      </w:r>
      <w:r w:rsidR="002F11C5" w:rsidRPr="00EE61C1">
        <w:rPr>
          <w:rFonts w:ascii="Angsana New" w:hAnsi="Angsana New" w:hint="cs"/>
          <w:i/>
          <w:iCs/>
          <w:sz w:val="32"/>
          <w:szCs w:val="32"/>
          <w:cs/>
        </w:rPr>
        <w:t xml:space="preserve">และ </w:t>
      </w:r>
      <w:r w:rsidR="002F11C5" w:rsidRPr="00EE61C1">
        <w:rPr>
          <w:rFonts w:ascii="Angsana New" w:hAnsi="Angsana New"/>
          <w:i/>
          <w:iCs/>
          <w:sz w:val="32"/>
          <w:szCs w:val="32"/>
        </w:rPr>
        <w:t xml:space="preserve">59 </w:t>
      </w:r>
      <w:r w:rsidR="002F11C5" w:rsidRPr="00EE61C1">
        <w:rPr>
          <w:rFonts w:ascii="Angsana New" w:hAnsi="Angsana New" w:hint="cs"/>
          <w:i/>
          <w:iCs/>
          <w:sz w:val="32"/>
          <w:szCs w:val="32"/>
          <w:cs/>
        </w:rPr>
        <w:t>ล้านเหรียญสหรัฐอเมริกา</w:t>
      </w:r>
      <w:r w:rsidRPr="00EE61C1">
        <w:rPr>
          <w:rFonts w:ascii="Angsana New" w:hAnsi="Angsana New"/>
          <w:i/>
          <w:iCs/>
          <w:sz w:val="32"/>
          <w:szCs w:val="32"/>
          <w:cs/>
        </w:rPr>
        <w:t>)</w:t>
      </w:r>
    </w:p>
    <w:p w:rsidR="00B011F1" w:rsidRPr="001C3E90" w:rsidRDefault="00B011F1" w:rsidP="0055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28"/>
          <w:szCs w:val="28"/>
        </w:rPr>
      </w:pPr>
    </w:p>
    <w:p w:rsidR="00F6013A" w:rsidRPr="00EE61C1" w:rsidRDefault="00D830A6" w:rsidP="00F6013A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E61C1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D130F3" w:rsidRPr="00EE61C1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F6013A" w:rsidRPr="00EE61C1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6013A" w:rsidRPr="00EE61C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เหตุการณ</w:t>
      </w:r>
      <w:r w:rsidR="00EA2560" w:rsidRPr="00EE61C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์</w:t>
      </w:r>
      <w:r w:rsidR="00F6013A" w:rsidRPr="00EE61C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ภายหลังรอบระยะเวลารายงาน</w:t>
      </w:r>
    </w:p>
    <w:p w:rsidR="00D76B7C" w:rsidRPr="001C3E90" w:rsidRDefault="00D76B7C" w:rsidP="008A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446EE4" w:rsidRDefault="00880C40" w:rsidP="00BD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คณะกรรมการมีมติอนุมัติการปิดบริษัท </w:t>
      </w:r>
      <w:r>
        <w:rPr>
          <w:rFonts w:ascii="Angsana New" w:hAnsi="Angsana New"/>
          <w:sz w:val="30"/>
          <w:szCs w:val="30"/>
        </w:rPr>
        <w:t xml:space="preserve">MSN MEGA PHARMA LTD. </w:t>
      </w:r>
      <w:r>
        <w:rPr>
          <w:rFonts w:ascii="Angsana New" w:hAnsi="Angsana New" w:hint="cs"/>
          <w:sz w:val="30"/>
          <w:szCs w:val="30"/>
          <w:cs/>
        </w:rPr>
        <w:t>ซึ่งเป็นการร่วมค้าทางอ้อมในประเทศเมียนมาร์</w:t>
      </w:r>
    </w:p>
    <w:p w:rsidR="00BD09AD" w:rsidRPr="001C3E90" w:rsidRDefault="00BD09AD" w:rsidP="00BD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D76B7C" w:rsidRDefault="00D830A6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D830A6">
        <w:rPr>
          <w:rFonts w:ascii="Angsana New" w:hAnsi="Angsana New" w:cs="Angsana New"/>
          <w:b/>
          <w:bCs/>
          <w:lang w:val="en-US"/>
        </w:rPr>
        <w:t>1</w:t>
      </w:r>
      <w:r w:rsidR="00CF50EF" w:rsidRPr="00CF50EF">
        <w:rPr>
          <w:rFonts w:ascii="Angsana New" w:hAnsi="Angsana New" w:cs="Angsana New"/>
          <w:b/>
          <w:bCs/>
          <w:lang w:val="en-US"/>
        </w:rPr>
        <w:t>6</w:t>
      </w:r>
      <w:r w:rsidR="00D76B7C" w:rsidRPr="00D76B7C">
        <w:rPr>
          <w:rFonts w:ascii="Angsana New" w:hAnsi="Angsana New" w:cs="Angsana New"/>
          <w:b/>
          <w:bCs/>
          <w:lang w:val="en-US"/>
        </w:rPr>
        <w:t xml:space="preserve"> </w:t>
      </w:r>
      <w:r w:rsidR="00D76B7C">
        <w:rPr>
          <w:rFonts w:ascii="Angsana New" w:hAnsi="Angsana New" w:cs="Angsana New"/>
          <w:b/>
          <w:bCs/>
          <w:lang w:val="en-US"/>
        </w:rPr>
        <w:tab/>
      </w:r>
      <w:r w:rsidR="00D76B7C" w:rsidRPr="009C152A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:rsidR="00D76B7C" w:rsidRPr="001C3E90" w:rsidRDefault="00D76B7C" w:rsidP="00D76B7C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D76B7C" w:rsidRDefault="00D76B7C" w:rsidP="005B046D">
      <w:pPr>
        <w:pStyle w:val="a"/>
        <w:tabs>
          <w:tab w:val="clear" w:pos="1080"/>
        </w:tabs>
        <w:ind w:left="540" w:right="18"/>
        <w:jc w:val="thaiDistribute"/>
        <w:rPr>
          <w:rFonts w:ascii="Angsana New" w:hAnsi="Angsana New" w:cs="Angsana New"/>
          <w:lang w:val="en-US"/>
        </w:rPr>
      </w:pPr>
      <w:r w:rsidRPr="00D76B7C">
        <w:rPr>
          <w:rFonts w:ascii="Angsana New" w:hAnsi="Angsana New" w:cs="Angsana New" w:hint="cs"/>
          <w:cs/>
          <w:lang w:val="en-US"/>
        </w:rPr>
        <w:t>รายการบางรายการในงบการเงิน</w:t>
      </w:r>
      <w:r>
        <w:rPr>
          <w:rFonts w:ascii="Angsana New" w:hAnsi="Angsana New" w:cs="Angsana New" w:hint="cs"/>
          <w:cs/>
          <w:lang w:val="en-US"/>
        </w:rPr>
        <w:t>ระหว่างกาล</w:t>
      </w:r>
      <w:r w:rsidRPr="00D76B7C">
        <w:rPr>
          <w:rFonts w:ascii="Angsana New" w:hAnsi="Angsana New" w:cs="Angsana New" w:hint="cs"/>
          <w:cs/>
          <w:lang w:val="en-US"/>
        </w:rPr>
        <w:t xml:space="preserve">ปี </w:t>
      </w:r>
      <w:r w:rsidR="00CF50EF" w:rsidRPr="00CF50EF">
        <w:rPr>
          <w:rFonts w:ascii="Angsana New" w:hAnsi="Angsana New" w:cs="Angsana New" w:hint="cs"/>
          <w:lang w:val="en-US"/>
        </w:rPr>
        <w:t>2</w:t>
      </w:r>
      <w:r w:rsidR="00D130F3" w:rsidRPr="00D130F3">
        <w:rPr>
          <w:rFonts w:ascii="Angsana New" w:hAnsi="Angsana New" w:cs="Angsana New" w:hint="cs"/>
          <w:lang w:val="en-US"/>
        </w:rPr>
        <w:t>5</w:t>
      </w:r>
      <w:r w:rsidR="00CF50EF" w:rsidRPr="00CF50EF">
        <w:rPr>
          <w:rFonts w:ascii="Angsana New" w:hAnsi="Angsana New" w:cs="Angsana New" w:hint="cs"/>
          <w:lang w:val="en-US"/>
        </w:rPr>
        <w:t>6</w:t>
      </w:r>
      <w:r w:rsidR="00CF50EF" w:rsidRPr="00CF50EF">
        <w:rPr>
          <w:rFonts w:ascii="Angsana New" w:hAnsi="Angsana New" w:cs="Angsana New"/>
          <w:lang w:val="en-US"/>
        </w:rPr>
        <w:t>2</w:t>
      </w:r>
      <w:r w:rsidRPr="00D76B7C">
        <w:rPr>
          <w:rFonts w:ascii="Angsana New" w:hAnsi="Angsana New" w:cs="Angsana New" w:hint="cs"/>
          <w:lang w:val="en-US"/>
        </w:rPr>
        <w:t xml:space="preserve"> </w:t>
      </w:r>
      <w:r w:rsidRPr="00D76B7C">
        <w:rPr>
          <w:rFonts w:ascii="Angsana New" w:hAnsi="Angsana New" w:cs="Angsana New" w:hint="cs"/>
          <w:cs/>
          <w:lang w:val="en-US"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hAnsi="Angsana New" w:cs="Angsana New" w:hint="cs"/>
          <w:cs/>
          <w:lang w:val="en-US"/>
        </w:rPr>
        <w:t>ระหว่างกาล</w:t>
      </w:r>
      <w:r w:rsidRPr="00D76B7C">
        <w:rPr>
          <w:rFonts w:ascii="Angsana New" w:hAnsi="Angsana New" w:cs="Angsana New" w:hint="cs"/>
          <w:cs/>
          <w:lang w:val="en-US"/>
        </w:rPr>
        <w:t xml:space="preserve">ปี </w:t>
      </w:r>
      <w:r w:rsidR="00CF50EF" w:rsidRPr="00CF50EF">
        <w:rPr>
          <w:rFonts w:ascii="Angsana New" w:hAnsi="Angsana New" w:cs="Angsana New" w:hint="cs"/>
          <w:lang w:val="en-US"/>
        </w:rPr>
        <w:t>2</w:t>
      </w:r>
      <w:r w:rsidR="00D130F3" w:rsidRPr="00D130F3">
        <w:rPr>
          <w:rFonts w:ascii="Angsana New" w:hAnsi="Angsana New" w:cs="Angsana New" w:hint="cs"/>
          <w:lang w:val="en-US"/>
        </w:rPr>
        <w:t>5</w:t>
      </w:r>
      <w:r w:rsidR="00CF50EF" w:rsidRPr="00CF50EF">
        <w:rPr>
          <w:rFonts w:ascii="Angsana New" w:hAnsi="Angsana New" w:cs="Angsana New" w:hint="cs"/>
          <w:lang w:val="en-US"/>
        </w:rPr>
        <w:t>6</w:t>
      </w:r>
      <w:r w:rsidR="00D130F3" w:rsidRPr="00D130F3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 w:hint="cs"/>
          <w:cs/>
          <w:lang w:val="en-US"/>
        </w:rPr>
        <w:t xml:space="preserve"> การจัดป</w:t>
      </w:r>
      <w:r w:rsidR="00FB2EF1">
        <w:rPr>
          <w:rFonts w:ascii="Angsana New" w:hAnsi="Angsana New" w:cs="Angsana New" w:hint="cs"/>
          <w:cs/>
          <w:lang w:val="en-US"/>
        </w:rPr>
        <w:t>ร</w:t>
      </w:r>
      <w:r>
        <w:rPr>
          <w:rFonts w:ascii="Angsana New" w:hAnsi="Angsana New" w:cs="Angsana New" w:hint="cs"/>
          <w:cs/>
          <w:lang w:val="en-US"/>
        </w:rPr>
        <w:t>ะเภทรายการที่มีสาระสำคัญมีดังต่อไปนี้</w:t>
      </w:r>
    </w:p>
    <w:p w:rsidR="001430A7" w:rsidRPr="001C3E90" w:rsidRDefault="001430A7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AD5BD7" w:rsidRPr="00EE0338" w:rsidTr="007A65A1">
        <w:tc>
          <w:tcPr>
            <w:tcW w:w="3888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AD5BD7" w:rsidRPr="00EE61C1" w:rsidRDefault="00CF50EF" w:rsidP="005532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EE61C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E61C1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AD5BD7" w:rsidRPr="00EE61C1" w:rsidRDefault="00AD5BD7" w:rsidP="0055324C">
            <w:pPr>
              <w:pStyle w:val="BodyText"/>
              <w:tabs>
                <w:tab w:val="clear" w:pos="1644"/>
                <w:tab w:val="left" w:pos="2208"/>
              </w:tabs>
              <w:spacing w:after="0" w:line="240" w:lineRule="auto"/>
              <w:ind w:right="-405" w:firstLine="2118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61C1" w:rsidRDefault="00AD5BD7" w:rsidP="00EE61C1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61C1" w:rsidRDefault="00AD5BD7" w:rsidP="00EE61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Pr="00EE61C1" w:rsidRDefault="00AD5BD7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:rsidR="00AD5BD7" w:rsidRPr="00EE61C1" w:rsidRDefault="00AD5BD7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สิ้นสุดวันที่ </w:t>
            </w:r>
            <w:r w:rsidR="00D130F3"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663E"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7D3B92"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AD5BD7" w:rsidRPr="00EE61C1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61C1" w:rsidRDefault="00AD5BD7" w:rsidP="00EE61C1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EE61C1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5BD7" w:rsidRPr="009F2754" w:rsidTr="007A65A1">
        <w:tc>
          <w:tcPr>
            <w:tcW w:w="3888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:rsidR="00AD5BD7" w:rsidRPr="00EE61C1" w:rsidRDefault="00026AC5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500,725</w:t>
            </w:r>
          </w:p>
        </w:tc>
        <w:tc>
          <w:tcPr>
            <w:tcW w:w="450" w:type="dxa"/>
            <w:vAlign w:val="bottom"/>
          </w:tcPr>
          <w:p w:rsidR="00AD5BD7" w:rsidRPr="00EE61C1" w:rsidRDefault="00AD5BD7" w:rsidP="00EE61C1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D5BD7" w:rsidRPr="00EE61C1" w:rsidRDefault="00026AC5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15,170</w:t>
            </w:r>
          </w:p>
        </w:tc>
        <w:tc>
          <w:tcPr>
            <w:tcW w:w="450" w:type="dxa"/>
            <w:vAlign w:val="bottom"/>
          </w:tcPr>
          <w:p w:rsidR="00AD5BD7" w:rsidRPr="00EE61C1" w:rsidRDefault="00AD5BD7" w:rsidP="00EE61C1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D5BD7" w:rsidRPr="00EE61C1" w:rsidRDefault="00026AC5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 w:line="240" w:lineRule="auto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515,895</w:t>
            </w:r>
          </w:p>
        </w:tc>
      </w:tr>
      <w:tr w:rsidR="00AD5BD7" w:rsidRPr="009F2754" w:rsidTr="007A65A1">
        <w:tc>
          <w:tcPr>
            <w:tcW w:w="3888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AD5BD7" w:rsidRPr="00EE61C1" w:rsidRDefault="00026AC5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318,701</w:t>
            </w:r>
          </w:p>
        </w:tc>
        <w:tc>
          <w:tcPr>
            <w:tcW w:w="450" w:type="dxa"/>
          </w:tcPr>
          <w:p w:rsidR="00AD5BD7" w:rsidRPr="00EE61C1" w:rsidRDefault="00AD5BD7" w:rsidP="00EE61C1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D5BD7" w:rsidRPr="00EE61C1" w:rsidRDefault="00026AC5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(15,170)</w:t>
            </w:r>
          </w:p>
        </w:tc>
        <w:tc>
          <w:tcPr>
            <w:tcW w:w="450" w:type="dxa"/>
          </w:tcPr>
          <w:p w:rsidR="00AD5BD7" w:rsidRPr="00EE61C1" w:rsidRDefault="00AD5BD7" w:rsidP="00EE61C1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EE61C1" w:rsidRDefault="00026AC5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 w:line="240" w:lineRule="auto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303,531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61C1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D5BD7" w:rsidRPr="00EE61C1" w:rsidRDefault="000D0793" w:rsidP="005D2EC3">
            <w:pPr>
              <w:pStyle w:val="BodyText"/>
              <w:tabs>
                <w:tab w:val="clear" w:pos="454"/>
                <w:tab w:val="clear" w:pos="680"/>
                <w:tab w:val="clear" w:pos="1644"/>
                <w:tab w:val="decimal" w:pos="432"/>
                <w:tab w:val="left" w:pos="1135"/>
                <w:tab w:val="left" w:pos="1225"/>
              </w:tabs>
              <w:spacing w:after="0" w:line="240" w:lineRule="auto"/>
              <w:ind w:left="775" w:right="-472" w:hanging="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AD5BD7" w:rsidRPr="00EE61C1" w:rsidRDefault="00AD5BD7" w:rsidP="00EE61C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EE61C1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BD7" w:rsidRPr="00EE0338" w:rsidTr="007A65A1">
        <w:tc>
          <w:tcPr>
            <w:tcW w:w="3888" w:type="dxa"/>
          </w:tcPr>
          <w:p w:rsidR="00AD5BD7" w:rsidRPr="00956384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:rsidR="00AD5BD7" w:rsidRPr="00EE0338" w:rsidRDefault="00CF50EF" w:rsidP="005532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Pr="00956384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AD5BD7" w:rsidRPr="00EE0338" w:rsidRDefault="00AD5BD7" w:rsidP="0055324C">
            <w:pPr>
              <w:pStyle w:val="BodyText"/>
              <w:spacing w:after="0" w:line="240" w:lineRule="auto"/>
              <w:ind w:right="-405" w:firstLine="1758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Pr="00DC339C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D5BD7" w:rsidRPr="00DC339C" w:rsidRDefault="00AD5BD7" w:rsidP="00EE61C1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0338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AD5BD7" w:rsidRPr="00EE0338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AD5BD7" w:rsidRPr="00EE0338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0338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EE0338" w:rsidRDefault="00AD5BD7" w:rsidP="00EE61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0338" w:rsidRDefault="00AD5BD7" w:rsidP="00EE61C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AD5BD7" w:rsidRPr="00EE0338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D5BD7" w:rsidRPr="00EE0338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AD5BD7" w:rsidRPr="00EE0338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Pr="00DC339C" w:rsidRDefault="00AD5BD7" w:rsidP="00EE61C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AD5BD7" w:rsidRPr="00CC0D5E" w:rsidRDefault="00AD5BD7" w:rsidP="00EE61C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Default="00AD5BD7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:rsidR="00AD5BD7" w:rsidRPr="00C6098E" w:rsidRDefault="00AD5BD7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สิ้นสุดวันที่ 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30A6"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66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7D3B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AD5BD7" w:rsidRPr="00956384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956384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956384" w:rsidRDefault="00AD5BD7" w:rsidP="00EE61C1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956384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956384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5BD7" w:rsidRPr="009F2754" w:rsidTr="007A65A1">
        <w:tc>
          <w:tcPr>
            <w:tcW w:w="3888" w:type="dxa"/>
          </w:tcPr>
          <w:p w:rsidR="00AD5BD7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:rsidR="00AD5BD7" w:rsidRPr="00427E15" w:rsidRDefault="000D0793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92,897</w:t>
            </w:r>
          </w:p>
        </w:tc>
        <w:tc>
          <w:tcPr>
            <w:tcW w:w="450" w:type="dxa"/>
            <w:vAlign w:val="bottom"/>
          </w:tcPr>
          <w:p w:rsidR="00AD5BD7" w:rsidRPr="00427E15" w:rsidRDefault="00AD5BD7" w:rsidP="00EE61C1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D5BD7" w:rsidRPr="00427E15" w:rsidRDefault="000D0793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12,595</w:t>
            </w:r>
          </w:p>
        </w:tc>
        <w:tc>
          <w:tcPr>
            <w:tcW w:w="450" w:type="dxa"/>
            <w:vAlign w:val="bottom"/>
          </w:tcPr>
          <w:p w:rsidR="00AD5BD7" w:rsidRPr="00427E15" w:rsidRDefault="00AD5BD7" w:rsidP="00EE61C1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AD5BD7" w:rsidRPr="00427E15" w:rsidRDefault="000D0793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 w:line="240" w:lineRule="auto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105,492</w:t>
            </w:r>
          </w:p>
        </w:tc>
      </w:tr>
      <w:tr w:rsidR="00AD5BD7" w:rsidRPr="009F2754" w:rsidTr="007A65A1">
        <w:tc>
          <w:tcPr>
            <w:tcW w:w="3888" w:type="dxa"/>
          </w:tcPr>
          <w:p w:rsidR="00AD5BD7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AD5BD7" w:rsidRPr="00427E15" w:rsidRDefault="000D0793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120,863</w:t>
            </w:r>
          </w:p>
        </w:tc>
        <w:tc>
          <w:tcPr>
            <w:tcW w:w="450" w:type="dxa"/>
          </w:tcPr>
          <w:p w:rsidR="00AD5BD7" w:rsidRPr="00427E15" w:rsidRDefault="00AD5BD7" w:rsidP="00EE61C1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D5BD7" w:rsidRPr="00427E15" w:rsidRDefault="000D0793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(12,595)</w:t>
            </w:r>
          </w:p>
        </w:tc>
        <w:tc>
          <w:tcPr>
            <w:tcW w:w="450" w:type="dxa"/>
          </w:tcPr>
          <w:p w:rsidR="00AD5BD7" w:rsidRPr="00427E15" w:rsidRDefault="00AD5BD7" w:rsidP="00EE61C1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427E15" w:rsidRDefault="000D0793" w:rsidP="00EE6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 w:line="240" w:lineRule="auto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108,268</w:t>
            </w:r>
          </w:p>
        </w:tc>
      </w:tr>
      <w:tr w:rsidR="00AD5BD7" w:rsidRPr="00956384" w:rsidTr="007A65A1">
        <w:tc>
          <w:tcPr>
            <w:tcW w:w="3888" w:type="dxa"/>
          </w:tcPr>
          <w:p w:rsidR="00AD5BD7" w:rsidRPr="00956384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D5BD7" w:rsidRPr="00427E15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AD5BD7" w:rsidRPr="00427E15" w:rsidRDefault="00AD5BD7" w:rsidP="00EE61C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D5BD7" w:rsidRPr="00427E15" w:rsidRDefault="000D0793" w:rsidP="00EE61C1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240" w:lineRule="auto"/>
              <w:ind w:left="775" w:right="-4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AD5BD7" w:rsidRPr="00427E15" w:rsidRDefault="00AD5BD7" w:rsidP="00EE61C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AD5BD7" w:rsidRPr="00427E15" w:rsidRDefault="00AD5BD7" w:rsidP="00EE61C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D76B7C" w:rsidRPr="00645624" w:rsidRDefault="00D76B7C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1A0DFF" w:rsidRPr="00EE0338" w:rsidTr="005C3ADC">
        <w:trPr>
          <w:tblHeader/>
        </w:trPr>
        <w:tc>
          <w:tcPr>
            <w:tcW w:w="3888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1A0DFF" w:rsidRPr="00EE61C1" w:rsidRDefault="001A0DFF" w:rsidP="00466CD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1A0DFF" w:rsidRPr="00956384" w:rsidTr="005C3ADC">
        <w:trPr>
          <w:tblHeader/>
        </w:trPr>
        <w:tc>
          <w:tcPr>
            <w:tcW w:w="3888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1A0DFF" w:rsidRPr="00EE61C1" w:rsidRDefault="001A0DFF" w:rsidP="003A1D19">
            <w:pPr>
              <w:pStyle w:val="BodyText"/>
              <w:spacing w:after="0" w:line="240" w:lineRule="auto"/>
              <w:ind w:right="-405" w:firstLine="2118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0DFF" w:rsidRPr="00956384" w:rsidTr="005C3ADC">
        <w:trPr>
          <w:tblHeader/>
        </w:trPr>
        <w:tc>
          <w:tcPr>
            <w:tcW w:w="3888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0DFF" w:rsidRPr="00EE61C1" w:rsidRDefault="001A0DFF" w:rsidP="005C3ADC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1A0DFF" w:rsidRPr="00EE61C1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0DFF" w:rsidRPr="00EE61C1" w:rsidRDefault="001A0DFF" w:rsidP="005C3AD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1A0DFF" w:rsidRPr="00EE61C1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1A0DFF" w:rsidRPr="00956384" w:rsidTr="005C3ADC">
        <w:trPr>
          <w:tblHeader/>
        </w:trPr>
        <w:tc>
          <w:tcPr>
            <w:tcW w:w="3888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0DFF" w:rsidRPr="00956384" w:rsidTr="005C3ADC">
        <w:tc>
          <w:tcPr>
            <w:tcW w:w="3888" w:type="dxa"/>
          </w:tcPr>
          <w:p w:rsidR="001A0DFF" w:rsidRPr="00EE61C1" w:rsidRDefault="001A0DFF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:rsidR="001A0DFF" w:rsidRPr="00EE61C1" w:rsidRDefault="001A0DFF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สิ้นสุดวันที่ </w:t>
            </w: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E61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:rsidR="001A0DFF" w:rsidRPr="00EE61C1" w:rsidRDefault="001A0DFF" w:rsidP="005C3AD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A0DFF" w:rsidRPr="00EE61C1" w:rsidRDefault="001A0DFF" w:rsidP="005C3ADC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0DFF" w:rsidRPr="00EE61C1" w:rsidRDefault="001A0DFF" w:rsidP="005C3AD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0DFF" w:rsidRPr="009F2754" w:rsidTr="005C3ADC">
        <w:tc>
          <w:tcPr>
            <w:tcW w:w="3888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:rsidR="001A0DFF" w:rsidRPr="00EE61C1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1,436,69</w:t>
            </w:r>
            <w:r w:rsidR="005D63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50" w:type="dxa"/>
            <w:vAlign w:val="bottom"/>
          </w:tcPr>
          <w:p w:rsidR="001A0DFF" w:rsidRPr="00EE61C1" w:rsidRDefault="001A0DFF" w:rsidP="005C3ADC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1A0DFF" w:rsidRPr="00EE61C1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5,875</w:t>
            </w:r>
          </w:p>
        </w:tc>
        <w:tc>
          <w:tcPr>
            <w:tcW w:w="450" w:type="dxa"/>
            <w:vAlign w:val="bottom"/>
          </w:tcPr>
          <w:p w:rsidR="001A0DFF" w:rsidRPr="00EE61C1" w:rsidRDefault="001A0DFF" w:rsidP="005C3ADC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1A0DFF" w:rsidRPr="00EE61C1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 w:line="240" w:lineRule="auto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1,482,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1A0DFF" w:rsidRPr="009F2754" w:rsidTr="005C3ADC">
        <w:tc>
          <w:tcPr>
            <w:tcW w:w="3888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1A0DFF" w:rsidRPr="00EE61C1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960,14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:rsidR="001A0DFF" w:rsidRPr="00EE61C1" w:rsidRDefault="001A0DFF" w:rsidP="005C3ADC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0DFF" w:rsidRPr="00EE61C1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875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1A0DFF" w:rsidRPr="00EE61C1" w:rsidRDefault="001A0DFF" w:rsidP="005C3ADC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0DFF" w:rsidRPr="00EE61C1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 w:line="240" w:lineRule="auto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1A0DFF" w:rsidRPr="00956384" w:rsidTr="005C3ADC">
        <w:tc>
          <w:tcPr>
            <w:tcW w:w="3888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A0DFF" w:rsidRPr="00EE61C1" w:rsidRDefault="001A0DFF" w:rsidP="005C3AD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A0DFF" w:rsidRPr="00EE61C1" w:rsidRDefault="007A1F5E" w:rsidP="005C3ADC">
            <w:pPr>
              <w:pStyle w:val="BodyText"/>
              <w:tabs>
                <w:tab w:val="clear" w:pos="454"/>
                <w:tab w:val="clear" w:pos="680"/>
                <w:tab w:val="clear" w:pos="1644"/>
                <w:tab w:val="decimal" w:pos="432"/>
                <w:tab w:val="left" w:pos="1135"/>
                <w:tab w:val="left" w:pos="1225"/>
              </w:tabs>
              <w:spacing w:after="0" w:line="240" w:lineRule="auto"/>
              <w:ind w:left="775" w:right="-4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1A0DFF" w:rsidRPr="00EE61C1" w:rsidRDefault="001A0DFF" w:rsidP="005C3AD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1A0DFF" w:rsidRPr="00EE61C1" w:rsidRDefault="001A0DFF" w:rsidP="005C3AD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1A0DFF" w:rsidRPr="00645624" w:rsidRDefault="001A0DFF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1A0DFF" w:rsidRPr="00EE0338" w:rsidTr="005C3ADC">
        <w:tc>
          <w:tcPr>
            <w:tcW w:w="3888" w:type="dxa"/>
          </w:tcPr>
          <w:p w:rsidR="001A0DFF" w:rsidRPr="00956384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1A0DFF" w:rsidRPr="00EE0338" w:rsidRDefault="001A0DFF" w:rsidP="00A96EE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1A0DFF" w:rsidRPr="00956384" w:rsidTr="005C3ADC">
        <w:tc>
          <w:tcPr>
            <w:tcW w:w="3888" w:type="dxa"/>
          </w:tcPr>
          <w:p w:rsidR="001A0DFF" w:rsidRPr="00956384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1A0DFF" w:rsidRPr="00EE0338" w:rsidRDefault="001A0DFF" w:rsidP="00A96EE1">
            <w:pPr>
              <w:pStyle w:val="BodyText"/>
              <w:spacing w:after="0" w:line="240" w:lineRule="auto"/>
              <w:ind w:right="-405" w:firstLine="1758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0DFF" w:rsidRPr="00956384" w:rsidTr="005C3ADC">
        <w:tc>
          <w:tcPr>
            <w:tcW w:w="3888" w:type="dxa"/>
          </w:tcPr>
          <w:p w:rsidR="001A0DFF" w:rsidRPr="00DC339C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0DFF" w:rsidRPr="00DC339C" w:rsidRDefault="001A0DFF" w:rsidP="005C3ADC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A0DFF" w:rsidRPr="00EE0338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1A0DFF" w:rsidRPr="00EE0338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1A0DFF" w:rsidRPr="00EE0338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0DFF" w:rsidRPr="00EE0338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A0DFF" w:rsidRPr="00EE0338" w:rsidRDefault="001A0DFF" w:rsidP="005C3AD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0DFF" w:rsidRPr="00EE0338" w:rsidRDefault="001A0DFF" w:rsidP="005C3AD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1A0DFF" w:rsidRPr="00EE0338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A0DFF" w:rsidRPr="00EE0338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0DFF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1A0DFF" w:rsidRPr="00EE0338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1A0DFF" w:rsidRPr="00956384" w:rsidTr="005C3ADC">
        <w:tc>
          <w:tcPr>
            <w:tcW w:w="3888" w:type="dxa"/>
          </w:tcPr>
          <w:p w:rsidR="001A0DFF" w:rsidRPr="00DC339C" w:rsidRDefault="001A0DFF" w:rsidP="005C3ADC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1A0DFF" w:rsidRPr="00CC0D5E" w:rsidRDefault="001A0DFF" w:rsidP="005C3ADC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0DFF" w:rsidRPr="00956384" w:rsidTr="005C3ADC">
        <w:tc>
          <w:tcPr>
            <w:tcW w:w="3888" w:type="dxa"/>
          </w:tcPr>
          <w:p w:rsidR="001A0DFF" w:rsidRDefault="001A0DFF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  <w:p w:rsidR="001A0DFF" w:rsidRPr="00C6098E" w:rsidRDefault="001A0DFF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สิ้นสุดวันที่ 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1A0DFF" w:rsidRPr="00956384" w:rsidRDefault="001A0DFF" w:rsidP="005C3AD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1A0DFF" w:rsidRPr="00956384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A0DFF" w:rsidRPr="00956384" w:rsidRDefault="001A0DFF" w:rsidP="005C3ADC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1A0DFF" w:rsidRPr="00956384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0DFF" w:rsidRPr="00956384" w:rsidRDefault="001A0DFF" w:rsidP="005C3AD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0DFF" w:rsidRPr="009F2754" w:rsidTr="005C3ADC">
        <w:tc>
          <w:tcPr>
            <w:tcW w:w="3888" w:type="dxa"/>
          </w:tcPr>
          <w:p w:rsidR="001A0DFF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:rsidR="001A0DFF" w:rsidRPr="00427E15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277,978</w:t>
            </w:r>
          </w:p>
        </w:tc>
        <w:tc>
          <w:tcPr>
            <w:tcW w:w="450" w:type="dxa"/>
            <w:vAlign w:val="bottom"/>
          </w:tcPr>
          <w:p w:rsidR="001A0DFF" w:rsidRPr="00427E15" w:rsidRDefault="001A0DFF" w:rsidP="005C3ADC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1A0DFF" w:rsidRPr="00427E15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450" w:type="dxa"/>
            <w:vAlign w:val="bottom"/>
          </w:tcPr>
          <w:p w:rsidR="001A0DFF" w:rsidRPr="00427E15" w:rsidRDefault="001A0DFF" w:rsidP="005C3ADC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1A0DFF" w:rsidRPr="00427E15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 w:line="240" w:lineRule="auto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1A0DFF" w:rsidRPr="009F2754" w:rsidTr="005C3ADC">
        <w:tc>
          <w:tcPr>
            <w:tcW w:w="3888" w:type="dxa"/>
          </w:tcPr>
          <w:p w:rsidR="001A0DFF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1A0DFF" w:rsidRPr="00427E15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356,100</w:t>
            </w:r>
          </w:p>
        </w:tc>
        <w:tc>
          <w:tcPr>
            <w:tcW w:w="450" w:type="dxa"/>
          </w:tcPr>
          <w:p w:rsidR="001A0DFF" w:rsidRPr="00427E15" w:rsidRDefault="001A0DFF" w:rsidP="005C3ADC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0DFF" w:rsidRPr="00427E15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823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1A0DFF" w:rsidRPr="00427E15" w:rsidRDefault="001A0DFF" w:rsidP="005C3ADC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0DFF" w:rsidRPr="00427E15" w:rsidRDefault="007A1F5E" w:rsidP="005C3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 w:line="240" w:lineRule="auto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1A0DFF" w:rsidRPr="00956384" w:rsidTr="005C3ADC">
        <w:tc>
          <w:tcPr>
            <w:tcW w:w="3888" w:type="dxa"/>
          </w:tcPr>
          <w:p w:rsidR="001A0DFF" w:rsidRPr="00956384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A0DFF" w:rsidRPr="00427E15" w:rsidRDefault="001A0DFF" w:rsidP="005C3AD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1A0DFF" w:rsidRPr="00427E15" w:rsidRDefault="001A0DFF" w:rsidP="005C3AD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A0DFF" w:rsidRPr="00427E15" w:rsidRDefault="007A1F5E" w:rsidP="005C3ADC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240" w:lineRule="auto"/>
              <w:ind w:left="775" w:right="-4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1A0DFF" w:rsidRPr="00427E15" w:rsidRDefault="001A0DFF" w:rsidP="005C3AD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1A0DFF" w:rsidRPr="00427E15" w:rsidRDefault="001A0DFF" w:rsidP="005C3AD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354" w:rsidRPr="00EE0338" w:rsidTr="00665CB3">
        <w:trPr>
          <w:tblHeader/>
        </w:trPr>
        <w:tc>
          <w:tcPr>
            <w:tcW w:w="3888" w:type="dxa"/>
          </w:tcPr>
          <w:p w:rsidR="009B2354" w:rsidRPr="00956384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9B2354" w:rsidRPr="00EE0338" w:rsidRDefault="009B2354" w:rsidP="005D285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9B2354" w:rsidRPr="00956384" w:rsidTr="00665CB3">
        <w:trPr>
          <w:tblHeader/>
        </w:trPr>
        <w:tc>
          <w:tcPr>
            <w:tcW w:w="3888" w:type="dxa"/>
          </w:tcPr>
          <w:p w:rsidR="009B2354" w:rsidRPr="00956384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9B2354" w:rsidRPr="00EE0338" w:rsidRDefault="009B2354" w:rsidP="005D2851">
            <w:pPr>
              <w:pStyle w:val="BodyText"/>
              <w:spacing w:after="0" w:line="240" w:lineRule="auto"/>
              <w:ind w:right="-405" w:firstLine="2118"/>
              <w:rPr>
                <w:rFonts w:ascii="Angsana New" w:hAnsi="Angsana New"/>
                <w:sz w:val="30"/>
                <w:szCs w:val="30"/>
                <w:cs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1F23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B2354" w:rsidRPr="00956384" w:rsidTr="00665CB3">
        <w:trPr>
          <w:tblHeader/>
        </w:trPr>
        <w:tc>
          <w:tcPr>
            <w:tcW w:w="3888" w:type="dxa"/>
          </w:tcPr>
          <w:p w:rsidR="009B2354" w:rsidRPr="00DC339C" w:rsidRDefault="009B2354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B2354" w:rsidRPr="00DC339C" w:rsidRDefault="009B2354" w:rsidP="00665CB3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2354" w:rsidRPr="00EE0338" w:rsidRDefault="009B2354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9B2354" w:rsidRPr="00EE0338" w:rsidRDefault="009B2354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9B2354" w:rsidRPr="00EE0338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B2354" w:rsidRPr="00EE0338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2354" w:rsidRPr="00EE0338" w:rsidRDefault="009B2354" w:rsidP="00665CB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B2354" w:rsidRPr="00EE0338" w:rsidRDefault="009B2354" w:rsidP="00665CB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9B2354" w:rsidRPr="00EE0338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9B2354" w:rsidRPr="00EE0338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B2354" w:rsidRDefault="009B2354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9B2354" w:rsidRPr="00EE0338" w:rsidRDefault="009B2354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B2354" w:rsidRPr="00956384" w:rsidTr="00665CB3">
        <w:trPr>
          <w:tblHeader/>
        </w:trPr>
        <w:tc>
          <w:tcPr>
            <w:tcW w:w="3888" w:type="dxa"/>
          </w:tcPr>
          <w:p w:rsidR="009B2354" w:rsidRPr="00DC339C" w:rsidRDefault="009B2354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9B2354" w:rsidRPr="00CC0D5E" w:rsidRDefault="009B2354" w:rsidP="00665CB3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2354" w:rsidRPr="00956384" w:rsidTr="00665CB3">
        <w:tc>
          <w:tcPr>
            <w:tcW w:w="3888" w:type="dxa"/>
          </w:tcPr>
          <w:p w:rsidR="009B2354" w:rsidRDefault="009B2354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แสดงฐานะทางการเงิน</w:t>
            </w:r>
          </w:p>
          <w:p w:rsidR="009B2354" w:rsidRPr="00C6098E" w:rsidRDefault="009B2354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ณ วันที่ 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9B2354" w:rsidRPr="00956384" w:rsidRDefault="009B2354" w:rsidP="00665CB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B2354" w:rsidRPr="00956384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2354" w:rsidRPr="00956384" w:rsidRDefault="009B2354" w:rsidP="00665CB3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9B2354" w:rsidRPr="00956384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B2354" w:rsidRPr="00956384" w:rsidRDefault="009B2354" w:rsidP="00665CB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2354" w:rsidRPr="00956384" w:rsidTr="00665CB3">
        <w:tc>
          <w:tcPr>
            <w:tcW w:w="3888" w:type="dxa"/>
          </w:tcPr>
          <w:p w:rsidR="009B2354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30" w:type="dxa"/>
            <w:vAlign w:val="bottom"/>
          </w:tcPr>
          <w:p w:rsidR="009B2354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194,615</w:t>
            </w:r>
          </w:p>
        </w:tc>
        <w:tc>
          <w:tcPr>
            <w:tcW w:w="450" w:type="dxa"/>
            <w:vAlign w:val="bottom"/>
          </w:tcPr>
          <w:p w:rsidR="009B2354" w:rsidRPr="00427E15" w:rsidRDefault="009B2354" w:rsidP="00665CB3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B2354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(16,159)</w:t>
            </w:r>
          </w:p>
        </w:tc>
        <w:tc>
          <w:tcPr>
            <w:tcW w:w="450" w:type="dxa"/>
            <w:vAlign w:val="bottom"/>
          </w:tcPr>
          <w:p w:rsidR="009B2354" w:rsidRPr="00427E15" w:rsidRDefault="009B2354" w:rsidP="00665CB3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B2354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178,45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B2354" w:rsidRPr="009F2754" w:rsidTr="00665CB3">
        <w:tc>
          <w:tcPr>
            <w:tcW w:w="3888" w:type="dxa"/>
          </w:tcPr>
          <w:p w:rsidR="009B2354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:rsidR="009B2354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450" w:type="dxa"/>
            <w:vAlign w:val="bottom"/>
          </w:tcPr>
          <w:p w:rsidR="009B2354" w:rsidRPr="00427E15" w:rsidRDefault="009B2354" w:rsidP="00665CB3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B2354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16,159</w:t>
            </w:r>
          </w:p>
        </w:tc>
        <w:tc>
          <w:tcPr>
            <w:tcW w:w="450" w:type="dxa"/>
            <w:vAlign w:val="bottom"/>
          </w:tcPr>
          <w:p w:rsidR="009B2354" w:rsidRPr="00427E15" w:rsidRDefault="009B2354" w:rsidP="00665CB3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B2354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 w:line="240" w:lineRule="auto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40,11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B2354" w:rsidRPr="00956384" w:rsidTr="00665CB3">
        <w:tc>
          <w:tcPr>
            <w:tcW w:w="3888" w:type="dxa"/>
          </w:tcPr>
          <w:p w:rsidR="009B2354" w:rsidRPr="00956384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B2354" w:rsidRPr="00427E15" w:rsidRDefault="009B2354" w:rsidP="00665CB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9B2354" w:rsidRPr="00427E15" w:rsidRDefault="009B2354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B2354" w:rsidRPr="00427E15" w:rsidRDefault="007A1F5E" w:rsidP="00665CB3">
            <w:pPr>
              <w:pStyle w:val="BodyText"/>
              <w:tabs>
                <w:tab w:val="clear" w:pos="454"/>
                <w:tab w:val="clear" w:pos="680"/>
                <w:tab w:val="clear" w:pos="907"/>
                <w:tab w:val="decimal" w:pos="432"/>
                <w:tab w:val="left" w:pos="970"/>
                <w:tab w:val="left" w:pos="1225"/>
              </w:tabs>
              <w:spacing w:after="0" w:line="240" w:lineRule="auto"/>
              <w:ind w:left="520" w:right="-7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9B2354" w:rsidRPr="00427E15" w:rsidRDefault="009B2354" w:rsidP="00665CB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9B2354" w:rsidRPr="00427E15" w:rsidRDefault="009B2354" w:rsidP="00665CB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9B2354" w:rsidRDefault="009B2354" w:rsidP="00D76B7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7D3B92" w:rsidRPr="00EE0338" w:rsidTr="00665CB3">
        <w:trPr>
          <w:tblHeader/>
        </w:trPr>
        <w:tc>
          <w:tcPr>
            <w:tcW w:w="3888" w:type="dxa"/>
          </w:tcPr>
          <w:p w:rsidR="007D3B92" w:rsidRPr="00956384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7D3B92" w:rsidRPr="00EE0338" w:rsidRDefault="007D3B92" w:rsidP="005D285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7D3B92" w:rsidRPr="00956384" w:rsidTr="00665CB3">
        <w:trPr>
          <w:tblHeader/>
        </w:trPr>
        <w:tc>
          <w:tcPr>
            <w:tcW w:w="3888" w:type="dxa"/>
          </w:tcPr>
          <w:p w:rsidR="007D3B92" w:rsidRPr="00956384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7D3B92" w:rsidRPr="00EE0338" w:rsidRDefault="007D3B92" w:rsidP="005D2851">
            <w:pPr>
              <w:pStyle w:val="BodyText"/>
              <w:spacing w:after="0" w:line="240" w:lineRule="auto"/>
              <w:ind w:right="-405" w:firstLine="1758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B92" w:rsidRPr="00956384" w:rsidTr="00665CB3">
        <w:trPr>
          <w:tblHeader/>
        </w:trPr>
        <w:tc>
          <w:tcPr>
            <w:tcW w:w="3888" w:type="dxa"/>
          </w:tcPr>
          <w:p w:rsidR="007D3B92" w:rsidRPr="00DC339C" w:rsidRDefault="007D3B92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D3B92" w:rsidRPr="00DC339C" w:rsidRDefault="007D3B92" w:rsidP="00665CB3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3B92" w:rsidRPr="00EE0338" w:rsidRDefault="007D3B92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7D3B92" w:rsidRPr="00EE0338" w:rsidRDefault="007D3B92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:rsidR="007D3B92" w:rsidRPr="00EE0338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7D3B92" w:rsidRPr="00EE0338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3B92" w:rsidRPr="00EE0338" w:rsidRDefault="007D3B92" w:rsidP="00665CB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D3B92" w:rsidRPr="00EE0338" w:rsidRDefault="007D3B92" w:rsidP="00665CB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:rsidR="007D3B92" w:rsidRPr="00EE0338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7D3B92" w:rsidRPr="00EE0338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D3B92" w:rsidRDefault="007D3B92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7D3B92" w:rsidRPr="00EE0338" w:rsidRDefault="007D3B92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7D3B92" w:rsidRPr="00956384" w:rsidTr="00665CB3">
        <w:trPr>
          <w:tblHeader/>
        </w:trPr>
        <w:tc>
          <w:tcPr>
            <w:tcW w:w="3888" w:type="dxa"/>
          </w:tcPr>
          <w:p w:rsidR="007D3B92" w:rsidRPr="00DC339C" w:rsidRDefault="007D3B92" w:rsidP="00665CB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:rsidR="007D3B92" w:rsidRPr="00CC0D5E" w:rsidRDefault="007D3B92" w:rsidP="00665CB3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3B92" w:rsidRPr="00956384" w:rsidTr="00665CB3">
        <w:tc>
          <w:tcPr>
            <w:tcW w:w="3888" w:type="dxa"/>
          </w:tcPr>
          <w:p w:rsidR="007D3B92" w:rsidRDefault="007D3B92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CE34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แสดงฐานะทางการเงิน</w:t>
            </w:r>
          </w:p>
          <w:p w:rsidR="007D3B92" w:rsidRPr="00C6098E" w:rsidRDefault="007D3B92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5834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E34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E34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7D3B92" w:rsidRPr="00956384" w:rsidRDefault="007D3B92" w:rsidP="00665CB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7D3B92" w:rsidRPr="00956384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3B92" w:rsidRPr="00956384" w:rsidRDefault="007D3B92" w:rsidP="00665CB3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7D3B92" w:rsidRPr="00956384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D3B92" w:rsidRPr="00956384" w:rsidRDefault="007D3B92" w:rsidP="00665CB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3B92" w:rsidRPr="00956384" w:rsidTr="00665CB3">
        <w:tc>
          <w:tcPr>
            <w:tcW w:w="3888" w:type="dxa"/>
          </w:tcPr>
          <w:p w:rsidR="007D3B92" w:rsidRDefault="00CE341D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30" w:type="dxa"/>
            <w:vAlign w:val="bottom"/>
          </w:tcPr>
          <w:p w:rsidR="007D3B92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78,6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450" w:type="dxa"/>
            <w:vAlign w:val="bottom"/>
          </w:tcPr>
          <w:p w:rsidR="007D3B92" w:rsidRPr="00427E15" w:rsidRDefault="007D3B92" w:rsidP="00665CB3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7D3B92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(16,159)</w:t>
            </w:r>
          </w:p>
        </w:tc>
        <w:tc>
          <w:tcPr>
            <w:tcW w:w="450" w:type="dxa"/>
            <w:vAlign w:val="bottom"/>
          </w:tcPr>
          <w:p w:rsidR="007D3B92" w:rsidRPr="00427E15" w:rsidRDefault="007D3B92" w:rsidP="00665CB3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D3B92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62,50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D3B92" w:rsidRPr="009F2754" w:rsidTr="00665CB3">
        <w:tc>
          <w:tcPr>
            <w:tcW w:w="3888" w:type="dxa"/>
          </w:tcPr>
          <w:p w:rsidR="007D3B92" w:rsidRDefault="00CE341D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:rsidR="007D3B92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450" w:type="dxa"/>
            <w:vAlign w:val="bottom"/>
          </w:tcPr>
          <w:p w:rsidR="007D3B92" w:rsidRPr="00427E15" w:rsidRDefault="007D3B92" w:rsidP="00665CB3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7D3B92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16,159</w:t>
            </w:r>
          </w:p>
        </w:tc>
        <w:tc>
          <w:tcPr>
            <w:tcW w:w="450" w:type="dxa"/>
            <w:vAlign w:val="bottom"/>
          </w:tcPr>
          <w:p w:rsidR="007D3B92" w:rsidRPr="00427E15" w:rsidRDefault="007D3B92" w:rsidP="00665CB3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D3B92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370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18,03</w:t>
            </w:r>
            <w:r w:rsidR="000D079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D3B92" w:rsidRPr="00956384" w:rsidTr="00665CB3">
        <w:tc>
          <w:tcPr>
            <w:tcW w:w="3888" w:type="dxa"/>
          </w:tcPr>
          <w:p w:rsidR="007D3B92" w:rsidRPr="00956384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3B92" w:rsidRPr="00427E15" w:rsidRDefault="007D3B92" w:rsidP="00665CB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7D3B92" w:rsidRPr="00427E15" w:rsidRDefault="007D3B92" w:rsidP="00665CB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D3B92" w:rsidRPr="00427E15" w:rsidRDefault="007A1F5E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520" w:right="-7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7D3B92" w:rsidRPr="00427E15" w:rsidRDefault="007D3B92" w:rsidP="00665CB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7D3B92" w:rsidRPr="00427E15" w:rsidRDefault="007D3B92" w:rsidP="00665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DE30D0" w:rsidRPr="00D76B7C" w:rsidRDefault="00DE30D0" w:rsidP="00681B0D">
      <w:pPr>
        <w:pStyle w:val="a"/>
        <w:tabs>
          <w:tab w:val="clear" w:pos="1080"/>
          <w:tab w:val="left" w:pos="9630"/>
        </w:tabs>
        <w:ind w:left="540"/>
        <w:jc w:val="thaiDistribute"/>
        <w:rPr>
          <w:rFonts w:ascii="Angsana New" w:hAnsi="Angsana New" w:cs="Angsana New"/>
          <w:lang w:val="en-US"/>
        </w:rPr>
      </w:pPr>
    </w:p>
    <w:sectPr w:rsidR="00DE30D0" w:rsidRPr="00D76B7C" w:rsidSect="001F5F9E">
      <w:headerReference w:type="default" r:id="rId21"/>
      <w:footerReference w:type="default" r:id="rId22"/>
      <w:type w:val="nextColumn"/>
      <w:pgSz w:w="11909" w:h="16834" w:code="9"/>
      <w:pgMar w:top="691" w:right="83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110" w:rsidRDefault="003B2110" w:rsidP="00FC04D5">
      <w:r>
        <w:separator/>
      </w:r>
    </w:p>
  </w:endnote>
  <w:endnote w:type="continuationSeparator" w:id="0">
    <w:p w:rsidR="003B2110" w:rsidRDefault="003B2110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223FE5" w:rsidRDefault="002D3735" w:rsidP="00A73C5C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D830A6">
      <w:rPr>
        <w:rFonts w:ascii="Angsana New" w:hAnsi="Angsana New"/>
        <w:sz w:val="30"/>
        <w:szCs w:val="30"/>
        <w:lang w:val="en-US"/>
      </w:rPr>
      <w:t>1</w:t>
    </w:r>
    <w:r w:rsidRPr="00CF50EF">
      <w:rPr>
        <w:rFonts w:ascii="Angsana New" w:hAnsi="Angsana New"/>
        <w:sz w:val="30"/>
        <w:szCs w:val="30"/>
        <w:lang w:val="en-US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435541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2D3735" w:rsidRPr="00B30661" w:rsidRDefault="002D3735" w:rsidP="00B3066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30661">
          <w:rPr>
            <w:rFonts w:ascii="Angsana New" w:hAnsi="Angsana New" w:hint="cs"/>
            <w:sz w:val="30"/>
            <w:szCs w:val="30"/>
          </w:rPr>
          <w:fldChar w:fldCharType="begin"/>
        </w:r>
        <w:r w:rsidRPr="00B3066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30661">
          <w:rPr>
            <w:rFonts w:ascii="Angsana New" w:hAnsi="Angsana New" w:hint="cs"/>
            <w:sz w:val="30"/>
            <w:szCs w:val="30"/>
          </w:rPr>
          <w:fldChar w:fldCharType="separate"/>
        </w:r>
        <w:r w:rsidRPr="00FE40EE">
          <w:rPr>
            <w:rFonts w:ascii="Angsana New" w:hAnsi="Angsana New"/>
            <w:noProof/>
            <w:sz w:val="30"/>
            <w:szCs w:val="30"/>
            <w:lang w:val="en-US"/>
          </w:rPr>
          <w:t>30</w:t>
        </w:r>
        <w:r w:rsidRPr="00B3066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118458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2D3735" w:rsidRPr="00B30661" w:rsidRDefault="002D3735" w:rsidP="00B3066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30661">
          <w:rPr>
            <w:rFonts w:ascii="Angsana New" w:hAnsi="Angsana New" w:hint="cs"/>
            <w:sz w:val="30"/>
            <w:szCs w:val="30"/>
          </w:rPr>
          <w:fldChar w:fldCharType="begin"/>
        </w:r>
        <w:r w:rsidRPr="00B3066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30661">
          <w:rPr>
            <w:rFonts w:ascii="Angsana New" w:hAnsi="Angsana New" w:hint="cs"/>
            <w:sz w:val="30"/>
            <w:szCs w:val="30"/>
          </w:rPr>
          <w:fldChar w:fldCharType="separate"/>
        </w:r>
        <w:r w:rsidRPr="00FE40EE">
          <w:rPr>
            <w:rFonts w:ascii="Angsana New" w:hAnsi="Angsana New"/>
            <w:noProof/>
            <w:sz w:val="30"/>
            <w:szCs w:val="30"/>
            <w:lang w:val="en-US"/>
          </w:rPr>
          <w:t>31</w:t>
        </w:r>
        <w:r w:rsidRPr="00B3066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413183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2D3735" w:rsidRPr="00B30661" w:rsidRDefault="002D3735" w:rsidP="00B3066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B30661">
          <w:rPr>
            <w:rFonts w:ascii="Angsana New" w:hAnsi="Angsana New" w:hint="cs"/>
            <w:sz w:val="30"/>
            <w:szCs w:val="30"/>
          </w:rPr>
          <w:fldChar w:fldCharType="begin"/>
        </w:r>
        <w:r w:rsidRPr="00B3066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30661">
          <w:rPr>
            <w:rFonts w:ascii="Angsana New" w:hAnsi="Angsana New" w:hint="cs"/>
            <w:sz w:val="30"/>
            <w:szCs w:val="30"/>
          </w:rPr>
          <w:fldChar w:fldCharType="separate"/>
        </w:r>
        <w:r w:rsidRPr="00FE40EE">
          <w:rPr>
            <w:rFonts w:ascii="Angsana New" w:hAnsi="Angsana New"/>
            <w:noProof/>
            <w:sz w:val="30"/>
            <w:szCs w:val="30"/>
            <w:lang w:val="en-US"/>
          </w:rPr>
          <w:t>34</w:t>
        </w:r>
        <w:r w:rsidRPr="00B3066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860E15" w:rsidRDefault="002D373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2D3735" w:rsidRPr="00D8432A" w:rsidRDefault="002D3735" w:rsidP="003574C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860E15" w:rsidRDefault="002D373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2D3735" w:rsidRPr="00D8432A" w:rsidRDefault="002D3735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860E15" w:rsidRDefault="002D373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:rsidR="002D3735" w:rsidRPr="00D8432A" w:rsidRDefault="002D3735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110" w:rsidRDefault="003B2110" w:rsidP="00FC04D5">
      <w:r>
        <w:separator/>
      </w:r>
    </w:p>
  </w:footnote>
  <w:footnote w:type="continuationSeparator" w:id="0">
    <w:p w:rsidR="003B2110" w:rsidRDefault="003B2110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3B5EBA" w:rsidRDefault="002D3735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D3735" w:rsidRPr="003B5EBA" w:rsidRDefault="002D3735" w:rsidP="00B72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D3735" w:rsidRPr="00AF256D" w:rsidRDefault="002D3735" w:rsidP="00B72E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:rsidR="002D3735" w:rsidRPr="00A34F3C" w:rsidRDefault="002D3735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3B5EBA" w:rsidRDefault="002D373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D3735" w:rsidRPr="003B5EBA" w:rsidRDefault="002D373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D3735" w:rsidRPr="00AF256D" w:rsidRDefault="002D3735" w:rsidP="00BE64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Pr="00231403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2D3735" w:rsidRPr="00C040FD" w:rsidRDefault="002D3735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3B5EBA" w:rsidRDefault="002D373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D3735" w:rsidRPr="003B5EBA" w:rsidRDefault="002D373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D3735" w:rsidRPr="00AF256D" w:rsidRDefault="002D3735" w:rsidP="00BE64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Pr="00231403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2D3735" w:rsidRPr="00C040FD" w:rsidRDefault="002D3735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3B5EBA" w:rsidRDefault="002D373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D3735" w:rsidRPr="003B5EBA" w:rsidRDefault="002D3735" w:rsidP="00BE64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D3735" w:rsidRPr="00AF256D" w:rsidRDefault="002D3735" w:rsidP="00BE645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Pr="00231403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2D3735" w:rsidRPr="00C040FD" w:rsidRDefault="002D373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3B5EBA" w:rsidRDefault="002D3735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D3735" w:rsidRPr="003B5EBA" w:rsidRDefault="002D3735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D3735" w:rsidRPr="00AF256D" w:rsidRDefault="002D3735" w:rsidP="00BC1F1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3 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2D3735" w:rsidRPr="00600CDA" w:rsidRDefault="002D3735" w:rsidP="00485DC7">
    <w:pPr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3B5EBA" w:rsidRDefault="002D3735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D3735" w:rsidRPr="003B5EBA" w:rsidRDefault="002D3735" w:rsidP="00BC1F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D3735" w:rsidRPr="00B278DB" w:rsidRDefault="002D3735" w:rsidP="00BC1F1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2D3735" w:rsidRPr="00164EBE" w:rsidRDefault="002D3735" w:rsidP="00485DC7">
    <w:pPr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3B5EBA" w:rsidRDefault="002D3735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D3735" w:rsidRPr="003B5EBA" w:rsidRDefault="002D3735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D3735" w:rsidRPr="00AF256D" w:rsidRDefault="002D3735" w:rsidP="006179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2D3735" w:rsidRPr="001C28F5" w:rsidRDefault="002D3735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735" w:rsidRPr="003B5EBA" w:rsidRDefault="002D3735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2D3735" w:rsidRPr="003B5EBA" w:rsidRDefault="002D3735" w:rsidP="006179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D3735" w:rsidRPr="00AF256D" w:rsidRDefault="002D3735" w:rsidP="006179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D830A6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rtl/>
        <w:lang w:val="th-TH"/>
      </w:rPr>
      <w:t>(</w:t>
    </w:r>
  </w:p>
  <w:p w:rsidR="002D3735" w:rsidRPr="001C28F5" w:rsidRDefault="002D3735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5A2"/>
    <w:rsid w:val="00010997"/>
    <w:rsid w:val="00011695"/>
    <w:rsid w:val="0001222E"/>
    <w:rsid w:val="00012CB3"/>
    <w:rsid w:val="00015615"/>
    <w:rsid w:val="000161D3"/>
    <w:rsid w:val="000165FA"/>
    <w:rsid w:val="00016872"/>
    <w:rsid w:val="00016AB9"/>
    <w:rsid w:val="00020F3F"/>
    <w:rsid w:val="00021948"/>
    <w:rsid w:val="00021FF3"/>
    <w:rsid w:val="0002247C"/>
    <w:rsid w:val="000224FA"/>
    <w:rsid w:val="000232D6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57D84"/>
    <w:rsid w:val="000601B2"/>
    <w:rsid w:val="0006039A"/>
    <w:rsid w:val="000603C2"/>
    <w:rsid w:val="00060C6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503A"/>
    <w:rsid w:val="00075099"/>
    <w:rsid w:val="0007541B"/>
    <w:rsid w:val="0007594A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2F6"/>
    <w:rsid w:val="00086759"/>
    <w:rsid w:val="00086DA5"/>
    <w:rsid w:val="0008701B"/>
    <w:rsid w:val="0008702C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940"/>
    <w:rsid w:val="000A0C94"/>
    <w:rsid w:val="000A0F75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A59"/>
    <w:rsid w:val="000D4FC6"/>
    <w:rsid w:val="000D6A81"/>
    <w:rsid w:val="000D7C48"/>
    <w:rsid w:val="000D7C7C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70"/>
    <w:rsid w:val="000F0EE1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ACF"/>
    <w:rsid w:val="00103507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3617"/>
    <w:rsid w:val="00113957"/>
    <w:rsid w:val="00113CC7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B44"/>
    <w:rsid w:val="00137B81"/>
    <w:rsid w:val="001402D7"/>
    <w:rsid w:val="00140B82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6178"/>
    <w:rsid w:val="001473A3"/>
    <w:rsid w:val="001476EC"/>
    <w:rsid w:val="0014783F"/>
    <w:rsid w:val="00147EC3"/>
    <w:rsid w:val="00150CA8"/>
    <w:rsid w:val="001513BD"/>
    <w:rsid w:val="0015170D"/>
    <w:rsid w:val="00151A5F"/>
    <w:rsid w:val="00151EA7"/>
    <w:rsid w:val="00152276"/>
    <w:rsid w:val="00152574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D8"/>
    <w:rsid w:val="001672FC"/>
    <w:rsid w:val="001676A8"/>
    <w:rsid w:val="00167803"/>
    <w:rsid w:val="001705FD"/>
    <w:rsid w:val="001708F5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F19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8B7"/>
    <w:rsid w:val="001D5CB3"/>
    <w:rsid w:val="001D6378"/>
    <w:rsid w:val="001D6CFC"/>
    <w:rsid w:val="001D6F5A"/>
    <w:rsid w:val="001D7050"/>
    <w:rsid w:val="001D7473"/>
    <w:rsid w:val="001D7F1D"/>
    <w:rsid w:val="001E00E1"/>
    <w:rsid w:val="001E022B"/>
    <w:rsid w:val="001E239D"/>
    <w:rsid w:val="001E292E"/>
    <w:rsid w:val="001E294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F0DF5"/>
    <w:rsid w:val="001F0FDE"/>
    <w:rsid w:val="001F22B0"/>
    <w:rsid w:val="001F23AE"/>
    <w:rsid w:val="001F32AE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89"/>
    <w:rsid w:val="002014B2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5BDC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220A"/>
    <w:rsid w:val="00262748"/>
    <w:rsid w:val="002634D3"/>
    <w:rsid w:val="00263A70"/>
    <w:rsid w:val="00264A45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BB7"/>
    <w:rsid w:val="00281CCC"/>
    <w:rsid w:val="00282B9F"/>
    <w:rsid w:val="00282E10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A34"/>
    <w:rsid w:val="002A1E98"/>
    <w:rsid w:val="002A250A"/>
    <w:rsid w:val="002A35E2"/>
    <w:rsid w:val="002A36B8"/>
    <w:rsid w:val="002A3B3C"/>
    <w:rsid w:val="002A524F"/>
    <w:rsid w:val="002A5468"/>
    <w:rsid w:val="002A5804"/>
    <w:rsid w:val="002A5BC9"/>
    <w:rsid w:val="002A683F"/>
    <w:rsid w:val="002A7511"/>
    <w:rsid w:val="002A7A10"/>
    <w:rsid w:val="002A7E90"/>
    <w:rsid w:val="002A7F68"/>
    <w:rsid w:val="002B1248"/>
    <w:rsid w:val="002B1859"/>
    <w:rsid w:val="002B1AD2"/>
    <w:rsid w:val="002B1D98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73D6"/>
    <w:rsid w:val="002D7D30"/>
    <w:rsid w:val="002E0298"/>
    <w:rsid w:val="002E0822"/>
    <w:rsid w:val="002E100D"/>
    <w:rsid w:val="002E25F9"/>
    <w:rsid w:val="002E32CD"/>
    <w:rsid w:val="002E4603"/>
    <w:rsid w:val="002E4FBA"/>
    <w:rsid w:val="002E5832"/>
    <w:rsid w:val="002E625C"/>
    <w:rsid w:val="002E6A90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201E3"/>
    <w:rsid w:val="003207F7"/>
    <w:rsid w:val="00320B2A"/>
    <w:rsid w:val="003210B0"/>
    <w:rsid w:val="003214B2"/>
    <w:rsid w:val="0032282D"/>
    <w:rsid w:val="0032316A"/>
    <w:rsid w:val="00323846"/>
    <w:rsid w:val="003246D3"/>
    <w:rsid w:val="00324B53"/>
    <w:rsid w:val="00324BF9"/>
    <w:rsid w:val="00325B55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3BB5"/>
    <w:rsid w:val="00364345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D13"/>
    <w:rsid w:val="003D1F21"/>
    <w:rsid w:val="003D2C24"/>
    <w:rsid w:val="003D3724"/>
    <w:rsid w:val="003D3DF0"/>
    <w:rsid w:val="003D417C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64B8"/>
    <w:rsid w:val="003E6504"/>
    <w:rsid w:val="003E73E7"/>
    <w:rsid w:val="003E74AE"/>
    <w:rsid w:val="003E77CF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312D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EE4"/>
    <w:rsid w:val="00446F2D"/>
    <w:rsid w:val="0044720D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8A"/>
    <w:rsid w:val="00464011"/>
    <w:rsid w:val="004656F8"/>
    <w:rsid w:val="00465B0C"/>
    <w:rsid w:val="00466866"/>
    <w:rsid w:val="00466CDE"/>
    <w:rsid w:val="0046712E"/>
    <w:rsid w:val="0047026B"/>
    <w:rsid w:val="00470589"/>
    <w:rsid w:val="004709C1"/>
    <w:rsid w:val="00471350"/>
    <w:rsid w:val="004717EA"/>
    <w:rsid w:val="00472977"/>
    <w:rsid w:val="00472A4E"/>
    <w:rsid w:val="00473045"/>
    <w:rsid w:val="00473217"/>
    <w:rsid w:val="00473E7A"/>
    <w:rsid w:val="00474155"/>
    <w:rsid w:val="004743A5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39C0"/>
    <w:rsid w:val="004940A4"/>
    <w:rsid w:val="004949E4"/>
    <w:rsid w:val="00494A1E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A9F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9C"/>
    <w:rsid w:val="004B1F2C"/>
    <w:rsid w:val="004B2220"/>
    <w:rsid w:val="004B2CE4"/>
    <w:rsid w:val="004B4272"/>
    <w:rsid w:val="004B4290"/>
    <w:rsid w:val="004B43A2"/>
    <w:rsid w:val="004B55B4"/>
    <w:rsid w:val="004B6FEC"/>
    <w:rsid w:val="004B71BE"/>
    <w:rsid w:val="004B7842"/>
    <w:rsid w:val="004B79CB"/>
    <w:rsid w:val="004B7A32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3D"/>
    <w:rsid w:val="004C4A61"/>
    <w:rsid w:val="004C52E4"/>
    <w:rsid w:val="004C582F"/>
    <w:rsid w:val="004C5DFE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51E"/>
    <w:rsid w:val="0052793E"/>
    <w:rsid w:val="00527EAE"/>
    <w:rsid w:val="005311C6"/>
    <w:rsid w:val="00531665"/>
    <w:rsid w:val="005321A4"/>
    <w:rsid w:val="005347CE"/>
    <w:rsid w:val="00534BDA"/>
    <w:rsid w:val="005355E9"/>
    <w:rsid w:val="00535838"/>
    <w:rsid w:val="00535E34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9C1"/>
    <w:rsid w:val="0054390F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7042"/>
    <w:rsid w:val="005678D1"/>
    <w:rsid w:val="00570093"/>
    <w:rsid w:val="00570866"/>
    <w:rsid w:val="00570956"/>
    <w:rsid w:val="00570D42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B42"/>
    <w:rsid w:val="00585CE3"/>
    <w:rsid w:val="00585D12"/>
    <w:rsid w:val="00585FC2"/>
    <w:rsid w:val="005862A4"/>
    <w:rsid w:val="00586418"/>
    <w:rsid w:val="00587358"/>
    <w:rsid w:val="0058769E"/>
    <w:rsid w:val="0059081E"/>
    <w:rsid w:val="00590A7D"/>
    <w:rsid w:val="0059125B"/>
    <w:rsid w:val="00591DD7"/>
    <w:rsid w:val="005924E0"/>
    <w:rsid w:val="0059258E"/>
    <w:rsid w:val="00592EE7"/>
    <w:rsid w:val="00593330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9AA"/>
    <w:rsid w:val="005B0C0F"/>
    <w:rsid w:val="005B1410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19A"/>
    <w:rsid w:val="005C3ADC"/>
    <w:rsid w:val="005C45FF"/>
    <w:rsid w:val="005C505B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BDA"/>
    <w:rsid w:val="005D2EC3"/>
    <w:rsid w:val="005D32D9"/>
    <w:rsid w:val="005D339C"/>
    <w:rsid w:val="005D38C0"/>
    <w:rsid w:val="005D482F"/>
    <w:rsid w:val="005D4F33"/>
    <w:rsid w:val="005D5909"/>
    <w:rsid w:val="005D5AF3"/>
    <w:rsid w:val="005D6333"/>
    <w:rsid w:val="005D652E"/>
    <w:rsid w:val="005D65F6"/>
    <w:rsid w:val="005D6857"/>
    <w:rsid w:val="005E0857"/>
    <w:rsid w:val="005E0BEC"/>
    <w:rsid w:val="005E1250"/>
    <w:rsid w:val="005E197A"/>
    <w:rsid w:val="005E2404"/>
    <w:rsid w:val="005E2668"/>
    <w:rsid w:val="005E2CEC"/>
    <w:rsid w:val="005E3E4E"/>
    <w:rsid w:val="005E3E5F"/>
    <w:rsid w:val="005E5C35"/>
    <w:rsid w:val="005E6052"/>
    <w:rsid w:val="005E6306"/>
    <w:rsid w:val="005E6BDF"/>
    <w:rsid w:val="005E77AD"/>
    <w:rsid w:val="005F015D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302C0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2C79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66CF"/>
    <w:rsid w:val="00677170"/>
    <w:rsid w:val="00677744"/>
    <w:rsid w:val="006779A7"/>
    <w:rsid w:val="00677BE6"/>
    <w:rsid w:val="00680921"/>
    <w:rsid w:val="00680A5B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F5F"/>
    <w:rsid w:val="006E6759"/>
    <w:rsid w:val="006E6C79"/>
    <w:rsid w:val="006E7306"/>
    <w:rsid w:val="006E79A5"/>
    <w:rsid w:val="006E7CA8"/>
    <w:rsid w:val="006F067C"/>
    <w:rsid w:val="006F0E89"/>
    <w:rsid w:val="006F16E0"/>
    <w:rsid w:val="006F3076"/>
    <w:rsid w:val="006F35B1"/>
    <w:rsid w:val="006F3DBF"/>
    <w:rsid w:val="006F4735"/>
    <w:rsid w:val="006F5648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630"/>
    <w:rsid w:val="00725A8F"/>
    <w:rsid w:val="00726556"/>
    <w:rsid w:val="00726579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D32"/>
    <w:rsid w:val="00750D83"/>
    <w:rsid w:val="00750DB0"/>
    <w:rsid w:val="00750F2A"/>
    <w:rsid w:val="00751A0E"/>
    <w:rsid w:val="00751C03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409E"/>
    <w:rsid w:val="00794DD0"/>
    <w:rsid w:val="007950D9"/>
    <w:rsid w:val="0079603F"/>
    <w:rsid w:val="007966B6"/>
    <w:rsid w:val="00796A80"/>
    <w:rsid w:val="00796B4F"/>
    <w:rsid w:val="007978BB"/>
    <w:rsid w:val="007A0B99"/>
    <w:rsid w:val="007A15C8"/>
    <w:rsid w:val="007A1F5E"/>
    <w:rsid w:val="007A22C9"/>
    <w:rsid w:val="007A24C0"/>
    <w:rsid w:val="007A26C8"/>
    <w:rsid w:val="007A2B9C"/>
    <w:rsid w:val="007A3412"/>
    <w:rsid w:val="007A3B1E"/>
    <w:rsid w:val="007A5136"/>
    <w:rsid w:val="007A5C3D"/>
    <w:rsid w:val="007A61D4"/>
    <w:rsid w:val="007A65A1"/>
    <w:rsid w:val="007A6F59"/>
    <w:rsid w:val="007A76CC"/>
    <w:rsid w:val="007A797F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4C1"/>
    <w:rsid w:val="007E2CC4"/>
    <w:rsid w:val="007E31C5"/>
    <w:rsid w:val="007E3C18"/>
    <w:rsid w:val="007E49C3"/>
    <w:rsid w:val="007E4AE9"/>
    <w:rsid w:val="007E4D32"/>
    <w:rsid w:val="007E5491"/>
    <w:rsid w:val="007E56D0"/>
    <w:rsid w:val="007E609E"/>
    <w:rsid w:val="007E7476"/>
    <w:rsid w:val="007E7487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2177"/>
    <w:rsid w:val="007F36AE"/>
    <w:rsid w:val="007F4796"/>
    <w:rsid w:val="007F4BE8"/>
    <w:rsid w:val="007F512E"/>
    <w:rsid w:val="007F75D0"/>
    <w:rsid w:val="007F77BB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60"/>
    <w:rsid w:val="00820347"/>
    <w:rsid w:val="0082058A"/>
    <w:rsid w:val="00820848"/>
    <w:rsid w:val="008217E3"/>
    <w:rsid w:val="00821D6E"/>
    <w:rsid w:val="00821F8B"/>
    <w:rsid w:val="00822352"/>
    <w:rsid w:val="008226E0"/>
    <w:rsid w:val="00823471"/>
    <w:rsid w:val="00823762"/>
    <w:rsid w:val="0082409C"/>
    <w:rsid w:val="008252B4"/>
    <w:rsid w:val="00825559"/>
    <w:rsid w:val="008259DB"/>
    <w:rsid w:val="00825F59"/>
    <w:rsid w:val="00827791"/>
    <w:rsid w:val="00827EA2"/>
    <w:rsid w:val="00830171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F8"/>
    <w:rsid w:val="00834943"/>
    <w:rsid w:val="00835018"/>
    <w:rsid w:val="008350F7"/>
    <w:rsid w:val="0083568A"/>
    <w:rsid w:val="00835CAE"/>
    <w:rsid w:val="0083645B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AFB"/>
    <w:rsid w:val="00851B97"/>
    <w:rsid w:val="008529DA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D54"/>
    <w:rsid w:val="00887355"/>
    <w:rsid w:val="008875B8"/>
    <w:rsid w:val="008876F0"/>
    <w:rsid w:val="008919F3"/>
    <w:rsid w:val="0089240E"/>
    <w:rsid w:val="008937B9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3A43"/>
    <w:rsid w:val="008C40FF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AD0"/>
    <w:rsid w:val="008F4DB0"/>
    <w:rsid w:val="008F63C4"/>
    <w:rsid w:val="008F698E"/>
    <w:rsid w:val="008F7C75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16"/>
    <w:rsid w:val="00904F26"/>
    <w:rsid w:val="00904F47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DDC"/>
    <w:rsid w:val="00920F16"/>
    <w:rsid w:val="009216A1"/>
    <w:rsid w:val="00921A81"/>
    <w:rsid w:val="0092397C"/>
    <w:rsid w:val="009243C8"/>
    <w:rsid w:val="009248C7"/>
    <w:rsid w:val="009249CD"/>
    <w:rsid w:val="00924A43"/>
    <w:rsid w:val="0092509B"/>
    <w:rsid w:val="00925601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B80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2021"/>
    <w:rsid w:val="009527E0"/>
    <w:rsid w:val="00953C16"/>
    <w:rsid w:val="00953CAE"/>
    <w:rsid w:val="00953D78"/>
    <w:rsid w:val="00953F70"/>
    <w:rsid w:val="009543EB"/>
    <w:rsid w:val="009546C1"/>
    <w:rsid w:val="00954C99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13E3"/>
    <w:rsid w:val="009714A7"/>
    <w:rsid w:val="00972354"/>
    <w:rsid w:val="00972780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05E"/>
    <w:rsid w:val="009816C1"/>
    <w:rsid w:val="00981727"/>
    <w:rsid w:val="00981A8D"/>
    <w:rsid w:val="00981BAF"/>
    <w:rsid w:val="00981DD8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648F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C94"/>
    <w:rsid w:val="009C5DAE"/>
    <w:rsid w:val="009C66B9"/>
    <w:rsid w:val="009C690F"/>
    <w:rsid w:val="009C6E66"/>
    <w:rsid w:val="009C70F3"/>
    <w:rsid w:val="009C7271"/>
    <w:rsid w:val="009D0232"/>
    <w:rsid w:val="009D0737"/>
    <w:rsid w:val="009D12F8"/>
    <w:rsid w:val="009D1FF3"/>
    <w:rsid w:val="009D2262"/>
    <w:rsid w:val="009D2A76"/>
    <w:rsid w:val="009D2FFA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AB4"/>
    <w:rsid w:val="009F2180"/>
    <w:rsid w:val="009F2754"/>
    <w:rsid w:val="009F2F04"/>
    <w:rsid w:val="009F2FAE"/>
    <w:rsid w:val="009F318D"/>
    <w:rsid w:val="009F3314"/>
    <w:rsid w:val="009F49A2"/>
    <w:rsid w:val="009F55E4"/>
    <w:rsid w:val="009F5B1C"/>
    <w:rsid w:val="009F5CB3"/>
    <w:rsid w:val="009F6569"/>
    <w:rsid w:val="009F739B"/>
    <w:rsid w:val="009F7C16"/>
    <w:rsid w:val="00A00260"/>
    <w:rsid w:val="00A00477"/>
    <w:rsid w:val="00A0194A"/>
    <w:rsid w:val="00A01C73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5B4"/>
    <w:rsid w:val="00A148A8"/>
    <w:rsid w:val="00A15C2F"/>
    <w:rsid w:val="00A1650A"/>
    <w:rsid w:val="00A173CE"/>
    <w:rsid w:val="00A17566"/>
    <w:rsid w:val="00A175C6"/>
    <w:rsid w:val="00A17810"/>
    <w:rsid w:val="00A21089"/>
    <w:rsid w:val="00A21557"/>
    <w:rsid w:val="00A21F4D"/>
    <w:rsid w:val="00A22A82"/>
    <w:rsid w:val="00A230EE"/>
    <w:rsid w:val="00A231AE"/>
    <w:rsid w:val="00A2406C"/>
    <w:rsid w:val="00A24547"/>
    <w:rsid w:val="00A245CC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716E"/>
    <w:rsid w:val="00A47D46"/>
    <w:rsid w:val="00A50A5D"/>
    <w:rsid w:val="00A50C25"/>
    <w:rsid w:val="00A510BA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49"/>
    <w:rsid w:val="00AB3166"/>
    <w:rsid w:val="00AB371B"/>
    <w:rsid w:val="00AB3835"/>
    <w:rsid w:val="00AB3A24"/>
    <w:rsid w:val="00AB3AAF"/>
    <w:rsid w:val="00AB44A3"/>
    <w:rsid w:val="00AB586D"/>
    <w:rsid w:val="00AB60CE"/>
    <w:rsid w:val="00AB6952"/>
    <w:rsid w:val="00AB6A31"/>
    <w:rsid w:val="00AB6B4F"/>
    <w:rsid w:val="00AB6D05"/>
    <w:rsid w:val="00AB70ED"/>
    <w:rsid w:val="00AB712D"/>
    <w:rsid w:val="00AB735B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42D4"/>
    <w:rsid w:val="00AC4376"/>
    <w:rsid w:val="00AC4B2D"/>
    <w:rsid w:val="00AC57FB"/>
    <w:rsid w:val="00AC580D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FFC"/>
    <w:rsid w:val="00AD30B9"/>
    <w:rsid w:val="00AD3384"/>
    <w:rsid w:val="00AD3EED"/>
    <w:rsid w:val="00AD408D"/>
    <w:rsid w:val="00AD40B6"/>
    <w:rsid w:val="00AD435B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7E"/>
    <w:rsid w:val="00B03DDD"/>
    <w:rsid w:val="00B0414E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968"/>
    <w:rsid w:val="00B532DB"/>
    <w:rsid w:val="00B5354B"/>
    <w:rsid w:val="00B5369D"/>
    <w:rsid w:val="00B53A19"/>
    <w:rsid w:val="00B54024"/>
    <w:rsid w:val="00B540DD"/>
    <w:rsid w:val="00B540EB"/>
    <w:rsid w:val="00B5422A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C0"/>
    <w:rsid w:val="00B62EDE"/>
    <w:rsid w:val="00B62F04"/>
    <w:rsid w:val="00B630F0"/>
    <w:rsid w:val="00B6310E"/>
    <w:rsid w:val="00B63C32"/>
    <w:rsid w:val="00B63D74"/>
    <w:rsid w:val="00B63F8D"/>
    <w:rsid w:val="00B64805"/>
    <w:rsid w:val="00B64F1C"/>
    <w:rsid w:val="00B6558D"/>
    <w:rsid w:val="00B659F5"/>
    <w:rsid w:val="00B661DF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50DF"/>
    <w:rsid w:val="00B75F19"/>
    <w:rsid w:val="00B76024"/>
    <w:rsid w:val="00B76658"/>
    <w:rsid w:val="00B769E9"/>
    <w:rsid w:val="00B76F36"/>
    <w:rsid w:val="00B77598"/>
    <w:rsid w:val="00B77BCE"/>
    <w:rsid w:val="00B77F1C"/>
    <w:rsid w:val="00B8008C"/>
    <w:rsid w:val="00B801EB"/>
    <w:rsid w:val="00B806F4"/>
    <w:rsid w:val="00B80AF5"/>
    <w:rsid w:val="00B80BDE"/>
    <w:rsid w:val="00B80CA4"/>
    <w:rsid w:val="00B81689"/>
    <w:rsid w:val="00B82B16"/>
    <w:rsid w:val="00B82CAD"/>
    <w:rsid w:val="00B834CA"/>
    <w:rsid w:val="00B83A24"/>
    <w:rsid w:val="00B83C32"/>
    <w:rsid w:val="00B843DA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92F"/>
    <w:rsid w:val="00B92BDE"/>
    <w:rsid w:val="00B9325F"/>
    <w:rsid w:val="00B937BD"/>
    <w:rsid w:val="00B93D12"/>
    <w:rsid w:val="00B94250"/>
    <w:rsid w:val="00B94A90"/>
    <w:rsid w:val="00B95167"/>
    <w:rsid w:val="00B9524D"/>
    <w:rsid w:val="00B952CE"/>
    <w:rsid w:val="00B95973"/>
    <w:rsid w:val="00B95B22"/>
    <w:rsid w:val="00B96259"/>
    <w:rsid w:val="00B975B1"/>
    <w:rsid w:val="00B97753"/>
    <w:rsid w:val="00BA1876"/>
    <w:rsid w:val="00BA1EBC"/>
    <w:rsid w:val="00BA262A"/>
    <w:rsid w:val="00BA2889"/>
    <w:rsid w:val="00BA2981"/>
    <w:rsid w:val="00BA386C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428B"/>
    <w:rsid w:val="00BE4681"/>
    <w:rsid w:val="00BE49F3"/>
    <w:rsid w:val="00BE6361"/>
    <w:rsid w:val="00BE645D"/>
    <w:rsid w:val="00BE7033"/>
    <w:rsid w:val="00BE737A"/>
    <w:rsid w:val="00BF0FC3"/>
    <w:rsid w:val="00BF0FD8"/>
    <w:rsid w:val="00BF1613"/>
    <w:rsid w:val="00BF1F6F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A92"/>
    <w:rsid w:val="00C06ECC"/>
    <w:rsid w:val="00C076F7"/>
    <w:rsid w:val="00C07847"/>
    <w:rsid w:val="00C07C69"/>
    <w:rsid w:val="00C07CC2"/>
    <w:rsid w:val="00C07F98"/>
    <w:rsid w:val="00C10324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25E3"/>
    <w:rsid w:val="00C72731"/>
    <w:rsid w:val="00C72C5A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A0E91"/>
    <w:rsid w:val="00CA12AA"/>
    <w:rsid w:val="00CA1555"/>
    <w:rsid w:val="00CA1BBD"/>
    <w:rsid w:val="00CA4237"/>
    <w:rsid w:val="00CA4714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D5E"/>
    <w:rsid w:val="00CC2C79"/>
    <w:rsid w:val="00CC34E6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4028"/>
    <w:rsid w:val="00CE4041"/>
    <w:rsid w:val="00CE4335"/>
    <w:rsid w:val="00CE4A53"/>
    <w:rsid w:val="00CE4C26"/>
    <w:rsid w:val="00CE50C9"/>
    <w:rsid w:val="00CE5101"/>
    <w:rsid w:val="00CE5299"/>
    <w:rsid w:val="00CE564A"/>
    <w:rsid w:val="00CE5910"/>
    <w:rsid w:val="00CE5BA8"/>
    <w:rsid w:val="00CE72A8"/>
    <w:rsid w:val="00CE7517"/>
    <w:rsid w:val="00CE7720"/>
    <w:rsid w:val="00CE7834"/>
    <w:rsid w:val="00CF0272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D8E"/>
    <w:rsid w:val="00D22839"/>
    <w:rsid w:val="00D23576"/>
    <w:rsid w:val="00D239C8"/>
    <w:rsid w:val="00D24500"/>
    <w:rsid w:val="00D248FF"/>
    <w:rsid w:val="00D24A01"/>
    <w:rsid w:val="00D25410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5477"/>
    <w:rsid w:val="00D35584"/>
    <w:rsid w:val="00D355FF"/>
    <w:rsid w:val="00D3560F"/>
    <w:rsid w:val="00D36565"/>
    <w:rsid w:val="00D36939"/>
    <w:rsid w:val="00D36AA8"/>
    <w:rsid w:val="00D36ECC"/>
    <w:rsid w:val="00D371A3"/>
    <w:rsid w:val="00D371D3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EF3"/>
    <w:rsid w:val="00D4484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B22"/>
    <w:rsid w:val="00D723E0"/>
    <w:rsid w:val="00D72A7A"/>
    <w:rsid w:val="00D73CCD"/>
    <w:rsid w:val="00D74194"/>
    <w:rsid w:val="00D7432A"/>
    <w:rsid w:val="00D74B22"/>
    <w:rsid w:val="00D7501A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26CC"/>
    <w:rsid w:val="00D94597"/>
    <w:rsid w:val="00D948FE"/>
    <w:rsid w:val="00D94D1F"/>
    <w:rsid w:val="00D94F5B"/>
    <w:rsid w:val="00D961A6"/>
    <w:rsid w:val="00D97015"/>
    <w:rsid w:val="00D9708C"/>
    <w:rsid w:val="00D97A3A"/>
    <w:rsid w:val="00D97C98"/>
    <w:rsid w:val="00D97EB3"/>
    <w:rsid w:val="00DA0747"/>
    <w:rsid w:val="00DA0D30"/>
    <w:rsid w:val="00DA23F9"/>
    <w:rsid w:val="00DA256B"/>
    <w:rsid w:val="00DA2F63"/>
    <w:rsid w:val="00DA3488"/>
    <w:rsid w:val="00DA34DF"/>
    <w:rsid w:val="00DA3AAB"/>
    <w:rsid w:val="00DA4ADB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A9E"/>
    <w:rsid w:val="00DB4C3C"/>
    <w:rsid w:val="00DB4E41"/>
    <w:rsid w:val="00DB5895"/>
    <w:rsid w:val="00DB5BAD"/>
    <w:rsid w:val="00DB727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40A0"/>
    <w:rsid w:val="00DE40D2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BFD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7CE"/>
    <w:rsid w:val="00E218CC"/>
    <w:rsid w:val="00E21A76"/>
    <w:rsid w:val="00E21ABB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61F"/>
    <w:rsid w:val="00E42CAC"/>
    <w:rsid w:val="00E44A04"/>
    <w:rsid w:val="00E452C7"/>
    <w:rsid w:val="00E45378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55D"/>
    <w:rsid w:val="00E73C15"/>
    <w:rsid w:val="00E7482E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B8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6034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3FB2"/>
    <w:rsid w:val="00EA4476"/>
    <w:rsid w:val="00EA4E0E"/>
    <w:rsid w:val="00EA5316"/>
    <w:rsid w:val="00EA58F6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7CB"/>
    <w:rsid w:val="00EB480D"/>
    <w:rsid w:val="00EB4B6B"/>
    <w:rsid w:val="00EB4FE2"/>
    <w:rsid w:val="00EB52AB"/>
    <w:rsid w:val="00EB5BA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4842"/>
    <w:rsid w:val="00ED49EF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715"/>
    <w:rsid w:val="00F10977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EB0"/>
    <w:rsid w:val="00F34504"/>
    <w:rsid w:val="00F34CEF"/>
    <w:rsid w:val="00F34EED"/>
    <w:rsid w:val="00F35700"/>
    <w:rsid w:val="00F3624F"/>
    <w:rsid w:val="00F36CDD"/>
    <w:rsid w:val="00F370FA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5087"/>
    <w:rsid w:val="00F55B3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67B81"/>
    <w:rsid w:val="00F70F82"/>
    <w:rsid w:val="00F71274"/>
    <w:rsid w:val="00F714AD"/>
    <w:rsid w:val="00F71A8A"/>
    <w:rsid w:val="00F72681"/>
    <w:rsid w:val="00F7278F"/>
    <w:rsid w:val="00F729D7"/>
    <w:rsid w:val="00F72E0F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FC1F6C9D-1C15-4380-8D03-05F0578F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D8E83-79B6-476C-84EE-0AE814EF0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7720</Words>
  <Characters>35493</Characters>
  <Application>Microsoft Office Word</Application>
  <DocSecurity>0</DocSecurity>
  <Lines>295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43127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Somjai, Nigonyanont</cp:lastModifiedBy>
  <cp:revision>3</cp:revision>
  <cp:lastPrinted>2020-11-09T03:46:00Z</cp:lastPrinted>
  <dcterms:created xsi:type="dcterms:W3CDTF">2020-11-12T08:31:00Z</dcterms:created>
  <dcterms:modified xsi:type="dcterms:W3CDTF">2020-11-12T08:32:00Z</dcterms:modified>
</cp:coreProperties>
</file>