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C4EC24" w14:textId="34353AA4" w:rsidR="006E7D43" w:rsidRPr="00A408D3" w:rsidRDefault="00912EA2" w:rsidP="00147FE1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9764"/>
        </w:tabs>
        <w:spacing w:line="240" w:lineRule="auto"/>
        <w:ind w:left="284" w:hanging="284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="006E7D43" w:rsidRPr="00A408D3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0A3DF59" w14:textId="77777777" w:rsidR="006E7D43" w:rsidRPr="00BC3362" w:rsidRDefault="006E7D43" w:rsidP="00D5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17"/>
        <w:jc w:val="thaiDistribute"/>
        <w:rPr>
          <w:rFonts w:ascii="Angsana New" w:hAnsi="Angsana New"/>
          <w:spacing w:val="-4"/>
          <w:sz w:val="30"/>
          <w:szCs w:val="30"/>
        </w:rPr>
      </w:pP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>ยูเรกา ดีไซน์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 </w:t>
      </w:r>
      <w:r w:rsidRPr="00010047">
        <w:rPr>
          <w:rFonts w:ascii="Angsana New" w:hAnsi="Angsana New"/>
          <w:spacing w:val="-4"/>
          <w:sz w:val="30"/>
          <w:szCs w:val="30"/>
        </w:rPr>
        <w:t>“</w:t>
      </w:r>
      <w:r w:rsidRPr="00010047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010047">
        <w:rPr>
          <w:rFonts w:ascii="Angsana New" w:hAnsi="Angsana New"/>
          <w:spacing w:val="-4"/>
          <w:sz w:val="30"/>
          <w:szCs w:val="30"/>
        </w:rPr>
        <w:t>”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เป็นนิติบุคคลที่จัดตั้งขึ้นในประเทศไท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>ย และมีที่อยู่จดทะเบียน</w:t>
      </w:r>
      <w:r w:rsidR="00EB2C54" w:rsidRPr="00523559">
        <w:rPr>
          <w:rFonts w:ascii="Angsana New" w:hAnsi="Angsana New" w:hint="cs"/>
          <w:spacing w:val="-4"/>
          <w:sz w:val="30"/>
          <w:szCs w:val="30"/>
          <w:cs/>
        </w:rPr>
        <w:t>ตั้งอยู่เลขที่</w:t>
      </w:r>
      <w:r w:rsidR="00EB2C54" w:rsidRPr="00523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pacing w:val="-4"/>
          <w:sz w:val="30"/>
          <w:szCs w:val="30"/>
        </w:rPr>
        <w:t>19</w:t>
      </w:r>
      <w:r w:rsidR="00EB2C54" w:rsidRPr="0052355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BC3362">
        <w:rPr>
          <w:rFonts w:ascii="Angsana New" w:hAnsi="Angsana New" w:hint="cs"/>
          <w:spacing w:val="-4"/>
          <w:sz w:val="30"/>
          <w:szCs w:val="30"/>
          <w:cs/>
        </w:rPr>
        <w:t>หมู่ที่</w:t>
      </w:r>
      <w:r w:rsidR="00EB2C54" w:rsidRPr="00BC33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F1887" w:rsidRPr="00BC3362">
        <w:rPr>
          <w:rFonts w:ascii="Angsana New" w:hAnsi="Angsana New"/>
          <w:spacing w:val="-4"/>
          <w:sz w:val="30"/>
          <w:szCs w:val="30"/>
        </w:rPr>
        <w:t>11</w:t>
      </w:r>
      <w:r w:rsidR="00EB2C54" w:rsidRPr="00BC33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BC3362">
        <w:rPr>
          <w:rFonts w:ascii="Angsana New" w:hAnsi="Angsana New" w:hint="cs"/>
          <w:spacing w:val="-4"/>
          <w:sz w:val="30"/>
          <w:szCs w:val="30"/>
          <w:cs/>
        </w:rPr>
        <w:t>ตำบลลาดสวาย</w:t>
      </w:r>
      <w:r w:rsidR="00EB2C54" w:rsidRPr="00BC33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BC3362">
        <w:rPr>
          <w:rFonts w:ascii="Angsana New" w:hAnsi="Angsana New" w:hint="cs"/>
          <w:spacing w:val="-4"/>
          <w:sz w:val="30"/>
          <w:szCs w:val="30"/>
          <w:cs/>
        </w:rPr>
        <w:t>อำเภอลำลูกกา</w:t>
      </w:r>
      <w:r w:rsidR="00EB2C54" w:rsidRPr="00BC336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B2C54" w:rsidRPr="00BC3362">
        <w:rPr>
          <w:rFonts w:ascii="Angsana New" w:hAnsi="Angsana New" w:hint="cs"/>
          <w:spacing w:val="-4"/>
          <w:sz w:val="30"/>
          <w:szCs w:val="30"/>
          <w:cs/>
        </w:rPr>
        <w:t>จังหวัดปทุมธานี</w:t>
      </w:r>
    </w:p>
    <w:p w14:paraId="79BC0AA2" w14:textId="77777777" w:rsidR="006E7D43" w:rsidRPr="00BC3362" w:rsidRDefault="006E7D43" w:rsidP="00D5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 w:right="-159"/>
        <w:jc w:val="thaiDistribute"/>
        <w:rPr>
          <w:rFonts w:ascii="Angsana New" w:hAnsi="Angsana New"/>
          <w:spacing w:val="-4"/>
          <w:sz w:val="30"/>
          <w:szCs w:val="30"/>
        </w:rPr>
      </w:pPr>
      <w:r w:rsidRPr="00BC3362">
        <w:rPr>
          <w:rFonts w:ascii="Angsana New" w:hAnsi="Angsana New"/>
          <w:spacing w:val="-4"/>
          <w:sz w:val="30"/>
          <w:szCs w:val="30"/>
          <w:cs/>
        </w:rPr>
        <w:t>บริษัทจดทะเบียนกับตลาดหลักทรัพย์แห่งประเทศไทยเมื่อเดือน</w:t>
      </w:r>
      <w:r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กุมภาพันธ์ </w:t>
      </w:r>
      <w:r w:rsidR="007F1887" w:rsidRPr="00BC3362">
        <w:rPr>
          <w:rFonts w:ascii="Angsana New" w:hAnsi="Angsana New"/>
          <w:spacing w:val="-4"/>
          <w:sz w:val="30"/>
          <w:szCs w:val="30"/>
        </w:rPr>
        <w:t>2556</w:t>
      </w:r>
    </w:p>
    <w:p w14:paraId="3DF0D69F" w14:textId="648A789E" w:rsidR="006E7D43" w:rsidRPr="00BC3362" w:rsidRDefault="006E7D43" w:rsidP="00147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</w:rPr>
      </w:pPr>
      <w:r w:rsidRPr="00BC3362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</w:t>
      </w:r>
      <w:r w:rsidRPr="00BC3362">
        <w:rPr>
          <w:rFonts w:ascii="Angsana New" w:hAnsi="Angsana New" w:hint="cs"/>
          <w:spacing w:val="-4"/>
          <w:sz w:val="30"/>
          <w:szCs w:val="30"/>
          <w:cs/>
        </w:rPr>
        <w:t>การ</w:t>
      </w:r>
      <w:r w:rsidR="00100A58" w:rsidRPr="00BC3362">
        <w:rPr>
          <w:rFonts w:ascii="Angsana New" w:hAnsi="Angsana New" w:hint="cs"/>
          <w:spacing w:val="-4"/>
          <w:sz w:val="30"/>
          <w:szCs w:val="30"/>
          <w:cs/>
        </w:rPr>
        <w:t>จำหน่ายผลิตภัณฑ์อิเล็ก</w:t>
      </w:r>
      <w:r w:rsidR="00342488" w:rsidRPr="00BC3362">
        <w:rPr>
          <w:rFonts w:ascii="Angsana New" w:hAnsi="Angsana New" w:hint="cs"/>
          <w:spacing w:val="-4"/>
          <w:sz w:val="30"/>
          <w:szCs w:val="30"/>
          <w:cs/>
        </w:rPr>
        <w:t>ทรอนิกส์และชุดกล้องวงจรปิด</w:t>
      </w:r>
      <w:r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6145C4" w:rsidRPr="00BC3362">
        <w:rPr>
          <w:rFonts w:ascii="Angsana New" w:hAnsi="Angsana New" w:hint="cs"/>
          <w:spacing w:val="-4"/>
          <w:sz w:val="30"/>
          <w:szCs w:val="30"/>
          <w:cs/>
        </w:rPr>
        <w:t>บริษัทย่อยดำเนินธุรกิจเกี่ยวกับ</w:t>
      </w:r>
      <w:r w:rsidR="009A74BB"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 การผลิตและจำหน่ายน้ำประปาให้กับการประปาส่วนภูมิภาค (“กปภ”) ในพื้นที่ ดังนี้</w:t>
      </w:r>
    </w:p>
    <w:p w14:paraId="25BCEC63" w14:textId="77777777" w:rsidR="001B14C5" w:rsidRDefault="001F0F3F" w:rsidP="001B1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pacing w:val="-8"/>
          <w:sz w:val="30"/>
          <w:szCs w:val="30"/>
        </w:rPr>
      </w:pPr>
      <w:r w:rsidRPr="00BC3362">
        <w:rPr>
          <w:rFonts w:ascii="Angsana New" w:hAnsi="Angsana New"/>
          <w:spacing w:val="-4"/>
          <w:sz w:val="30"/>
          <w:szCs w:val="30"/>
        </w:rPr>
        <w:t xml:space="preserve">- </w:t>
      </w:r>
      <w:r w:rsidR="000A7F04" w:rsidRPr="001B14C5">
        <w:rPr>
          <w:rFonts w:ascii="Angsana New" w:hAnsi="Angsana New" w:hint="cs"/>
          <w:spacing w:val="-4"/>
          <w:sz w:val="30"/>
          <w:szCs w:val="30"/>
          <w:cs/>
        </w:rPr>
        <w:t>ในพื้นที่</w:t>
      </w:r>
      <w:r w:rsidR="000A7F04" w:rsidRPr="001B14C5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0A7F04" w:rsidRPr="001B14C5">
        <w:rPr>
          <w:rFonts w:ascii="Angsana New" w:hAnsi="Angsana New" w:hint="cs"/>
          <w:spacing w:val="-4"/>
          <w:sz w:val="30"/>
          <w:szCs w:val="30"/>
          <w:cs/>
        </w:rPr>
        <w:t>อำเภอบางคล้า</w:t>
      </w:r>
      <w:r w:rsidR="000A7F04" w:rsidRPr="001B14C5">
        <w:rPr>
          <w:rFonts w:ascii="Angsana New" w:hAnsi="Angsana New" w:hint="cs"/>
          <w:spacing w:val="-8"/>
          <w:sz w:val="30"/>
          <w:szCs w:val="30"/>
          <w:cs/>
        </w:rPr>
        <w:t xml:space="preserve"> จังหวัดฉะเชิงเทรา ภายใต้สัญญาซื้อขายน้ำประปา</w:t>
      </w:r>
      <w:r w:rsidR="006D7E44" w:rsidRPr="001B14C5">
        <w:rPr>
          <w:rFonts w:ascii="Angsana New" w:hAnsi="Angsana New" w:hint="cs"/>
          <w:spacing w:val="-8"/>
          <w:sz w:val="30"/>
          <w:szCs w:val="30"/>
          <w:cs/>
        </w:rPr>
        <w:t xml:space="preserve">กับ กปภ. ซึ่งได้ลงนามเมื่อวันที่ </w:t>
      </w:r>
      <w:r w:rsidR="006D7E44" w:rsidRPr="001B14C5">
        <w:rPr>
          <w:rFonts w:ascii="Angsana New" w:hAnsi="Angsana New"/>
          <w:spacing w:val="-8"/>
          <w:sz w:val="30"/>
          <w:szCs w:val="30"/>
        </w:rPr>
        <w:t xml:space="preserve">14 </w:t>
      </w:r>
      <w:r w:rsidR="006D7E44" w:rsidRPr="001B14C5">
        <w:rPr>
          <w:rFonts w:ascii="Angsana New" w:hAnsi="Angsana New" w:hint="cs"/>
          <w:spacing w:val="-8"/>
          <w:sz w:val="30"/>
          <w:szCs w:val="30"/>
          <w:cs/>
        </w:rPr>
        <w:t xml:space="preserve">กุมภาพันธ์ </w:t>
      </w:r>
      <w:r w:rsidR="006D7E44" w:rsidRPr="001B14C5">
        <w:rPr>
          <w:rFonts w:ascii="Angsana New" w:hAnsi="Angsana New"/>
          <w:spacing w:val="-8"/>
          <w:sz w:val="30"/>
          <w:szCs w:val="30"/>
        </w:rPr>
        <w:t xml:space="preserve">2563 </w:t>
      </w:r>
    </w:p>
    <w:p w14:paraId="5B666FA5" w14:textId="6DB336FB" w:rsidR="009A74BB" w:rsidRPr="00BC3362" w:rsidRDefault="001B14C5" w:rsidP="001B1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  <w:tab w:val="left" w:pos="720"/>
        </w:tabs>
        <w:spacing w:line="240" w:lineRule="auto"/>
        <w:ind w:left="36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8"/>
          <w:sz w:val="30"/>
          <w:szCs w:val="30"/>
        </w:rPr>
        <w:t xml:space="preserve">   </w:t>
      </w:r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 xml:space="preserve">เป็นระยะเวลา </w:t>
      </w:r>
      <w:r w:rsidR="006D7E44" w:rsidRPr="00BC3362">
        <w:rPr>
          <w:rFonts w:ascii="Angsana New" w:hAnsi="Angsana New"/>
          <w:spacing w:val="-4"/>
          <w:sz w:val="30"/>
          <w:szCs w:val="30"/>
        </w:rPr>
        <w:t xml:space="preserve">3 </w:t>
      </w:r>
      <w:r w:rsidR="006D7E44" w:rsidRPr="00BC3362">
        <w:rPr>
          <w:rFonts w:ascii="Angsana New" w:hAnsi="Angsana New" w:hint="cs"/>
          <w:spacing w:val="-4"/>
          <w:sz w:val="30"/>
          <w:szCs w:val="30"/>
          <w:cs/>
        </w:rPr>
        <w:t>ปี นับจากวันที่เริ่มต้นขายน้ำประปา (สถานีจ่ายน้ำพิมพา)</w:t>
      </w:r>
    </w:p>
    <w:p w14:paraId="03D5FDA3" w14:textId="489EBE2F" w:rsidR="009A74BB" w:rsidRPr="00061FBF" w:rsidRDefault="000A6135" w:rsidP="00D64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0" w:hanging="13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t xml:space="preserve">- </w:t>
      </w:r>
      <w:r w:rsidR="006D7E44" w:rsidRPr="000A6135">
        <w:rPr>
          <w:rFonts w:ascii="Angsana New" w:hAnsi="Angsana New" w:hint="cs"/>
          <w:spacing w:val="-4"/>
          <w:sz w:val="30"/>
          <w:szCs w:val="30"/>
          <w:cs/>
        </w:rPr>
        <w:t xml:space="preserve">ในพื้นที่ อำเภอพนัสนิคม จังหวัดชลบุรี ภายใต้สัญญาซื้อขายน้ำประปากับ กปภ. ซึ่งได้ลงนามเมื่อวันที่ </w:t>
      </w:r>
      <w:r w:rsidR="006D7E44" w:rsidRPr="000A6135">
        <w:rPr>
          <w:rFonts w:ascii="Angsana New" w:hAnsi="Angsana New"/>
          <w:spacing w:val="-4"/>
          <w:sz w:val="30"/>
          <w:szCs w:val="30"/>
        </w:rPr>
        <w:t xml:space="preserve">25 </w:t>
      </w:r>
      <w:r w:rsidR="006D7E44" w:rsidRPr="000A6135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6D7E44" w:rsidRPr="000A6135">
        <w:rPr>
          <w:rFonts w:ascii="Angsana New" w:hAnsi="Angsana New"/>
          <w:spacing w:val="-4"/>
          <w:sz w:val="30"/>
          <w:szCs w:val="30"/>
        </w:rPr>
        <w:t xml:space="preserve"> 2563</w:t>
      </w:r>
      <w:r w:rsidR="006D7E44" w:rsidRPr="00061FBF">
        <w:rPr>
          <w:rFonts w:ascii="Angsana New" w:hAnsi="Angsana New" w:hint="cs"/>
          <w:spacing w:val="-2"/>
          <w:sz w:val="30"/>
          <w:szCs w:val="30"/>
          <w:cs/>
        </w:rPr>
        <w:t xml:space="preserve">เป็นระยะเวลา </w:t>
      </w:r>
      <w:r w:rsidR="006D7E44" w:rsidRPr="00061FBF">
        <w:rPr>
          <w:rFonts w:ascii="Angsana New" w:hAnsi="Angsana New"/>
          <w:spacing w:val="-2"/>
          <w:sz w:val="30"/>
          <w:szCs w:val="30"/>
        </w:rPr>
        <w:t xml:space="preserve">10 </w:t>
      </w:r>
      <w:r w:rsidR="006D7E44" w:rsidRPr="00061FBF">
        <w:rPr>
          <w:rFonts w:ascii="Angsana New" w:hAnsi="Angsana New" w:hint="cs"/>
          <w:spacing w:val="-2"/>
          <w:sz w:val="30"/>
          <w:szCs w:val="30"/>
          <w:cs/>
        </w:rPr>
        <w:t>ปี นับจากวันที่เริ่มต้นขายน้ำประปา (สถานีจ่ายน้ำพานทอง)</w:t>
      </w:r>
    </w:p>
    <w:p w14:paraId="437010E2" w14:textId="118F8EE7" w:rsidR="009A74BB" w:rsidRPr="00D645C9" w:rsidRDefault="001F0F3F" w:rsidP="002077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0" w:hanging="13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BC3362">
        <w:rPr>
          <w:rFonts w:ascii="Angsana New" w:hAnsi="Angsana New"/>
          <w:spacing w:val="-4"/>
          <w:sz w:val="30"/>
          <w:szCs w:val="30"/>
        </w:rPr>
        <w:t xml:space="preserve">- </w:t>
      </w:r>
      <w:r w:rsidR="006D7E44" w:rsidRPr="00D645C9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6D7E44" w:rsidRPr="00207708">
        <w:rPr>
          <w:rFonts w:ascii="Angsana New" w:hAnsi="Angsana New" w:hint="cs"/>
          <w:spacing w:val="-4"/>
          <w:sz w:val="30"/>
          <w:szCs w:val="30"/>
          <w:cs/>
        </w:rPr>
        <w:t xml:space="preserve">พื้นที่ อำเภอพนัสนิคม จังหวัดชลบุรี ภายใต้สัญญาซื้อขายน้ำประปากับ กปภ. ซึ่งได้ลงนามเมื่อวันที่ </w:t>
      </w:r>
      <w:r w:rsidR="006D7E44" w:rsidRPr="00207708">
        <w:rPr>
          <w:rFonts w:ascii="Angsana New" w:hAnsi="Angsana New"/>
          <w:spacing w:val="-4"/>
          <w:sz w:val="30"/>
          <w:szCs w:val="30"/>
        </w:rPr>
        <w:t xml:space="preserve">25 </w:t>
      </w:r>
      <w:r w:rsidR="006D7E44" w:rsidRPr="00207708">
        <w:rPr>
          <w:rFonts w:ascii="Angsana New" w:hAnsi="Angsana New" w:hint="cs"/>
          <w:spacing w:val="-4"/>
          <w:sz w:val="30"/>
          <w:szCs w:val="30"/>
          <w:cs/>
        </w:rPr>
        <w:t>มิถุนายน</w:t>
      </w:r>
      <w:r w:rsidR="000A6135" w:rsidRPr="00207708">
        <w:rPr>
          <w:rFonts w:ascii="Angsana New" w:hAnsi="Angsana New"/>
          <w:spacing w:val="-4"/>
          <w:sz w:val="30"/>
          <w:szCs w:val="30"/>
        </w:rPr>
        <w:t xml:space="preserve"> 2563</w:t>
      </w:r>
      <w:r w:rsidR="00D645C9" w:rsidRPr="00207708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="006D7E44" w:rsidRPr="00207708">
        <w:rPr>
          <w:rFonts w:ascii="Angsana New" w:hAnsi="Angsana New" w:hint="cs"/>
          <w:spacing w:val="-4"/>
          <w:sz w:val="30"/>
          <w:szCs w:val="30"/>
          <w:cs/>
        </w:rPr>
        <w:t>ระย</w:t>
      </w:r>
      <w:r w:rsidR="006D7E44" w:rsidRPr="00D645C9">
        <w:rPr>
          <w:rFonts w:ascii="Angsana New" w:hAnsi="Angsana New" w:hint="cs"/>
          <w:spacing w:val="-4"/>
          <w:sz w:val="30"/>
          <w:szCs w:val="30"/>
          <w:cs/>
        </w:rPr>
        <w:t xml:space="preserve">ะเวลา </w:t>
      </w:r>
      <w:r w:rsidR="006D7E44" w:rsidRPr="00D645C9">
        <w:rPr>
          <w:rFonts w:ascii="Angsana New" w:hAnsi="Angsana New"/>
          <w:spacing w:val="-4"/>
          <w:sz w:val="30"/>
          <w:szCs w:val="30"/>
        </w:rPr>
        <w:t xml:space="preserve">10 </w:t>
      </w:r>
      <w:r w:rsidR="006D7E44" w:rsidRPr="00D645C9">
        <w:rPr>
          <w:rFonts w:ascii="Angsana New" w:hAnsi="Angsana New" w:hint="cs"/>
          <w:spacing w:val="-4"/>
          <w:sz w:val="30"/>
          <w:szCs w:val="30"/>
          <w:cs/>
        </w:rPr>
        <w:t>ปี นับจากวันที่เริ่มต้นขายน้ำประปา (สถานีจ่ายน้ำ</w:t>
      </w:r>
      <w:r w:rsidR="00E246B5" w:rsidRPr="00D645C9">
        <w:rPr>
          <w:rFonts w:ascii="Angsana New" w:hAnsi="Angsana New" w:hint="cs"/>
          <w:spacing w:val="-4"/>
          <w:sz w:val="30"/>
          <w:szCs w:val="30"/>
          <w:cs/>
        </w:rPr>
        <w:t>หนองกะขะ</w:t>
      </w:r>
      <w:r w:rsidR="006D7E44" w:rsidRPr="00D645C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</w:p>
    <w:p w14:paraId="3D44908F" w14:textId="77777777" w:rsidR="006E7D43" w:rsidRDefault="006E7D43" w:rsidP="009F098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57" w:hanging="357"/>
        <w:jc w:val="thaiDistribute"/>
        <w:rPr>
          <w:rFonts w:ascii="Angsana New" w:hAnsi="Angsana New"/>
          <w:b/>
          <w:bCs/>
          <w:sz w:val="30"/>
          <w:szCs w:val="30"/>
        </w:rPr>
      </w:pPr>
      <w:r w:rsidRPr="008559AE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="00A408D3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และการนำเสนองบการเงินรวม</w:t>
      </w:r>
    </w:p>
    <w:p w14:paraId="0A6A8B5B" w14:textId="77777777" w:rsidR="00A273C4" w:rsidRPr="00A273C4" w:rsidRDefault="00A273C4" w:rsidP="005938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  <w:tab w:val="left" w:pos="812"/>
        </w:tabs>
        <w:spacing w:before="12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 w:hint="cs"/>
          <w:b/>
          <w:bCs/>
          <w:spacing w:val="-4"/>
          <w:sz w:val="30"/>
          <w:szCs w:val="30"/>
          <w:cs/>
        </w:rPr>
        <w:t xml:space="preserve">        </w:t>
      </w:r>
      <w:r w:rsidR="007F1887">
        <w:rPr>
          <w:rFonts w:ascii="Angsana New" w:hAnsi="Angsana New"/>
          <w:b/>
          <w:bCs/>
          <w:spacing w:val="-4"/>
          <w:sz w:val="30"/>
          <w:szCs w:val="30"/>
          <w:lang w:val="en-GB"/>
        </w:rPr>
        <w:t>2</w:t>
      </w:r>
      <w:r w:rsidR="00F273AE">
        <w:rPr>
          <w:rFonts w:ascii="Angsana New" w:hAnsi="Angsana New"/>
          <w:b/>
          <w:bCs/>
          <w:spacing w:val="-4"/>
          <w:sz w:val="30"/>
          <w:szCs w:val="30"/>
          <w:lang w:val="en-GB"/>
        </w:rPr>
        <w:t>.</w:t>
      </w:r>
      <w:r w:rsidR="007F1887">
        <w:rPr>
          <w:rFonts w:ascii="Angsana New" w:hAnsi="Angsana New"/>
          <w:b/>
          <w:bCs/>
          <w:spacing w:val="-4"/>
          <w:sz w:val="30"/>
          <w:szCs w:val="30"/>
          <w:lang w:val="en-GB"/>
        </w:rPr>
        <w:t>1</w:t>
      </w:r>
      <w:r w:rsidR="0056176E">
        <w:rPr>
          <w:rFonts w:ascii="Angsana New" w:hAnsi="Angsana New"/>
          <w:b/>
          <w:bCs/>
          <w:spacing w:val="-4"/>
          <w:sz w:val="30"/>
          <w:szCs w:val="30"/>
          <w:lang w:val="en-GB"/>
        </w:rPr>
        <w:tab/>
      </w:r>
      <w:r w:rsidRPr="00A273C4">
        <w:rPr>
          <w:rFonts w:ascii="Angsana New" w:hAnsi="Angsana New" w:hint="cs"/>
          <w:b/>
          <w:bCs/>
          <w:spacing w:val="-4"/>
          <w:sz w:val="30"/>
          <w:szCs w:val="30"/>
          <w:cs/>
        </w:rPr>
        <w:t>การแพร่ระบาดของโรคติดเชื้อไวรัสโคโรนา</w:t>
      </w:r>
      <w:r w:rsidRPr="00A273C4">
        <w:rPr>
          <w:rFonts w:ascii="Angsana New" w:hAnsi="Angsana New"/>
          <w:b/>
          <w:bCs/>
          <w:spacing w:val="-4"/>
          <w:sz w:val="30"/>
          <w:szCs w:val="30"/>
        </w:rPr>
        <w:t xml:space="preserve"> </w:t>
      </w:r>
      <w:r w:rsidR="007F1887">
        <w:rPr>
          <w:rFonts w:ascii="Angsana New" w:hAnsi="Angsana New"/>
          <w:b/>
          <w:bCs/>
          <w:spacing w:val="-4"/>
          <w:sz w:val="30"/>
          <w:szCs w:val="30"/>
        </w:rPr>
        <w:t>2019</w:t>
      </w:r>
    </w:p>
    <w:p w14:paraId="3470C786" w14:textId="77777777" w:rsidR="00A273C4" w:rsidRPr="00A273C4" w:rsidRDefault="00A273C4" w:rsidP="00A273C4">
      <w:pPr>
        <w:tabs>
          <w:tab w:val="clear" w:pos="454"/>
          <w:tab w:val="clear" w:pos="680"/>
          <w:tab w:val="left" w:pos="810"/>
        </w:tabs>
        <w:spacing w:before="120" w:line="240" w:lineRule="auto"/>
        <w:ind w:left="806" w:right="-43"/>
        <w:jc w:val="thaiDistribute"/>
        <w:rPr>
          <w:rFonts w:ascii="Angsana New" w:hAnsi="Angsana New"/>
          <w:sz w:val="30"/>
          <w:szCs w:val="30"/>
          <w:cs/>
        </w:rPr>
      </w:pPr>
      <w:r w:rsidRPr="00A273C4">
        <w:rPr>
          <w:rFonts w:ascii="Angsana New" w:hAnsi="Angsana New"/>
          <w:sz w:val="30"/>
          <w:szCs w:val="30"/>
          <w:cs/>
        </w:rPr>
        <w:t xml:space="preserve">สถานการณ์การแพร่ระบาดของโรคติดเชื้อไวรัสโคโรนา </w:t>
      </w:r>
      <w:r w:rsidR="007F1887">
        <w:rPr>
          <w:rFonts w:ascii="Angsana New" w:hAnsi="Angsana New"/>
          <w:sz w:val="30"/>
          <w:szCs w:val="30"/>
        </w:rPr>
        <w:t>2019</w:t>
      </w:r>
      <w:r w:rsidRPr="00A273C4">
        <w:rPr>
          <w:rFonts w:ascii="Angsana New" w:hAnsi="Angsana New"/>
          <w:sz w:val="30"/>
          <w:szCs w:val="30"/>
        </w:rPr>
        <w:t xml:space="preserve"> </w:t>
      </w:r>
      <w:r w:rsidRPr="00A273C4">
        <w:rPr>
          <w:rFonts w:ascii="Angsana New" w:hAnsi="Angsana New"/>
          <w:sz w:val="30"/>
          <w:szCs w:val="30"/>
          <w:cs/>
        </w:rPr>
        <w:t>ที่ปัจจุบันได้ขยายวงกว้างขึ้นอย่างต่อเนื่องทำให้เกิดการชะลอตัวของเศรษฐกิจ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65A332A0" w14:textId="77777777" w:rsidR="006E7D43" w:rsidRPr="00A408D3" w:rsidRDefault="007F1887" w:rsidP="009F0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35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/>
          <w:b/>
          <w:bCs/>
          <w:spacing w:val="-4"/>
          <w:sz w:val="30"/>
          <w:szCs w:val="30"/>
        </w:rPr>
        <w:t>2</w:t>
      </w:r>
      <w:r w:rsidR="00F273AE">
        <w:rPr>
          <w:rFonts w:ascii="Angsana New" w:hAnsi="Angsana New"/>
          <w:b/>
          <w:bCs/>
          <w:spacing w:val="-4"/>
          <w:sz w:val="30"/>
          <w:szCs w:val="30"/>
        </w:rPr>
        <w:t>.</w:t>
      </w:r>
      <w:r>
        <w:rPr>
          <w:rFonts w:ascii="Angsana New" w:hAnsi="Angsana New"/>
          <w:b/>
          <w:bCs/>
          <w:spacing w:val="-4"/>
          <w:sz w:val="30"/>
          <w:szCs w:val="30"/>
        </w:rPr>
        <w:t>2</w:t>
      </w:r>
      <w:r w:rsidR="00375287">
        <w:rPr>
          <w:rFonts w:ascii="Angsana New" w:hAnsi="Angsana New"/>
          <w:b/>
          <w:bCs/>
          <w:spacing w:val="-4"/>
          <w:sz w:val="30"/>
          <w:szCs w:val="30"/>
        </w:rPr>
        <w:t xml:space="preserve">  </w:t>
      </w:r>
      <w:r w:rsidR="006E7D43" w:rsidRPr="00A408D3">
        <w:rPr>
          <w:rFonts w:ascii="Angsana New" w:hAnsi="Angsana New"/>
          <w:b/>
          <w:bCs/>
          <w:spacing w:val="-4"/>
          <w:sz w:val="30"/>
          <w:szCs w:val="30"/>
          <w:cs/>
        </w:rPr>
        <w:tab/>
        <w:t>เกณฑ์การถือปฏิบัติ</w:t>
      </w:r>
    </w:p>
    <w:p w14:paraId="40DA00E3" w14:textId="77777777" w:rsidR="006E7D43" w:rsidRDefault="006B3BEF" w:rsidP="0010670E">
      <w:pPr>
        <w:tabs>
          <w:tab w:val="clear" w:pos="454"/>
          <w:tab w:val="clear" w:pos="680"/>
          <w:tab w:val="clear" w:pos="907"/>
          <w:tab w:val="left" w:pos="810"/>
          <w:tab w:val="left" w:pos="900"/>
        </w:tabs>
        <w:spacing w:before="120" w:line="240" w:lineRule="auto"/>
        <w:ind w:left="806" w:right="-43"/>
        <w:jc w:val="thaiDistribute"/>
        <w:rPr>
          <w:rFonts w:ascii="Angsana New" w:hAnsi="Angsana New"/>
          <w:sz w:val="30"/>
          <w:szCs w:val="30"/>
        </w:rPr>
      </w:pPr>
      <w:r w:rsidRPr="006B3BEF">
        <w:rPr>
          <w:rFonts w:ascii="Angsana New" w:hAnsi="Angsana New" w:hint="cs"/>
          <w:sz w:val="30"/>
          <w:szCs w:val="30"/>
          <w:cs/>
        </w:rPr>
        <w:t>งบการเงินระหว่างกาลนี้จัดทำขึ้นตามมาตรฐานการบัญชีฉบับที่</w:t>
      </w:r>
      <w:r w:rsidRPr="006B3BEF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34</w:t>
      </w:r>
      <w:r w:rsidRPr="006B3BEF">
        <w:rPr>
          <w:rFonts w:ascii="Angsana New" w:hAnsi="Angsana New"/>
          <w:sz w:val="30"/>
          <w:szCs w:val="30"/>
          <w:cs/>
        </w:rPr>
        <w:t xml:space="preserve"> </w:t>
      </w:r>
      <w:r w:rsidRPr="006B3BEF">
        <w:rPr>
          <w:rFonts w:ascii="Angsana New" w:hAnsi="Angsana New" w:hint="cs"/>
          <w:sz w:val="30"/>
          <w:szCs w:val="30"/>
          <w:cs/>
        </w:rPr>
        <w:t>เรื่อง</w:t>
      </w:r>
      <w:r w:rsidRPr="006B3BEF">
        <w:rPr>
          <w:rFonts w:ascii="Angsana New" w:hAnsi="Angsana New"/>
          <w:sz w:val="30"/>
          <w:szCs w:val="30"/>
          <w:cs/>
        </w:rPr>
        <w:t xml:space="preserve"> </w:t>
      </w:r>
      <w:r w:rsidRPr="006B3BEF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6B3BEF">
        <w:rPr>
          <w:rFonts w:ascii="Angsana New" w:hAnsi="Angsana New"/>
          <w:sz w:val="30"/>
          <w:szCs w:val="30"/>
          <w:cs/>
        </w:rPr>
        <w:t xml:space="preserve"> </w:t>
      </w:r>
      <w:r w:rsidRPr="006B3BEF">
        <w:rPr>
          <w:rFonts w:ascii="Angsana New" w:hAnsi="Angsana New" w:hint="cs"/>
          <w:sz w:val="30"/>
          <w:szCs w:val="30"/>
          <w:cs/>
        </w:rPr>
        <w:t>โดยบริษัทเลือกเสนองบการเงินระหว่างกาลแบบย่อ</w:t>
      </w:r>
      <w:r w:rsidRPr="006B3BEF">
        <w:rPr>
          <w:rFonts w:ascii="Angsana New" w:hAnsi="Angsana New"/>
          <w:sz w:val="30"/>
          <w:szCs w:val="30"/>
          <w:cs/>
        </w:rPr>
        <w:t xml:space="preserve"> </w:t>
      </w:r>
      <w:r w:rsidRPr="006B3BEF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6B3BEF">
        <w:rPr>
          <w:rFonts w:ascii="Angsana New" w:hAnsi="Angsana New"/>
          <w:sz w:val="30"/>
          <w:szCs w:val="30"/>
          <w:cs/>
        </w:rPr>
        <w:t xml:space="preserve"> </w:t>
      </w:r>
      <w:r w:rsidRPr="006B3BEF">
        <w:rPr>
          <w:rFonts w:ascii="Angsana New" w:hAnsi="Angsana New" w:hint="cs"/>
          <w:sz w:val="30"/>
          <w:szCs w:val="30"/>
          <w:cs/>
        </w:rPr>
        <w:t>ได้มีการขยายการแสดงรายการในงบการเงินเพิ่มเติมเช่นเดียวกับงบการเงินประจำปี</w:t>
      </w:r>
      <w:r w:rsidR="006E7D43" w:rsidRPr="00E65711">
        <w:rPr>
          <w:rFonts w:ascii="Angsana New" w:hAnsi="Angsana New"/>
          <w:sz w:val="30"/>
          <w:szCs w:val="30"/>
        </w:rPr>
        <w:t xml:space="preserve"> </w:t>
      </w:r>
    </w:p>
    <w:p w14:paraId="0660D95D" w14:textId="77777777" w:rsidR="00AE3CAC" w:rsidRDefault="00AE3CAC" w:rsidP="00A273C4">
      <w:pPr>
        <w:tabs>
          <w:tab w:val="clear" w:pos="454"/>
          <w:tab w:val="clear" w:pos="680"/>
          <w:tab w:val="left" w:pos="810"/>
        </w:tabs>
        <w:spacing w:before="120" w:line="240" w:lineRule="auto"/>
        <w:ind w:left="806" w:right="-43"/>
        <w:jc w:val="thaiDistribute"/>
        <w:rPr>
          <w:rFonts w:ascii="Angsana New" w:hAnsi="Angsana New"/>
          <w:sz w:val="30"/>
          <w:szCs w:val="30"/>
        </w:rPr>
      </w:pPr>
    </w:p>
    <w:p w14:paraId="4C7F708B" w14:textId="77777777" w:rsidR="00AE3CAC" w:rsidRDefault="00AE3CAC" w:rsidP="00A273C4">
      <w:pPr>
        <w:tabs>
          <w:tab w:val="clear" w:pos="454"/>
          <w:tab w:val="clear" w:pos="680"/>
          <w:tab w:val="left" w:pos="810"/>
        </w:tabs>
        <w:spacing w:before="120" w:line="240" w:lineRule="auto"/>
        <w:ind w:left="806" w:right="-43"/>
        <w:jc w:val="thaiDistribute"/>
        <w:rPr>
          <w:rFonts w:ascii="Angsana New" w:hAnsi="Angsana New"/>
          <w:sz w:val="30"/>
          <w:szCs w:val="30"/>
        </w:rPr>
      </w:pPr>
    </w:p>
    <w:p w14:paraId="500D6155" w14:textId="77777777" w:rsidR="00AE3CAC" w:rsidRDefault="00AE3CAC" w:rsidP="00A273C4">
      <w:pPr>
        <w:tabs>
          <w:tab w:val="clear" w:pos="454"/>
          <w:tab w:val="clear" w:pos="680"/>
          <w:tab w:val="left" w:pos="810"/>
        </w:tabs>
        <w:spacing w:before="120" w:line="240" w:lineRule="auto"/>
        <w:ind w:left="806" w:right="-43"/>
        <w:jc w:val="thaiDistribute"/>
        <w:rPr>
          <w:rFonts w:ascii="Angsana New" w:hAnsi="Angsana New"/>
          <w:sz w:val="30"/>
          <w:szCs w:val="30"/>
        </w:rPr>
      </w:pPr>
    </w:p>
    <w:p w14:paraId="2C5BD5BE" w14:textId="77777777" w:rsidR="00C02497" w:rsidRDefault="006E7D43" w:rsidP="00A273C4">
      <w:pPr>
        <w:tabs>
          <w:tab w:val="clear" w:pos="454"/>
          <w:tab w:val="clear" w:pos="680"/>
          <w:tab w:val="left" w:pos="810"/>
        </w:tabs>
        <w:spacing w:before="120" w:line="240" w:lineRule="auto"/>
        <w:ind w:left="806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งบ</w:t>
      </w:r>
      <w:r w:rsidRPr="00712F07">
        <w:rPr>
          <w:rFonts w:ascii="Angsana New" w:hAnsi="Angsana New"/>
          <w:sz w:val="30"/>
          <w:szCs w:val="30"/>
          <w:cs/>
        </w:rPr>
        <w:t>การเงินระหว่างกาลนี้จัดทำขึ้นเพื่อให้ข้อมูลเพิ่มเติมจากงบการเงินสำหรับปี</w:t>
      </w:r>
      <w:r w:rsidR="00B3510F">
        <w:rPr>
          <w:rFonts w:ascii="Angsana New" w:hAnsi="Angsana New" w:hint="cs"/>
          <w:sz w:val="30"/>
          <w:szCs w:val="30"/>
          <w:cs/>
        </w:rPr>
        <w:t>ที่นำเสนอครั้งล่าสุด</w:t>
      </w:r>
      <w:r w:rsidR="00A408D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Pr="00712F07">
        <w:rPr>
          <w:rFonts w:ascii="Angsana New" w:hAnsi="Angsana New"/>
          <w:sz w:val="30"/>
          <w:szCs w:val="30"/>
          <w:cs/>
        </w:rPr>
        <w:t>รายงานไปแล้ว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712F07">
        <w:rPr>
          <w:rFonts w:ascii="Angsana New" w:hAnsi="Angsana New"/>
          <w:sz w:val="30"/>
          <w:szCs w:val="30"/>
          <w:cs/>
        </w:rPr>
        <w:t xml:space="preserve"> ดังนั</w:t>
      </w:r>
      <w:r>
        <w:rPr>
          <w:rFonts w:ascii="Angsana New" w:hAnsi="Angsana New"/>
          <w:sz w:val="30"/>
          <w:szCs w:val="30"/>
          <w:cs/>
        </w:rPr>
        <w:t>้นการอ่าน</w:t>
      </w:r>
      <w:r>
        <w:rPr>
          <w:rFonts w:ascii="Angsana New" w:hAnsi="Angsana New" w:hint="cs"/>
          <w:sz w:val="30"/>
          <w:szCs w:val="30"/>
          <w:cs/>
        </w:rPr>
        <w:t>งบ</w:t>
      </w:r>
      <w:r>
        <w:rPr>
          <w:rFonts w:ascii="Angsana New" w:hAnsi="Angsana New"/>
          <w:sz w:val="30"/>
          <w:szCs w:val="30"/>
          <w:cs/>
        </w:rPr>
        <w:t>การเงินระหว่างกาลนี้จึงควร</w:t>
      </w:r>
      <w:r w:rsidRPr="00712F07">
        <w:rPr>
          <w:rFonts w:ascii="Angsana New" w:hAnsi="Angsana New"/>
          <w:sz w:val="30"/>
          <w:szCs w:val="30"/>
          <w:cs/>
        </w:rPr>
        <w:t>อ่านควบคู่กับงบการเงิน</w:t>
      </w:r>
      <w:r w:rsidRPr="003F31F5">
        <w:rPr>
          <w:rFonts w:ascii="Angsana New" w:hAnsi="Angsana New"/>
          <w:sz w:val="30"/>
          <w:szCs w:val="30"/>
          <w:cs/>
        </w:rPr>
        <w:t>ของ</w:t>
      </w:r>
      <w:r w:rsidRPr="00D95C94">
        <w:rPr>
          <w:rFonts w:ascii="Angsana New" w:hAnsi="Angsana New"/>
          <w:sz w:val="30"/>
          <w:szCs w:val="30"/>
          <w:cs/>
        </w:rPr>
        <w:t>บริษัทและบริษัทย่อยสำหรับ</w:t>
      </w:r>
      <w:r w:rsidRPr="00712F07">
        <w:rPr>
          <w:rFonts w:ascii="Angsana New" w:hAnsi="Angsana New"/>
          <w:sz w:val="30"/>
          <w:szCs w:val="30"/>
          <w:cs/>
        </w:rPr>
        <w:t>ปี</w:t>
      </w:r>
      <w:r w:rsidRPr="00F8282A">
        <w:rPr>
          <w:rFonts w:ascii="Angsana New" w:hAnsi="Angsana New"/>
          <w:sz w:val="30"/>
          <w:szCs w:val="30"/>
          <w:cs/>
        </w:rPr>
        <w:t>สิ้นสุด</w:t>
      </w:r>
      <w:r w:rsidRPr="00782F39">
        <w:rPr>
          <w:rFonts w:ascii="Angsana New" w:hAnsi="Angsana New"/>
          <w:sz w:val="30"/>
          <w:szCs w:val="30"/>
          <w:cs/>
        </w:rPr>
        <w:t>วันที่</w:t>
      </w:r>
      <w:r w:rsidR="00502091">
        <w:rPr>
          <w:rFonts w:ascii="Angsana New" w:hAnsi="Angsana New"/>
          <w:sz w:val="30"/>
          <w:szCs w:val="30"/>
        </w:rPr>
        <w:t xml:space="preserve"> </w:t>
      </w:r>
      <w:r w:rsidR="007F1887">
        <w:rPr>
          <w:rFonts w:ascii="Angsana New" w:hAnsi="Angsana New"/>
          <w:sz w:val="30"/>
          <w:szCs w:val="30"/>
        </w:rPr>
        <w:t>31</w:t>
      </w:r>
      <w:r w:rsidR="0050209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ธันวาคม</w:t>
      </w:r>
      <w:r>
        <w:rPr>
          <w:rFonts w:ascii="Angsana New" w:hAnsi="Angsana New"/>
          <w:sz w:val="30"/>
          <w:szCs w:val="30"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2562</w:t>
      </w:r>
    </w:p>
    <w:p w14:paraId="5A23A806" w14:textId="77777777" w:rsidR="006E7D43" w:rsidRPr="00A408D3" w:rsidRDefault="006E7D43" w:rsidP="00E65711">
      <w:pPr>
        <w:tabs>
          <w:tab w:val="clear" w:pos="454"/>
          <w:tab w:val="clear" w:pos="680"/>
          <w:tab w:val="left" w:pos="810"/>
        </w:tabs>
        <w:spacing w:before="120" w:line="240" w:lineRule="auto"/>
        <w:ind w:left="806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งบ</w:t>
      </w:r>
      <w:r w:rsidRPr="00D75CE8">
        <w:rPr>
          <w:rFonts w:ascii="Angsana New" w:hAnsi="Angsana New"/>
          <w:sz w:val="30"/>
          <w:szCs w:val="30"/>
          <w:cs/>
        </w:rPr>
        <w:t>การเงินระหว่าง</w:t>
      </w:r>
      <w:r w:rsidRPr="00D760D3">
        <w:rPr>
          <w:rFonts w:ascii="Angsana New" w:hAnsi="Angsana New"/>
          <w:sz w:val="30"/>
          <w:szCs w:val="30"/>
          <w:cs/>
        </w:rPr>
        <w:t>กาล</w:t>
      </w:r>
      <w:r w:rsidR="00A172AC">
        <w:rPr>
          <w:rFonts w:ascii="Angsana New" w:hAnsi="Angsana New" w:hint="cs"/>
          <w:sz w:val="30"/>
          <w:szCs w:val="30"/>
          <w:cs/>
        </w:rPr>
        <w:t>ฉบับนี้จัดทำขึ้น</w:t>
      </w:r>
      <w:r w:rsidR="007D2936">
        <w:rPr>
          <w:rFonts w:ascii="Angsana New" w:hAnsi="Angsana New" w:hint="cs"/>
          <w:sz w:val="30"/>
          <w:szCs w:val="30"/>
          <w:cs/>
        </w:rPr>
        <w:t>เป็นภาษาไทย การแปลงงบการเงินฉบั</w:t>
      </w:r>
      <w:r w:rsidR="00A172AC">
        <w:rPr>
          <w:rFonts w:ascii="Angsana New" w:hAnsi="Angsana New" w:hint="cs"/>
          <w:sz w:val="30"/>
          <w:szCs w:val="30"/>
          <w:cs/>
        </w:rPr>
        <w:t>บนี้เป็นภาษาอื่นต้องให้</w:t>
      </w:r>
      <w:r w:rsidRPr="00D760D3">
        <w:rPr>
          <w:rFonts w:ascii="Angsana New" w:hAnsi="Angsana New"/>
          <w:sz w:val="30"/>
          <w:szCs w:val="30"/>
          <w:cs/>
        </w:rPr>
        <w:t>สอดคล้องกับงบการเงิน</w:t>
      </w:r>
      <w:r w:rsidR="00A172AC">
        <w:rPr>
          <w:rFonts w:ascii="Angsana New" w:hAnsi="Angsana New" w:hint="cs"/>
          <w:sz w:val="30"/>
          <w:szCs w:val="30"/>
          <w:cs/>
        </w:rPr>
        <w:t>ฉบับภาษาไทย</w:t>
      </w:r>
    </w:p>
    <w:p w14:paraId="24F1CB64" w14:textId="77777777" w:rsidR="0095092B" w:rsidRDefault="007F1887" w:rsidP="009F0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35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/>
          <w:b/>
          <w:bCs/>
          <w:spacing w:val="-4"/>
          <w:sz w:val="30"/>
          <w:szCs w:val="30"/>
          <w:lang w:val="en-GB"/>
        </w:rPr>
        <w:t>2</w:t>
      </w:r>
      <w:r w:rsidR="00876F04">
        <w:rPr>
          <w:rFonts w:ascii="Angsana New" w:hAnsi="Angsana New"/>
          <w:b/>
          <w:bCs/>
          <w:spacing w:val="-4"/>
          <w:sz w:val="30"/>
          <w:szCs w:val="30"/>
          <w:lang w:val="en-GB"/>
        </w:rPr>
        <w:t>.</w:t>
      </w:r>
      <w:r>
        <w:rPr>
          <w:rFonts w:ascii="Angsana New" w:hAnsi="Angsana New"/>
          <w:b/>
          <w:bCs/>
          <w:spacing w:val="-4"/>
          <w:sz w:val="30"/>
          <w:szCs w:val="30"/>
          <w:lang w:val="en-GB"/>
        </w:rPr>
        <w:t>3</w:t>
      </w:r>
      <w:r w:rsidR="00375287">
        <w:rPr>
          <w:rFonts w:ascii="Angsana New" w:hAnsi="Angsana New"/>
          <w:b/>
          <w:bCs/>
          <w:spacing w:val="-4"/>
          <w:sz w:val="30"/>
          <w:szCs w:val="30"/>
        </w:rPr>
        <w:t xml:space="preserve">  </w:t>
      </w:r>
      <w:r w:rsidR="006E7D43" w:rsidRPr="00A408D3">
        <w:rPr>
          <w:rFonts w:ascii="Angsana New" w:hAnsi="Angsana New"/>
          <w:b/>
          <w:bCs/>
          <w:spacing w:val="-4"/>
          <w:sz w:val="30"/>
          <w:szCs w:val="30"/>
          <w:cs/>
        </w:rPr>
        <w:tab/>
      </w:r>
      <w:r w:rsidR="0095092B">
        <w:rPr>
          <w:rFonts w:ascii="Angsana New" w:hAnsi="Angsana New" w:hint="cs"/>
          <w:b/>
          <w:bCs/>
          <w:spacing w:val="-4"/>
          <w:sz w:val="30"/>
          <w:szCs w:val="30"/>
          <w:cs/>
        </w:rPr>
        <w:t>เกณฑ์ในการนำเสนองบการเงินรวม</w:t>
      </w:r>
    </w:p>
    <w:p w14:paraId="6B1493AB" w14:textId="77777777" w:rsidR="0095092B" w:rsidRDefault="0095092B" w:rsidP="00C02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810"/>
        <w:jc w:val="thaiDistribute"/>
        <w:rPr>
          <w:rFonts w:ascii="Angsana New" w:eastAsia="Calibri" w:hAnsi="Angsana New"/>
          <w:sz w:val="30"/>
          <w:szCs w:val="30"/>
        </w:rPr>
      </w:pPr>
      <w:r w:rsidRPr="0095092B">
        <w:rPr>
          <w:rFonts w:ascii="Angsana New" w:eastAsia="Calibri" w:hAnsi="Angsana New"/>
          <w:sz w:val="30"/>
          <w:szCs w:val="30"/>
          <w:cs/>
        </w:rPr>
        <w:t>งบการเงินรวมนี้ได้รวมงบการเงินของ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บริษัท </w:t>
      </w:r>
      <w:r w:rsidRPr="00010047">
        <w:rPr>
          <w:rFonts w:ascii="Angsana New" w:hAnsi="Angsana New" w:hint="cs"/>
          <w:spacing w:val="-4"/>
          <w:sz w:val="30"/>
          <w:szCs w:val="30"/>
          <w:cs/>
        </w:rPr>
        <w:t>ยูเรกา ดีไซน์</w:t>
      </w:r>
      <w:r w:rsidRPr="00010047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</w:t>
      </w:r>
      <w:r w:rsidRPr="0095092B">
        <w:rPr>
          <w:rFonts w:ascii="Angsana New" w:eastAsia="Calibri" w:hAnsi="Angsana New" w:hint="cs"/>
          <w:sz w:val="30"/>
          <w:szCs w:val="30"/>
          <w:cs/>
        </w:rPr>
        <w:t xml:space="preserve"> และบริษัทย่อยที่บริษัทมีอำนาจควบคุมหรือถือหุ้นเกินกว่าร้อยละ </w:t>
      </w:r>
      <w:r w:rsidR="007F1887">
        <w:rPr>
          <w:rFonts w:ascii="Angsana New" w:eastAsia="Calibri" w:hAnsi="Angsana New"/>
          <w:sz w:val="30"/>
          <w:szCs w:val="30"/>
        </w:rPr>
        <w:t>50</w:t>
      </w:r>
      <w:r w:rsidRPr="0095092B">
        <w:rPr>
          <w:rFonts w:ascii="Angsana New" w:eastAsia="Calibri" w:hAnsi="Angsana New"/>
          <w:sz w:val="30"/>
          <w:szCs w:val="30"/>
        </w:rPr>
        <w:t xml:space="preserve"> </w:t>
      </w:r>
      <w:r w:rsidRPr="0095092B">
        <w:rPr>
          <w:rFonts w:ascii="Angsana New" w:eastAsia="Calibri" w:hAnsi="Angsana New" w:hint="cs"/>
          <w:sz w:val="30"/>
          <w:szCs w:val="30"/>
          <w:cs/>
        </w:rPr>
        <w:t>ของหุ้นที่บริษัทมีสิทธิออกเสียง ดังนี้</w:t>
      </w:r>
    </w:p>
    <w:tbl>
      <w:tblPr>
        <w:tblW w:w="9270" w:type="dxa"/>
        <w:tblInd w:w="540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283"/>
        <w:gridCol w:w="1452"/>
        <w:gridCol w:w="284"/>
        <w:gridCol w:w="1417"/>
        <w:gridCol w:w="284"/>
        <w:gridCol w:w="2580"/>
      </w:tblGrid>
      <w:tr w:rsidR="0095092B" w:rsidRPr="0095092B" w14:paraId="0D023519" w14:textId="77777777" w:rsidTr="00D61F96">
        <w:trPr>
          <w:trHeight w:val="403"/>
        </w:trPr>
        <w:tc>
          <w:tcPr>
            <w:tcW w:w="2970" w:type="dxa"/>
            <w:shd w:val="clear" w:color="auto" w:fill="auto"/>
            <w:noWrap/>
            <w:vAlign w:val="center"/>
          </w:tcPr>
          <w:p w14:paraId="0F71E6E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1FB324F9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153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69E3920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สัดส่วนการลงทุน</w:t>
            </w:r>
            <w:r w:rsidRPr="0095092B">
              <w:rPr>
                <w:rFonts w:ascii="Angsana New" w:eastAsia="Times New Roman" w:hAnsi="Angsana New"/>
                <w:sz w:val="30"/>
                <w:szCs w:val="30"/>
              </w:rPr>
              <w:t xml:space="preserve"> (</w:t>
            </w: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ร้อยละ</w:t>
            </w:r>
            <w:r w:rsidRPr="0095092B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6F026434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49CB0817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5092B" w:rsidRPr="0095092B" w14:paraId="50348D71" w14:textId="77777777" w:rsidTr="00D61F96">
        <w:trPr>
          <w:trHeight w:val="403"/>
        </w:trPr>
        <w:tc>
          <w:tcPr>
            <w:tcW w:w="2970" w:type="dxa"/>
            <w:shd w:val="clear" w:color="auto" w:fill="auto"/>
            <w:noWrap/>
            <w:vAlign w:val="center"/>
          </w:tcPr>
          <w:p w14:paraId="28BBB249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43B368D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nil"/>
            </w:tcBorders>
            <w:shd w:val="clear" w:color="auto" w:fill="auto"/>
            <w:noWrap/>
            <w:vAlign w:val="bottom"/>
          </w:tcPr>
          <w:p w14:paraId="54C9130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ณ วันที่ </w:t>
            </w:r>
            <w:r w:rsidR="007F1887">
              <w:rPr>
                <w:rFonts w:ascii="Angsana New" w:eastAsia="Times New Roman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0EB21F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82222C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ณ วันที่ </w:t>
            </w:r>
            <w:r w:rsidR="007F1887">
              <w:rPr>
                <w:rFonts w:ascii="Angsana New" w:eastAsia="Times New Roman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665C2FB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center"/>
          </w:tcPr>
          <w:p w14:paraId="38F5FE96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5092B" w:rsidRPr="0095092B" w14:paraId="58C676EE" w14:textId="77777777" w:rsidTr="00D61F96">
        <w:trPr>
          <w:trHeight w:val="403"/>
        </w:trPr>
        <w:tc>
          <w:tcPr>
            <w:tcW w:w="2970" w:type="dxa"/>
            <w:shd w:val="clear" w:color="auto" w:fill="auto"/>
            <w:noWrap/>
            <w:vAlign w:val="center"/>
          </w:tcPr>
          <w:p w14:paraId="0B2316CC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5C2E556B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88FC462" w14:textId="028CDC57" w:rsidR="0095092B" w:rsidRPr="0095092B" w:rsidRDefault="00745DF0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กันยา</w:t>
            </w:r>
            <w:r w:rsidR="00D61F96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ยน</w:t>
            </w:r>
            <w:r w:rsidR="0095092B"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="007F1887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noWrap/>
            <w:vAlign w:val="bottom"/>
          </w:tcPr>
          <w:p w14:paraId="3E6DCDA0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5764DDE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 w:rsidR="007F1887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695EFD9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11F4C7E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>ประเภทธุรกิจ</w:t>
            </w:r>
          </w:p>
        </w:tc>
      </w:tr>
      <w:tr w:rsidR="0095092B" w:rsidRPr="0095092B" w14:paraId="2EA911F3" w14:textId="77777777" w:rsidTr="00D61F96">
        <w:trPr>
          <w:trHeight w:val="403"/>
        </w:trPr>
        <w:tc>
          <w:tcPr>
            <w:tcW w:w="2970" w:type="dxa"/>
            <w:tcBorders>
              <w:top w:val="nil"/>
            </w:tcBorders>
            <w:shd w:val="clear" w:color="auto" w:fill="auto"/>
            <w:noWrap/>
            <w:vAlign w:val="bottom"/>
          </w:tcPr>
          <w:p w14:paraId="50CD7DB9" w14:textId="77777777" w:rsidR="0095092B" w:rsidRPr="0095092B" w:rsidRDefault="0095092B" w:rsidP="00876F0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firstLine="96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บริษัท บีเอส มายโค ไบโอเทค </w:t>
            </w:r>
          </w:p>
        </w:tc>
        <w:tc>
          <w:tcPr>
            <w:tcW w:w="283" w:type="dxa"/>
            <w:tcBorders>
              <w:top w:val="nil"/>
            </w:tcBorders>
            <w:shd w:val="clear" w:color="auto" w:fill="auto"/>
            <w:noWrap/>
            <w:vAlign w:val="bottom"/>
          </w:tcPr>
          <w:p w14:paraId="765D064F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9C7F850" w14:textId="77777777" w:rsidR="0095092B" w:rsidRPr="00D24230" w:rsidRDefault="004D52CD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D24230">
              <w:rPr>
                <w:rFonts w:ascii="Angsana New" w:eastAsia="Times New Roman" w:hAnsi="Angsana New"/>
                <w:sz w:val="30"/>
                <w:szCs w:val="30"/>
              </w:rPr>
              <w:t>87.2</w:t>
            </w:r>
            <w:r w:rsidR="004516AE" w:rsidRPr="00D24230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378DF964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CA5537C" w14:textId="77777777" w:rsidR="0095092B" w:rsidRPr="0095092B" w:rsidRDefault="007F1887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85</w:t>
            </w:r>
            <w:r w:rsidR="0095092B" w:rsidRPr="0095092B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65</w:t>
            </w:r>
          </w:p>
        </w:tc>
        <w:tc>
          <w:tcPr>
            <w:tcW w:w="284" w:type="dxa"/>
            <w:tcBorders>
              <w:top w:val="nil"/>
            </w:tcBorders>
            <w:shd w:val="clear" w:color="auto" w:fill="auto"/>
            <w:noWrap/>
            <w:vAlign w:val="bottom"/>
          </w:tcPr>
          <w:p w14:paraId="4D8093F0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8B83A7F" w14:textId="77777777" w:rsidR="0095092B" w:rsidRPr="0095092B" w:rsidRDefault="0095092B" w:rsidP="00E6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ผลิตสารกำจัดศัตรูพืชและ</w:t>
            </w:r>
          </w:p>
        </w:tc>
      </w:tr>
      <w:tr w:rsidR="0095092B" w:rsidRPr="0095092B" w14:paraId="59C50790" w14:textId="77777777" w:rsidTr="00D61F96">
        <w:trPr>
          <w:trHeight w:val="403"/>
        </w:trPr>
        <w:tc>
          <w:tcPr>
            <w:tcW w:w="2970" w:type="dxa"/>
            <w:shd w:val="clear" w:color="auto" w:fill="auto"/>
            <w:noWrap/>
            <w:vAlign w:val="bottom"/>
          </w:tcPr>
          <w:p w14:paraId="27225BC3" w14:textId="77777777" w:rsidR="0095092B" w:rsidRPr="0095092B" w:rsidRDefault="0095092B" w:rsidP="0095092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  <w:shd w:val="clear" w:color="auto" w:fill="auto"/>
            <w:noWrap/>
            <w:vAlign w:val="bottom"/>
          </w:tcPr>
          <w:p w14:paraId="6C27226D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shd w:val="clear" w:color="auto" w:fill="auto"/>
            <w:noWrap/>
            <w:vAlign w:val="bottom"/>
          </w:tcPr>
          <w:p w14:paraId="3460A097" w14:textId="77777777" w:rsidR="0095092B" w:rsidRPr="00D24230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79FD9765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0A5F608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noWrap/>
            <w:vAlign w:val="bottom"/>
          </w:tcPr>
          <w:p w14:paraId="49DC3998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shd w:val="clear" w:color="auto" w:fill="auto"/>
            <w:noWrap/>
            <w:vAlign w:val="bottom"/>
          </w:tcPr>
          <w:p w14:paraId="209A47E6" w14:textId="77777777" w:rsidR="0095092B" w:rsidRPr="0095092B" w:rsidRDefault="00E65711" w:rsidP="00E6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ผลิตภัณฑ์</w:t>
            </w:r>
            <w:r w:rsidR="0095092B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เคมีเกษตร</w:t>
            </w:r>
          </w:p>
        </w:tc>
      </w:tr>
      <w:tr w:rsidR="0095092B" w:rsidRPr="0095092B" w14:paraId="20988F0E" w14:textId="77777777" w:rsidTr="00D61F96">
        <w:trPr>
          <w:trHeight w:val="403"/>
        </w:trPr>
        <w:tc>
          <w:tcPr>
            <w:tcW w:w="29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6C00450" w14:textId="77777777" w:rsidR="0095092B" w:rsidRPr="0095092B" w:rsidRDefault="0095092B" w:rsidP="00FF063C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บริษัท </w:t>
            </w:r>
            <w:r w:rsid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กิจการร่วมค้า 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F726B9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3959948" w14:textId="77777777" w:rsidR="0095092B" w:rsidRPr="00D24230" w:rsidRDefault="004D52CD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D24230">
              <w:rPr>
                <w:rFonts w:ascii="Angsana New" w:eastAsia="Times New Roman" w:hAnsi="Angsana New"/>
                <w:sz w:val="30"/>
                <w:szCs w:val="30"/>
              </w:rPr>
              <w:t>99.4</w:t>
            </w:r>
            <w:r w:rsidR="004516AE" w:rsidRPr="00D24230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D261F7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A912C68" w14:textId="77777777" w:rsidR="0095092B" w:rsidRPr="0095092B" w:rsidRDefault="007F1887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90</w:t>
            </w:r>
            <w:r w:rsidR="0095092B" w:rsidRPr="0095092B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618360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DF9BB6F" w14:textId="77777777" w:rsidR="0095092B" w:rsidRPr="0095092B" w:rsidRDefault="0095092B" w:rsidP="00E6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ผลิตและจำหน่ายน้ำดื่ม น้ำดิบ</w:t>
            </w:r>
          </w:p>
        </w:tc>
      </w:tr>
      <w:tr w:rsidR="00FF063C" w:rsidRPr="0095092B" w14:paraId="0BE2AC97" w14:textId="77777777" w:rsidTr="00D61F96">
        <w:trPr>
          <w:trHeight w:val="403"/>
        </w:trPr>
        <w:tc>
          <w:tcPr>
            <w:tcW w:w="29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7B4DE23" w14:textId="77777777" w:rsidR="00FF063C" w:rsidRPr="0095092B" w:rsidRDefault="00FF063C" w:rsidP="00876F0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</w:t>
            </w:r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ยูเรก</w:t>
            </w:r>
            <w:r w:rsidR="00566CED">
              <w:rPr>
                <w:rFonts w:ascii="Angsana New" w:eastAsia="Times New Roman" w:hAnsi="Angsana New" w:hint="cs"/>
                <w:sz w:val="30"/>
                <w:szCs w:val="30"/>
                <w:cs/>
              </w:rPr>
              <w:t>้</w:t>
            </w:r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า</w:t>
            </w:r>
            <w:r w:rsidRPr="00FF063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ยูยู</w:t>
            </w:r>
            <w:r w:rsidRPr="00FF063C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FF063C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0BA9439" w14:textId="77777777" w:rsidR="00FF063C" w:rsidRPr="0095092B" w:rsidRDefault="00FF063C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0D50853" w14:textId="77777777" w:rsidR="00FF063C" w:rsidRPr="00D24230" w:rsidRDefault="00FF063C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67AD4C24" w14:textId="77777777" w:rsidR="00FF063C" w:rsidRPr="0095092B" w:rsidRDefault="00FF063C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7E4EE1CF" w14:textId="77777777" w:rsidR="00FF063C" w:rsidRPr="0095092B" w:rsidRDefault="00FF063C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339AF25" w14:textId="77777777" w:rsidR="00FF063C" w:rsidRPr="0095092B" w:rsidRDefault="00FF063C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700FC7A" w14:textId="77777777" w:rsidR="00FF063C" w:rsidRDefault="00FF063C" w:rsidP="00E6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95092B" w:rsidRPr="0095092B" w14:paraId="2E2F0A75" w14:textId="77777777" w:rsidTr="00D61F96">
        <w:trPr>
          <w:trHeight w:val="403"/>
        </w:trPr>
        <w:tc>
          <w:tcPr>
            <w:tcW w:w="297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203CF49" w14:textId="77777777" w:rsidR="0095092B" w:rsidRPr="0095092B" w:rsidRDefault="0095092B" w:rsidP="00876F04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2"/>
              <w:rPr>
                <w:rFonts w:ascii="Angsana New" w:eastAsia="Times New Roman" w:hAnsi="Angsana New"/>
                <w:sz w:val="30"/>
                <w:szCs w:val="30"/>
              </w:rPr>
            </w:pPr>
            <w:r w:rsidRPr="0095092B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บริษัท ยูเรกา เอนเนอร์จี จำกัด 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3733E05D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52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5C331624" w14:textId="77777777" w:rsidR="0095092B" w:rsidRPr="00D24230" w:rsidRDefault="007F1887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D24230">
              <w:rPr>
                <w:rFonts w:ascii="Angsana New" w:eastAsia="Times New Roman" w:hAnsi="Angsana New"/>
                <w:sz w:val="30"/>
                <w:szCs w:val="30"/>
              </w:rPr>
              <w:t>55</w:t>
            </w:r>
            <w:r w:rsidR="0095092B" w:rsidRPr="00D24230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 w:rsidRPr="00D24230">
              <w:rPr>
                <w:rFonts w:ascii="Angsana New" w:eastAsia="Times New Roman" w:hAnsi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E5526C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2E97CFEE" w14:textId="77777777" w:rsidR="0095092B" w:rsidRPr="0095092B" w:rsidRDefault="007F1887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55</w:t>
            </w:r>
            <w:r w:rsidR="0095092B" w:rsidRPr="0095092B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00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11109702" w14:textId="77777777" w:rsidR="0095092B" w:rsidRPr="0095092B" w:rsidRDefault="0095092B" w:rsidP="00950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580" w:type="dxa"/>
            <w:tcBorders>
              <w:bottom w:val="nil"/>
            </w:tcBorders>
            <w:shd w:val="clear" w:color="auto" w:fill="auto"/>
            <w:noWrap/>
            <w:vAlign w:val="bottom"/>
          </w:tcPr>
          <w:p w14:paraId="447DEE62" w14:textId="77777777" w:rsidR="0095092B" w:rsidRPr="0095092B" w:rsidRDefault="004B3AEB" w:rsidP="00E65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ผลิต</w:t>
            </w:r>
            <w:r w:rsidR="0095092B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พลังงาน</w:t>
            </w:r>
          </w:p>
        </w:tc>
      </w:tr>
    </w:tbl>
    <w:p w14:paraId="5DB0F0B6" w14:textId="77777777" w:rsidR="00E65711" w:rsidRPr="00E65711" w:rsidRDefault="00E65711" w:rsidP="00E65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810"/>
        <w:jc w:val="thaiDistribute"/>
        <w:rPr>
          <w:rFonts w:ascii="Angsana New" w:eastAsia="Calibri" w:hAnsi="Angsana New"/>
          <w:sz w:val="30"/>
          <w:szCs w:val="30"/>
        </w:rPr>
      </w:pPr>
      <w:r w:rsidRPr="00E65711">
        <w:rPr>
          <w:rFonts w:ascii="Angsana New" w:eastAsia="Calibri" w:hAnsi="Angsana New"/>
          <w:sz w:val="30"/>
          <w:szCs w:val="30"/>
          <w:cs/>
        </w:rPr>
        <w:t>รายการบัญชีกับบริษัทย่อยที่มีสาระสำคัญได้ถูกหักออกจากงบการเงินรวมแล้ว</w:t>
      </w:r>
    </w:p>
    <w:p w14:paraId="680F5786" w14:textId="77777777" w:rsidR="00E65711" w:rsidRPr="00E65711" w:rsidRDefault="00E65711" w:rsidP="00E65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1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E65711">
        <w:rPr>
          <w:rFonts w:ascii="Angsana New" w:eastAsia="Calibri" w:hAnsi="Angsana New"/>
          <w:sz w:val="30"/>
          <w:szCs w:val="30"/>
          <w:cs/>
          <w:lang w:val="en-GB"/>
        </w:rPr>
        <w:t>ง</w:t>
      </w:r>
      <w:r w:rsidRPr="00E65711">
        <w:rPr>
          <w:rFonts w:ascii="Angsana New" w:eastAsia="Calibri" w:hAnsi="Angsana New"/>
          <w:sz w:val="30"/>
          <w:szCs w:val="30"/>
          <w:cs/>
        </w:rPr>
        <w:t>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14:paraId="2F9D8E9D" w14:textId="77777777" w:rsidR="006E7D43" w:rsidRPr="00A408D3" w:rsidRDefault="007F1887" w:rsidP="009F0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35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/>
          <w:b/>
          <w:bCs/>
          <w:spacing w:val="-4"/>
          <w:sz w:val="30"/>
          <w:szCs w:val="30"/>
          <w:lang w:val="en-GB"/>
        </w:rPr>
        <w:t>2</w:t>
      </w:r>
      <w:r w:rsidR="005D09B3">
        <w:rPr>
          <w:rFonts w:ascii="Angsana New" w:hAnsi="Angsana New"/>
          <w:b/>
          <w:bCs/>
          <w:spacing w:val="-4"/>
          <w:sz w:val="30"/>
          <w:szCs w:val="30"/>
          <w:lang w:val="en-GB"/>
        </w:rPr>
        <w:t>.</w:t>
      </w:r>
      <w:r>
        <w:rPr>
          <w:rFonts w:ascii="Angsana New" w:hAnsi="Angsana New"/>
          <w:b/>
          <w:bCs/>
          <w:spacing w:val="-4"/>
          <w:sz w:val="30"/>
          <w:szCs w:val="30"/>
          <w:lang w:val="en-GB"/>
        </w:rPr>
        <w:t>4</w:t>
      </w:r>
      <w:r w:rsidR="0056176E">
        <w:rPr>
          <w:rFonts w:ascii="Angsana New" w:hAnsi="Angsana New"/>
          <w:b/>
          <w:bCs/>
          <w:spacing w:val="-4"/>
          <w:sz w:val="30"/>
          <w:szCs w:val="30"/>
          <w:lang w:val="en-GB"/>
        </w:rPr>
        <w:tab/>
      </w:r>
      <w:r w:rsidR="006E7D43" w:rsidRPr="00A408D3">
        <w:rPr>
          <w:rFonts w:ascii="Angsana New" w:hAnsi="Angsana New"/>
          <w:b/>
          <w:bCs/>
          <w:spacing w:val="-4"/>
          <w:sz w:val="30"/>
          <w:szCs w:val="30"/>
          <w:cs/>
        </w:rPr>
        <w:t>สกุลเงินที่</w:t>
      </w:r>
      <w:r w:rsidR="006E7D43" w:rsidRPr="00A408D3">
        <w:rPr>
          <w:rFonts w:ascii="Angsana New" w:hAnsi="Angsana New" w:hint="cs"/>
          <w:b/>
          <w:bCs/>
          <w:spacing w:val="-4"/>
          <w:sz w:val="30"/>
          <w:szCs w:val="30"/>
          <w:cs/>
        </w:rPr>
        <w:t>ใช้ในการดำเนินงานและ</w:t>
      </w:r>
      <w:r w:rsidR="006E7D43" w:rsidRPr="00A408D3">
        <w:rPr>
          <w:rFonts w:ascii="Angsana New" w:hAnsi="Angsana New"/>
          <w:b/>
          <w:bCs/>
          <w:spacing w:val="-4"/>
          <w:sz w:val="30"/>
          <w:szCs w:val="30"/>
          <w:cs/>
        </w:rPr>
        <w:t xml:space="preserve">นำเสนองบการเงิน  </w:t>
      </w:r>
    </w:p>
    <w:p w14:paraId="4A74FC32" w14:textId="77777777" w:rsidR="00A273C4" w:rsidRPr="009D1056" w:rsidRDefault="006E7D43" w:rsidP="00AD6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10"/>
        <w:jc w:val="thaiDistribute"/>
        <w:rPr>
          <w:rFonts w:ascii="Angsana New" w:hAnsi="Angsana New"/>
          <w:sz w:val="30"/>
          <w:szCs w:val="30"/>
          <w:cs/>
        </w:rPr>
      </w:pPr>
      <w:r w:rsidRPr="009D1056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Pr="009D1056">
        <w:rPr>
          <w:rFonts w:ascii="Angsana New" w:hAnsi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9D1056">
        <w:rPr>
          <w:rFonts w:ascii="Angsana New" w:hAnsi="Angsana New"/>
          <w:sz w:val="30"/>
          <w:szCs w:val="30"/>
          <w:cs/>
        </w:rPr>
        <w:t xml:space="preserve"> </w:t>
      </w:r>
      <w:r w:rsidR="0010670E">
        <w:rPr>
          <w:rFonts w:ascii="Angsana New" w:hAnsi="Angsana New" w:hint="cs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เพื่อให้แสดงเป็นหลักพันบาทและหลัก</w:t>
      </w:r>
      <w:r w:rsidR="005D09B3">
        <w:rPr>
          <w:rFonts w:ascii="Angsana New" w:hAnsi="Angsana New" w:hint="cs"/>
          <w:sz w:val="30"/>
          <w:szCs w:val="30"/>
          <w:cs/>
        </w:rPr>
        <w:t>ล้าน</w:t>
      </w:r>
      <w:r w:rsidR="0010670E">
        <w:rPr>
          <w:rFonts w:ascii="Angsana New" w:hAnsi="Angsana New" w:hint="cs"/>
          <w:sz w:val="30"/>
          <w:szCs w:val="30"/>
          <w:cs/>
        </w:rPr>
        <w:t>บาท ยกเว้นที่ระบุไว้เป็นอย่างอื่น</w:t>
      </w:r>
    </w:p>
    <w:p w14:paraId="04FBD7DE" w14:textId="77777777" w:rsidR="006E7D43" w:rsidRPr="00E65711" w:rsidRDefault="007F1887" w:rsidP="009F0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35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/>
          <w:b/>
          <w:bCs/>
          <w:spacing w:val="-4"/>
          <w:sz w:val="30"/>
          <w:szCs w:val="30"/>
          <w:lang w:val="en-GB"/>
        </w:rPr>
        <w:t>2</w:t>
      </w:r>
      <w:r w:rsidR="007D1CB3">
        <w:rPr>
          <w:rFonts w:ascii="Angsana New" w:hAnsi="Angsana New"/>
          <w:b/>
          <w:bCs/>
          <w:spacing w:val="-4"/>
          <w:sz w:val="30"/>
          <w:szCs w:val="30"/>
          <w:lang w:val="en-GB"/>
        </w:rPr>
        <w:t>.</w:t>
      </w:r>
      <w:r>
        <w:rPr>
          <w:rFonts w:ascii="Angsana New" w:hAnsi="Angsana New"/>
          <w:b/>
          <w:bCs/>
          <w:spacing w:val="-4"/>
          <w:sz w:val="30"/>
          <w:szCs w:val="30"/>
          <w:lang w:val="en-GB"/>
        </w:rPr>
        <w:t>5</w:t>
      </w:r>
      <w:r w:rsidR="00375287">
        <w:rPr>
          <w:rFonts w:ascii="Angsana New" w:hAnsi="Angsana New"/>
          <w:b/>
          <w:bCs/>
          <w:spacing w:val="-4"/>
          <w:sz w:val="30"/>
          <w:szCs w:val="30"/>
        </w:rPr>
        <w:t xml:space="preserve">  </w:t>
      </w:r>
      <w:r w:rsidR="006E7D43" w:rsidRPr="00E65711">
        <w:rPr>
          <w:rFonts w:ascii="Angsana New" w:hAnsi="Angsana New"/>
          <w:b/>
          <w:bCs/>
          <w:spacing w:val="-4"/>
          <w:sz w:val="30"/>
          <w:szCs w:val="30"/>
          <w:cs/>
        </w:rPr>
        <w:tab/>
        <w:t>การ</w:t>
      </w:r>
      <w:r w:rsidR="006E7D43" w:rsidRPr="00E65711">
        <w:rPr>
          <w:rFonts w:ascii="Angsana New" w:hAnsi="Angsana New" w:hint="cs"/>
          <w:b/>
          <w:bCs/>
          <w:spacing w:val="-4"/>
          <w:sz w:val="30"/>
          <w:szCs w:val="30"/>
          <w:cs/>
        </w:rPr>
        <w:t>ใช้วิจารณญาณและการ</w:t>
      </w:r>
      <w:r w:rsidR="006E7D43" w:rsidRPr="00E65711">
        <w:rPr>
          <w:rFonts w:ascii="Angsana New" w:hAnsi="Angsana New"/>
          <w:b/>
          <w:bCs/>
          <w:spacing w:val="-4"/>
          <w:sz w:val="30"/>
          <w:szCs w:val="30"/>
          <w:cs/>
        </w:rPr>
        <w:t>ประมาณการ</w:t>
      </w:r>
    </w:p>
    <w:p w14:paraId="4C9520FC" w14:textId="77777777" w:rsidR="00C02497" w:rsidRDefault="006E7D43" w:rsidP="00A273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10"/>
        <w:jc w:val="thaiDistribute"/>
        <w:rPr>
          <w:rFonts w:ascii="Angsana New" w:hAnsi="Angsana New"/>
          <w:sz w:val="30"/>
          <w:szCs w:val="30"/>
        </w:rPr>
      </w:pPr>
      <w:r w:rsidRPr="00FD520B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</w:t>
      </w:r>
      <w:r w:rsidR="00E40BC5">
        <w:rPr>
          <w:rFonts w:ascii="Angsana New" w:hAnsi="Angsana New" w:hint="cs"/>
          <w:sz w:val="30"/>
          <w:szCs w:val="30"/>
          <w:cs/>
        </w:rPr>
        <w:t>ให้</w:t>
      </w:r>
      <w:r w:rsidRPr="00FD520B">
        <w:rPr>
          <w:rFonts w:ascii="Angsana New" w:hAnsi="Angsana New"/>
          <w:sz w:val="30"/>
          <w:szCs w:val="30"/>
          <w:cs/>
        </w:rPr>
        <w:t>เป็นไปตามมาตรฐานการรายงานทางการเงิน ผู้บริหารต้องใช้วิจารณญาณ</w:t>
      </w:r>
      <w:r w:rsidRPr="00FD520B"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/>
          <w:sz w:val="30"/>
          <w:szCs w:val="30"/>
          <w:cs/>
        </w:rPr>
        <w:t xml:space="preserve"> การประมาณและข้อสมมติ</w:t>
      </w:r>
      <w:r w:rsidRPr="00FD520B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 ผลที่เกิดขึ้นจริงอาจแตกต่างจากที่ประมาณไว้</w:t>
      </w:r>
    </w:p>
    <w:p w14:paraId="101F4C60" w14:textId="77777777" w:rsidR="003F2A68" w:rsidRPr="00E65711" w:rsidRDefault="00E65711" w:rsidP="009F0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35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E65711">
        <w:rPr>
          <w:rFonts w:ascii="Angsana New" w:hAnsi="Angsana New"/>
          <w:b/>
          <w:bCs/>
          <w:spacing w:val="-4"/>
          <w:sz w:val="30"/>
          <w:szCs w:val="30"/>
          <w:cs/>
        </w:rPr>
        <w:lastRenderedPageBreak/>
        <w:t xml:space="preserve"> </w:t>
      </w:r>
      <w:r w:rsidR="007F1887">
        <w:rPr>
          <w:rFonts w:ascii="Angsana New" w:hAnsi="Angsana New"/>
          <w:b/>
          <w:bCs/>
          <w:spacing w:val="-4"/>
          <w:sz w:val="30"/>
          <w:szCs w:val="30"/>
        </w:rPr>
        <w:t>2</w:t>
      </w:r>
      <w:r w:rsidR="00125EC1">
        <w:rPr>
          <w:rFonts w:ascii="Angsana New" w:hAnsi="Angsana New"/>
          <w:b/>
          <w:bCs/>
          <w:spacing w:val="-4"/>
          <w:sz w:val="30"/>
          <w:szCs w:val="30"/>
        </w:rPr>
        <w:t>.</w:t>
      </w:r>
      <w:r w:rsidR="007F1887">
        <w:rPr>
          <w:rFonts w:ascii="Angsana New" w:hAnsi="Angsana New"/>
          <w:b/>
          <w:bCs/>
          <w:spacing w:val="-4"/>
          <w:sz w:val="30"/>
          <w:szCs w:val="30"/>
        </w:rPr>
        <w:t>6</w:t>
      </w:r>
      <w:r w:rsidR="00375287">
        <w:rPr>
          <w:rFonts w:ascii="Angsana New" w:hAnsi="Angsana New"/>
          <w:b/>
          <w:bCs/>
          <w:spacing w:val="-4"/>
          <w:sz w:val="30"/>
          <w:szCs w:val="30"/>
        </w:rPr>
        <w:t xml:space="preserve">  </w:t>
      </w:r>
      <w:r w:rsidR="003F2A68" w:rsidRPr="00E65711">
        <w:rPr>
          <w:rFonts w:ascii="Angsana New" w:hAnsi="Angsana New"/>
          <w:b/>
          <w:bCs/>
          <w:spacing w:val="-4"/>
          <w:sz w:val="30"/>
          <w:szCs w:val="30"/>
          <w:cs/>
        </w:rPr>
        <w:tab/>
        <w:t>การ</w:t>
      </w:r>
      <w:r w:rsidR="003F2A68" w:rsidRPr="00E65711">
        <w:rPr>
          <w:rFonts w:ascii="Angsana New" w:hAnsi="Angsana New" w:hint="cs"/>
          <w:b/>
          <w:bCs/>
          <w:spacing w:val="-4"/>
          <w:sz w:val="30"/>
          <w:szCs w:val="30"/>
          <w:cs/>
        </w:rPr>
        <w:t>ใช้เกณฑ์ในการดำเนินงานต่อเนื่อง</w:t>
      </w:r>
    </w:p>
    <w:p w14:paraId="1BC1B6C6" w14:textId="0358502A" w:rsidR="00683F9C" w:rsidRPr="00E560F0" w:rsidRDefault="00233859" w:rsidP="00881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11"/>
        <w:jc w:val="thaiDistribute"/>
        <w:rPr>
          <w:rFonts w:ascii="Angsana New" w:hAnsi="Angsana New"/>
          <w:spacing w:val="-2"/>
          <w:sz w:val="30"/>
          <w:szCs w:val="30"/>
        </w:rPr>
      </w:pPr>
      <w:r w:rsidRPr="00E560F0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="000B4F0C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Pr="00E560F0">
        <w:rPr>
          <w:rFonts w:ascii="Angsana New" w:hAnsi="Angsana New"/>
          <w:spacing w:val="-2"/>
          <w:sz w:val="30"/>
          <w:szCs w:val="30"/>
          <w:cs/>
        </w:rPr>
        <w:t>สิ้นสุดวันที่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7F1887">
        <w:rPr>
          <w:rFonts w:ascii="Angsana New" w:hAnsi="Angsana New"/>
          <w:spacing w:val="-2"/>
          <w:sz w:val="30"/>
          <w:szCs w:val="30"/>
        </w:rPr>
        <w:t>30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0B4F0C">
        <w:rPr>
          <w:rFonts w:ascii="Angsana New" w:hAnsi="Angsana New" w:hint="cs"/>
          <w:spacing w:val="-2"/>
          <w:sz w:val="30"/>
          <w:szCs w:val="30"/>
          <w:cs/>
        </w:rPr>
        <w:t>กันย</w:t>
      </w:r>
      <w:r w:rsidR="002A1CEE">
        <w:rPr>
          <w:rFonts w:ascii="Angsana New" w:hAnsi="Angsana New" w:hint="cs"/>
          <w:spacing w:val="-2"/>
          <w:sz w:val="30"/>
          <w:szCs w:val="30"/>
          <w:cs/>
        </w:rPr>
        <w:t>ายน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7F1887">
        <w:rPr>
          <w:rFonts w:ascii="Angsana New" w:hAnsi="Angsana New"/>
          <w:spacing w:val="-2"/>
          <w:sz w:val="30"/>
          <w:szCs w:val="30"/>
        </w:rPr>
        <w:t>2563</w:t>
      </w:r>
      <w:r w:rsidRPr="00E560F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กลุ่มบริษัทและบริษัท</w:t>
      </w:r>
      <w:r w:rsidRPr="00E560F0">
        <w:rPr>
          <w:rFonts w:ascii="Angsana New" w:hAnsi="Angsana New"/>
          <w:spacing w:val="-2"/>
          <w:sz w:val="30"/>
          <w:szCs w:val="30"/>
          <w:cs/>
        </w:rPr>
        <w:t>มีขาดทุนสุทธิ</w:t>
      </w:r>
      <w:r w:rsidR="00F34A30" w:rsidRPr="00E560F0">
        <w:rPr>
          <w:rFonts w:ascii="Angsana New" w:hAnsi="Angsana New" w:hint="cs"/>
          <w:spacing w:val="-2"/>
          <w:sz w:val="30"/>
          <w:szCs w:val="30"/>
          <w:cs/>
        </w:rPr>
        <w:t>ในงบกำไรขาดทุนเบ็ดเสร็จรวมและงบกำไรขาดทุนเบ็ดเสร็จเฉพาะกิจการ</w:t>
      </w:r>
      <w:r w:rsidRPr="00E560F0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B04ADB" w:rsidRPr="00821668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="00903B6D" w:rsidRPr="00821668">
        <w:rPr>
          <w:rFonts w:ascii="Angsana New" w:hAnsi="Angsana New"/>
          <w:spacing w:val="-2"/>
          <w:sz w:val="30"/>
          <w:szCs w:val="30"/>
        </w:rPr>
        <w:t xml:space="preserve"> </w:t>
      </w:r>
      <w:r w:rsidR="004567A6">
        <w:rPr>
          <w:rFonts w:ascii="Angsana New" w:hAnsi="Angsana New"/>
          <w:spacing w:val="-2"/>
          <w:sz w:val="30"/>
          <w:szCs w:val="30"/>
        </w:rPr>
        <w:t>66.2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0B3E80">
        <w:rPr>
          <w:rFonts w:ascii="Angsana New" w:hAnsi="Angsana New"/>
          <w:spacing w:val="-2"/>
          <w:sz w:val="30"/>
          <w:szCs w:val="30"/>
        </w:rPr>
        <w:t xml:space="preserve"> </w:t>
      </w:r>
      <w:r w:rsidR="002330BE">
        <w:rPr>
          <w:rFonts w:ascii="Angsana New" w:hAnsi="Angsana New"/>
          <w:spacing w:val="-2"/>
          <w:sz w:val="30"/>
          <w:szCs w:val="30"/>
        </w:rPr>
        <w:t xml:space="preserve">35.3 </w:t>
      </w:r>
      <w:r w:rsidRPr="00E560F0">
        <w:rPr>
          <w:rFonts w:ascii="Angsana New" w:hAnsi="Angsana New"/>
          <w:spacing w:val="-2"/>
          <w:sz w:val="30"/>
          <w:szCs w:val="30"/>
          <w:cs/>
        </w:rPr>
        <w:t>ล้านบาทตามลำดับ</w:t>
      </w:r>
      <w:r w:rsidR="003211D3">
        <w:rPr>
          <w:rFonts w:ascii="Angsana New" w:hAnsi="Angsana New"/>
          <w:spacing w:val="-2"/>
          <w:sz w:val="30"/>
          <w:szCs w:val="30"/>
        </w:rPr>
        <w:t xml:space="preserve"> </w:t>
      </w:r>
      <w:r w:rsidR="003211D3">
        <w:rPr>
          <w:rFonts w:ascii="Angsana New" w:hAnsi="Angsana New" w:hint="cs"/>
          <w:spacing w:val="-2"/>
          <w:sz w:val="30"/>
          <w:szCs w:val="30"/>
          <w:cs/>
        </w:rPr>
        <w:t>(</w:t>
      </w:r>
      <w:r w:rsidR="000B4F0C">
        <w:rPr>
          <w:rFonts w:ascii="Angsana New" w:hAnsi="Angsana New" w:hint="cs"/>
          <w:spacing w:val="-2"/>
          <w:sz w:val="30"/>
          <w:szCs w:val="30"/>
          <w:cs/>
        </w:rPr>
        <w:t>สำหรับงวดเก้า</w:t>
      </w:r>
      <w:r w:rsidR="003211D3" w:rsidRPr="003211D3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="003211D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211D3">
        <w:rPr>
          <w:rFonts w:ascii="Angsana New" w:hAnsi="Angsana New"/>
          <w:spacing w:val="-2"/>
          <w:sz w:val="30"/>
          <w:szCs w:val="30"/>
        </w:rPr>
        <w:t>30</w:t>
      </w:r>
      <w:r w:rsidR="000B4F0C">
        <w:rPr>
          <w:rFonts w:ascii="Angsana New" w:hAnsi="Angsana New" w:hint="cs"/>
          <w:spacing w:val="-2"/>
          <w:sz w:val="30"/>
          <w:szCs w:val="30"/>
          <w:cs/>
        </w:rPr>
        <w:t xml:space="preserve"> กันย</w:t>
      </w:r>
      <w:r w:rsidR="003211D3" w:rsidRPr="003211D3">
        <w:rPr>
          <w:rFonts w:ascii="Angsana New" w:hAnsi="Angsana New" w:hint="cs"/>
          <w:spacing w:val="-2"/>
          <w:sz w:val="30"/>
          <w:szCs w:val="30"/>
          <w:cs/>
        </w:rPr>
        <w:t>ายน</w:t>
      </w:r>
      <w:r w:rsidR="003211D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2EA2">
        <w:rPr>
          <w:rFonts w:ascii="Angsana New" w:hAnsi="Angsana New"/>
          <w:spacing w:val="-2"/>
          <w:sz w:val="30"/>
          <w:szCs w:val="30"/>
        </w:rPr>
        <w:t>25</w:t>
      </w:r>
      <w:r w:rsidR="003211D3">
        <w:rPr>
          <w:rFonts w:ascii="Angsana New" w:hAnsi="Angsana New"/>
          <w:spacing w:val="-2"/>
          <w:sz w:val="30"/>
          <w:szCs w:val="30"/>
        </w:rPr>
        <w:t xml:space="preserve">62 </w:t>
      </w:r>
      <w:r w:rsidR="003211D3" w:rsidRPr="003211D3">
        <w:rPr>
          <w:rFonts w:ascii="Angsana New" w:hAnsi="Angsana New"/>
          <w:spacing w:val="-2"/>
          <w:sz w:val="30"/>
          <w:szCs w:val="30"/>
          <w:cs/>
        </w:rPr>
        <w:t xml:space="preserve">: </w:t>
      </w:r>
      <w:r w:rsidR="003211D3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="003211D3" w:rsidRPr="003211D3">
        <w:rPr>
          <w:rFonts w:ascii="Angsana New" w:hAnsi="Angsana New" w:hint="cs"/>
          <w:spacing w:val="-2"/>
          <w:sz w:val="30"/>
          <w:szCs w:val="30"/>
          <w:cs/>
        </w:rPr>
        <w:t>สุทธิจำนวนเงิน</w:t>
      </w:r>
      <w:r w:rsidR="003211D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365B8">
        <w:rPr>
          <w:rFonts w:ascii="Angsana New" w:hAnsi="Angsana New"/>
          <w:spacing w:val="-2"/>
          <w:sz w:val="30"/>
          <w:szCs w:val="30"/>
        </w:rPr>
        <w:t>0.4</w:t>
      </w:r>
      <w:r w:rsidR="003211D3" w:rsidRPr="003211D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211D3" w:rsidRPr="003211D3">
        <w:rPr>
          <w:rFonts w:ascii="Angsana New" w:hAnsi="Angsana New" w:hint="cs"/>
          <w:spacing w:val="-2"/>
          <w:sz w:val="30"/>
          <w:szCs w:val="30"/>
          <w:cs/>
        </w:rPr>
        <w:t>ล้านบาทและ</w:t>
      </w:r>
      <w:r w:rsidR="003211D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B14C5">
        <w:rPr>
          <w:rFonts w:ascii="Angsana New" w:hAnsi="Angsana New"/>
          <w:spacing w:val="-2"/>
          <w:sz w:val="30"/>
          <w:szCs w:val="30"/>
        </w:rPr>
        <w:t>34.</w:t>
      </w:r>
      <w:r w:rsidR="00C365B8">
        <w:rPr>
          <w:rFonts w:ascii="Angsana New" w:hAnsi="Angsana New"/>
          <w:spacing w:val="-2"/>
          <w:sz w:val="30"/>
          <w:szCs w:val="30"/>
        </w:rPr>
        <w:t>6</w:t>
      </w:r>
      <w:r w:rsidR="003211D3" w:rsidRPr="003211D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211D3" w:rsidRPr="003211D3">
        <w:rPr>
          <w:rFonts w:ascii="Angsana New" w:hAnsi="Angsana New" w:hint="cs"/>
          <w:spacing w:val="-2"/>
          <w:sz w:val="30"/>
          <w:szCs w:val="30"/>
          <w:cs/>
        </w:rPr>
        <w:t>ล้านบาทตามลำดับ</w:t>
      </w:r>
      <w:r w:rsidR="003211D3">
        <w:rPr>
          <w:rFonts w:ascii="Angsana New" w:hAnsi="Angsana New" w:hint="cs"/>
          <w:spacing w:val="-2"/>
          <w:sz w:val="30"/>
          <w:szCs w:val="30"/>
          <w:cs/>
        </w:rPr>
        <w:t xml:space="preserve">) </w:t>
      </w:r>
      <w:r w:rsidR="00E40BC5" w:rsidRPr="00E560F0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E560F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83F9C" w:rsidRPr="00E560F0">
        <w:rPr>
          <w:rFonts w:ascii="Angsana New" w:hAnsi="Angsana New"/>
          <w:spacing w:val="-2"/>
          <w:sz w:val="30"/>
          <w:szCs w:val="30"/>
          <w:cs/>
        </w:rPr>
        <w:t>ณ</w:t>
      </w:r>
      <w:r w:rsidR="00683F9C"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683F9C" w:rsidRPr="00E560F0">
        <w:rPr>
          <w:rFonts w:ascii="Angsana New" w:hAnsi="Angsana New"/>
          <w:spacing w:val="-2"/>
          <w:sz w:val="30"/>
          <w:szCs w:val="30"/>
          <w:cs/>
        </w:rPr>
        <w:t>วันเดียวกัน</w:t>
      </w:r>
      <w:r w:rsidR="003E1BFF">
        <w:rPr>
          <w:rFonts w:ascii="Angsana New" w:hAnsi="Angsana New" w:hint="cs"/>
          <w:spacing w:val="-2"/>
          <w:sz w:val="30"/>
          <w:szCs w:val="30"/>
          <w:cs/>
        </w:rPr>
        <w:t xml:space="preserve"> งบการเงินรวมมีหนี้สินหมุนเวียนสูงกว่าสินทรัพย์หมุนเวียนจำนวน </w:t>
      </w:r>
      <w:r w:rsidR="003E1BFF">
        <w:rPr>
          <w:rFonts w:ascii="Angsana New" w:hAnsi="Angsana New"/>
          <w:spacing w:val="-2"/>
          <w:sz w:val="30"/>
          <w:szCs w:val="30"/>
        </w:rPr>
        <w:t>25.49</w:t>
      </w:r>
      <w:r w:rsidR="003E1BFF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="00683F9C"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683F9C" w:rsidRPr="00E560F0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5F23FB" w:rsidRPr="00E560F0">
        <w:rPr>
          <w:rFonts w:ascii="Angsana New" w:hAnsi="Angsana New" w:hint="cs"/>
          <w:spacing w:val="-2"/>
          <w:sz w:val="30"/>
          <w:szCs w:val="30"/>
          <w:cs/>
        </w:rPr>
        <w:t>และบริษัท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>มีขาดทุนสะสมจำนวน</w:t>
      </w:r>
      <w:r w:rsidR="00B04ADB" w:rsidRPr="00E560F0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21668" w:rsidRPr="00821668">
        <w:rPr>
          <w:rFonts w:ascii="Angsana New" w:hAnsi="Angsana New"/>
          <w:spacing w:val="-2"/>
          <w:sz w:val="30"/>
          <w:szCs w:val="30"/>
        </w:rPr>
        <w:t>45.2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4D52CD">
        <w:rPr>
          <w:rFonts w:ascii="Angsana New" w:hAnsi="Angsana New" w:hint="cs"/>
          <w:spacing w:val="-2"/>
          <w:sz w:val="30"/>
          <w:szCs w:val="30"/>
          <w:cs/>
        </w:rPr>
        <w:t>ล้านบาทและ</w:t>
      </w:r>
      <w:r w:rsidR="00903B6D">
        <w:rPr>
          <w:rFonts w:ascii="Angsana New" w:hAnsi="Angsana New"/>
          <w:spacing w:val="-2"/>
          <w:sz w:val="30"/>
          <w:szCs w:val="30"/>
        </w:rPr>
        <w:t xml:space="preserve"> </w:t>
      </w:r>
      <w:r w:rsidR="002330BE">
        <w:rPr>
          <w:rFonts w:ascii="Angsana New" w:hAnsi="Angsana New"/>
          <w:spacing w:val="-2"/>
          <w:sz w:val="30"/>
          <w:szCs w:val="30"/>
        </w:rPr>
        <w:t>35.3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ล้านบาทตามลำดับ (</w:t>
      </w:r>
      <w:r w:rsidR="007F1887">
        <w:rPr>
          <w:rFonts w:ascii="Angsana New" w:hAnsi="Angsana New"/>
          <w:spacing w:val="-2"/>
          <w:sz w:val="30"/>
          <w:szCs w:val="30"/>
        </w:rPr>
        <w:t>31</w:t>
      </w:r>
      <w:r w:rsidR="00EF70D2"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EF70D2" w:rsidRPr="00E560F0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912EA2">
        <w:rPr>
          <w:rFonts w:ascii="Angsana New" w:hAnsi="Angsana New"/>
          <w:spacing w:val="-2"/>
          <w:sz w:val="30"/>
          <w:szCs w:val="30"/>
        </w:rPr>
        <w:t>25</w:t>
      </w:r>
      <w:r w:rsidR="007F1887">
        <w:rPr>
          <w:rFonts w:ascii="Angsana New" w:hAnsi="Angsana New"/>
          <w:spacing w:val="-2"/>
          <w:sz w:val="30"/>
          <w:szCs w:val="30"/>
        </w:rPr>
        <w:t>62</w:t>
      </w:r>
      <w:r w:rsidR="00E65711" w:rsidRPr="00E560F0">
        <w:rPr>
          <w:rFonts w:ascii="Angsana New" w:hAnsi="Angsana New"/>
          <w:spacing w:val="-2"/>
          <w:sz w:val="30"/>
          <w:szCs w:val="30"/>
        </w:rPr>
        <w:t xml:space="preserve">: </w:t>
      </w:r>
      <w:r w:rsidR="007F1887">
        <w:rPr>
          <w:rFonts w:ascii="Angsana New" w:hAnsi="Angsana New"/>
          <w:spacing w:val="-2"/>
          <w:sz w:val="30"/>
          <w:szCs w:val="30"/>
        </w:rPr>
        <w:t>161</w:t>
      </w:r>
      <w:r w:rsidR="00E65711" w:rsidRPr="00E560F0">
        <w:rPr>
          <w:rFonts w:ascii="Angsana New" w:hAnsi="Angsana New"/>
          <w:spacing w:val="-2"/>
          <w:sz w:val="30"/>
          <w:szCs w:val="30"/>
        </w:rPr>
        <w:t>.</w:t>
      </w:r>
      <w:r w:rsidR="007F1887">
        <w:rPr>
          <w:rFonts w:ascii="Angsana New" w:hAnsi="Angsana New"/>
          <w:spacing w:val="-2"/>
          <w:sz w:val="30"/>
          <w:szCs w:val="30"/>
        </w:rPr>
        <w:t>3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ล้านบาทและ </w:t>
      </w:r>
      <w:r w:rsidR="007F1887">
        <w:rPr>
          <w:rFonts w:ascii="Angsana New" w:hAnsi="Angsana New"/>
          <w:spacing w:val="-2"/>
          <w:sz w:val="30"/>
          <w:szCs w:val="30"/>
        </w:rPr>
        <w:t>182</w:t>
      </w:r>
      <w:r w:rsidR="00E65711" w:rsidRPr="00E560F0">
        <w:rPr>
          <w:rFonts w:ascii="Angsana New" w:hAnsi="Angsana New"/>
          <w:spacing w:val="-2"/>
          <w:sz w:val="30"/>
          <w:szCs w:val="30"/>
        </w:rPr>
        <w:t>.</w:t>
      </w:r>
      <w:r w:rsidR="007F1887">
        <w:rPr>
          <w:rFonts w:ascii="Angsana New" w:hAnsi="Angsana New"/>
          <w:spacing w:val="-2"/>
          <w:sz w:val="30"/>
          <w:szCs w:val="30"/>
        </w:rPr>
        <w:t>3</w:t>
      </w:r>
      <w:r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Pr="00E560F0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ล้านบาทตามลำดับ) </w:t>
      </w:r>
      <w:r w:rsidR="00683F9C" w:rsidRPr="00E560F0">
        <w:rPr>
          <w:rFonts w:ascii="Angsana New" w:hAnsi="Angsana New"/>
          <w:spacing w:val="-2"/>
          <w:sz w:val="30"/>
          <w:szCs w:val="30"/>
          <w:cs/>
        </w:rPr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</w:t>
      </w:r>
      <w:r w:rsidR="00683F9C" w:rsidRPr="00E560F0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683F9C" w:rsidRPr="00E560F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83F9C" w:rsidRPr="00E560F0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683F9C" w:rsidRPr="00E560F0">
        <w:rPr>
          <w:rFonts w:ascii="Angsana New" w:hAnsi="Angsana New"/>
          <w:spacing w:val="-2"/>
          <w:sz w:val="30"/>
          <w:szCs w:val="30"/>
          <w:cs/>
        </w:rPr>
        <w:t>ใช้นโยบายและวิธีการเพื่อจัดการความเสี่ยงด้านสภาพคล่อง</w:t>
      </w:r>
      <w:r w:rsidR="00683F9C" w:rsidRPr="00E560F0">
        <w:rPr>
          <w:rFonts w:ascii="Angsana New" w:hAnsi="Angsana New"/>
          <w:spacing w:val="-2"/>
          <w:sz w:val="30"/>
          <w:szCs w:val="30"/>
        </w:rPr>
        <w:t xml:space="preserve"> </w:t>
      </w:r>
      <w:r w:rsidR="00683F9C" w:rsidRPr="00E560F0">
        <w:rPr>
          <w:rFonts w:ascii="Angsana New" w:hAnsi="Angsana New"/>
          <w:spacing w:val="-2"/>
          <w:sz w:val="30"/>
          <w:szCs w:val="30"/>
          <w:cs/>
        </w:rPr>
        <w:t xml:space="preserve">และสถานการณ์อื่นๆ </w:t>
      </w:r>
    </w:p>
    <w:p w14:paraId="718D90BC" w14:textId="77777777" w:rsidR="00233859" w:rsidRPr="00683740" w:rsidRDefault="00683F9C" w:rsidP="00E657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810"/>
        <w:jc w:val="thaiDistribute"/>
        <w:rPr>
          <w:rFonts w:ascii="Angsana New" w:hAnsi="Angsana New"/>
          <w:sz w:val="30"/>
          <w:szCs w:val="30"/>
        </w:rPr>
      </w:pPr>
      <w:r w:rsidRPr="00E65711">
        <w:rPr>
          <w:rFonts w:ascii="Angsana New" w:hAnsi="Angsana New"/>
          <w:sz w:val="30"/>
          <w:szCs w:val="30"/>
          <w:cs/>
        </w:rPr>
        <w:t>ผู้บริหารของกลุ่มบริษัทเชื่อมั่นว่า</w:t>
      </w:r>
      <w:r w:rsidRPr="00E65711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E65711">
        <w:rPr>
          <w:rFonts w:ascii="Angsana New" w:hAnsi="Angsana New"/>
          <w:sz w:val="30"/>
          <w:szCs w:val="30"/>
          <w:cs/>
        </w:rPr>
        <w:t>และบริษัทจะสามารถหาแหล่งเงินทุนได้ในอนาคต</w:t>
      </w:r>
      <w:r w:rsidRPr="00E65711">
        <w:rPr>
          <w:rFonts w:ascii="Angsana New" w:hAnsi="Angsana New" w:hint="cs"/>
          <w:sz w:val="30"/>
          <w:szCs w:val="30"/>
          <w:cs/>
        </w:rPr>
        <w:t>อันใกล้</w:t>
      </w:r>
      <w:r w:rsidRPr="00E65711">
        <w:rPr>
          <w:rFonts w:ascii="Angsana New" w:hAnsi="Angsana New"/>
          <w:sz w:val="30"/>
          <w:szCs w:val="30"/>
          <w:cs/>
        </w:rPr>
        <w:t xml:space="preserve"> งบการเงินรวมและงบการเงินเฉพาะกิจการได้จัดทำขึ้นโดยฝ่ายบริหารของกลุ่มบริษัทและบริษัทโดยใช้หลัก</w:t>
      </w:r>
      <w:r w:rsidRPr="00E65711">
        <w:rPr>
          <w:rFonts w:ascii="Angsana New" w:hAnsi="Angsana New" w:hint="cs"/>
          <w:sz w:val="30"/>
          <w:szCs w:val="30"/>
          <w:cs/>
        </w:rPr>
        <w:t>เกณฑ์</w:t>
      </w:r>
      <w:r w:rsidRPr="00E65711">
        <w:rPr>
          <w:rFonts w:ascii="Angsana New" w:hAnsi="Angsana New"/>
          <w:sz w:val="30"/>
          <w:szCs w:val="30"/>
          <w:cs/>
        </w:rPr>
        <w:t>การดำเนินงานต่อเนื่อง โดยมีข้อสมมติว่ากิจการมีเงินทุนหมุนเวียนและวงเงินสินเชื่อเพียงพอสำหรับการดำเนินธุรกิจ</w:t>
      </w:r>
      <w:r w:rsidRPr="00E65711">
        <w:rPr>
          <w:rFonts w:ascii="Angsana New" w:hAnsi="Angsana New" w:hint="cs"/>
          <w:sz w:val="30"/>
          <w:szCs w:val="30"/>
          <w:cs/>
        </w:rPr>
        <w:t>ตาม</w:t>
      </w:r>
      <w:r w:rsidRPr="00E65711">
        <w:rPr>
          <w:rFonts w:ascii="Angsana New" w:hAnsi="Angsana New"/>
          <w:sz w:val="30"/>
          <w:szCs w:val="30"/>
          <w:cs/>
        </w:rPr>
        <w:t>ที่กลุ่</w:t>
      </w:r>
      <w:r w:rsidR="00E560F0">
        <w:rPr>
          <w:rFonts w:ascii="Angsana New" w:hAnsi="Angsana New"/>
          <w:sz w:val="30"/>
          <w:szCs w:val="30"/>
          <w:cs/>
        </w:rPr>
        <w:t>มบริษัทและบริษัทต้องการ ดังนั้น</w:t>
      </w:r>
      <w:r w:rsidRPr="00E65711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Pr="00E65711">
        <w:rPr>
          <w:rFonts w:ascii="Angsana New" w:hAnsi="Angsana New" w:hint="cs"/>
          <w:sz w:val="30"/>
          <w:szCs w:val="30"/>
          <w:cs/>
        </w:rPr>
        <w:t>จึง</w:t>
      </w:r>
      <w:r w:rsidRPr="00E65711">
        <w:rPr>
          <w:rFonts w:ascii="Angsana New" w:hAnsi="Angsana New"/>
          <w:sz w:val="30"/>
          <w:szCs w:val="30"/>
          <w:cs/>
        </w:rPr>
        <w:t>ไม่ได้รวมรายการปรับปรุง</w:t>
      </w:r>
      <w:r w:rsidRPr="00E65711">
        <w:rPr>
          <w:rFonts w:ascii="Angsana New" w:hAnsi="Angsana New" w:hint="cs"/>
          <w:sz w:val="30"/>
          <w:szCs w:val="30"/>
          <w:cs/>
        </w:rPr>
        <w:t>มูลค่า</w:t>
      </w:r>
      <w:r w:rsidRPr="00E65711">
        <w:rPr>
          <w:rFonts w:ascii="Angsana New" w:hAnsi="Angsana New"/>
          <w:sz w:val="30"/>
          <w:szCs w:val="30"/>
          <w:cs/>
        </w:rPr>
        <w:t>สินทรัพย์</w:t>
      </w:r>
      <w:r w:rsidRPr="00E65711">
        <w:rPr>
          <w:rFonts w:ascii="Angsana New" w:hAnsi="Angsana New" w:hint="cs"/>
          <w:sz w:val="30"/>
          <w:szCs w:val="30"/>
          <w:cs/>
        </w:rPr>
        <w:t>และ</w:t>
      </w:r>
      <w:r w:rsidRPr="00E65711">
        <w:rPr>
          <w:rFonts w:ascii="Angsana New" w:hAnsi="Angsana New"/>
          <w:sz w:val="30"/>
          <w:szCs w:val="30"/>
          <w:cs/>
        </w:rPr>
        <w:t>การจัดประเภทรายการ</w:t>
      </w:r>
      <w:r w:rsidRPr="00E65711">
        <w:rPr>
          <w:rFonts w:ascii="Angsana New" w:hAnsi="Angsana New" w:hint="cs"/>
          <w:sz w:val="30"/>
          <w:szCs w:val="30"/>
          <w:cs/>
        </w:rPr>
        <w:t>สินทรัพย์</w:t>
      </w:r>
      <w:r w:rsidRPr="00E65711">
        <w:rPr>
          <w:rFonts w:ascii="Angsana New" w:hAnsi="Angsana New"/>
          <w:sz w:val="30"/>
          <w:szCs w:val="30"/>
          <w:cs/>
        </w:rPr>
        <w:t>และหนี้สินใหม่</w:t>
      </w:r>
      <w:r w:rsidRPr="00E65711">
        <w:rPr>
          <w:rFonts w:ascii="Angsana New" w:hAnsi="Angsana New" w:hint="cs"/>
          <w:sz w:val="30"/>
          <w:szCs w:val="30"/>
          <w:cs/>
        </w:rPr>
        <w:t xml:space="preserve"> </w:t>
      </w:r>
      <w:r w:rsidRPr="00E65711">
        <w:rPr>
          <w:rFonts w:ascii="Angsana New" w:hAnsi="Angsana New"/>
          <w:sz w:val="30"/>
          <w:szCs w:val="30"/>
          <w:cs/>
        </w:rPr>
        <w:t>ซึ่งอาจจำเป็นหากกลุ่มบริษัทและบริษัทไม่สามารถดำเนินงานต่อเนื่องต่อไปได้</w:t>
      </w:r>
    </w:p>
    <w:p w14:paraId="5EF66F16" w14:textId="77777777" w:rsidR="00233859" w:rsidRDefault="007F1887" w:rsidP="009F0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/>
        <w:ind w:left="357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>
        <w:rPr>
          <w:rFonts w:ascii="Angsana New" w:hAnsi="Angsana New"/>
          <w:b/>
          <w:bCs/>
          <w:spacing w:val="-4"/>
          <w:sz w:val="30"/>
          <w:szCs w:val="30"/>
        </w:rPr>
        <w:t>2</w:t>
      </w:r>
      <w:r w:rsidR="00125EC1">
        <w:rPr>
          <w:rFonts w:ascii="Angsana New" w:hAnsi="Angsana New"/>
          <w:b/>
          <w:bCs/>
          <w:spacing w:val="-4"/>
          <w:sz w:val="30"/>
          <w:szCs w:val="30"/>
        </w:rPr>
        <w:t>.</w:t>
      </w:r>
      <w:r>
        <w:rPr>
          <w:rFonts w:ascii="Angsana New" w:hAnsi="Angsana New"/>
          <w:b/>
          <w:bCs/>
          <w:spacing w:val="-4"/>
          <w:sz w:val="30"/>
          <w:szCs w:val="30"/>
        </w:rPr>
        <w:t>7</w:t>
      </w:r>
      <w:r w:rsidR="00375287">
        <w:rPr>
          <w:rFonts w:ascii="Angsana New" w:hAnsi="Angsana New"/>
          <w:b/>
          <w:bCs/>
          <w:spacing w:val="-4"/>
          <w:sz w:val="30"/>
          <w:szCs w:val="30"/>
        </w:rPr>
        <w:t xml:space="preserve">  </w:t>
      </w:r>
      <w:r w:rsidR="009471F5" w:rsidRPr="00E65711">
        <w:rPr>
          <w:rFonts w:ascii="Angsana New" w:hAnsi="Angsana New"/>
          <w:b/>
          <w:bCs/>
          <w:spacing w:val="-4"/>
          <w:sz w:val="30"/>
          <w:szCs w:val="30"/>
          <w:cs/>
        </w:rPr>
        <w:tab/>
      </w:r>
      <w:r w:rsidR="009471F5">
        <w:rPr>
          <w:rFonts w:ascii="Angsana New" w:hAnsi="Angsana New" w:hint="cs"/>
          <w:b/>
          <w:bCs/>
          <w:spacing w:val="-4"/>
          <w:sz w:val="30"/>
          <w:szCs w:val="30"/>
          <w:cs/>
        </w:rPr>
        <w:t>นโยบายการบัญชี</w:t>
      </w:r>
    </w:p>
    <w:p w14:paraId="2F108353" w14:textId="77777777" w:rsidR="00ED6168" w:rsidRPr="00ED6168" w:rsidRDefault="00ED6168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  <w:r w:rsidRPr="00ED6168">
        <w:rPr>
          <w:rFonts w:ascii="Angsana New" w:eastAsia="Times New Roman" w:hAnsi="Angsana New"/>
          <w:sz w:val="30"/>
          <w:szCs w:val="30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งบการเงินสำหรับปีสิ้นสุดวันที่ </w:t>
      </w:r>
      <w:r w:rsidR="007F1887">
        <w:rPr>
          <w:rFonts w:ascii="Angsana New" w:eastAsia="Times New Roman" w:hAnsi="Angsana New"/>
          <w:sz w:val="30"/>
          <w:szCs w:val="30"/>
        </w:rPr>
        <w:t>31</w:t>
      </w:r>
      <w:r w:rsidRPr="00ED6168">
        <w:rPr>
          <w:rFonts w:ascii="Angsana New" w:eastAsia="Times New Roman" w:hAnsi="Angsana New"/>
          <w:sz w:val="30"/>
          <w:szCs w:val="30"/>
          <w:cs/>
        </w:rPr>
        <w:t xml:space="preserve"> ธันวาคม </w:t>
      </w:r>
      <w:r w:rsidR="007F1887">
        <w:rPr>
          <w:rFonts w:ascii="Angsana New" w:eastAsia="Times New Roman" w:hAnsi="Angsana New"/>
          <w:sz w:val="30"/>
          <w:szCs w:val="30"/>
        </w:rPr>
        <w:t>2562</w:t>
      </w:r>
    </w:p>
    <w:p w14:paraId="278AC2F2" w14:textId="77777777" w:rsidR="006D7E44" w:rsidRDefault="006D7E44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14:paraId="116595CF" w14:textId="77777777" w:rsidR="006D7E44" w:rsidRDefault="006D7E44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14:paraId="0130DC27" w14:textId="77777777" w:rsidR="006D7E44" w:rsidRDefault="006D7E44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14:paraId="4A7A6F40" w14:textId="77777777" w:rsidR="006D7E44" w:rsidRDefault="006D7E44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14:paraId="560AD519" w14:textId="77777777" w:rsidR="006D7E44" w:rsidRDefault="006D7E44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14:paraId="789E0622" w14:textId="77777777" w:rsidR="006D7E44" w:rsidRDefault="006D7E44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14:paraId="615E2F53" w14:textId="77777777" w:rsidR="006D7E44" w:rsidRDefault="006D7E44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14:paraId="754A6F6C" w14:textId="77777777" w:rsidR="006D7E44" w:rsidRDefault="006D7E44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14:paraId="43A16E22" w14:textId="77777777" w:rsidR="006D7E44" w:rsidRDefault="006D7E44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ind w:left="806"/>
        <w:jc w:val="thaiDistribute"/>
        <w:rPr>
          <w:rFonts w:ascii="Angsana New" w:eastAsia="Times New Roman" w:hAnsi="Angsana New"/>
          <w:sz w:val="30"/>
          <w:szCs w:val="30"/>
        </w:rPr>
      </w:pPr>
    </w:p>
    <w:p w14:paraId="230AD769" w14:textId="77777777" w:rsidR="00D8318D" w:rsidRDefault="00D8318D" w:rsidP="004D52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120" w:line="240" w:lineRule="auto"/>
        <w:jc w:val="thaiDistribute"/>
        <w:rPr>
          <w:rFonts w:ascii="Angsana New" w:eastAsia="Times New Roman" w:hAnsi="Angsana New"/>
          <w:sz w:val="30"/>
          <w:szCs w:val="30"/>
        </w:rPr>
      </w:pPr>
    </w:p>
    <w:p w14:paraId="71F68E70" w14:textId="77777777" w:rsidR="009471F5" w:rsidRDefault="00ED6168" w:rsidP="006D7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720"/>
        <w:jc w:val="thaiDistribute"/>
        <w:rPr>
          <w:rFonts w:ascii="Angsana New" w:eastAsia="Times New Roman" w:hAnsi="Angsana New"/>
          <w:sz w:val="30"/>
          <w:szCs w:val="30"/>
        </w:rPr>
      </w:pPr>
      <w:r w:rsidRPr="00125EC1">
        <w:rPr>
          <w:rFonts w:ascii="Angsana New" w:eastAsia="Times New Roman" w:hAnsi="Angsana New"/>
          <w:sz w:val="30"/>
          <w:szCs w:val="30"/>
          <w:cs/>
        </w:rPr>
        <w:lastRenderedPageBreak/>
        <w:t>มาตรฐานการรายงานทางการเงินที่มีผลบังคับใช้สำหรับ</w:t>
      </w:r>
      <w:r w:rsidR="00125EC1" w:rsidRPr="00125EC1">
        <w:rPr>
          <w:rFonts w:ascii="Angsana New" w:eastAsia="Times New Roman" w:hAnsi="Angsana New" w:hint="cs"/>
          <w:sz w:val="30"/>
          <w:szCs w:val="30"/>
          <w:cs/>
        </w:rPr>
        <w:t>งวดปัจจุบัน</w:t>
      </w:r>
    </w:p>
    <w:p w14:paraId="1AC360D7" w14:textId="77777777" w:rsidR="00ED6168" w:rsidRPr="00125EC1" w:rsidRDefault="00ED6168" w:rsidP="00F51C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709"/>
        <w:jc w:val="thaiDistribute"/>
        <w:rPr>
          <w:rFonts w:ascii="AngsanaUPC" w:eastAsia="Calibri" w:hAnsi="AngsanaUPC" w:cs="AngsanaUPC"/>
          <w:sz w:val="30"/>
          <w:szCs w:val="30"/>
        </w:rPr>
      </w:pPr>
      <w:r w:rsidRPr="00125EC1">
        <w:rPr>
          <w:rFonts w:ascii="Times New Roman" w:eastAsia="Times New Roman" w:hAnsi="Times New Roman"/>
          <w:b/>
          <w:bCs/>
          <w:sz w:val="30"/>
          <w:szCs w:val="30"/>
          <w:cs/>
        </w:rPr>
        <w:t>มาตรฐานการรายงานทางการเงิน กลุ่มเครื่องมือทางการเงิน</w:t>
      </w:r>
    </w:p>
    <w:tbl>
      <w:tblPr>
        <w:tblW w:w="8332" w:type="dxa"/>
        <w:tblInd w:w="656" w:type="dxa"/>
        <w:tblLook w:val="01E0" w:firstRow="1" w:lastRow="1" w:firstColumn="1" w:lastColumn="1" w:noHBand="0" w:noVBand="0"/>
      </w:tblPr>
      <w:tblGrid>
        <w:gridCol w:w="1072"/>
        <w:gridCol w:w="7260"/>
      </w:tblGrid>
      <w:tr w:rsidR="00ED6168" w:rsidRPr="00125EC1" w14:paraId="098E02EC" w14:textId="77777777" w:rsidTr="00B6100E">
        <w:tc>
          <w:tcPr>
            <w:tcW w:w="8332" w:type="dxa"/>
            <w:gridSpan w:val="2"/>
          </w:tcPr>
          <w:p w14:paraId="5466DF36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125EC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ED6168" w:rsidRPr="00125EC1" w14:paraId="61E5E104" w14:textId="77777777" w:rsidTr="00B6100E">
        <w:tc>
          <w:tcPr>
            <w:tcW w:w="1072" w:type="dxa"/>
          </w:tcPr>
          <w:p w14:paraId="2812C538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38" w:hanging="764"/>
              <w:textAlignment w:val="baselin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="007F1887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  <w:tc>
          <w:tcPr>
            <w:tcW w:w="7260" w:type="dxa"/>
          </w:tcPr>
          <w:p w14:paraId="7324B2A2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D6168" w:rsidRPr="00125EC1" w14:paraId="67033F5F" w14:textId="77777777" w:rsidTr="00B6100E">
        <w:tc>
          <w:tcPr>
            <w:tcW w:w="1072" w:type="dxa"/>
          </w:tcPr>
          <w:p w14:paraId="4AF65382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38" w:hanging="764"/>
              <w:textAlignment w:val="baseline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 xml:space="preserve">ฉบับที่ </w:t>
            </w:r>
            <w:r w:rsidR="007F1887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7260" w:type="dxa"/>
          </w:tcPr>
          <w:p w14:paraId="66EE8222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>เครื่องมือทางการเงิน</w:t>
            </w:r>
            <w:r w:rsidRPr="00125EC1">
              <w:rPr>
                <w:rFonts w:ascii="Angsana New" w:eastAsia="Times New Roman" w:hAnsi="Angsana New" w:hint="cs"/>
                <w:sz w:val="30"/>
                <w:szCs w:val="30"/>
                <w:cs/>
                <w:lang w:val="th-TH"/>
              </w:rPr>
              <w:t>มาตรฐานการบัญชี</w:t>
            </w:r>
          </w:p>
        </w:tc>
      </w:tr>
      <w:tr w:rsidR="00ED6168" w:rsidRPr="00125EC1" w14:paraId="42EB505B" w14:textId="77777777" w:rsidTr="00B6100E">
        <w:tc>
          <w:tcPr>
            <w:tcW w:w="8332" w:type="dxa"/>
            <w:gridSpan w:val="2"/>
          </w:tcPr>
          <w:p w14:paraId="02A3045F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125EC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>มาตรฐานการ</w:t>
            </w:r>
            <w:r w:rsidRPr="00125EC1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บัญชี</w:t>
            </w:r>
          </w:p>
        </w:tc>
      </w:tr>
      <w:tr w:rsidR="00ED6168" w:rsidRPr="00125EC1" w14:paraId="73C33AB6" w14:textId="77777777" w:rsidTr="00B6100E">
        <w:tc>
          <w:tcPr>
            <w:tcW w:w="1072" w:type="dxa"/>
          </w:tcPr>
          <w:p w14:paraId="58769477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38" w:hanging="764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ฉบับที่ </w:t>
            </w:r>
            <w:r w:rsidR="007F1887">
              <w:rPr>
                <w:rFonts w:ascii="Angsana New" w:eastAsia="Times New Roman" w:hAnsi="Angsana New"/>
                <w:sz w:val="30"/>
                <w:szCs w:val="30"/>
              </w:rPr>
              <w:t>32</w:t>
            </w:r>
            <w:r w:rsidRPr="00125EC1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60" w:type="dxa"/>
          </w:tcPr>
          <w:p w14:paraId="582A8F2B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  <w:t>การแสดงรายการเครื่องมือทางการเงิน</w:t>
            </w:r>
            <w:r w:rsidRPr="00125EC1">
              <w:rPr>
                <w:rFonts w:ascii="Angsana New" w:eastAsia="Times New Roman" w:hAnsi="Angsana New" w:hint="cs"/>
                <w:sz w:val="30"/>
                <w:szCs w:val="30"/>
                <w:cs/>
                <w:lang w:val="th-TH"/>
              </w:rPr>
              <w:t>การตีความมาตรฐานการรายงานทางการเงิน</w:t>
            </w:r>
          </w:p>
        </w:tc>
      </w:tr>
      <w:tr w:rsidR="00ED6168" w:rsidRPr="00125EC1" w14:paraId="3D8706FD" w14:textId="77777777" w:rsidTr="00B6100E">
        <w:tc>
          <w:tcPr>
            <w:tcW w:w="8332" w:type="dxa"/>
            <w:gridSpan w:val="2"/>
          </w:tcPr>
          <w:p w14:paraId="23B04D02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125EC1">
              <w:rPr>
                <w:rFonts w:ascii="Angsana New" w:eastAsia="Times New Roman" w:hAnsi="Angsana New" w:hint="cs"/>
                <w:sz w:val="30"/>
                <w:szCs w:val="30"/>
                <w:cs/>
                <w:lang w:val="th-TH"/>
              </w:rPr>
              <w:t>การตีความมาตรฐานการรายงานทางการเงิน</w:t>
            </w:r>
          </w:p>
        </w:tc>
      </w:tr>
      <w:tr w:rsidR="00ED6168" w:rsidRPr="00125EC1" w14:paraId="31365EED" w14:textId="77777777" w:rsidTr="00B6100E">
        <w:tc>
          <w:tcPr>
            <w:tcW w:w="1072" w:type="dxa"/>
          </w:tcPr>
          <w:p w14:paraId="0023F9C5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38" w:hanging="764"/>
              <w:textAlignment w:val="baseline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25EC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="007F188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7260" w:type="dxa"/>
          </w:tcPr>
          <w:p w14:paraId="7F31B695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D6168" w:rsidRPr="00125EC1" w14:paraId="6C3925C0" w14:textId="77777777" w:rsidTr="00B6100E">
        <w:tc>
          <w:tcPr>
            <w:tcW w:w="1072" w:type="dxa"/>
          </w:tcPr>
          <w:p w14:paraId="0DE48870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38" w:hanging="764"/>
              <w:textAlignment w:val="baseline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125EC1"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  <w:t xml:space="preserve">ฉบับที่ </w:t>
            </w:r>
            <w:r w:rsidR="007F1887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7260" w:type="dxa"/>
          </w:tcPr>
          <w:p w14:paraId="1352D81A" w14:textId="77777777" w:rsidR="00ED6168" w:rsidRPr="00125EC1" w:rsidRDefault="00ED6168" w:rsidP="00ED61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810" w:right="-18" w:hanging="764"/>
              <w:jc w:val="thaiDistribute"/>
              <w:textAlignment w:val="baselin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25EC1">
              <w:rPr>
                <w:rFonts w:ascii="Angsana New" w:eastAsia="Times New Roman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76A1B74" w14:textId="77777777" w:rsidR="00ED6168" w:rsidRPr="00ED6168" w:rsidRDefault="00ED6168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720"/>
        <w:jc w:val="thaiDistribute"/>
        <w:rPr>
          <w:rFonts w:ascii="Angsana New" w:eastAsia="Calibri" w:hAnsi="Angsana New"/>
          <w:sz w:val="30"/>
          <w:szCs w:val="30"/>
        </w:rPr>
      </w:pPr>
      <w:r w:rsidRPr="00125EC1">
        <w:rPr>
          <w:rFonts w:ascii="Angsana New" w:eastAsia="Times New Roman" w:hAnsi="Angsana New" w:hint="cs"/>
          <w:sz w:val="30"/>
          <w:szCs w:val="30"/>
          <w:cs/>
        </w:rPr>
        <w:t>มาตรฐานการรายงานทางการเงินกลุ่มดังกล่าวข้างต้น</w:t>
      </w:r>
      <w:r w:rsidRPr="00125E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25EC1">
        <w:rPr>
          <w:rFonts w:ascii="Angsana New" w:eastAsia="Times New Roman" w:hAnsi="Angsana New" w:hint="cs"/>
          <w:sz w:val="30"/>
          <w:szCs w:val="30"/>
          <w:cs/>
        </w:rPr>
        <w:t>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</w:t>
      </w:r>
      <w:r w:rsidRPr="00125E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25EC1">
        <w:rPr>
          <w:rFonts w:ascii="Angsana New" w:eastAsia="Times New Roman" w:hAnsi="Angsana New" w:hint="cs"/>
          <w:sz w:val="30"/>
          <w:szCs w:val="30"/>
          <w:cs/>
        </w:rPr>
        <w:t>ลักษณะของกระแสเงินสดตามสัญญาและแผนธุรกิจของกิจการ</w:t>
      </w:r>
      <w:r w:rsidRPr="00125EC1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125EC1">
        <w:rPr>
          <w:rFonts w:ascii="Angsana New" w:eastAsia="Times New Roman" w:hAnsi="Angsana New"/>
          <w:sz w:val="30"/>
          <w:szCs w:val="30"/>
        </w:rPr>
        <w:t xml:space="preserve">Business Model) </w:t>
      </w:r>
      <w:r w:rsidRPr="00125EC1">
        <w:rPr>
          <w:rFonts w:ascii="Angsana New" w:eastAsia="Times New Roman" w:hAnsi="Angsana New" w:hint="cs"/>
          <w:sz w:val="30"/>
          <w:szCs w:val="30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</w:t>
      </w:r>
      <w:r w:rsidRPr="00125E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25EC1">
        <w:rPr>
          <w:rFonts w:ascii="Angsana New" w:eastAsia="Times New Roman" w:hAnsi="Angsana New" w:hint="cs"/>
          <w:sz w:val="30"/>
          <w:szCs w:val="30"/>
          <w:cs/>
        </w:rPr>
        <w:t>และหลักการเกี่ยวกับการบัญชีป้องกันความเสี่ยง</w:t>
      </w:r>
      <w:r w:rsidRPr="00125E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25EC1">
        <w:rPr>
          <w:rFonts w:ascii="Angsana New" w:eastAsia="Times New Roman" w:hAnsi="Angsana New" w:hint="cs"/>
          <w:sz w:val="30"/>
          <w:szCs w:val="30"/>
          <w:cs/>
        </w:rPr>
        <w:t>รวมถึงการแสดงรายการและการเปิดเผยข้อมูลเครื่องมือทางการเงิน</w:t>
      </w:r>
      <w:r w:rsidRPr="00125E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25EC1">
        <w:rPr>
          <w:rFonts w:ascii="Angsana New" w:eastAsia="Times New Roman" w:hAnsi="Angsana New" w:hint="cs"/>
          <w:sz w:val="30"/>
          <w:szCs w:val="30"/>
          <w:cs/>
        </w:rPr>
        <w:t>และเมื่อมาตรฐาน</w:t>
      </w:r>
      <w:r w:rsidRPr="00125EC1">
        <w:rPr>
          <w:rFonts w:ascii="Angsana New" w:eastAsia="Times New Roman" w:hAnsi="Angsana New"/>
          <w:sz w:val="30"/>
          <w:szCs w:val="30"/>
          <w:cs/>
        </w:rPr>
        <w:t>การรายงานทางการเงินกลุ่มนี้มีผลบังคับใช้</w:t>
      </w:r>
      <w:r w:rsidRPr="00125EC1">
        <w:rPr>
          <w:rFonts w:ascii="Angsana New" w:eastAsia="Calibri" w:hAnsi="Angsana New"/>
          <w:sz w:val="30"/>
          <w:szCs w:val="30"/>
          <w:cs/>
        </w:rPr>
        <w:t xml:space="preserve">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6CAC0FC6" w14:textId="77777777" w:rsidR="00ED6168" w:rsidRPr="00ED6168" w:rsidRDefault="00627AF2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line="240" w:lineRule="auto"/>
        <w:ind w:left="720"/>
        <w:jc w:val="thaiDistribute"/>
        <w:rPr>
          <w:rFonts w:ascii="Angsana New" w:eastAsia="Times New Roman" w:hAnsi="Angsana New"/>
          <w:sz w:val="30"/>
          <w:szCs w:val="30"/>
        </w:rPr>
      </w:pPr>
      <w:r w:rsidRPr="00627AF2">
        <w:rPr>
          <w:rFonts w:ascii="Angsana New" w:eastAsia="Times New Roman" w:hAnsi="Angsana New" w:hint="cs"/>
          <w:sz w:val="30"/>
          <w:szCs w:val="30"/>
          <w:cs/>
        </w:rPr>
        <w:t>ทั้งนี้ มาตรฐานกลุ่มนี้ไม่มี</w:t>
      </w:r>
      <w:r w:rsidR="00ED6168" w:rsidRPr="00627AF2">
        <w:rPr>
          <w:rFonts w:ascii="Angsana New" w:eastAsia="Times New Roman" w:hAnsi="Angsana New"/>
          <w:sz w:val="30"/>
          <w:szCs w:val="30"/>
          <w:cs/>
        </w:rPr>
        <w:t>ผลกระทบ</w:t>
      </w:r>
      <w:r w:rsidRPr="00627AF2">
        <w:rPr>
          <w:rFonts w:ascii="Angsana New" w:eastAsia="Times New Roman" w:hAnsi="Angsana New" w:hint="cs"/>
          <w:sz w:val="30"/>
          <w:szCs w:val="30"/>
          <w:cs/>
        </w:rPr>
        <w:t>อย่างมีสาระสำคัญ</w:t>
      </w:r>
      <w:r w:rsidR="00ED6168" w:rsidRPr="00627AF2">
        <w:rPr>
          <w:rFonts w:ascii="Angsana New" w:eastAsia="Times New Roman" w:hAnsi="Angsana New"/>
          <w:sz w:val="30"/>
          <w:szCs w:val="30"/>
          <w:cs/>
        </w:rPr>
        <w:t>ต่องบการเงิน</w:t>
      </w:r>
      <w:r w:rsidRPr="00627AF2">
        <w:rPr>
          <w:rFonts w:ascii="Angsana New" w:eastAsia="Times New Roman" w:hAnsi="Angsana New" w:hint="cs"/>
          <w:sz w:val="30"/>
          <w:szCs w:val="30"/>
          <w:cs/>
        </w:rPr>
        <w:t>ของกลุ่มบริษัท</w:t>
      </w:r>
    </w:p>
    <w:p w14:paraId="1FE60895" w14:textId="77777777" w:rsidR="00ED6168" w:rsidRPr="00BE3CA9" w:rsidRDefault="00ED6168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08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rPr>
          <w:rFonts w:ascii="Angsana New" w:eastAsia="Times New Roman" w:hAnsi="Angsana New"/>
          <w:b/>
          <w:bCs/>
          <w:sz w:val="30"/>
          <w:szCs w:val="30"/>
        </w:rPr>
      </w:pPr>
      <w:r w:rsidRPr="00BE3CA9">
        <w:rPr>
          <w:rFonts w:ascii="Angsana New" w:eastAsia="Times New Roman" w:hAnsi="Angsana New"/>
          <w:b/>
          <w:bCs/>
          <w:sz w:val="30"/>
          <w:szCs w:val="30"/>
          <w:cs/>
        </w:rPr>
        <w:t xml:space="preserve">มาตรฐานการรายงานทางการเงิน ฉบับที่ </w:t>
      </w:r>
      <w:r w:rsidR="007F1887">
        <w:rPr>
          <w:rFonts w:ascii="Angsana New" w:eastAsia="Times New Roman" w:hAnsi="Angsana New"/>
          <w:b/>
          <w:bCs/>
          <w:sz w:val="30"/>
          <w:szCs w:val="30"/>
        </w:rPr>
        <w:t>16</w:t>
      </w:r>
      <w:r w:rsidRPr="00BE3CA9">
        <w:rPr>
          <w:rFonts w:ascii="Angsana New" w:eastAsia="Times New Roman" w:hAnsi="Angsana New"/>
          <w:b/>
          <w:bCs/>
          <w:sz w:val="30"/>
          <w:szCs w:val="30"/>
        </w:rPr>
        <w:t xml:space="preserve"> </w:t>
      </w:r>
      <w:r w:rsidRPr="00BE3CA9">
        <w:rPr>
          <w:rFonts w:ascii="Angsana New" w:eastAsia="Times New Roman" w:hAnsi="Angsana New"/>
          <w:b/>
          <w:bCs/>
          <w:sz w:val="30"/>
          <w:szCs w:val="30"/>
          <w:cs/>
        </w:rPr>
        <w:t>เรื่อง สัญญาเช่า</w:t>
      </w:r>
    </w:p>
    <w:p w14:paraId="56E3F419" w14:textId="77777777" w:rsidR="00ED6168" w:rsidRPr="00BE3CA9" w:rsidRDefault="00ED6168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 w:hanging="36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BE3CA9">
        <w:rPr>
          <w:rFonts w:ascii="Angsana New" w:eastAsia="Times New Roman" w:hAnsi="Angsana New"/>
          <w:sz w:val="30"/>
          <w:szCs w:val="30"/>
          <w:cs/>
        </w:rPr>
        <w:tab/>
        <w:t xml:space="preserve">มาตรฐานการรายงานทางการเงิน ฉบับที่ </w:t>
      </w:r>
      <w:r w:rsidR="007F1887">
        <w:rPr>
          <w:rFonts w:ascii="Angsana New" w:eastAsia="Times New Roman" w:hAnsi="Angsana New"/>
          <w:sz w:val="30"/>
          <w:szCs w:val="30"/>
        </w:rPr>
        <w:t>16</w:t>
      </w:r>
      <w:r w:rsidRPr="00BE3CA9">
        <w:rPr>
          <w:rFonts w:ascii="Angsana New" w:eastAsia="Times New Roman" w:hAnsi="Angsana New"/>
          <w:sz w:val="30"/>
          <w:szCs w:val="30"/>
          <w:cs/>
        </w:rPr>
        <w:t xml:space="preserve"> ใช้แทนมาตรฐานการบัญชี ฉบับที่ </w:t>
      </w:r>
      <w:r w:rsidR="007F1887">
        <w:rPr>
          <w:rFonts w:ascii="Angsana New" w:eastAsia="Times New Roman" w:hAnsi="Angsana New"/>
          <w:sz w:val="30"/>
          <w:szCs w:val="30"/>
        </w:rPr>
        <w:t>17</w:t>
      </w:r>
      <w:r w:rsidRPr="00BE3CA9">
        <w:rPr>
          <w:rFonts w:ascii="Angsana New" w:eastAsia="Times New Roman" w:hAnsi="Angsana New"/>
          <w:sz w:val="30"/>
          <w:szCs w:val="30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7F1887">
        <w:rPr>
          <w:rFonts w:ascii="Angsana New" w:eastAsia="Times New Roman" w:hAnsi="Angsana New"/>
          <w:sz w:val="30"/>
          <w:szCs w:val="30"/>
        </w:rPr>
        <w:t>12</w:t>
      </w:r>
      <w:r w:rsidRPr="00BE3CA9">
        <w:rPr>
          <w:rFonts w:ascii="Angsana New" w:eastAsia="Times New Roman" w:hAnsi="Angsana New"/>
          <w:sz w:val="30"/>
          <w:szCs w:val="30"/>
        </w:rPr>
        <w:t xml:space="preserve"> </w:t>
      </w:r>
      <w:r w:rsidRPr="00BE3CA9">
        <w:rPr>
          <w:rFonts w:ascii="Angsana New" w:eastAsia="Times New Roman" w:hAnsi="Angsana New"/>
          <w:sz w:val="30"/>
          <w:szCs w:val="30"/>
          <w:cs/>
        </w:rPr>
        <w:t>เดือน เว้นแต่สินทรัพย์อ้างอิงนั้นมีมูลค่าต่ำ</w:t>
      </w:r>
    </w:p>
    <w:p w14:paraId="0218573A" w14:textId="77777777" w:rsidR="00ED6168" w:rsidRPr="00ED6168" w:rsidRDefault="00ED6168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 w:hanging="36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BE3CA9">
        <w:rPr>
          <w:rFonts w:ascii="Angsana New" w:eastAsia="Times New Roman" w:hAnsi="Angsana New"/>
          <w:sz w:val="30"/>
          <w:szCs w:val="30"/>
          <w:cs/>
        </w:rPr>
        <w:tab/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7F1887">
        <w:rPr>
          <w:rFonts w:ascii="Angsana New" w:eastAsia="Times New Roman" w:hAnsi="Angsana New"/>
          <w:sz w:val="30"/>
          <w:szCs w:val="30"/>
        </w:rPr>
        <w:t>17</w:t>
      </w:r>
      <w:r w:rsidRPr="00BE3CA9">
        <w:rPr>
          <w:rFonts w:ascii="Angsana New" w:eastAsia="Times New Roman" w:hAnsi="Angsana New"/>
          <w:sz w:val="30"/>
          <w:szCs w:val="30"/>
        </w:rPr>
        <w:t xml:space="preserve"> </w:t>
      </w:r>
      <w:r w:rsidRPr="00BE3CA9">
        <w:rPr>
          <w:rFonts w:ascii="Angsana New" w:eastAsia="Times New Roman" w:hAnsi="Angsana New"/>
          <w:sz w:val="30"/>
          <w:szCs w:val="30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7F1887">
        <w:rPr>
          <w:rFonts w:ascii="Angsana New" w:eastAsia="Times New Roman" w:hAnsi="Angsana New"/>
          <w:sz w:val="30"/>
          <w:szCs w:val="30"/>
        </w:rPr>
        <w:t>17</w:t>
      </w:r>
    </w:p>
    <w:p w14:paraId="7AD6EE02" w14:textId="77777777" w:rsidR="00ED6168" w:rsidRDefault="00273F11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5E306A">
        <w:rPr>
          <w:rFonts w:ascii="Angsana New" w:eastAsia="Times New Roman" w:hAnsi="Angsana New" w:hint="cs"/>
          <w:sz w:val="30"/>
          <w:szCs w:val="30"/>
          <w:cs/>
        </w:rPr>
        <w:t>ทั้งนี้</w:t>
      </w:r>
      <w:r w:rsidRPr="005E306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5E306A">
        <w:rPr>
          <w:rFonts w:ascii="Angsana New" w:eastAsia="Times New Roman" w:hAnsi="Angsana New" w:hint="cs"/>
          <w:sz w:val="30"/>
          <w:szCs w:val="30"/>
          <w:cs/>
        </w:rPr>
        <w:t>มาตรฐานกลุ่มนี้ไม่มีผลกระทบอย่างมีสาระสำคัญต่องบการเงินของกลุ่มบริษัท</w:t>
      </w:r>
    </w:p>
    <w:p w14:paraId="2275CDCC" w14:textId="77777777" w:rsidR="00B51887" w:rsidRDefault="00B51887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</w:p>
    <w:p w14:paraId="1C64DA76" w14:textId="77777777" w:rsidR="00A810F4" w:rsidRDefault="00A810F4" w:rsidP="00A8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</w:p>
    <w:p w14:paraId="641DA20E" w14:textId="77777777" w:rsidR="00693776" w:rsidRPr="00693776" w:rsidRDefault="00693776" w:rsidP="00693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b/>
          <w:bCs/>
          <w:sz w:val="30"/>
          <w:szCs w:val="30"/>
        </w:rPr>
      </w:pPr>
      <w:r w:rsidRPr="00693776">
        <w:rPr>
          <w:rFonts w:ascii="Angsana New" w:eastAsia="Times New Roman" w:hAnsi="Angsana New"/>
          <w:b/>
          <w:bCs/>
          <w:sz w:val="30"/>
          <w:szCs w:val="30"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7F1887">
        <w:rPr>
          <w:rFonts w:ascii="Angsana New" w:eastAsia="Times New Roman" w:hAnsi="Angsana New"/>
          <w:b/>
          <w:bCs/>
          <w:sz w:val="30"/>
          <w:szCs w:val="30"/>
        </w:rPr>
        <w:t>2019</w:t>
      </w:r>
      <w:r w:rsidRPr="00693776">
        <w:rPr>
          <w:rFonts w:ascii="Angsana New" w:eastAsia="Times New Roman" w:hAnsi="Angsana New"/>
          <w:b/>
          <w:bCs/>
          <w:sz w:val="30"/>
          <w:szCs w:val="30"/>
        </w:rPr>
        <w:t xml:space="preserve"> (COVID-</w:t>
      </w:r>
      <w:r w:rsidR="007F1887">
        <w:rPr>
          <w:rFonts w:ascii="Angsana New" w:eastAsia="Times New Roman" w:hAnsi="Angsana New"/>
          <w:b/>
          <w:bCs/>
          <w:sz w:val="30"/>
          <w:szCs w:val="30"/>
        </w:rPr>
        <w:t>19</w:t>
      </w:r>
      <w:r w:rsidRPr="00693776">
        <w:rPr>
          <w:rFonts w:ascii="Angsana New" w:eastAsia="Times New Roman" w:hAnsi="Angsana New"/>
          <w:b/>
          <w:bCs/>
          <w:sz w:val="30"/>
          <w:szCs w:val="30"/>
        </w:rPr>
        <w:t>)</w:t>
      </w:r>
    </w:p>
    <w:p w14:paraId="5FDECDF9" w14:textId="77777777" w:rsidR="00693776" w:rsidRPr="00693776" w:rsidRDefault="00693776" w:rsidP="00693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693776">
        <w:rPr>
          <w:rFonts w:ascii="Angsana New" w:eastAsia="Times New Roman" w:hAnsi="Angsana New"/>
          <w:sz w:val="30"/>
          <w:szCs w:val="30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7F1887">
        <w:rPr>
          <w:rFonts w:ascii="Angsana New" w:eastAsia="Times New Roman" w:hAnsi="Angsana New"/>
          <w:sz w:val="30"/>
          <w:szCs w:val="30"/>
        </w:rPr>
        <w:t>2019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693776">
        <w:rPr>
          <w:rFonts w:ascii="Angsana New" w:eastAsia="Times New Roman" w:hAnsi="Angsana New"/>
          <w:sz w:val="30"/>
          <w:szCs w:val="30"/>
        </w:rPr>
        <w:t>COVID-</w:t>
      </w:r>
      <w:r w:rsidR="007F1887">
        <w:rPr>
          <w:rFonts w:ascii="Angsana New" w:eastAsia="Times New Roman" w:hAnsi="Angsana New"/>
          <w:sz w:val="30"/>
          <w:szCs w:val="30"/>
        </w:rPr>
        <w:t>19</w:t>
      </w:r>
      <w:r w:rsidRPr="00693776">
        <w:rPr>
          <w:rFonts w:ascii="Angsana New" w:eastAsia="Times New Roman" w:hAnsi="Angsana New"/>
          <w:sz w:val="30"/>
          <w:szCs w:val="30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 ในช่วงเวลาที่ยังมีความไม่แน่นอนเกี่ยวกับสถานการณ์ดังกล่าว</w:t>
      </w:r>
    </w:p>
    <w:p w14:paraId="0190AFF7" w14:textId="77777777" w:rsidR="00693776" w:rsidRPr="00693776" w:rsidRDefault="00693776" w:rsidP="00693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693776">
        <w:rPr>
          <w:rFonts w:ascii="Angsana New" w:eastAsia="Times New Roman" w:hAnsi="Angsana New"/>
          <w:sz w:val="30"/>
          <w:szCs w:val="30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="007F1887">
        <w:rPr>
          <w:rFonts w:ascii="Angsana New" w:eastAsia="Times New Roman" w:hAnsi="Angsana New"/>
          <w:sz w:val="30"/>
          <w:szCs w:val="30"/>
        </w:rPr>
        <w:t>22</w:t>
      </w:r>
      <w:r w:rsidRPr="00693776">
        <w:rPr>
          <w:rFonts w:ascii="Angsana New" w:eastAsia="Times New Roman" w:hAnsi="Angsana New"/>
          <w:sz w:val="30"/>
          <w:szCs w:val="30"/>
        </w:rPr>
        <w:t xml:space="preserve"> 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เมษายน </w:t>
      </w:r>
      <w:r w:rsidR="007F1887">
        <w:rPr>
          <w:rFonts w:ascii="Angsana New" w:eastAsia="Times New Roman" w:hAnsi="Angsana New"/>
          <w:sz w:val="30"/>
          <w:szCs w:val="30"/>
        </w:rPr>
        <w:t>2563</w:t>
      </w:r>
      <w:r w:rsidRPr="00693776">
        <w:rPr>
          <w:rFonts w:ascii="Angsana New" w:eastAsia="Times New Roman" w:hAnsi="Angsana New"/>
          <w:sz w:val="30"/>
          <w:szCs w:val="30"/>
        </w:rPr>
        <w:t xml:space="preserve"> </w:t>
      </w:r>
      <w:r w:rsidRPr="00693776">
        <w:rPr>
          <w:rFonts w:ascii="Angsana New" w:eastAsia="Times New Roman" w:hAnsi="Angsana New"/>
          <w:sz w:val="30"/>
          <w:szCs w:val="30"/>
          <w:cs/>
        </w:rPr>
        <w:t>และมีผลบังคับใช้สำหรับการจัดทำงบการเงินของกลุ่มบริษัทที่มีรอบระยะเวลา</w:t>
      </w:r>
      <w:r w:rsidRPr="00693776">
        <w:rPr>
          <w:rFonts w:ascii="Angsana New" w:eastAsia="Times New Roman" w:hAnsi="Angsana New" w:hint="cs"/>
          <w:sz w:val="30"/>
          <w:szCs w:val="30"/>
          <w:cs/>
        </w:rPr>
        <w:t>รายงาน</w:t>
      </w:r>
      <w:r w:rsidRPr="00693776">
        <w:rPr>
          <w:rFonts w:ascii="Angsana New" w:eastAsia="Times New Roman" w:hAnsi="Angsana New"/>
          <w:sz w:val="30"/>
          <w:szCs w:val="30"/>
          <w:cs/>
        </w:rPr>
        <w:t>สิ้นสุด</w:t>
      </w:r>
      <w:r w:rsidRPr="00693776">
        <w:rPr>
          <w:rFonts w:ascii="Angsana New" w:eastAsia="Times New Roman" w:hAnsi="Angsana New" w:hint="cs"/>
          <w:sz w:val="30"/>
          <w:szCs w:val="30"/>
          <w:cs/>
        </w:rPr>
        <w:t>ภาย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ในช่วงเวลาระหว่างวันที่ </w:t>
      </w:r>
      <w:r w:rsidR="007F1887">
        <w:rPr>
          <w:rFonts w:ascii="Angsana New" w:eastAsia="Times New Roman" w:hAnsi="Angsana New"/>
          <w:sz w:val="30"/>
          <w:szCs w:val="30"/>
        </w:rPr>
        <w:t>1</w:t>
      </w:r>
      <w:r w:rsidRPr="00693776">
        <w:rPr>
          <w:rFonts w:ascii="Angsana New" w:eastAsia="Times New Roman" w:hAnsi="Angsana New"/>
          <w:sz w:val="30"/>
          <w:szCs w:val="30"/>
        </w:rPr>
        <w:t xml:space="preserve"> 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มกราคม </w:t>
      </w:r>
      <w:r w:rsidR="007F1887">
        <w:rPr>
          <w:rFonts w:ascii="Angsana New" w:eastAsia="Times New Roman" w:hAnsi="Angsana New"/>
          <w:sz w:val="30"/>
          <w:szCs w:val="30"/>
        </w:rPr>
        <w:t>2563</w:t>
      </w:r>
      <w:r w:rsidRPr="00693776">
        <w:rPr>
          <w:rFonts w:ascii="Angsana New" w:eastAsia="Times New Roman" w:hAnsi="Angsana New"/>
          <w:sz w:val="30"/>
          <w:szCs w:val="30"/>
        </w:rPr>
        <w:t xml:space="preserve"> 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ถึงวันที่ </w:t>
      </w:r>
      <w:r w:rsidR="007F1887">
        <w:rPr>
          <w:rFonts w:ascii="Angsana New" w:eastAsia="Times New Roman" w:hAnsi="Angsana New"/>
          <w:sz w:val="30"/>
          <w:szCs w:val="30"/>
        </w:rPr>
        <w:t>31</w:t>
      </w:r>
      <w:r w:rsidRPr="00693776">
        <w:rPr>
          <w:rFonts w:ascii="Angsana New" w:eastAsia="Times New Roman" w:hAnsi="Angsana New"/>
          <w:sz w:val="30"/>
          <w:szCs w:val="30"/>
        </w:rPr>
        <w:t xml:space="preserve"> 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ธันวาคม </w:t>
      </w:r>
      <w:r w:rsidR="007F1887">
        <w:rPr>
          <w:rFonts w:ascii="Angsana New" w:eastAsia="Times New Roman" w:hAnsi="Angsana New"/>
          <w:sz w:val="30"/>
          <w:szCs w:val="30"/>
        </w:rPr>
        <w:t>2563</w:t>
      </w:r>
      <w:r w:rsidRPr="00693776">
        <w:rPr>
          <w:rFonts w:ascii="Angsana New" w:eastAsia="Times New Roman" w:hAnsi="Angsana New"/>
          <w:sz w:val="30"/>
          <w:szCs w:val="30"/>
        </w:rPr>
        <w:t xml:space="preserve"> </w:t>
      </w:r>
    </w:p>
    <w:p w14:paraId="26BB366D" w14:textId="77777777" w:rsidR="00693776" w:rsidRPr="00693776" w:rsidRDefault="00693776" w:rsidP="00693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693776">
        <w:rPr>
          <w:rFonts w:ascii="Angsana New" w:eastAsia="Times New Roman" w:hAnsi="Angsana New"/>
          <w:sz w:val="30"/>
          <w:szCs w:val="30"/>
          <w:cs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14:paraId="7723C711" w14:textId="77777777" w:rsidR="00693776" w:rsidRPr="00693776" w:rsidRDefault="00693776" w:rsidP="007C4D23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hanging="191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693776">
        <w:rPr>
          <w:rFonts w:ascii="Angsana New" w:eastAsia="Times New Roman" w:hAnsi="Angsana New"/>
          <w:sz w:val="30"/>
          <w:szCs w:val="30"/>
          <w:cs/>
        </w:rPr>
        <w:t>เลือกที่จะไม่</w:t>
      </w:r>
      <w:r w:rsidRPr="00693776">
        <w:rPr>
          <w:rFonts w:ascii="Angsana New" w:eastAsia="Times New Roman" w:hAnsi="Angsana New" w:hint="cs"/>
          <w:sz w:val="30"/>
          <w:szCs w:val="30"/>
          <w:cs/>
        </w:rPr>
        <w:t>ต้อง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นำข้อมูลที่มีการคาดการณ์ไปในอนาคต </w:t>
      </w:r>
      <w:r w:rsidRPr="00693776">
        <w:rPr>
          <w:rFonts w:ascii="Angsana New" w:eastAsia="Times New Roman" w:hAnsi="Angsana New"/>
          <w:sz w:val="30"/>
          <w:szCs w:val="30"/>
        </w:rPr>
        <w:t xml:space="preserve">(Forward-looking information) </w:t>
      </w:r>
      <w:r w:rsidRPr="00693776">
        <w:rPr>
          <w:rFonts w:ascii="Angsana New" w:eastAsia="Times New Roman" w:hAnsi="Angsana New"/>
          <w:sz w:val="30"/>
          <w:szCs w:val="30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3298C9DB" w14:textId="77777777" w:rsidR="00693776" w:rsidRPr="00693776" w:rsidRDefault="00693776" w:rsidP="007C4D23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hanging="191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  <w:r w:rsidRPr="00693776">
        <w:rPr>
          <w:rFonts w:ascii="Angsana New" w:eastAsia="Times New Roman" w:hAnsi="Angsana New"/>
          <w:sz w:val="30"/>
          <w:szCs w:val="30"/>
          <w:cs/>
        </w:rPr>
        <w:t xml:space="preserve">เลือกที่จะไม่นำสถานการณ์ </w:t>
      </w:r>
      <w:r w:rsidRPr="00693776">
        <w:rPr>
          <w:rFonts w:ascii="Angsana New" w:eastAsia="Times New Roman" w:hAnsi="Angsana New"/>
          <w:sz w:val="30"/>
          <w:szCs w:val="30"/>
        </w:rPr>
        <w:t>COVID-</w:t>
      </w:r>
      <w:r w:rsidR="007F1887">
        <w:rPr>
          <w:rFonts w:ascii="Angsana New" w:eastAsia="Times New Roman" w:hAnsi="Angsana New"/>
          <w:sz w:val="30"/>
          <w:szCs w:val="30"/>
        </w:rPr>
        <w:t>19</w:t>
      </w:r>
      <w:r w:rsidRPr="00693776">
        <w:rPr>
          <w:rFonts w:ascii="Angsana New" w:eastAsia="Times New Roman" w:hAnsi="Angsana New"/>
          <w:sz w:val="30"/>
          <w:szCs w:val="30"/>
        </w:rPr>
        <w:t xml:space="preserve"> </w:t>
      </w:r>
      <w:r w:rsidRPr="00693776">
        <w:rPr>
          <w:rFonts w:ascii="Angsana New" w:eastAsia="Times New Roman" w:hAnsi="Angsana New"/>
          <w:sz w:val="30"/>
          <w:szCs w:val="30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="007F1887">
        <w:rPr>
          <w:rFonts w:ascii="Angsana New" w:eastAsia="Times New Roman" w:hAnsi="Angsana New"/>
          <w:sz w:val="30"/>
          <w:szCs w:val="30"/>
        </w:rPr>
        <w:t>36</w:t>
      </w:r>
      <w:r w:rsidRPr="00693776">
        <w:rPr>
          <w:rFonts w:ascii="Angsana New" w:eastAsia="Times New Roman" w:hAnsi="Angsana New"/>
          <w:sz w:val="30"/>
          <w:szCs w:val="30"/>
        </w:rPr>
        <w:t xml:space="preserve"> </w:t>
      </w:r>
      <w:r w:rsidRPr="00693776">
        <w:rPr>
          <w:rFonts w:ascii="Angsana New" w:eastAsia="Times New Roman" w:hAnsi="Angsana New"/>
          <w:sz w:val="30"/>
          <w:szCs w:val="30"/>
          <w:cs/>
        </w:rPr>
        <w:t>เรื่อง การด้อยค่าของสินทรัพย์</w:t>
      </w:r>
    </w:p>
    <w:p w14:paraId="2A849D5E" w14:textId="77777777" w:rsidR="00273F11" w:rsidRDefault="00273F11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</w:p>
    <w:p w14:paraId="3C95EB93" w14:textId="77777777" w:rsidR="00C02497" w:rsidRDefault="00C02497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</w:rPr>
      </w:pPr>
    </w:p>
    <w:p w14:paraId="5E7B4ABB" w14:textId="77777777" w:rsidR="003745F8" w:rsidRDefault="003745F8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14:paraId="3AEECA17" w14:textId="77777777" w:rsidR="00693776" w:rsidRDefault="0069377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14:paraId="75CBAC3E" w14:textId="77777777" w:rsidR="00693776" w:rsidRDefault="00693776" w:rsidP="00ED61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ind w:left="720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14:paraId="219BC933" w14:textId="77777777" w:rsidR="00693776" w:rsidRDefault="00693776" w:rsidP="00A8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14:paraId="70827AF9" w14:textId="77777777" w:rsidR="00A810F4" w:rsidRDefault="00A810F4" w:rsidP="00A8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14:paraId="58B48D4E" w14:textId="77777777" w:rsidR="00881F97" w:rsidRDefault="00881F97" w:rsidP="00A8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14:paraId="219DC414" w14:textId="77777777" w:rsidR="00730E1D" w:rsidRDefault="00730E1D" w:rsidP="00A8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14:paraId="3C77E578" w14:textId="77777777" w:rsidR="00730E1D" w:rsidRDefault="00730E1D" w:rsidP="00A8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14:paraId="5EAAFAE4" w14:textId="77777777" w:rsidR="00730E1D" w:rsidRDefault="00730E1D" w:rsidP="00A8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Times New Roman" w:hAnsi="Angsana New"/>
          <w:sz w:val="30"/>
          <w:szCs w:val="30"/>
          <w:lang w:val="en-GB"/>
        </w:rPr>
      </w:pPr>
    </w:p>
    <w:p w14:paraId="6067F5E9" w14:textId="77777777" w:rsidR="00730E1D" w:rsidRPr="005A37E6" w:rsidRDefault="00730E1D" w:rsidP="00A8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00"/>
          <w:tab w:val="left" w:pos="1800"/>
          <w:tab w:val="left" w:pos="2400"/>
          <w:tab w:val="left" w:pos="3000"/>
        </w:tabs>
        <w:overflowPunct w:val="0"/>
        <w:autoSpaceDE w:val="0"/>
        <w:autoSpaceDN w:val="0"/>
        <w:adjustRightInd w:val="0"/>
        <w:spacing w:before="120" w:after="120" w:line="240" w:lineRule="auto"/>
        <w:jc w:val="thaiDistribute"/>
        <w:textAlignment w:val="baseline"/>
        <w:rPr>
          <w:rFonts w:ascii="Angsana New" w:eastAsia="Times New Roman" w:hAnsi="Angsana New"/>
          <w:sz w:val="30"/>
          <w:szCs w:val="30"/>
          <w:cs/>
          <w:lang w:val="en-GB"/>
        </w:rPr>
      </w:pPr>
    </w:p>
    <w:p w14:paraId="0F51D9DE" w14:textId="77777777" w:rsidR="006E7D43" w:rsidRPr="00D80A44" w:rsidRDefault="006E7D43" w:rsidP="009F098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357" w:hanging="357"/>
        <w:jc w:val="thaiDistribute"/>
        <w:rPr>
          <w:rFonts w:ascii="Angsana New" w:hAnsi="Angsana New"/>
          <w:bCs/>
          <w:sz w:val="30"/>
          <w:szCs w:val="30"/>
        </w:rPr>
      </w:pPr>
      <w:r w:rsidRPr="00D80A44">
        <w:rPr>
          <w:rFonts w:ascii="Angsana New" w:hAnsi="Angsana New"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21FD48B" w14:textId="77777777" w:rsidR="006E7D43" w:rsidRPr="00D80A44" w:rsidRDefault="006E7D43" w:rsidP="00F51CCC">
      <w:pPr>
        <w:tabs>
          <w:tab w:val="clear" w:pos="454"/>
          <w:tab w:val="left" w:pos="360"/>
        </w:tabs>
        <w:spacing w:before="120"/>
        <w:ind w:left="360" w:right="-29"/>
        <w:jc w:val="thaiDistribute"/>
        <w:rPr>
          <w:rFonts w:ascii="Angsana New" w:hAnsi="Angsana New"/>
          <w:sz w:val="30"/>
          <w:szCs w:val="30"/>
        </w:rPr>
      </w:pPr>
      <w:r w:rsidRPr="00D80A44">
        <w:rPr>
          <w:rFonts w:ascii="Angsana New" w:hAnsi="Angsana New" w:hint="cs"/>
          <w:sz w:val="30"/>
          <w:szCs w:val="30"/>
          <w:cs/>
        </w:rPr>
        <w:t xml:space="preserve">เพื่อวัตถุประสงค์ในการจัดทำงบการเงิน </w:t>
      </w:r>
      <w:r w:rsidRPr="00D80A44">
        <w:rPr>
          <w:rFonts w:ascii="Angsana New" w:hAnsi="Angsana New"/>
          <w:sz w:val="30"/>
          <w:szCs w:val="30"/>
          <w:cs/>
        </w:rPr>
        <w:t>บุคคลหรือกิจการ</w:t>
      </w:r>
      <w:r w:rsidRPr="00D80A44">
        <w:rPr>
          <w:rFonts w:ascii="Angsana New" w:hAnsi="Angsana New" w:hint="cs"/>
          <w:sz w:val="30"/>
          <w:szCs w:val="30"/>
          <w:cs/>
        </w:rPr>
        <w:t>เป็นบุคคลหรือกิจการ</w:t>
      </w:r>
      <w:r w:rsidRPr="00D80A44">
        <w:rPr>
          <w:rFonts w:ascii="Angsana New" w:hAnsi="Angsana New"/>
          <w:sz w:val="30"/>
          <w:szCs w:val="30"/>
          <w:cs/>
        </w:rPr>
        <w:t>ที่เกี่ยวข้องกัน</w:t>
      </w:r>
      <w:r w:rsidRPr="00D80A44">
        <w:rPr>
          <w:rFonts w:ascii="Angsana New" w:hAnsi="Angsana New" w:hint="cs"/>
          <w:sz w:val="30"/>
          <w:szCs w:val="30"/>
          <w:cs/>
        </w:rPr>
        <w:t>กับกลุ่มบริษัท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>
        <w:rPr>
          <w:rFonts w:ascii="Angsana New" w:hAnsi="Angsana New" w:hint="cs"/>
          <w:sz w:val="30"/>
          <w:szCs w:val="30"/>
          <w:cs/>
        </w:rPr>
        <w:t>นัย</w:t>
      </w:r>
      <w:r w:rsidRPr="00D80A44">
        <w:rPr>
          <w:rFonts w:ascii="Angsana New" w:hAnsi="Angsana New" w:hint="cs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</w:t>
      </w:r>
      <w:r w:rsidRPr="00D80A44">
        <w:rPr>
          <w:rFonts w:ascii="Angsana New" w:hAnsi="Angsana New"/>
          <w:sz w:val="30"/>
          <w:szCs w:val="30"/>
        </w:rPr>
        <w:t xml:space="preserve"> </w:t>
      </w:r>
      <w:r w:rsidRPr="00D80A44">
        <w:rPr>
          <w:rFonts w:ascii="Angsana New" w:hAnsi="Angsana New" w:hint="cs"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2A29A97F" w14:textId="77777777" w:rsidR="006E7D43" w:rsidRPr="007B3493" w:rsidRDefault="009B592D" w:rsidP="00881F97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left" w:pos="426"/>
        </w:tabs>
        <w:spacing w:before="120" w:after="120"/>
        <w:ind w:left="714" w:right="-28" w:hanging="357"/>
        <w:rPr>
          <w:rFonts w:ascii="Angsana New" w:hAnsi="Angsana New"/>
          <w:sz w:val="30"/>
          <w:szCs w:val="30"/>
        </w:rPr>
      </w:pPr>
      <w:r w:rsidRPr="007B3493">
        <w:rPr>
          <w:rFonts w:ascii="Angsana New" w:hAnsi="Angsana New" w:hint="cs"/>
          <w:sz w:val="30"/>
          <w:szCs w:val="30"/>
          <w:cs/>
        </w:rPr>
        <w:t>ลักษณะความสัมพันธ์</w:t>
      </w:r>
    </w:p>
    <w:tbl>
      <w:tblPr>
        <w:tblW w:w="941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260"/>
        <w:gridCol w:w="1478"/>
        <w:gridCol w:w="4680"/>
      </w:tblGrid>
      <w:tr w:rsidR="006E7D43" w:rsidRPr="00DB6E5F" w14:paraId="323E5FAA" w14:textId="77777777" w:rsidTr="007B3493">
        <w:trPr>
          <w:trHeight w:val="20"/>
        </w:trPr>
        <w:tc>
          <w:tcPr>
            <w:tcW w:w="3260" w:type="dxa"/>
            <w:shd w:val="clear" w:color="auto" w:fill="auto"/>
          </w:tcPr>
          <w:p w14:paraId="1B582E2D" w14:textId="77777777"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78" w:type="dxa"/>
            <w:shd w:val="clear" w:color="auto" w:fill="auto"/>
          </w:tcPr>
          <w:p w14:paraId="20F0414D" w14:textId="77777777"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3C05EF5B" w14:textId="77777777"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680" w:type="dxa"/>
            <w:shd w:val="clear" w:color="auto" w:fill="auto"/>
          </w:tcPr>
          <w:p w14:paraId="4ABC3B5E" w14:textId="77777777"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6E5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B5BCB" w:rsidRPr="00DB6E5F" w14:paraId="0F3F3893" w14:textId="77777777" w:rsidTr="007B3493">
        <w:trPr>
          <w:trHeight w:val="20"/>
        </w:trPr>
        <w:tc>
          <w:tcPr>
            <w:tcW w:w="3260" w:type="dxa"/>
            <w:shd w:val="clear" w:color="auto" w:fill="auto"/>
          </w:tcPr>
          <w:p w14:paraId="1DE8C06C" w14:textId="77777777" w:rsidR="00DB5BCB" w:rsidRPr="00473512" w:rsidRDefault="00DB5BC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 บีเอส มายโค ไบโอเทค จำกัด</w:t>
            </w:r>
          </w:p>
        </w:tc>
        <w:tc>
          <w:tcPr>
            <w:tcW w:w="1478" w:type="dxa"/>
            <w:shd w:val="clear" w:color="auto" w:fill="auto"/>
          </w:tcPr>
          <w:p w14:paraId="052AA38A" w14:textId="77777777" w:rsidR="00DB5BCB" w:rsidRPr="00473512" w:rsidRDefault="00DB5BC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4FD0905E" w14:textId="77777777" w:rsidR="00DB5BCB" w:rsidRPr="00473512" w:rsidRDefault="00DB5BCB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DB5BCB" w:rsidRPr="00DB6E5F" w14:paraId="2BA30DB8" w14:textId="77777777" w:rsidTr="007B3493">
        <w:trPr>
          <w:trHeight w:val="20"/>
        </w:trPr>
        <w:tc>
          <w:tcPr>
            <w:tcW w:w="3260" w:type="dxa"/>
            <w:shd w:val="clear" w:color="auto" w:fill="auto"/>
          </w:tcPr>
          <w:p w14:paraId="076A0B64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7B3493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กิจการร่วมค้า </w:t>
            </w: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ยูเรก</w:t>
            </w:r>
            <w:r w:rsidR="00566CED"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า ยูยู จำกัด</w:t>
            </w:r>
          </w:p>
        </w:tc>
        <w:tc>
          <w:tcPr>
            <w:tcW w:w="1478" w:type="dxa"/>
            <w:shd w:val="clear" w:color="auto" w:fill="auto"/>
          </w:tcPr>
          <w:p w14:paraId="0A43A059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5F6B1F77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DB5BCB" w:rsidRPr="00DB6E5F" w14:paraId="58D79C8D" w14:textId="77777777" w:rsidTr="007B3493">
        <w:trPr>
          <w:trHeight w:val="20"/>
        </w:trPr>
        <w:tc>
          <w:tcPr>
            <w:tcW w:w="3260" w:type="dxa"/>
            <w:shd w:val="clear" w:color="auto" w:fill="auto"/>
          </w:tcPr>
          <w:p w14:paraId="29521E7E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 ยูเรกา เอนเนอร์จี จำกัด</w:t>
            </w:r>
          </w:p>
        </w:tc>
        <w:tc>
          <w:tcPr>
            <w:tcW w:w="1478" w:type="dxa"/>
            <w:shd w:val="clear" w:color="auto" w:fill="auto"/>
          </w:tcPr>
          <w:p w14:paraId="4E6888A9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1B4FA0C6" w14:textId="77777777" w:rsidR="00DB5BCB" w:rsidRPr="00473512" w:rsidRDefault="00DB5BCB" w:rsidP="00DB5B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</w:tr>
      <w:tr w:rsidR="006E7D43" w:rsidRPr="00DB6E5F" w14:paraId="4FED6D25" w14:textId="77777777" w:rsidTr="007B3493">
        <w:trPr>
          <w:trHeight w:val="20"/>
        </w:trPr>
        <w:tc>
          <w:tcPr>
            <w:tcW w:w="3260" w:type="dxa"/>
            <w:shd w:val="clear" w:color="auto" w:fill="auto"/>
          </w:tcPr>
          <w:p w14:paraId="629DB825" w14:textId="77777777"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78" w:type="dxa"/>
            <w:shd w:val="clear" w:color="auto" w:fill="auto"/>
          </w:tcPr>
          <w:p w14:paraId="57AE44FF" w14:textId="77777777" w:rsidR="006E7D43" w:rsidRPr="00DB6E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DB6E5F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5399D782" w14:textId="77777777" w:rsidR="006E7D43" w:rsidRPr="00144D5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ี้รวมถึง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>กรรมการของ</w:t>
            </w:r>
            <w:r w:rsidRPr="00E444AE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144D5F">
              <w:rPr>
                <w:rFonts w:ascii="Angsana New" w:hAnsi="Angsana New" w:hint="cs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  <w:tr w:rsidR="00334670" w:rsidRPr="00DB6E5F" w14:paraId="0962D431" w14:textId="77777777" w:rsidTr="007A6007">
        <w:trPr>
          <w:trHeight w:val="223"/>
        </w:trPr>
        <w:tc>
          <w:tcPr>
            <w:tcW w:w="3260" w:type="dxa"/>
            <w:shd w:val="clear" w:color="auto" w:fill="auto"/>
          </w:tcPr>
          <w:p w14:paraId="2EC33CFC" w14:textId="3F73F7D1" w:rsidR="00334670" w:rsidRPr="007A6007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81187">
              <w:rPr>
                <w:rFonts w:ascii="Angsana New" w:hAnsi="Angsana New" w:hint="cs"/>
                <w:sz w:val="30"/>
                <w:szCs w:val="30"/>
                <w:cs/>
              </w:rPr>
              <w:t>นางสาวณิชกานต์</w:t>
            </w:r>
            <w:r w:rsidRPr="0068118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681187">
              <w:rPr>
                <w:rFonts w:ascii="Angsana New" w:hAnsi="Angsana New" w:hint="cs"/>
                <w:sz w:val="30"/>
                <w:szCs w:val="30"/>
                <w:cs/>
              </w:rPr>
              <w:t>ชาญธนสิริกุล</w:t>
            </w:r>
          </w:p>
        </w:tc>
        <w:tc>
          <w:tcPr>
            <w:tcW w:w="1478" w:type="dxa"/>
            <w:shd w:val="clear" w:color="auto" w:fill="auto"/>
          </w:tcPr>
          <w:p w14:paraId="07F2F57D" w14:textId="3E61FD02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634B2BB5" w14:textId="785FDE2E" w:rsidR="00334670" w:rsidRPr="007A6007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334670" w:rsidRPr="00DB6E5F" w14:paraId="73DCFCB3" w14:textId="77777777" w:rsidTr="007A6007">
        <w:trPr>
          <w:trHeight w:val="404"/>
        </w:trPr>
        <w:tc>
          <w:tcPr>
            <w:tcW w:w="3260" w:type="dxa"/>
            <w:shd w:val="clear" w:color="auto" w:fill="auto"/>
          </w:tcPr>
          <w:p w14:paraId="5C831904" w14:textId="518CA368" w:rsidR="00334670" w:rsidRPr="00035902" w:rsidRDefault="00334670" w:rsidP="00BC71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นายลิศพัทธ์</w:t>
            </w:r>
            <w:r w:rsidRPr="00B567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ใคร่ครวญ</w:t>
            </w:r>
          </w:p>
        </w:tc>
        <w:tc>
          <w:tcPr>
            <w:tcW w:w="1478" w:type="dxa"/>
            <w:shd w:val="clear" w:color="auto" w:fill="auto"/>
          </w:tcPr>
          <w:p w14:paraId="2C638F30" w14:textId="26B0082F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0278EB06" w14:textId="3151F659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 </w:t>
            </w:r>
            <w:r w:rsidRPr="00035902">
              <w:rPr>
                <w:rFonts w:ascii="Angsana New" w:hAnsi="Angsana New"/>
                <w:sz w:val="30"/>
                <w:szCs w:val="30"/>
                <w:cs/>
              </w:rPr>
              <w:t>และเป็นกรรมการของบริษัท</w:t>
            </w:r>
          </w:p>
        </w:tc>
      </w:tr>
      <w:tr w:rsidR="00334670" w:rsidRPr="00DB6E5F" w14:paraId="42861798" w14:textId="77777777" w:rsidTr="007B3493">
        <w:trPr>
          <w:trHeight w:val="20"/>
        </w:trPr>
        <w:tc>
          <w:tcPr>
            <w:tcW w:w="3260" w:type="dxa"/>
            <w:shd w:val="clear" w:color="auto" w:fill="auto"/>
          </w:tcPr>
          <w:p w14:paraId="4AE8B5ED" w14:textId="1AA6B711" w:rsidR="00334670" w:rsidRPr="00681187" w:rsidRDefault="00334670" w:rsidP="00ED69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นายอุลิต</w:t>
            </w:r>
            <w:r w:rsidRPr="00B5679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56790">
              <w:rPr>
                <w:rFonts w:ascii="Angsana New" w:hAnsi="Angsana New" w:hint="cs"/>
                <w:sz w:val="30"/>
                <w:szCs w:val="30"/>
                <w:cs/>
              </w:rPr>
              <w:t>จาตุรแสงไพโรจน์</w:t>
            </w:r>
          </w:p>
        </w:tc>
        <w:tc>
          <w:tcPr>
            <w:tcW w:w="1478" w:type="dxa"/>
            <w:shd w:val="clear" w:color="auto" w:fill="auto"/>
          </w:tcPr>
          <w:p w14:paraId="5C98217C" w14:textId="4085ADC2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53496A76" w14:textId="207695AD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35902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และเป็นกรรมการของบริษัท</w:t>
            </w:r>
          </w:p>
        </w:tc>
      </w:tr>
      <w:tr w:rsidR="00334670" w:rsidRPr="00DB6E5F" w14:paraId="11F88AFA" w14:textId="77777777" w:rsidTr="007A6007">
        <w:trPr>
          <w:trHeight w:val="470"/>
        </w:trPr>
        <w:tc>
          <w:tcPr>
            <w:tcW w:w="3260" w:type="dxa"/>
            <w:shd w:val="clear" w:color="auto" w:fill="auto"/>
          </w:tcPr>
          <w:p w14:paraId="7ACAFB38" w14:textId="69FA27EE" w:rsidR="00334670" w:rsidRPr="007A6007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 มณีอุดมสุข จำกัด</w:t>
            </w:r>
          </w:p>
        </w:tc>
        <w:tc>
          <w:tcPr>
            <w:tcW w:w="1478" w:type="dxa"/>
            <w:shd w:val="clear" w:color="auto" w:fill="auto"/>
          </w:tcPr>
          <w:p w14:paraId="222168E7" w14:textId="321E5C80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680" w:type="dxa"/>
            <w:shd w:val="clear" w:color="auto" w:fill="auto"/>
          </w:tcPr>
          <w:p w14:paraId="76C22B00" w14:textId="1A6D904B" w:rsidR="00334670" w:rsidRPr="00035902" w:rsidRDefault="00334670" w:rsidP="007A60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มีผู้ถือหุ้นรายใหญ่ร่วมกัน</w:t>
            </w:r>
          </w:p>
        </w:tc>
      </w:tr>
    </w:tbl>
    <w:p w14:paraId="5F96FE6F" w14:textId="77777777" w:rsidR="009908A6" w:rsidRPr="009908A6" w:rsidRDefault="009B592D" w:rsidP="009908A6">
      <w:pPr>
        <w:pStyle w:val="BodyText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rPr>
          <w:rFonts w:ascii="Angsana New" w:hAnsi="Angsana New"/>
          <w:sz w:val="30"/>
          <w:szCs w:val="30"/>
          <w:cs/>
        </w:rPr>
      </w:pPr>
      <w:r w:rsidRPr="009B592D">
        <w:rPr>
          <w:rFonts w:ascii="Angsana New" w:hAnsi="Angsana New" w:hint="cs"/>
          <w:sz w:val="30"/>
          <w:szCs w:val="30"/>
          <w:cs/>
        </w:rPr>
        <w:t>นโยบายการกำหนดราคา</w:t>
      </w:r>
    </w:p>
    <w:tbl>
      <w:tblPr>
        <w:tblW w:w="94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010"/>
        <w:gridCol w:w="284"/>
        <w:gridCol w:w="6142"/>
      </w:tblGrid>
      <w:tr w:rsidR="006E7D43" w:rsidRPr="000C7DE9" w14:paraId="0F4821DF" w14:textId="77777777" w:rsidTr="007D746B">
        <w:tc>
          <w:tcPr>
            <w:tcW w:w="3010" w:type="dxa"/>
          </w:tcPr>
          <w:p w14:paraId="3EABE3F5" w14:textId="77777777"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284" w:type="dxa"/>
          </w:tcPr>
          <w:p w14:paraId="6354FC9A" w14:textId="77777777"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</w:tcPr>
          <w:p w14:paraId="4E6B8E8A" w14:textId="77777777" w:rsidR="006E7D43" w:rsidRPr="000C7DE9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7D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E7D43" w:rsidRPr="000C7DE9" w14:paraId="0A8FB52D" w14:textId="77777777" w:rsidTr="007D746B">
        <w:tc>
          <w:tcPr>
            <w:tcW w:w="3010" w:type="dxa"/>
          </w:tcPr>
          <w:p w14:paraId="5D482467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ขายสินค้าและการให้บริการ</w:t>
            </w:r>
          </w:p>
        </w:tc>
        <w:tc>
          <w:tcPr>
            <w:tcW w:w="284" w:type="dxa"/>
          </w:tcPr>
          <w:p w14:paraId="33A96CB1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</w:tcPr>
          <w:p w14:paraId="05BBA403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3512">
              <w:rPr>
                <w:rFonts w:ascii="Angsana New" w:hAnsi="Angsana New"/>
                <w:sz w:val="30"/>
                <w:szCs w:val="30"/>
                <w:cs/>
              </w:rPr>
              <w:t>ราคาต้นทุนบวกกำไรส่วนเพิ่ม</w:t>
            </w:r>
          </w:p>
        </w:tc>
      </w:tr>
      <w:tr w:rsidR="006E7D43" w:rsidRPr="000C7DE9" w14:paraId="691F6382" w14:textId="77777777" w:rsidTr="007D746B">
        <w:tc>
          <w:tcPr>
            <w:tcW w:w="3010" w:type="dxa"/>
          </w:tcPr>
          <w:p w14:paraId="462627A9" w14:textId="77777777" w:rsidR="006E7D43" w:rsidRPr="00473512" w:rsidRDefault="00CB0A51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284" w:type="dxa"/>
          </w:tcPr>
          <w:p w14:paraId="40CC4D98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</w:tcPr>
          <w:p w14:paraId="78C999D4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3512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754724" w:rsidRPr="000C7DE9" w14:paraId="1C9E69D9" w14:textId="77777777" w:rsidTr="007D746B">
        <w:tc>
          <w:tcPr>
            <w:tcW w:w="3010" w:type="dxa"/>
          </w:tcPr>
          <w:p w14:paraId="2B3BF13F" w14:textId="74484B08" w:rsidR="00754724" w:rsidRPr="00473512" w:rsidRDefault="00754724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284" w:type="dxa"/>
          </w:tcPr>
          <w:p w14:paraId="35A2CB70" w14:textId="77777777" w:rsidR="00754724" w:rsidRPr="00473512" w:rsidRDefault="00754724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</w:tcPr>
          <w:p w14:paraId="41636174" w14:textId="562CFD56" w:rsidR="00754724" w:rsidRPr="00473512" w:rsidRDefault="00754724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6E7D43" w:rsidRPr="000C7DE9" w14:paraId="3469AE66" w14:textId="77777777" w:rsidTr="007D746B">
        <w:tc>
          <w:tcPr>
            <w:tcW w:w="3010" w:type="dxa"/>
          </w:tcPr>
          <w:p w14:paraId="7439580D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284" w:type="dxa"/>
          </w:tcPr>
          <w:p w14:paraId="56F3E528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</w:tcPr>
          <w:p w14:paraId="7D528809" w14:textId="77777777" w:rsidR="004417D8" w:rsidRDefault="006E7D43" w:rsidP="0044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73512">
              <w:rPr>
                <w:rFonts w:ascii="Angsana New" w:hAnsi="Angsana New"/>
                <w:sz w:val="30"/>
                <w:szCs w:val="30"/>
                <w:cs/>
              </w:rPr>
              <w:t>ราคาตามเงื่อนไขทางธุรกิจปกติเช่นเดียวกับรายการซื้อ</w:t>
            </w:r>
            <w:r w:rsidR="004417D8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  <w:r w:rsidRPr="00473512">
              <w:rPr>
                <w:rFonts w:ascii="Angsana New" w:hAnsi="Angsana New"/>
                <w:sz w:val="30"/>
                <w:szCs w:val="30"/>
                <w:cs/>
              </w:rPr>
              <w:t>จากกิจการ</w:t>
            </w:r>
            <w:r w:rsidR="004417D8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6C73E01D" w14:textId="1C6522CF" w:rsidR="006E7D43" w:rsidRPr="00473512" w:rsidRDefault="004417D8" w:rsidP="004417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6E7D43" w:rsidRPr="00473512">
              <w:rPr>
                <w:rFonts w:ascii="Angsana New" w:hAnsi="Angsana New"/>
                <w:sz w:val="30"/>
                <w:szCs w:val="30"/>
                <w:cs/>
              </w:rPr>
              <w:t>อื่นที่ไม่เกี่ยวข้องกัน</w:t>
            </w:r>
          </w:p>
        </w:tc>
      </w:tr>
      <w:tr w:rsidR="006E7D43" w:rsidRPr="00CA792E" w14:paraId="12B06348" w14:textId="77777777" w:rsidTr="007D746B">
        <w:tc>
          <w:tcPr>
            <w:tcW w:w="3010" w:type="dxa"/>
          </w:tcPr>
          <w:p w14:paraId="55544E41" w14:textId="77777777" w:rsidR="006E7D43" w:rsidRPr="00473512" w:rsidRDefault="00CB0A51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284" w:type="dxa"/>
          </w:tcPr>
          <w:p w14:paraId="1E4AED3B" w14:textId="77777777" w:rsidR="006E7D43" w:rsidRPr="00473512" w:rsidRDefault="006E7D43" w:rsidP="00F407DE">
            <w:pPr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</w:tcPr>
          <w:p w14:paraId="3B7BAD33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ราคาตามที่ตกลงร่วมกันตามสัญญา</w:t>
            </w:r>
          </w:p>
        </w:tc>
      </w:tr>
      <w:tr w:rsidR="006E7D43" w:rsidRPr="00044158" w14:paraId="5E18381C" w14:textId="77777777" w:rsidTr="007D746B">
        <w:tc>
          <w:tcPr>
            <w:tcW w:w="3010" w:type="dxa"/>
            <w:shd w:val="clear" w:color="auto" w:fill="auto"/>
          </w:tcPr>
          <w:p w14:paraId="13DD8E43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84" w:type="dxa"/>
            <w:shd w:val="clear" w:color="auto" w:fill="auto"/>
          </w:tcPr>
          <w:p w14:paraId="35A7504B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  <w:shd w:val="clear" w:color="auto" w:fill="auto"/>
          </w:tcPr>
          <w:p w14:paraId="6EC030AC" w14:textId="2D8EC7E3" w:rsidR="006E7D43" w:rsidRPr="00473512" w:rsidRDefault="006E7D43" w:rsidP="00754724">
            <w:pPr>
              <w:pStyle w:val="a"/>
              <w:tabs>
                <w:tab w:val="clear" w:pos="1080"/>
              </w:tabs>
              <w:ind w:left="207" w:right="-25" w:hanging="207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A94347">
              <w:rPr>
                <w:rFonts w:asciiTheme="majorBidi" w:hAnsiTheme="majorBidi" w:cstheme="majorBidi"/>
                <w:spacing w:val="-8"/>
                <w:cs/>
                <w:lang w:val="en-US"/>
              </w:rPr>
              <w:t>อัตราดอกเบี้ย</w:t>
            </w:r>
            <w:r w:rsidR="00754724">
              <w:rPr>
                <w:rFonts w:asciiTheme="majorBidi" w:hAnsiTheme="majorBidi" w:cstheme="majorBidi" w:hint="cs"/>
                <w:spacing w:val="-8"/>
                <w:cs/>
                <w:lang w:val="en-US"/>
              </w:rPr>
              <w:t xml:space="preserve">ร้อยละ </w:t>
            </w:r>
            <w:r w:rsidR="00754724">
              <w:rPr>
                <w:rFonts w:asciiTheme="majorBidi" w:hAnsiTheme="majorBidi" w:cstheme="majorBidi"/>
                <w:spacing w:val="-8"/>
                <w:lang w:val="en-US"/>
              </w:rPr>
              <w:t xml:space="preserve">7.40 </w:t>
            </w:r>
            <w:r w:rsidR="00754724">
              <w:rPr>
                <w:rFonts w:asciiTheme="majorBidi" w:hAnsiTheme="majorBidi" w:cstheme="majorBidi" w:hint="cs"/>
                <w:spacing w:val="-8"/>
                <w:cs/>
                <w:lang w:val="en-US"/>
              </w:rPr>
              <w:t>ต่อปี</w:t>
            </w:r>
            <w:r w:rsidRPr="00473512">
              <w:rPr>
                <w:rFonts w:asciiTheme="majorBidi" w:hAnsiTheme="majorBidi" w:cstheme="majorBidi"/>
                <w:lang w:val="en-US"/>
              </w:rPr>
              <w:t xml:space="preserve"> </w:t>
            </w:r>
          </w:p>
        </w:tc>
      </w:tr>
      <w:tr w:rsidR="006E7D43" w:rsidRPr="00044158" w14:paraId="62A260CD" w14:textId="77777777" w:rsidTr="007D746B">
        <w:tc>
          <w:tcPr>
            <w:tcW w:w="3010" w:type="dxa"/>
            <w:shd w:val="clear" w:color="auto" w:fill="auto"/>
          </w:tcPr>
          <w:p w14:paraId="622D6D4D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284" w:type="dxa"/>
            <w:shd w:val="clear" w:color="auto" w:fill="auto"/>
          </w:tcPr>
          <w:p w14:paraId="03C708BB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  <w:shd w:val="clear" w:color="auto" w:fill="auto"/>
          </w:tcPr>
          <w:p w14:paraId="05A694AD" w14:textId="6E410306" w:rsidR="006E7D43" w:rsidRPr="00A94347" w:rsidRDefault="006E7D43" w:rsidP="00754724">
            <w:pPr>
              <w:pStyle w:val="a"/>
              <w:tabs>
                <w:tab w:val="clear" w:pos="1080"/>
              </w:tabs>
              <w:ind w:left="207" w:right="-61" w:hanging="207"/>
              <w:jc w:val="thaiDistribute"/>
              <w:rPr>
                <w:rFonts w:asciiTheme="majorBidi" w:hAnsiTheme="majorBidi" w:cstheme="majorBidi"/>
                <w:spacing w:val="2"/>
                <w:cs/>
                <w:lang w:val="en-US"/>
              </w:rPr>
            </w:pPr>
            <w:r w:rsidRPr="00A94347">
              <w:rPr>
                <w:rFonts w:asciiTheme="majorBidi" w:hAnsiTheme="majorBidi" w:cstheme="majorBidi"/>
                <w:spacing w:val="-8"/>
                <w:cs/>
                <w:lang w:val="en-US"/>
              </w:rPr>
              <w:t>อัตราดอกเบี้ย</w:t>
            </w:r>
            <w:r w:rsidR="00754724">
              <w:rPr>
                <w:rFonts w:asciiTheme="majorBidi" w:hAnsiTheme="majorBidi" w:cstheme="majorBidi" w:hint="cs"/>
                <w:spacing w:val="-8"/>
                <w:cs/>
                <w:lang w:val="en-US"/>
              </w:rPr>
              <w:t xml:space="preserve">ร้อยละ </w:t>
            </w:r>
            <w:r w:rsidR="00754724">
              <w:rPr>
                <w:rFonts w:asciiTheme="majorBidi" w:hAnsiTheme="majorBidi" w:cstheme="majorBidi"/>
                <w:spacing w:val="-8"/>
                <w:lang w:val="en-US"/>
              </w:rPr>
              <w:t xml:space="preserve">7.40 </w:t>
            </w:r>
            <w:r w:rsidR="00754724">
              <w:rPr>
                <w:rFonts w:asciiTheme="majorBidi" w:hAnsiTheme="majorBidi" w:cstheme="majorBidi" w:hint="cs"/>
                <w:spacing w:val="-8"/>
                <w:cs/>
                <w:lang w:val="en-US"/>
              </w:rPr>
              <w:t>ต่อปี</w:t>
            </w:r>
          </w:p>
        </w:tc>
      </w:tr>
      <w:tr w:rsidR="006E7D43" w:rsidRPr="00044158" w14:paraId="419E111E" w14:textId="77777777" w:rsidTr="007D746B">
        <w:tc>
          <w:tcPr>
            <w:tcW w:w="3010" w:type="dxa"/>
          </w:tcPr>
          <w:p w14:paraId="0A687BE8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/>
                <w:sz w:val="30"/>
                <w:szCs w:val="30"/>
                <w:cs/>
              </w:rPr>
              <w:t>ค่าตอบแทน</w:t>
            </w: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284" w:type="dxa"/>
          </w:tcPr>
          <w:p w14:paraId="6566282E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</w:tcPr>
          <w:p w14:paraId="1B204FB2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ตามหลักเกณฑ์ ที่กำหนดโดยคณะกรรมการสรรหาและ</w:t>
            </w:r>
          </w:p>
        </w:tc>
      </w:tr>
      <w:tr w:rsidR="006E7D43" w:rsidRPr="00CA792E" w14:paraId="6F9EB41F" w14:textId="77777777" w:rsidTr="007D746B">
        <w:tc>
          <w:tcPr>
            <w:tcW w:w="3010" w:type="dxa"/>
          </w:tcPr>
          <w:p w14:paraId="6803813D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6981FD17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2" w:type="dxa"/>
          </w:tcPr>
          <w:p w14:paraId="3AD745D4" w14:textId="77777777" w:rsidR="006E7D43" w:rsidRPr="0047351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 xml:space="preserve">    พิจารณาผลตอบแทน</w:t>
            </w:r>
            <w:r w:rsidRPr="0047351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73512">
              <w:rPr>
                <w:rFonts w:ascii="Angsana New" w:hAnsi="Angsana New" w:hint="cs"/>
                <w:sz w:val="30"/>
                <w:szCs w:val="30"/>
                <w:cs/>
              </w:rPr>
              <w:t>และตามหลักเกณฑ์ที่บริษัทกำหนด</w:t>
            </w:r>
          </w:p>
        </w:tc>
      </w:tr>
    </w:tbl>
    <w:p w14:paraId="36710EDC" w14:textId="34A8DE2B" w:rsidR="006E7D43" w:rsidRPr="009B592D" w:rsidRDefault="007F1887" w:rsidP="009F0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709" w:hanging="284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Cs/>
          <w:sz w:val="30"/>
          <w:szCs w:val="30"/>
        </w:rPr>
        <w:lastRenderedPageBreak/>
        <w:t>3</w:t>
      </w:r>
      <w:r w:rsidR="009B592D" w:rsidRPr="009B592D">
        <w:rPr>
          <w:rFonts w:ascii="Angsana New" w:hAnsi="Angsana New"/>
          <w:bCs/>
          <w:sz w:val="30"/>
          <w:szCs w:val="30"/>
        </w:rPr>
        <w:t>.</w:t>
      </w:r>
      <w:r>
        <w:rPr>
          <w:rFonts w:ascii="Angsana New" w:hAnsi="Angsana New"/>
          <w:bCs/>
          <w:sz w:val="30"/>
          <w:szCs w:val="30"/>
        </w:rPr>
        <w:t>3</w:t>
      </w:r>
      <w:r w:rsidR="009B592D" w:rsidRPr="009B592D">
        <w:rPr>
          <w:rFonts w:ascii="Angsana New" w:hAnsi="Angsana New"/>
          <w:b/>
          <w:sz w:val="30"/>
          <w:szCs w:val="30"/>
        </w:rPr>
        <w:t xml:space="preserve"> </w:t>
      </w:r>
      <w:r w:rsidR="006E7D43" w:rsidRPr="009B592D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BC78B5">
        <w:rPr>
          <w:rFonts w:ascii="Angsana New" w:hAnsi="Angsana New" w:hint="cs"/>
          <w:b/>
          <w:sz w:val="30"/>
          <w:szCs w:val="30"/>
          <w:cs/>
        </w:rPr>
        <w:t>สาม</w:t>
      </w:r>
      <w:r w:rsidR="0081743B">
        <w:rPr>
          <w:rFonts w:ascii="Angsana New" w:hAnsi="Angsana New" w:hint="cs"/>
          <w:b/>
          <w:sz w:val="30"/>
          <w:szCs w:val="30"/>
          <w:cs/>
        </w:rPr>
        <w:t>เดือนและ</w:t>
      </w:r>
      <w:r w:rsidR="00745DF0">
        <w:rPr>
          <w:rFonts w:ascii="Angsana New" w:hAnsi="Angsana New"/>
          <w:b/>
          <w:sz w:val="30"/>
          <w:szCs w:val="30"/>
          <w:cs/>
        </w:rPr>
        <w:t>เก้า</w:t>
      </w:r>
      <w:r w:rsidR="006E7D43" w:rsidRPr="009B592D">
        <w:rPr>
          <w:rFonts w:ascii="Angsana New" w:hAnsi="Angsana New"/>
          <w:b/>
          <w:sz w:val="30"/>
          <w:szCs w:val="30"/>
          <w:cs/>
        </w:rPr>
        <w:t>เดือนสิ้นสุด</w:t>
      </w:r>
      <w:r w:rsidR="006E7D43" w:rsidRPr="00F51CCC">
        <w:rPr>
          <w:rFonts w:ascii="Angsana New" w:hAnsi="Angsana New"/>
          <w:b/>
          <w:sz w:val="30"/>
          <w:szCs w:val="30"/>
          <w:cs/>
        </w:rPr>
        <w:t xml:space="preserve">วันที่ </w:t>
      </w:r>
      <w:r>
        <w:rPr>
          <w:rFonts w:ascii="Angsana New" w:hAnsi="Angsana New"/>
          <w:bCs/>
          <w:sz w:val="30"/>
          <w:szCs w:val="30"/>
        </w:rPr>
        <w:t>30</w:t>
      </w:r>
      <w:r w:rsidR="006E7D43" w:rsidRPr="00F51CCC">
        <w:rPr>
          <w:rFonts w:ascii="Angsana New" w:hAnsi="Angsana New"/>
          <w:bCs/>
          <w:sz w:val="30"/>
          <w:szCs w:val="30"/>
          <w:cs/>
        </w:rPr>
        <w:t xml:space="preserve"> </w:t>
      </w:r>
      <w:r w:rsidR="00745DF0">
        <w:rPr>
          <w:rFonts w:ascii="Angsana New" w:hAnsi="Angsana New" w:hint="cs"/>
          <w:b/>
          <w:sz w:val="30"/>
          <w:szCs w:val="30"/>
          <w:cs/>
        </w:rPr>
        <w:t>กันยา</w:t>
      </w:r>
      <w:r w:rsidR="0081743B">
        <w:rPr>
          <w:rFonts w:ascii="Angsana New" w:hAnsi="Angsana New" w:hint="cs"/>
          <w:b/>
          <w:sz w:val="30"/>
          <w:szCs w:val="30"/>
          <w:cs/>
        </w:rPr>
        <w:t>ยน</w:t>
      </w:r>
      <w:r w:rsidR="009B592D" w:rsidRPr="00F51CCC">
        <w:rPr>
          <w:rFonts w:ascii="Angsana New" w:hAnsi="Angsana New"/>
          <w:bCs/>
          <w:sz w:val="30"/>
          <w:szCs w:val="30"/>
        </w:rPr>
        <w:t xml:space="preserve"> </w:t>
      </w:r>
      <w:r>
        <w:rPr>
          <w:rFonts w:ascii="Angsana New" w:hAnsi="Angsana New"/>
          <w:bCs/>
          <w:sz w:val="30"/>
          <w:szCs w:val="30"/>
        </w:rPr>
        <w:t>2563</w:t>
      </w:r>
      <w:r w:rsidR="009B592D" w:rsidRPr="00F51CCC">
        <w:rPr>
          <w:rFonts w:ascii="Angsana New" w:hAnsi="Angsana New"/>
          <w:bCs/>
          <w:sz w:val="30"/>
          <w:szCs w:val="30"/>
        </w:rPr>
        <w:t xml:space="preserve"> </w:t>
      </w:r>
      <w:r w:rsidR="009B592D" w:rsidRPr="00F51CCC">
        <w:rPr>
          <w:rFonts w:ascii="Angsana New" w:hAnsi="Angsana New" w:hint="cs"/>
          <w:b/>
          <w:sz w:val="30"/>
          <w:szCs w:val="30"/>
          <w:cs/>
        </w:rPr>
        <w:t>และ</w:t>
      </w:r>
      <w:r w:rsidR="009B592D" w:rsidRPr="00F51CCC">
        <w:rPr>
          <w:rFonts w:ascii="Angsana New" w:hAnsi="Angsana New" w:hint="cs"/>
          <w:bCs/>
          <w:sz w:val="30"/>
          <w:szCs w:val="30"/>
          <w:cs/>
        </w:rPr>
        <w:t xml:space="preserve"> </w:t>
      </w:r>
      <w:r>
        <w:rPr>
          <w:rFonts w:ascii="Angsana New" w:hAnsi="Angsana New"/>
          <w:bCs/>
          <w:sz w:val="30"/>
          <w:szCs w:val="30"/>
        </w:rPr>
        <w:t>2562</w:t>
      </w:r>
      <w:r w:rsidR="006E7D43" w:rsidRPr="009B592D">
        <w:rPr>
          <w:rFonts w:ascii="Angsana New" w:hAnsi="Angsana New"/>
          <w:b/>
          <w:sz w:val="30"/>
          <w:szCs w:val="30"/>
          <w:cs/>
        </w:rPr>
        <w:t xml:space="preserve"> สรุปได้ดังนี้</w:t>
      </w:r>
    </w:p>
    <w:tbl>
      <w:tblPr>
        <w:tblW w:w="94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36"/>
        <w:gridCol w:w="1170"/>
        <w:gridCol w:w="270"/>
        <w:gridCol w:w="1170"/>
        <w:gridCol w:w="270"/>
        <w:gridCol w:w="1080"/>
        <w:gridCol w:w="270"/>
        <w:gridCol w:w="1170"/>
      </w:tblGrid>
      <w:tr w:rsidR="006240FE" w:rsidRPr="00AC7CB0" w14:paraId="72995B69" w14:textId="77777777" w:rsidTr="00C91FF5">
        <w:trPr>
          <w:tblHeader/>
        </w:trPr>
        <w:tc>
          <w:tcPr>
            <w:tcW w:w="4036" w:type="dxa"/>
            <w:shd w:val="clear" w:color="auto" w:fill="auto"/>
          </w:tcPr>
          <w:p w14:paraId="2A53E2AB" w14:textId="77777777" w:rsidR="006240FE" w:rsidRPr="00AF795C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F2B7E4E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AC7CB0" w14:paraId="6FC27D5F" w14:textId="77777777" w:rsidTr="00C91FF5">
        <w:trPr>
          <w:tblHeader/>
        </w:trPr>
        <w:tc>
          <w:tcPr>
            <w:tcW w:w="4036" w:type="dxa"/>
            <w:shd w:val="clear" w:color="auto" w:fill="auto"/>
          </w:tcPr>
          <w:p w14:paraId="0054CCB3" w14:textId="77777777" w:rsidR="006E7D43" w:rsidRPr="00AF795C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03DA4C0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7E63CA8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B1D84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E7D43" w:rsidRPr="00AC7CB0" w14:paraId="55A52AAA" w14:textId="77777777" w:rsidTr="00C91FF5">
        <w:trPr>
          <w:tblHeader/>
        </w:trPr>
        <w:tc>
          <w:tcPr>
            <w:tcW w:w="4036" w:type="dxa"/>
            <w:shd w:val="clear" w:color="auto" w:fill="auto"/>
          </w:tcPr>
          <w:p w14:paraId="13508918" w14:textId="5B482FBA" w:rsidR="006E7D43" w:rsidRPr="00AC7CB0" w:rsidRDefault="006E7D43" w:rsidP="00216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 </w:t>
            </w:r>
            <w:r w:rsidR="007F18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745D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</w:t>
            </w:r>
            <w:r w:rsidR="002167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820A2" w14:textId="77777777" w:rsidR="006E7D43" w:rsidRPr="009B592D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3F8A232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32C9B" w14:textId="77777777" w:rsidR="006E7D43" w:rsidRPr="009B592D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1832B59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2C489" w14:textId="77777777" w:rsidR="006E7D43" w:rsidRPr="009B592D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0DA6F06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E1F5F2" w14:textId="77777777" w:rsidR="006E7D43" w:rsidRPr="009B592D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E7D43" w:rsidRPr="00AC7CB0" w14:paraId="5F9BCC0B" w14:textId="77777777" w:rsidTr="00C91FF5">
        <w:tc>
          <w:tcPr>
            <w:tcW w:w="4036" w:type="dxa"/>
            <w:shd w:val="clear" w:color="auto" w:fill="auto"/>
          </w:tcPr>
          <w:p w14:paraId="3C62AF5F" w14:textId="77777777"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30EEB3C4" w14:textId="77777777"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0734164" w14:textId="77777777"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A07556" w14:textId="77777777"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6C2668B" w14:textId="77777777"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AE4B789" w14:textId="77777777"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620931" w14:textId="77777777"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07718B" w14:textId="77777777" w:rsidR="006E7D43" w:rsidRPr="00AC7CB0" w:rsidRDefault="006E7D43" w:rsidP="00F407DE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4E0" w:rsidRPr="00381548" w14:paraId="0C2096A1" w14:textId="77777777" w:rsidTr="00CB34E0">
        <w:tc>
          <w:tcPr>
            <w:tcW w:w="4036" w:type="dxa"/>
            <w:shd w:val="clear" w:color="auto" w:fill="auto"/>
          </w:tcPr>
          <w:p w14:paraId="41204B7B" w14:textId="77777777" w:rsidR="00CB34E0" w:rsidRPr="00381548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B0A5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70" w:type="dxa"/>
            <w:shd w:val="clear" w:color="auto" w:fill="auto"/>
          </w:tcPr>
          <w:p w14:paraId="0EFC7E89" w14:textId="4AE4A9FF" w:rsidR="00CB34E0" w:rsidRPr="00AC7CB0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8F00E0" w14:textId="77777777" w:rsidR="00CB34E0" w:rsidRPr="00381548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4214035" w14:textId="77777777" w:rsidR="00CB34E0" w:rsidRPr="00381548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A8F8E2" w14:textId="77777777" w:rsidR="00CB34E0" w:rsidRPr="00381548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F60E8D2" w14:textId="238222EE" w:rsidR="00CB34E0" w:rsidRPr="00381548" w:rsidRDefault="00B01441" w:rsidP="00CB34E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14:paraId="63D07749" w14:textId="77777777" w:rsidR="00CB34E0" w:rsidRPr="00381548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F7D11CC" w14:textId="300E4BB1" w:rsidR="00CB34E0" w:rsidRPr="00381548" w:rsidRDefault="00CB34E0" w:rsidP="00CB3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</w:tr>
      <w:tr w:rsidR="00B01441" w:rsidRPr="00381548" w14:paraId="1461F581" w14:textId="77777777" w:rsidTr="00CB34E0">
        <w:tc>
          <w:tcPr>
            <w:tcW w:w="4036" w:type="dxa"/>
            <w:shd w:val="clear" w:color="auto" w:fill="auto"/>
          </w:tcPr>
          <w:p w14:paraId="0C407823" w14:textId="0D141F72" w:rsidR="00B01441" w:rsidRPr="00CB0A51" w:rsidRDefault="00B01441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</w:tcPr>
          <w:p w14:paraId="204D8A1E" w14:textId="5282CE1D" w:rsidR="00B01441" w:rsidRPr="00381548" w:rsidRDefault="00B01441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B86B9A" w14:textId="77777777" w:rsidR="00B01441" w:rsidRPr="00381548" w:rsidRDefault="00B01441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04D075" w14:textId="7F2A1D93" w:rsidR="00B01441" w:rsidRPr="00381548" w:rsidRDefault="00B01441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BDE65B" w14:textId="77777777" w:rsidR="00B01441" w:rsidRPr="00381548" w:rsidRDefault="00B01441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3B0056" w14:textId="0DBD97F3" w:rsidR="00B01441" w:rsidRPr="00381548" w:rsidRDefault="00B01441" w:rsidP="00CB34E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4C889D76" w14:textId="77777777" w:rsidR="00B01441" w:rsidRPr="00381548" w:rsidRDefault="00B01441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0D96E1" w14:textId="3D7B0F62" w:rsidR="00B01441" w:rsidRDefault="00B01441" w:rsidP="00CB3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B34E0" w:rsidRPr="00381548" w14:paraId="379C1542" w14:textId="77777777" w:rsidTr="00CB34E0">
        <w:tc>
          <w:tcPr>
            <w:tcW w:w="4036" w:type="dxa"/>
            <w:shd w:val="clear" w:color="auto" w:fill="auto"/>
          </w:tcPr>
          <w:p w14:paraId="593F57F5" w14:textId="77777777" w:rsidR="00CB34E0" w:rsidRPr="00381548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</w:t>
            </w:r>
            <w:r w:rsidRPr="00381548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  <w:shd w:val="clear" w:color="auto" w:fill="auto"/>
          </w:tcPr>
          <w:p w14:paraId="6E1E380E" w14:textId="415A6837" w:rsidR="00CB34E0" w:rsidRPr="00AC7CB0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595A10" w14:textId="77777777" w:rsidR="00CB34E0" w:rsidRPr="00381548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E0DDB9" w14:textId="77777777" w:rsidR="00CB34E0" w:rsidRPr="00381548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A6C7BD" w14:textId="77777777" w:rsidR="00CB34E0" w:rsidRPr="00381548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498D13" w14:textId="6FF35B11" w:rsidR="00CB34E0" w:rsidRPr="00381548" w:rsidRDefault="00CB34E0" w:rsidP="00CB34E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B61600" w14:textId="77777777" w:rsidR="00CB34E0" w:rsidRPr="00381548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76E0D5" w14:textId="0A66A5B9" w:rsidR="00CB34E0" w:rsidRPr="00381548" w:rsidRDefault="00CB34E0" w:rsidP="00CB3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471</w:t>
            </w:r>
          </w:p>
        </w:tc>
      </w:tr>
      <w:tr w:rsidR="00CB34E0" w:rsidRPr="00381548" w14:paraId="2AADDCE3" w14:textId="77777777" w:rsidTr="00CB34E0">
        <w:trPr>
          <w:trHeight w:hRule="exact" w:val="374"/>
        </w:trPr>
        <w:tc>
          <w:tcPr>
            <w:tcW w:w="4036" w:type="dxa"/>
            <w:shd w:val="clear" w:color="auto" w:fill="auto"/>
          </w:tcPr>
          <w:p w14:paraId="77562E4F" w14:textId="77777777" w:rsidR="00CB34E0" w:rsidRPr="004C2EB7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403B742D" w14:textId="37ECA504" w:rsidR="00CB34E0" w:rsidRPr="00AC7CB0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E4B658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341933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B77B17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F9F8B9" w14:textId="2E2D1CB4" w:rsidR="00CB34E0" w:rsidRPr="00A30D77" w:rsidRDefault="00095917" w:rsidP="00CB34E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556</w:t>
            </w:r>
          </w:p>
        </w:tc>
        <w:tc>
          <w:tcPr>
            <w:tcW w:w="270" w:type="dxa"/>
            <w:shd w:val="clear" w:color="auto" w:fill="auto"/>
          </w:tcPr>
          <w:p w14:paraId="2EC7A31B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C90ABE" w14:textId="08FCD064" w:rsidR="00CB34E0" w:rsidRPr="004C2EB7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298</w:t>
            </w:r>
          </w:p>
        </w:tc>
      </w:tr>
      <w:tr w:rsidR="00CB34E0" w:rsidRPr="00AC7CB0" w14:paraId="29FE5B54" w14:textId="77777777" w:rsidTr="00C91FF5">
        <w:trPr>
          <w:trHeight w:hRule="exact" w:val="374"/>
        </w:trPr>
        <w:tc>
          <w:tcPr>
            <w:tcW w:w="4036" w:type="dxa"/>
            <w:shd w:val="clear" w:color="auto" w:fill="auto"/>
          </w:tcPr>
          <w:p w14:paraId="2197AB98" w14:textId="77777777" w:rsidR="00CB34E0" w:rsidRPr="004C2EB7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29EBB7D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8B7903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AE3052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809787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41D26F" w14:textId="77777777" w:rsidR="00CB34E0" w:rsidRPr="00792866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832D59A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39304A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4E0" w:rsidRPr="007942DC" w14:paraId="06A2FBC9" w14:textId="77777777" w:rsidTr="00C91FF5">
        <w:tc>
          <w:tcPr>
            <w:tcW w:w="4036" w:type="dxa"/>
            <w:shd w:val="clear" w:color="auto" w:fill="auto"/>
          </w:tcPr>
          <w:p w14:paraId="1E027431" w14:textId="77777777" w:rsidR="00CB34E0" w:rsidRPr="007942DC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5F304B00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ABA189D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4F222B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6DE8B02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287BF32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CBE911F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5D20F55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4E0" w:rsidRPr="007942DC" w14:paraId="46FB2D22" w14:textId="77777777" w:rsidTr="00C91FF5">
        <w:tc>
          <w:tcPr>
            <w:tcW w:w="4036" w:type="dxa"/>
            <w:shd w:val="clear" w:color="auto" w:fill="auto"/>
          </w:tcPr>
          <w:p w14:paraId="35A20192" w14:textId="77777777" w:rsidR="00CB34E0" w:rsidRPr="007942DC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232316AE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29E67B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67BCB49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63277BF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928DE7D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EC1DE0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430A9F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B34E0" w:rsidRPr="007942DC" w14:paraId="122F5FC2" w14:textId="77777777" w:rsidTr="005A5256">
        <w:tc>
          <w:tcPr>
            <w:tcW w:w="4036" w:type="dxa"/>
            <w:shd w:val="clear" w:color="auto" w:fill="auto"/>
          </w:tcPr>
          <w:p w14:paraId="2CFF541C" w14:textId="77777777" w:rsidR="00CB34E0" w:rsidRPr="007942DC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5A4A7915" w14:textId="68F9367C" w:rsidR="00CB34E0" w:rsidRPr="0079626F" w:rsidRDefault="005A5256" w:rsidP="00CB34E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1,978</w:t>
            </w:r>
          </w:p>
        </w:tc>
        <w:tc>
          <w:tcPr>
            <w:tcW w:w="270" w:type="dxa"/>
            <w:shd w:val="clear" w:color="auto" w:fill="auto"/>
          </w:tcPr>
          <w:p w14:paraId="7613FC55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C443AF" w14:textId="329E83A2" w:rsidR="00CB34E0" w:rsidRPr="007942DC" w:rsidRDefault="00CB34E0" w:rsidP="00CB34E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2,302</w:t>
            </w:r>
          </w:p>
        </w:tc>
        <w:tc>
          <w:tcPr>
            <w:tcW w:w="270" w:type="dxa"/>
            <w:shd w:val="clear" w:color="auto" w:fill="auto"/>
          </w:tcPr>
          <w:p w14:paraId="3F6585B0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4C6872E" w14:textId="64333BD9" w:rsidR="00CB34E0" w:rsidRPr="007942DC" w:rsidRDefault="00135B15" w:rsidP="00CB3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1,84</w:t>
            </w:r>
            <w:r w:rsidR="004567A6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F3CCC2C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71935F" w14:textId="1D3EC39F" w:rsidR="00CB34E0" w:rsidRPr="007942DC" w:rsidRDefault="00CB34E0" w:rsidP="00CB3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2,096</w:t>
            </w:r>
          </w:p>
        </w:tc>
      </w:tr>
      <w:tr w:rsidR="00CB34E0" w:rsidRPr="007942DC" w14:paraId="5DF859B4" w14:textId="77777777" w:rsidTr="005A5256">
        <w:tc>
          <w:tcPr>
            <w:tcW w:w="4036" w:type="dxa"/>
            <w:shd w:val="clear" w:color="auto" w:fill="auto"/>
          </w:tcPr>
          <w:p w14:paraId="3E794A74" w14:textId="77777777" w:rsidR="00CB34E0" w:rsidRPr="007942DC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E2A07BA" w14:textId="3BAC319A" w:rsidR="00CB34E0" w:rsidRPr="0079626F" w:rsidRDefault="005A5256" w:rsidP="00CB34E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339</w:t>
            </w:r>
          </w:p>
        </w:tc>
        <w:tc>
          <w:tcPr>
            <w:tcW w:w="270" w:type="dxa"/>
            <w:shd w:val="clear" w:color="auto" w:fill="auto"/>
          </w:tcPr>
          <w:p w14:paraId="3D773E44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9C8C6C" w14:textId="7BBDFC69" w:rsidR="00CB34E0" w:rsidRPr="007942DC" w:rsidRDefault="00CB34E0" w:rsidP="00CB34E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14:paraId="6AC3DD47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70CE905" w14:textId="4F43274B" w:rsidR="00CB34E0" w:rsidRPr="007942DC" w:rsidRDefault="00135B15" w:rsidP="00CB3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45546B2A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9FF7F5" w14:textId="2E49A8D3" w:rsidR="00CB34E0" w:rsidRPr="007942DC" w:rsidRDefault="00CB34E0" w:rsidP="00CB3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</w:tr>
      <w:tr w:rsidR="00CB34E0" w:rsidRPr="007942DC" w14:paraId="6BEE63D1" w14:textId="77777777" w:rsidTr="005A5256">
        <w:tc>
          <w:tcPr>
            <w:tcW w:w="4036" w:type="dxa"/>
            <w:shd w:val="clear" w:color="auto" w:fill="auto"/>
          </w:tcPr>
          <w:p w14:paraId="1B963738" w14:textId="77777777" w:rsidR="00CB34E0" w:rsidRPr="007942DC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2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D1173D" w14:textId="57F7B2C4" w:rsidR="00CB34E0" w:rsidRPr="0079626F" w:rsidRDefault="005A5256" w:rsidP="00CB34E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2,317</w:t>
            </w:r>
          </w:p>
        </w:tc>
        <w:tc>
          <w:tcPr>
            <w:tcW w:w="270" w:type="dxa"/>
            <w:shd w:val="clear" w:color="auto" w:fill="auto"/>
          </w:tcPr>
          <w:p w14:paraId="2C756C55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C9C562" w14:textId="26AF3B42" w:rsidR="00CB34E0" w:rsidRPr="007942DC" w:rsidRDefault="00CB34E0" w:rsidP="00CB34E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2,338</w:t>
            </w:r>
          </w:p>
        </w:tc>
        <w:tc>
          <w:tcPr>
            <w:tcW w:w="270" w:type="dxa"/>
            <w:shd w:val="clear" w:color="auto" w:fill="auto"/>
          </w:tcPr>
          <w:p w14:paraId="6AA60589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2F36CD" w14:textId="3A58516A" w:rsidR="00CB34E0" w:rsidRPr="007942DC" w:rsidRDefault="002A2902" w:rsidP="00CB3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1,90</w:t>
            </w:r>
            <w:r w:rsidR="004567A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4565519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B9F63" w14:textId="40A93D56" w:rsidR="00CB34E0" w:rsidRPr="007942DC" w:rsidRDefault="00CB34E0" w:rsidP="00CB3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4B183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</w:t>
            </w:r>
          </w:p>
        </w:tc>
      </w:tr>
      <w:tr w:rsidR="00CB34E0" w:rsidRPr="00AC7CB0" w14:paraId="79657598" w14:textId="77777777" w:rsidTr="00107F15">
        <w:tc>
          <w:tcPr>
            <w:tcW w:w="4036" w:type="dxa"/>
            <w:shd w:val="clear" w:color="auto" w:fill="auto"/>
          </w:tcPr>
          <w:p w14:paraId="33783460" w14:textId="77777777" w:rsidR="00CB34E0" w:rsidRPr="00AC7CB0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57E0CA3" w14:textId="77777777" w:rsidR="00CB34E0" w:rsidRPr="00AC7CB0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FB780CF" w14:textId="77777777" w:rsidR="00CB34E0" w:rsidRPr="00AC7CB0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DD57CDB" w14:textId="77777777" w:rsidR="00CB34E0" w:rsidRPr="00AC7CB0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223E0E9" w14:textId="77777777" w:rsidR="00CB34E0" w:rsidRPr="00AC7CB0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5780E28" w14:textId="77777777" w:rsidR="00CB34E0" w:rsidRPr="00AC7CB0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9C3E143" w14:textId="77777777" w:rsidR="00CB34E0" w:rsidRPr="00AC7CB0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AA57AD1" w14:textId="77777777" w:rsidR="00CB34E0" w:rsidRPr="00AC7CB0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CB34E0" w:rsidRPr="00AC7CB0" w14:paraId="22DF91DA" w14:textId="77777777" w:rsidTr="00C91FF5">
        <w:tc>
          <w:tcPr>
            <w:tcW w:w="4036" w:type="dxa"/>
            <w:shd w:val="clear" w:color="auto" w:fill="auto"/>
          </w:tcPr>
          <w:p w14:paraId="445D47F9" w14:textId="77777777" w:rsidR="00CB34E0" w:rsidRPr="007942DC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99EE9C2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7A8A32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148E63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A726EF" w14:textId="77777777" w:rsidR="00CB34E0" w:rsidRPr="00AC7CB0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228D76CB" w14:textId="77777777" w:rsidR="00CB34E0" w:rsidRPr="00AC7CB0" w:rsidRDefault="00CB34E0" w:rsidP="00CB34E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281306AA" w14:textId="77777777" w:rsidR="00CB34E0" w:rsidRPr="00AC7CB0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CF37515" w14:textId="77777777" w:rsidR="00CB34E0" w:rsidRPr="00AC7CB0" w:rsidRDefault="00CB34E0" w:rsidP="00CB34E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CB34E0" w:rsidRPr="00AC7CB0" w14:paraId="0E6703AD" w14:textId="77777777" w:rsidTr="005A5256">
        <w:tc>
          <w:tcPr>
            <w:tcW w:w="4036" w:type="dxa"/>
            <w:shd w:val="clear" w:color="auto" w:fill="auto"/>
          </w:tcPr>
          <w:p w14:paraId="75EB2F55" w14:textId="77777777" w:rsidR="00CB34E0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286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5A83D999" w14:textId="5491F087" w:rsidR="00CB34E0" w:rsidRPr="007942DC" w:rsidRDefault="005A5256" w:rsidP="00CB34E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3F9708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591B638" w14:textId="64331B92" w:rsidR="00CB34E0" w:rsidRPr="008B7E14" w:rsidRDefault="00CB34E0" w:rsidP="00CB3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208518C" w14:textId="77777777" w:rsidR="00CB34E0" w:rsidRPr="007B370D" w:rsidRDefault="00CB34E0" w:rsidP="00CB34E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2D1B1C" w14:textId="2DC82304" w:rsidR="00CB34E0" w:rsidRPr="007942DC" w:rsidRDefault="00095917" w:rsidP="00CB34E0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75E44E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2C443BA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B34E0" w:rsidRPr="00A6688A" w14:paraId="7C7CE71F" w14:textId="77777777" w:rsidTr="005A5256">
        <w:tc>
          <w:tcPr>
            <w:tcW w:w="4036" w:type="dxa"/>
            <w:shd w:val="clear" w:color="auto" w:fill="auto"/>
          </w:tcPr>
          <w:p w14:paraId="2104B3CE" w14:textId="77777777" w:rsidR="00CB34E0" w:rsidRPr="007942DC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4C72A2E7" w14:textId="0BA77490" w:rsidR="00CB34E0" w:rsidRPr="007942DC" w:rsidRDefault="004567A6" w:rsidP="00CB34E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64E0532E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E3EEB2" w14:textId="1F8EBCDE" w:rsidR="00CB34E0" w:rsidRPr="00B037CA" w:rsidRDefault="00CB34E0" w:rsidP="00CB3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70" w:type="dxa"/>
            <w:shd w:val="clear" w:color="auto" w:fill="auto"/>
          </w:tcPr>
          <w:p w14:paraId="1F48D41E" w14:textId="77777777" w:rsidR="00CB34E0" w:rsidRPr="00AC7CB0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47FE583E" w14:textId="21C0C6AC" w:rsidR="00CB34E0" w:rsidRPr="007942DC" w:rsidRDefault="004567A6" w:rsidP="00CB34E0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8C1818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08514D4" w14:textId="61568386" w:rsidR="00CB34E0" w:rsidRPr="004C2EB7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508</w:t>
            </w:r>
          </w:p>
        </w:tc>
      </w:tr>
    </w:tbl>
    <w:p w14:paraId="1A5DBFCF" w14:textId="77777777" w:rsidR="00F41B32" w:rsidRDefault="00F41B32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9F4A5FC" w14:textId="77777777" w:rsidR="004417D8" w:rsidRDefault="004417D8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9907941" w14:textId="77777777" w:rsidR="004417D8" w:rsidRDefault="004417D8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688A21C" w14:textId="77777777" w:rsidR="004417D8" w:rsidRDefault="004417D8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2BFCA70" w14:textId="77777777" w:rsidR="004417D8" w:rsidRDefault="004417D8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1F424BF" w14:textId="77777777" w:rsidR="00095917" w:rsidRDefault="00095917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329A7D" w14:textId="77777777" w:rsidR="00095917" w:rsidRDefault="00095917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684C888" w14:textId="77777777" w:rsidR="00786FD1" w:rsidRDefault="00786FD1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F0DFA9F" w14:textId="77777777" w:rsidR="00786FD1" w:rsidRDefault="00786FD1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2C6025C" w14:textId="77777777" w:rsidR="004417D8" w:rsidRDefault="004417D8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1552478" w14:textId="77777777" w:rsidR="004417D8" w:rsidRDefault="004417D8" w:rsidP="007A60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99421E6" w14:textId="77777777" w:rsidR="00F41B32" w:rsidRDefault="00F41B32" w:rsidP="00277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tbl>
      <w:tblPr>
        <w:tblW w:w="943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36"/>
        <w:gridCol w:w="1170"/>
        <w:gridCol w:w="270"/>
        <w:gridCol w:w="1170"/>
        <w:gridCol w:w="270"/>
        <w:gridCol w:w="1080"/>
        <w:gridCol w:w="270"/>
        <w:gridCol w:w="1170"/>
      </w:tblGrid>
      <w:tr w:rsidR="00F41B32" w:rsidRPr="00AC7CB0" w14:paraId="0905EED0" w14:textId="77777777" w:rsidTr="00C91FF5">
        <w:trPr>
          <w:tblHeader/>
        </w:trPr>
        <w:tc>
          <w:tcPr>
            <w:tcW w:w="4036" w:type="dxa"/>
            <w:shd w:val="clear" w:color="auto" w:fill="auto"/>
          </w:tcPr>
          <w:p w14:paraId="62E522C9" w14:textId="77777777" w:rsidR="00F41B32" w:rsidRPr="00AF795C" w:rsidRDefault="00F41B32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B7455A2" w14:textId="77777777" w:rsidR="00F41B32" w:rsidRPr="009B592D" w:rsidRDefault="00F41B32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F41B32" w:rsidRPr="00AC7CB0" w14:paraId="73CDA571" w14:textId="77777777" w:rsidTr="00C91FF5">
        <w:trPr>
          <w:tblHeader/>
        </w:trPr>
        <w:tc>
          <w:tcPr>
            <w:tcW w:w="4036" w:type="dxa"/>
            <w:shd w:val="clear" w:color="auto" w:fill="auto"/>
          </w:tcPr>
          <w:p w14:paraId="43A75590" w14:textId="77777777" w:rsidR="00F41B32" w:rsidRPr="00AF795C" w:rsidRDefault="00F41B32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58A5167" w14:textId="77777777" w:rsidR="00F41B32" w:rsidRPr="009B592D" w:rsidRDefault="00F41B32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66198F6" w14:textId="77777777" w:rsidR="00F41B32" w:rsidRPr="009B592D" w:rsidRDefault="00F41B32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35E638" w14:textId="77777777" w:rsidR="00F41B32" w:rsidRPr="009B592D" w:rsidRDefault="00F41B32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1B32" w:rsidRPr="00AC7CB0" w14:paraId="2B47AAC3" w14:textId="77777777" w:rsidTr="00C91FF5">
        <w:trPr>
          <w:tblHeader/>
        </w:trPr>
        <w:tc>
          <w:tcPr>
            <w:tcW w:w="4036" w:type="dxa"/>
            <w:shd w:val="clear" w:color="auto" w:fill="auto"/>
          </w:tcPr>
          <w:p w14:paraId="3350DB9C" w14:textId="7AE0A9DC" w:rsidR="00F41B32" w:rsidRPr="00AC7CB0" w:rsidRDefault="00B11318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="00F41B32" w:rsidRPr="00AC7CB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 </w:t>
            </w:r>
            <w:r w:rsidR="007F188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</w:t>
            </w:r>
            <w:r w:rsidR="00F41B3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5B761" w14:textId="77777777" w:rsidR="00F41B32" w:rsidRPr="009B592D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658D78F" w14:textId="77777777" w:rsidR="00F41B32" w:rsidRPr="009B592D" w:rsidRDefault="00F41B32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526231" w14:textId="77777777" w:rsidR="00F41B32" w:rsidRPr="009B592D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88DB217" w14:textId="77777777" w:rsidR="00F41B32" w:rsidRPr="009B592D" w:rsidRDefault="00F41B32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5F05A" w14:textId="77777777" w:rsidR="00F41B32" w:rsidRPr="009B592D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C1277ED" w14:textId="77777777" w:rsidR="00F41B32" w:rsidRPr="009B592D" w:rsidRDefault="00F41B32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F80A9" w14:textId="77777777" w:rsidR="00F41B32" w:rsidRPr="009B592D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41B32" w:rsidRPr="00AC7CB0" w14:paraId="429E7231" w14:textId="77777777" w:rsidTr="00C91FF5">
        <w:tc>
          <w:tcPr>
            <w:tcW w:w="4036" w:type="dxa"/>
            <w:shd w:val="clear" w:color="auto" w:fill="auto"/>
          </w:tcPr>
          <w:p w14:paraId="776ECCBC" w14:textId="77777777" w:rsidR="00F41B32" w:rsidRPr="00AC7CB0" w:rsidRDefault="00F41B32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CB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70B13697" w14:textId="77777777" w:rsidR="00F41B32" w:rsidRPr="00AC7CB0" w:rsidRDefault="00F41B32" w:rsidP="00973F8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882714" w14:textId="77777777" w:rsidR="00F41B32" w:rsidRPr="00AC7CB0" w:rsidRDefault="00F41B32" w:rsidP="00973F8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501D94" w14:textId="77777777" w:rsidR="00F41B32" w:rsidRPr="00AC7CB0" w:rsidRDefault="00F41B32" w:rsidP="00973F8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8BA583" w14:textId="77777777" w:rsidR="00F41B32" w:rsidRPr="00AC7CB0" w:rsidRDefault="00F41B32" w:rsidP="00973F8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5957E7" w14:textId="77777777" w:rsidR="00F41B32" w:rsidRPr="00AC7CB0" w:rsidRDefault="00F41B32" w:rsidP="00973F8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8DED12" w14:textId="77777777" w:rsidR="00F41B32" w:rsidRPr="00AC7CB0" w:rsidRDefault="00F41B32" w:rsidP="00973F8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CC8F34" w14:textId="77777777" w:rsidR="00F41B32" w:rsidRPr="00AC7CB0" w:rsidRDefault="00F41B32" w:rsidP="00973F85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4E0" w:rsidRPr="00AC7CB0" w14:paraId="0325A21E" w14:textId="77777777" w:rsidTr="00CB34E0">
        <w:tc>
          <w:tcPr>
            <w:tcW w:w="4036" w:type="dxa"/>
            <w:shd w:val="clear" w:color="auto" w:fill="auto"/>
          </w:tcPr>
          <w:p w14:paraId="538F9366" w14:textId="77777777" w:rsidR="00CB34E0" w:rsidRPr="00AC7CB0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</w:t>
            </w:r>
            <w:r w:rsidRPr="00AC7CB0">
              <w:rPr>
                <w:rFonts w:ascii="Angsana New" w:hAnsi="Angsana New" w:hint="cs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46168DF1" w14:textId="3466EDB5" w:rsidR="00CB34E0" w:rsidRPr="00AC7CB0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7C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5020E1" w14:textId="77777777" w:rsidR="00CB34E0" w:rsidRPr="00AC7CB0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F0A38C6" w14:textId="77777777" w:rsidR="00CB34E0" w:rsidRPr="00AC7CB0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7C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30C005" w14:textId="77777777" w:rsidR="00CB34E0" w:rsidRPr="00AC7CB0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437394" w14:textId="5C55A0CA" w:rsidR="00CB34E0" w:rsidRPr="00AC7CB0" w:rsidRDefault="00CB34E0" w:rsidP="00CB34E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C7CB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B5E6F4" w14:textId="77777777" w:rsidR="00CB34E0" w:rsidRPr="00AC7CB0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6A17F3" w14:textId="51AF0964" w:rsidR="00CB34E0" w:rsidRPr="008D68B8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131</w:t>
            </w:r>
          </w:p>
        </w:tc>
      </w:tr>
      <w:tr w:rsidR="00CB34E0" w:rsidRPr="00381548" w14:paraId="1CFB38C3" w14:textId="77777777" w:rsidTr="00CB34E0">
        <w:tc>
          <w:tcPr>
            <w:tcW w:w="4036" w:type="dxa"/>
            <w:shd w:val="clear" w:color="auto" w:fill="auto"/>
          </w:tcPr>
          <w:p w14:paraId="55C90E65" w14:textId="77777777" w:rsidR="00CB34E0" w:rsidRPr="00381548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B0A5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170" w:type="dxa"/>
            <w:shd w:val="clear" w:color="auto" w:fill="auto"/>
          </w:tcPr>
          <w:p w14:paraId="1D3A2D0F" w14:textId="6BB9F8D1" w:rsidR="00CB34E0" w:rsidRPr="00AC7CB0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DF664C" w14:textId="77777777" w:rsidR="00CB34E0" w:rsidRPr="00381548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4646740" w14:textId="77777777" w:rsidR="00CB34E0" w:rsidRPr="00381548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D9BC78" w14:textId="77777777" w:rsidR="00CB34E0" w:rsidRPr="00381548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E20269A" w14:textId="3CBE7810" w:rsidR="00CB34E0" w:rsidRPr="00381548" w:rsidRDefault="00095917" w:rsidP="00CB34E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1,710</w:t>
            </w:r>
          </w:p>
        </w:tc>
        <w:tc>
          <w:tcPr>
            <w:tcW w:w="270" w:type="dxa"/>
            <w:shd w:val="clear" w:color="auto" w:fill="auto"/>
          </w:tcPr>
          <w:p w14:paraId="4275C813" w14:textId="77777777" w:rsidR="00CB34E0" w:rsidRPr="00381548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894A7C" w14:textId="29AAEAEC" w:rsidR="00CB34E0" w:rsidRPr="00C273A3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9,364</w:t>
            </w:r>
          </w:p>
        </w:tc>
      </w:tr>
      <w:tr w:rsidR="00095917" w:rsidRPr="00381548" w14:paraId="635AFAF0" w14:textId="77777777" w:rsidTr="00CB34E0">
        <w:tc>
          <w:tcPr>
            <w:tcW w:w="4036" w:type="dxa"/>
            <w:shd w:val="clear" w:color="auto" w:fill="auto"/>
          </w:tcPr>
          <w:p w14:paraId="56676053" w14:textId="3354C57F" w:rsidR="00095917" w:rsidRPr="00CB0A51" w:rsidRDefault="00095917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170" w:type="dxa"/>
            <w:shd w:val="clear" w:color="auto" w:fill="auto"/>
          </w:tcPr>
          <w:p w14:paraId="56E723B2" w14:textId="56297599" w:rsidR="00095917" w:rsidRPr="00381548" w:rsidRDefault="00095917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5151CE" w14:textId="77777777" w:rsidR="00095917" w:rsidRPr="00381548" w:rsidRDefault="00095917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BC4C7D" w14:textId="0F914DF8" w:rsidR="00095917" w:rsidRPr="00381548" w:rsidRDefault="00095917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CF2C9B" w14:textId="77777777" w:rsidR="00095917" w:rsidRPr="00381548" w:rsidRDefault="00095917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6EEFDF0" w14:textId="0B02A812" w:rsidR="00095917" w:rsidRDefault="00095917" w:rsidP="00095917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14:paraId="4990D2E7" w14:textId="77777777" w:rsidR="00095917" w:rsidRPr="00381548" w:rsidRDefault="00095917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F7C55A" w14:textId="7FF66638" w:rsidR="00095917" w:rsidRDefault="00095917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B34E0" w:rsidRPr="00381548" w14:paraId="1C7A2A97" w14:textId="77777777" w:rsidTr="00CB34E0">
        <w:tc>
          <w:tcPr>
            <w:tcW w:w="4036" w:type="dxa"/>
            <w:shd w:val="clear" w:color="auto" w:fill="auto"/>
          </w:tcPr>
          <w:p w14:paraId="6CBD4FC7" w14:textId="77777777" w:rsidR="00CB34E0" w:rsidRPr="00381548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ซื้อสินค้าและ</w:t>
            </w:r>
            <w:r w:rsidRPr="00381548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1170" w:type="dxa"/>
            <w:shd w:val="clear" w:color="auto" w:fill="auto"/>
          </w:tcPr>
          <w:p w14:paraId="35AA7550" w14:textId="588B4F61" w:rsidR="00CB34E0" w:rsidRPr="00AC7CB0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6346D1" w14:textId="77777777" w:rsidR="00CB34E0" w:rsidRPr="00381548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A0A813" w14:textId="77777777" w:rsidR="00CB34E0" w:rsidRPr="00381548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5CCD2D" w14:textId="77777777" w:rsidR="00CB34E0" w:rsidRPr="00381548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F37FCE1" w14:textId="79634078" w:rsidR="00CB34E0" w:rsidRPr="00381548" w:rsidRDefault="00CB34E0" w:rsidP="00CB34E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81548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ED3328" w14:textId="77777777" w:rsidR="00CB34E0" w:rsidRPr="00381548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D06330" w14:textId="1EFE3700" w:rsidR="00CB34E0" w:rsidRPr="004F6751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42,296</w:t>
            </w:r>
          </w:p>
        </w:tc>
      </w:tr>
      <w:tr w:rsidR="00CB34E0" w:rsidRPr="00381548" w14:paraId="1BED871E" w14:textId="77777777" w:rsidTr="00CB34E0">
        <w:tc>
          <w:tcPr>
            <w:tcW w:w="4036" w:type="dxa"/>
            <w:shd w:val="clear" w:color="auto" w:fill="auto"/>
          </w:tcPr>
          <w:p w14:paraId="15C0A9F7" w14:textId="77777777" w:rsidR="00CB34E0" w:rsidRPr="004C2EB7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B0A51">
              <w:rPr>
                <w:rFonts w:ascii="Angsana New" w:hAnsi="Angsana New" w:hint="cs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</w:tcPr>
          <w:p w14:paraId="1B452AAC" w14:textId="737113FA" w:rsidR="00CB34E0" w:rsidRPr="00AC7CB0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82B5F7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C8BA862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C7A7C6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A7C0742" w14:textId="6FAD217E" w:rsidR="00CB34E0" w:rsidRPr="004C2EB7" w:rsidRDefault="00CB34E0" w:rsidP="00CB34E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2F4EE3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F22120" w14:textId="5DC989F5" w:rsidR="00CB34E0" w:rsidRPr="004C2EB7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</w:tr>
      <w:tr w:rsidR="00CB34E0" w:rsidRPr="00381548" w14:paraId="23B0EA69" w14:textId="77777777" w:rsidTr="00CB34E0">
        <w:trPr>
          <w:trHeight w:hRule="exact" w:val="374"/>
        </w:trPr>
        <w:tc>
          <w:tcPr>
            <w:tcW w:w="4036" w:type="dxa"/>
            <w:shd w:val="clear" w:color="auto" w:fill="auto"/>
          </w:tcPr>
          <w:p w14:paraId="0265501C" w14:textId="77777777" w:rsidR="00CB34E0" w:rsidRPr="004C2EB7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03BEFD38" w14:textId="5418528F" w:rsidR="00CB34E0" w:rsidRPr="00AC7CB0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0505EB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C0D829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31789C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9ECB8BC" w14:textId="19EADD8A" w:rsidR="00CB34E0" w:rsidRPr="00A30D77" w:rsidRDefault="00095917" w:rsidP="00CB34E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1,157</w:t>
            </w:r>
          </w:p>
        </w:tc>
        <w:tc>
          <w:tcPr>
            <w:tcW w:w="270" w:type="dxa"/>
            <w:shd w:val="clear" w:color="auto" w:fill="auto"/>
          </w:tcPr>
          <w:p w14:paraId="3977E9C0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4F4257" w14:textId="7B9F94C2" w:rsidR="00CB34E0" w:rsidRPr="004C2EB7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298</w:t>
            </w:r>
          </w:p>
        </w:tc>
      </w:tr>
      <w:tr w:rsidR="00CB34E0" w:rsidRPr="00AC7CB0" w14:paraId="59376387" w14:textId="77777777" w:rsidTr="00CB34E0">
        <w:trPr>
          <w:trHeight w:hRule="exact" w:val="374"/>
        </w:trPr>
        <w:tc>
          <w:tcPr>
            <w:tcW w:w="4036" w:type="dxa"/>
            <w:shd w:val="clear" w:color="auto" w:fill="auto"/>
          </w:tcPr>
          <w:p w14:paraId="551D79B6" w14:textId="77777777" w:rsidR="00CB34E0" w:rsidRPr="004C2EB7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4C2EB7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66D32477" w14:textId="442411CA" w:rsidR="00CB34E0" w:rsidRPr="00AC7CB0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2AD1E8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C3819A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4FE65C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45232C" w14:textId="50A6EC7F" w:rsidR="00CB34E0" w:rsidRPr="004C2EB7" w:rsidRDefault="00CB34E0" w:rsidP="00CB34E0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634154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CDEE2F" w14:textId="04A4E338" w:rsidR="00CB34E0" w:rsidRPr="008D68B8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</w:tr>
      <w:tr w:rsidR="00CB34E0" w:rsidRPr="00AC7CB0" w14:paraId="6CB7D3CE" w14:textId="77777777" w:rsidTr="00C91FF5">
        <w:trPr>
          <w:trHeight w:hRule="exact" w:val="374"/>
        </w:trPr>
        <w:tc>
          <w:tcPr>
            <w:tcW w:w="4036" w:type="dxa"/>
            <w:shd w:val="clear" w:color="auto" w:fill="auto"/>
          </w:tcPr>
          <w:p w14:paraId="3CF225CF" w14:textId="77777777" w:rsidR="00CB34E0" w:rsidRPr="004C2EB7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A14207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56ED97D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9A6D2B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5B05E1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9FD5AEF" w14:textId="77777777" w:rsidR="00CB34E0" w:rsidRPr="00792866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79666A0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EC063C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4E0" w:rsidRPr="007942DC" w14:paraId="799F495A" w14:textId="77777777" w:rsidTr="00C91FF5">
        <w:tc>
          <w:tcPr>
            <w:tcW w:w="4036" w:type="dxa"/>
            <w:shd w:val="clear" w:color="auto" w:fill="auto"/>
          </w:tcPr>
          <w:p w14:paraId="634585E3" w14:textId="77777777" w:rsidR="00CB34E0" w:rsidRPr="007942DC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7D2E3FA3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24C38D0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2C7347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14F6467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CB95C3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63D4B95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8962C7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B34E0" w:rsidRPr="007942DC" w14:paraId="65F3CBC7" w14:textId="77777777" w:rsidTr="00C91FF5">
        <w:tc>
          <w:tcPr>
            <w:tcW w:w="4036" w:type="dxa"/>
            <w:shd w:val="clear" w:color="auto" w:fill="auto"/>
          </w:tcPr>
          <w:p w14:paraId="6ECDF276" w14:textId="25FD3E71" w:rsidR="00CB34E0" w:rsidRPr="007942DC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  <w:cs/>
              </w:rPr>
              <w:t>ค่าตอบแท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6DDB80F1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8EE82EE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21B529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52FB16C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B659AC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6B9AE25D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FEB038C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CB34E0" w:rsidRPr="007942DC" w14:paraId="6059708D" w14:textId="77777777" w:rsidTr="00500845">
        <w:tc>
          <w:tcPr>
            <w:tcW w:w="4036" w:type="dxa"/>
            <w:shd w:val="clear" w:color="auto" w:fill="auto"/>
          </w:tcPr>
          <w:p w14:paraId="54DD7ACB" w14:textId="77777777" w:rsidR="00CB34E0" w:rsidRPr="007942DC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4FBC8DFE" w14:textId="476B041E" w:rsidR="00CB34E0" w:rsidRPr="0079626F" w:rsidRDefault="00500845" w:rsidP="00CB34E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5,984</w:t>
            </w:r>
          </w:p>
        </w:tc>
        <w:tc>
          <w:tcPr>
            <w:tcW w:w="270" w:type="dxa"/>
            <w:shd w:val="clear" w:color="auto" w:fill="auto"/>
          </w:tcPr>
          <w:p w14:paraId="0FA037B9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865DA5" w14:textId="302AFF2B" w:rsidR="00CB34E0" w:rsidRPr="00073E30" w:rsidRDefault="00CB34E0" w:rsidP="00CB3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15,523</w:t>
            </w:r>
          </w:p>
        </w:tc>
        <w:tc>
          <w:tcPr>
            <w:tcW w:w="270" w:type="dxa"/>
            <w:shd w:val="clear" w:color="auto" w:fill="auto"/>
          </w:tcPr>
          <w:p w14:paraId="0DC34794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79DBAEE" w14:textId="1D184AC2" w:rsidR="00CB34E0" w:rsidRPr="007942DC" w:rsidRDefault="00135B15" w:rsidP="00CB3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5,573</w:t>
            </w:r>
          </w:p>
        </w:tc>
        <w:tc>
          <w:tcPr>
            <w:tcW w:w="270" w:type="dxa"/>
            <w:shd w:val="clear" w:color="auto" w:fill="auto"/>
          </w:tcPr>
          <w:p w14:paraId="1918FEDA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F5A21F" w14:textId="5D77BFAE" w:rsidR="00CB34E0" w:rsidRPr="00073E30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9,217</w:t>
            </w:r>
          </w:p>
        </w:tc>
      </w:tr>
      <w:tr w:rsidR="00CB34E0" w:rsidRPr="007942DC" w14:paraId="134D9761" w14:textId="77777777" w:rsidTr="00500845">
        <w:tc>
          <w:tcPr>
            <w:tcW w:w="4036" w:type="dxa"/>
            <w:shd w:val="clear" w:color="auto" w:fill="auto"/>
          </w:tcPr>
          <w:p w14:paraId="623FC3A3" w14:textId="77777777" w:rsidR="00CB34E0" w:rsidRPr="007942DC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942D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3412C11" w14:textId="6F89CAB6" w:rsidR="00CB34E0" w:rsidRPr="0079626F" w:rsidRDefault="00500845" w:rsidP="00CB34E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270" w:type="dxa"/>
            <w:shd w:val="clear" w:color="auto" w:fill="auto"/>
          </w:tcPr>
          <w:p w14:paraId="36445893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706D56B" w14:textId="1F4AD669" w:rsidR="00CB34E0" w:rsidRPr="00073E30" w:rsidRDefault="00CB34E0" w:rsidP="00CB3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296</w:t>
            </w:r>
          </w:p>
        </w:tc>
        <w:tc>
          <w:tcPr>
            <w:tcW w:w="270" w:type="dxa"/>
            <w:shd w:val="clear" w:color="auto" w:fill="auto"/>
          </w:tcPr>
          <w:p w14:paraId="5C3657CA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D2CC35" w14:textId="5AB94F53" w:rsidR="00CB34E0" w:rsidRPr="007942DC" w:rsidRDefault="00135B15" w:rsidP="00CB3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50F0CF57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4F1E63" w14:textId="0D180100" w:rsidR="00CB34E0" w:rsidRPr="00073E30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151</w:t>
            </w:r>
          </w:p>
        </w:tc>
      </w:tr>
      <w:tr w:rsidR="00CB34E0" w:rsidRPr="007942DC" w14:paraId="4554903F" w14:textId="77777777" w:rsidTr="00500845">
        <w:tc>
          <w:tcPr>
            <w:tcW w:w="4036" w:type="dxa"/>
            <w:shd w:val="clear" w:color="auto" w:fill="auto"/>
          </w:tcPr>
          <w:p w14:paraId="22B52ECB" w14:textId="77777777" w:rsidR="00CB34E0" w:rsidRPr="007942DC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42D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7942D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0F153" w14:textId="1432A3D4" w:rsidR="00CB34E0" w:rsidRPr="0079626F" w:rsidRDefault="00500845" w:rsidP="00CB34E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6,473</w:t>
            </w:r>
          </w:p>
        </w:tc>
        <w:tc>
          <w:tcPr>
            <w:tcW w:w="270" w:type="dxa"/>
            <w:shd w:val="clear" w:color="auto" w:fill="auto"/>
          </w:tcPr>
          <w:p w14:paraId="39C6ACE2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E328A1" w14:textId="2DC643FB" w:rsidR="00CB34E0" w:rsidRPr="00073E30" w:rsidRDefault="00CB34E0" w:rsidP="00CB3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15,819</w:t>
            </w:r>
          </w:p>
        </w:tc>
        <w:tc>
          <w:tcPr>
            <w:tcW w:w="270" w:type="dxa"/>
            <w:shd w:val="clear" w:color="auto" w:fill="auto"/>
          </w:tcPr>
          <w:p w14:paraId="469A69C0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D7CC9C" w14:textId="2763B003" w:rsidR="00CB34E0" w:rsidRPr="007942DC" w:rsidRDefault="00135B15" w:rsidP="00CB3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5,773</w:t>
            </w:r>
          </w:p>
        </w:tc>
        <w:tc>
          <w:tcPr>
            <w:tcW w:w="270" w:type="dxa"/>
            <w:shd w:val="clear" w:color="auto" w:fill="auto"/>
          </w:tcPr>
          <w:p w14:paraId="6DD138B0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78A4BD" w14:textId="102BF246" w:rsidR="00CB34E0" w:rsidRPr="00073E30" w:rsidRDefault="00CB34E0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9,368</w:t>
            </w:r>
          </w:p>
        </w:tc>
      </w:tr>
      <w:tr w:rsidR="00CB34E0" w:rsidRPr="00BC78B5" w14:paraId="403CFB4F" w14:textId="77777777" w:rsidTr="00C91FF5">
        <w:tc>
          <w:tcPr>
            <w:tcW w:w="4036" w:type="dxa"/>
            <w:shd w:val="clear" w:color="auto" w:fill="auto"/>
          </w:tcPr>
          <w:p w14:paraId="582E9375" w14:textId="77777777" w:rsidR="00CB34E0" w:rsidRPr="00BC78B5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DDBCFCA" w14:textId="77777777" w:rsidR="00CB34E0" w:rsidRPr="00BC78B5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4BF3B85" w14:textId="77777777" w:rsidR="00CB34E0" w:rsidRPr="00BC78B5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775B2D90" w14:textId="77777777" w:rsidR="00CB34E0" w:rsidRPr="00BC78B5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FEFDBC1" w14:textId="77777777" w:rsidR="00CB34E0" w:rsidRPr="00BC78B5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2FCE716D" w14:textId="77777777" w:rsidR="00CB34E0" w:rsidRPr="00BC78B5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DE2353F" w14:textId="77777777" w:rsidR="00CB34E0" w:rsidRPr="00BC78B5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A2172C7" w14:textId="77777777" w:rsidR="00CB34E0" w:rsidRPr="00BC78B5" w:rsidRDefault="00CB34E0" w:rsidP="00CB34E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B34E0" w:rsidRPr="00AC7CB0" w14:paraId="45C1213C" w14:textId="77777777" w:rsidTr="00C91FF5">
        <w:tc>
          <w:tcPr>
            <w:tcW w:w="4036" w:type="dxa"/>
            <w:shd w:val="clear" w:color="auto" w:fill="auto"/>
          </w:tcPr>
          <w:p w14:paraId="7E81D652" w14:textId="77777777" w:rsidR="00CB34E0" w:rsidRPr="00BC78B5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C78B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607F2B6" w14:textId="77777777" w:rsidR="00CB34E0" w:rsidRPr="00BC78B5" w:rsidRDefault="00CB34E0" w:rsidP="00CB34E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F711C1" w14:textId="77777777" w:rsidR="00CB34E0" w:rsidRPr="00BC78B5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70C039" w14:textId="77777777" w:rsidR="00CB34E0" w:rsidRPr="00BC78B5" w:rsidRDefault="00CB34E0" w:rsidP="00CB34E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8B43DF" w14:textId="77777777" w:rsidR="00CB34E0" w:rsidRPr="00BC78B5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FB76A7A" w14:textId="77777777" w:rsidR="00CB34E0" w:rsidRPr="00BC78B5" w:rsidRDefault="00CB34E0" w:rsidP="00CB34E0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A7C8119" w14:textId="77777777" w:rsidR="00CB34E0" w:rsidRPr="00BC78B5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5714717" w14:textId="77777777" w:rsidR="00CB34E0" w:rsidRPr="00F41B32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34E0" w:rsidRPr="00AC7CB0" w14:paraId="2EDF5FCC" w14:textId="77777777" w:rsidTr="00500845">
        <w:tc>
          <w:tcPr>
            <w:tcW w:w="4036" w:type="dxa"/>
            <w:shd w:val="clear" w:color="auto" w:fill="auto"/>
          </w:tcPr>
          <w:p w14:paraId="1D24D982" w14:textId="77777777" w:rsidR="00CB34E0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2866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29B91A7B" w14:textId="62FF81D7" w:rsidR="00CB34E0" w:rsidRPr="007942DC" w:rsidRDefault="00500845" w:rsidP="00CB34E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39BABF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BE17F6" w14:textId="6FDC7820" w:rsidR="00CB34E0" w:rsidRPr="008B7E14" w:rsidRDefault="00CB34E0" w:rsidP="00CB3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19AA2BC2" w14:textId="77777777" w:rsidR="00CB34E0" w:rsidRPr="007B370D" w:rsidRDefault="00CB34E0" w:rsidP="00CB34E0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5D80D4" w14:textId="351030D8" w:rsidR="00CB34E0" w:rsidRPr="007942DC" w:rsidRDefault="00095917" w:rsidP="00CB34E0">
            <w:pPr>
              <w:pStyle w:val="acctfourfigures"/>
              <w:tabs>
                <w:tab w:val="clear" w:pos="765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240635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0ED3C8" w14:textId="77777777" w:rsidR="00CB34E0" w:rsidRPr="004C2EB7" w:rsidRDefault="00CB34E0" w:rsidP="00CB34E0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C2EB7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B34E0" w:rsidRPr="00A6688A" w14:paraId="156ADA2E" w14:textId="77777777" w:rsidTr="00500845">
        <w:tc>
          <w:tcPr>
            <w:tcW w:w="4036" w:type="dxa"/>
            <w:shd w:val="clear" w:color="auto" w:fill="auto"/>
          </w:tcPr>
          <w:p w14:paraId="4A6ADB2B" w14:textId="77777777" w:rsidR="00CB34E0" w:rsidRPr="007942DC" w:rsidRDefault="00CB34E0" w:rsidP="00CB34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</w:tcPr>
          <w:p w14:paraId="0066D418" w14:textId="5B6C8ED1" w:rsidR="00CB34E0" w:rsidRPr="007942DC" w:rsidRDefault="004567A6" w:rsidP="00CB34E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510</w:t>
            </w:r>
          </w:p>
        </w:tc>
        <w:tc>
          <w:tcPr>
            <w:tcW w:w="270" w:type="dxa"/>
            <w:shd w:val="clear" w:color="auto" w:fill="auto"/>
          </w:tcPr>
          <w:p w14:paraId="03E35D89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48808D1" w14:textId="31FC75DB" w:rsidR="00CB34E0" w:rsidRPr="00B037CA" w:rsidRDefault="00CB34E0" w:rsidP="00CB34E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3,164</w:t>
            </w:r>
          </w:p>
        </w:tc>
        <w:tc>
          <w:tcPr>
            <w:tcW w:w="270" w:type="dxa"/>
            <w:shd w:val="clear" w:color="auto" w:fill="auto"/>
          </w:tcPr>
          <w:p w14:paraId="31C71D0B" w14:textId="77777777" w:rsidR="00CB34E0" w:rsidRPr="00AC7CB0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EB1FDE5" w14:textId="453157CD" w:rsidR="00CB34E0" w:rsidRPr="007942DC" w:rsidRDefault="00F74945" w:rsidP="00CB34E0">
            <w:pPr>
              <w:pStyle w:val="acctfourfigures"/>
              <w:tabs>
                <w:tab w:val="clear" w:pos="765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661E4C" w14:textId="77777777" w:rsidR="00CB34E0" w:rsidRPr="007942DC" w:rsidRDefault="00CB34E0" w:rsidP="00CB34E0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A516DC" w14:textId="32C8B6C8" w:rsidR="00CB34E0" w:rsidRPr="00B35636" w:rsidRDefault="003E6316" w:rsidP="00CB34E0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E6316">
              <w:rPr>
                <w:rFonts w:ascii="Angsana New" w:hAnsi="Angsana New" w:hint="cs"/>
                <w:sz w:val="30"/>
                <w:szCs w:val="30"/>
                <w:lang w:val="en-US" w:bidi="th-TH"/>
              </w:rPr>
              <w:t>715</w:t>
            </w:r>
          </w:p>
        </w:tc>
      </w:tr>
    </w:tbl>
    <w:p w14:paraId="29C37468" w14:textId="77777777" w:rsidR="00F41B32" w:rsidRDefault="00F41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A64C70B" w14:textId="77777777" w:rsidR="004417D8" w:rsidRDefault="0044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734CB5B" w14:textId="77777777" w:rsidR="004417D8" w:rsidRDefault="0044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F6A2B0A" w14:textId="77777777" w:rsidR="004417D8" w:rsidRDefault="0044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701F553" w14:textId="77777777" w:rsidR="004417D8" w:rsidRDefault="0044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2D510F" w14:textId="77777777" w:rsidR="004417D8" w:rsidRDefault="0044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28B9979" w14:textId="77777777" w:rsidR="004417D8" w:rsidRDefault="0044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08B7572" w14:textId="77777777" w:rsidR="004417D8" w:rsidRDefault="0044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12582FC" w14:textId="77777777" w:rsidR="004417D8" w:rsidRDefault="0044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5B487A3" w14:textId="77777777" w:rsidR="004417D8" w:rsidRDefault="004417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F09655E" w14:textId="77777777" w:rsidR="00943E3F" w:rsidRDefault="00943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A5582D6" w14:textId="3865CCE9" w:rsidR="006E7D43" w:rsidRPr="00A6688A" w:rsidRDefault="006E7D43" w:rsidP="00360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50" w:hanging="24"/>
        <w:rPr>
          <w:rFonts w:ascii="Angsana New" w:hAnsi="Angsana New"/>
          <w:sz w:val="30"/>
          <w:szCs w:val="30"/>
          <w:cs/>
        </w:rPr>
      </w:pPr>
      <w:r w:rsidRPr="00A6688A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Pr="00A6688A">
        <w:rPr>
          <w:rFonts w:ascii="Angsana New" w:hAnsi="Angsana New" w:hint="cs"/>
          <w:sz w:val="30"/>
          <w:szCs w:val="30"/>
          <w:cs/>
        </w:rPr>
        <w:t>กับ</w:t>
      </w:r>
      <w:r>
        <w:rPr>
          <w:rFonts w:ascii="Angsana New" w:hAnsi="Angsana New" w:hint="cs"/>
          <w:sz w:val="30"/>
          <w:szCs w:val="30"/>
          <w:cs/>
        </w:rPr>
        <w:t>บุคคลหรือ</w:t>
      </w:r>
      <w:r w:rsidRPr="00A6688A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A6688A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7F1887">
        <w:rPr>
          <w:rFonts w:ascii="Angsana New" w:hAnsi="Angsana New"/>
          <w:sz w:val="30"/>
          <w:szCs w:val="30"/>
        </w:rPr>
        <w:t>30</w:t>
      </w:r>
      <w:r w:rsidR="007738AA">
        <w:rPr>
          <w:rFonts w:ascii="Angsana New" w:hAnsi="Angsana New"/>
          <w:sz w:val="30"/>
          <w:szCs w:val="30"/>
        </w:rPr>
        <w:t xml:space="preserve"> </w:t>
      </w:r>
      <w:r w:rsidR="00B11318">
        <w:rPr>
          <w:rFonts w:ascii="Angsana New" w:hAnsi="Angsana New" w:hint="cs"/>
          <w:sz w:val="30"/>
          <w:szCs w:val="30"/>
          <w:cs/>
        </w:rPr>
        <w:t>กันย</w:t>
      </w:r>
      <w:r w:rsidR="007738AA">
        <w:rPr>
          <w:rFonts w:ascii="Angsana New" w:hAnsi="Angsana New" w:hint="cs"/>
          <w:sz w:val="30"/>
          <w:szCs w:val="30"/>
          <w:cs/>
        </w:rPr>
        <w:t xml:space="preserve">ายน </w:t>
      </w:r>
      <w:r w:rsidR="007F1887">
        <w:rPr>
          <w:rFonts w:ascii="Angsana New" w:hAnsi="Angsana New"/>
          <w:sz w:val="30"/>
          <w:szCs w:val="30"/>
        </w:rPr>
        <w:t>2563</w:t>
      </w:r>
      <w:r w:rsidRPr="00A6688A">
        <w:rPr>
          <w:rFonts w:ascii="Angsana New" w:hAnsi="Angsana New"/>
          <w:sz w:val="30"/>
          <w:szCs w:val="30"/>
          <w:cs/>
        </w:rPr>
        <w:t xml:space="preserve"> และ</w:t>
      </w:r>
      <w:r w:rsidR="0076297D" w:rsidRPr="0076297D">
        <w:rPr>
          <w:rFonts w:ascii="Angsana New" w:hAnsi="Angsana New" w:hint="cs"/>
          <w:sz w:val="30"/>
          <w:szCs w:val="30"/>
          <w:cs/>
        </w:rPr>
        <w:t>วันที่</w:t>
      </w:r>
      <w:r w:rsidRPr="00A6688A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31</w:t>
      </w:r>
      <w:r w:rsidRPr="00A6688A">
        <w:rPr>
          <w:rFonts w:ascii="Angsana New" w:hAnsi="Angsana New"/>
          <w:sz w:val="30"/>
          <w:szCs w:val="30"/>
          <w:cs/>
        </w:rPr>
        <w:t xml:space="preserve"> ธันวาคม </w:t>
      </w:r>
      <w:r w:rsidR="007F1887">
        <w:rPr>
          <w:rFonts w:ascii="Angsana New" w:hAnsi="Angsana New"/>
          <w:sz w:val="30"/>
          <w:szCs w:val="30"/>
        </w:rPr>
        <w:t>2562</w:t>
      </w:r>
      <w:r w:rsidRPr="00A6688A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948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68"/>
        <w:gridCol w:w="1170"/>
        <w:gridCol w:w="270"/>
        <w:gridCol w:w="1170"/>
        <w:gridCol w:w="270"/>
        <w:gridCol w:w="1080"/>
        <w:gridCol w:w="270"/>
        <w:gridCol w:w="1183"/>
      </w:tblGrid>
      <w:tr w:rsidR="006240FE" w:rsidRPr="00F87560" w14:paraId="62742849" w14:textId="77777777" w:rsidTr="00C27E03">
        <w:trPr>
          <w:tblHeader/>
        </w:trPr>
        <w:tc>
          <w:tcPr>
            <w:tcW w:w="4068" w:type="dxa"/>
            <w:shd w:val="clear" w:color="auto" w:fill="auto"/>
          </w:tcPr>
          <w:p w14:paraId="4D892967" w14:textId="77777777" w:rsidR="006240FE" w:rsidRPr="00F87560" w:rsidRDefault="006240F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2063035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F87560" w14:paraId="2468B0B5" w14:textId="77777777" w:rsidTr="00C27E03">
        <w:trPr>
          <w:tblHeader/>
        </w:trPr>
        <w:tc>
          <w:tcPr>
            <w:tcW w:w="4068" w:type="dxa"/>
            <w:shd w:val="clear" w:color="auto" w:fill="auto"/>
          </w:tcPr>
          <w:p w14:paraId="1D3A59DB" w14:textId="77777777" w:rsidR="006E7D43" w:rsidRPr="00F87560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5D829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992802D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4C0BAC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38AA" w:rsidRPr="00F87560" w14:paraId="7D2F7C2A" w14:textId="77777777" w:rsidTr="00C27E03">
        <w:trPr>
          <w:tblHeader/>
        </w:trPr>
        <w:tc>
          <w:tcPr>
            <w:tcW w:w="4068" w:type="dxa"/>
            <w:shd w:val="clear" w:color="auto" w:fill="auto"/>
          </w:tcPr>
          <w:p w14:paraId="5F4FE6E5" w14:textId="77777777" w:rsidR="007738AA" w:rsidRPr="00F87560" w:rsidRDefault="007738AA" w:rsidP="00773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759C28D" w14:textId="37261AB1" w:rsidR="007738AA" w:rsidRPr="00F87560" w:rsidRDefault="007F1887" w:rsidP="00773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B11318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</w:t>
            </w:r>
            <w:r w:rsidR="007738AA"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9894927" w14:textId="77777777" w:rsidR="007738AA" w:rsidRPr="00F87560" w:rsidRDefault="007738AA" w:rsidP="00773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C84445" w14:textId="77777777" w:rsidR="007738AA" w:rsidRPr="00F87560" w:rsidRDefault="007F1887" w:rsidP="00773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738AA"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7EFE281" w14:textId="77777777" w:rsidR="007738AA" w:rsidRPr="00F87560" w:rsidRDefault="007738AA" w:rsidP="00773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8D16E17" w14:textId="25FF261A" w:rsidR="007738AA" w:rsidRPr="00F87560" w:rsidRDefault="007F1887" w:rsidP="00773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B11318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</w:t>
            </w:r>
            <w:r w:rsidR="007738AA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shd w:val="clear" w:color="auto" w:fill="auto"/>
          </w:tcPr>
          <w:p w14:paraId="15795288" w14:textId="77777777" w:rsidR="007738AA" w:rsidRPr="00F87560" w:rsidRDefault="007738AA" w:rsidP="00773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A5FEDB7" w14:textId="77777777" w:rsidR="007738AA" w:rsidRPr="00F87560" w:rsidRDefault="007F1887" w:rsidP="00773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738AA" w:rsidRPr="00F8756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E7D43" w:rsidRPr="00F87560" w14:paraId="7F7CBFAB" w14:textId="77777777" w:rsidTr="00C27E03">
        <w:trPr>
          <w:tblHeader/>
        </w:trPr>
        <w:tc>
          <w:tcPr>
            <w:tcW w:w="4068" w:type="dxa"/>
            <w:shd w:val="clear" w:color="auto" w:fill="auto"/>
          </w:tcPr>
          <w:p w14:paraId="21BB4CAC" w14:textId="77777777" w:rsidR="006E7D43" w:rsidRPr="00F8756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792E3D" w14:textId="77777777" w:rsidR="006E7D43" w:rsidRPr="00AC7CB0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8EFA624" w14:textId="77777777"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C56D9A" w14:textId="77777777" w:rsidR="006E7D43" w:rsidRPr="00AC7CB0" w:rsidRDefault="007F1887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D0A5B1B" w14:textId="77777777"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155CA16" w14:textId="77777777" w:rsidR="006E7D43" w:rsidRPr="00AC7CB0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3369F6F" w14:textId="77777777" w:rsidR="006E7D43" w:rsidRPr="00AC7CB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518F3F50" w14:textId="77777777" w:rsidR="006E7D43" w:rsidRPr="00AC7CB0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A7D7E" w:rsidRPr="005A5211" w14:paraId="64D43027" w14:textId="77777777" w:rsidTr="00C27E03">
        <w:tc>
          <w:tcPr>
            <w:tcW w:w="4068" w:type="dxa"/>
            <w:shd w:val="clear" w:color="auto" w:fill="auto"/>
          </w:tcPr>
          <w:p w14:paraId="6FD1FAA1" w14:textId="77777777" w:rsidR="00DA7D7E" w:rsidRPr="006240FE" w:rsidRDefault="00DA7D7E" w:rsidP="00DA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240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6240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6588E7E6" w14:textId="77777777" w:rsidR="00DA7D7E" w:rsidRDefault="00DA7D7E" w:rsidP="00DA7D7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03554AB" w14:textId="77777777" w:rsidR="00DA7D7E" w:rsidRPr="005A5211" w:rsidRDefault="00DA7D7E" w:rsidP="00DA7D7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8FE1677" w14:textId="77777777" w:rsidR="00DA7D7E" w:rsidRPr="000761AF" w:rsidRDefault="00DA7D7E" w:rsidP="00DA7D7E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B08DC0" w14:textId="77777777" w:rsidR="00DA7D7E" w:rsidRPr="005A5211" w:rsidRDefault="00DA7D7E" w:rsidP="00DA7D7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E3AD345" w14:textId="77777777" w:rsidR="00DA7D7E" w:rsidRPr="001D74E4" w:rsidRDefault="00DA7D7E" w:rsidP="00DA7D7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C7D3B6" w14:textId="77777777" w:rsidR="00DA7D7E" w:rsidRPr="005A5211" w:rsidRDefault="00DA7D7E" w:rsidP="00DA7D7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A11B833" w14:textId="77777777" w:rsidR="00DA7D7E" w:rsidRDefault="00DA7D7E" w:rsidP="00DA7D7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761AF" w:rsidRPr="005A5211" w14:paraId="66036001" w14:textId="77777777" w:rsidTr="0057144A">
        <w:tc>
          <w:tcPr>
            <w:tcW w:w="4068" w:type="dxa"/>
            <w:shd w:val="clear" w:color="auto" w:fill="auto"/>
          </w:tcPr>
          <w:p w14:paraId="3B4827C7" w14:textId="77777777" w:rsidR="000761AF" w:rsidRPr="005A5211" w:rsidRDefault="000761AF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5A521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5A2ACE70" w14:textId="1BC05FBE" w:rsidR="000761AF" w:rsidRPr="00E022F0" w:rsidRDefault="000761AF" w:rsidP="000761A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22F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3E9407" w14:textId="77777777" w:rsidR="000761AF" w:rsidRPr="00E022F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6C19540" w14:textId="77777777" w:rsidR="000761AF" w:rsidRPr="00E022F0" w:rsidRDefault="000761AF" w:rsidP="000761A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22F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87A7BD" w14:textId="77777777" w:rsidR="000761AF" w:rsidRPr="00E022F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3B08A8" w14:textId="4F19912D" w:rsidR="000761AF" w:rsidRPr="00E022F0" w:rsidRDefault="004567A6" w:rsidP="000761A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022F0">
              <w:rPr>
                <w:rFonts w:ascii="Angsana New" w:hAnsi="Angsana New"/>
                <w:sz w:val="30"/>
                <w:szCs w:val="30"/>
                <w:lang w:val="en-US" w:bidi="th-TH"/>
              </w:rPr>
              <w:t>905</w:t>
            </w:r>
          </w:p>
        </w:tc>
        <w:tc>
          <w:tcPr>
            <w:tcW w:w="270" w:type="dxa"/>
            <w:shd w:val="clear" w:color="auto" w:fill="auto"/>
          </w:tcPr>
          <w:p w14:paraId="59C7C668" w14:textId="77777777" w:rsidR="000761AF" w:rsidRPr="00E022F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60137885" w14:textId="77777777" w:rsidR="000761AF" w:rsidRPr="00E022F0" w:rsidRDefault="000761AF" w:rsidP="000761A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22F0">
              <w:rPr>
                <w:rFonts w:ascii="Angsana New" w:hAnsi="Angsana New"/>
                <w:sz w:val="30"/>
                <w:szCs w:val="30"/>
                <w:lang w:val="en-US" w:bidi="th-TH"/>
              </w:rPr>
              <w:t>485</w:t>
            </w:r>
          </w:p>
        </w:tc>
      </w:tr>
      <w:tr w:rsidR="0057144A" w:rsidRPr="005A5211" w14:paraId="1A097158" w14:textId="77777777" w:rsidTr="0057144A">
        <w:tc>
          <w:tcPr>
            <w:tcW w:w="4068" w:type="dxa"/>
            <w:shd w:val="clear" w:color="auto" w:fill="auto"/>
          </w:tcPr>
          <w:p w14:paraId="21A351C2" w14:textId="456BD8B2" w:rsidR="0057144A" w:rsidRPr="0057144A" w:rsidRDefault="0057144A" w:rsidP="00571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ดอกเบี้ยค้างรับ </w:t>
            </w:r>
            <w:r w:rsidRPr="0057144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</w:t>
            </w: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11843128" w14:textId="77777777" w:rsidR="0057144A" w:rsidRPr="00E022F0" w:rsidRDefault="0057144A" w:rsidP="0057144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5E8F6B" w14:textId="77777777" w:rsidR="0057144A" w:rsidRPr="00E022F0" w:rsidRDefault="0057144A" w:rsidP="0057144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B0C514" w14:textId="77777777" w:rsidR="0057144A" w:rsidRPr="00E022F0" w:rsidRDefault="0057144A" w:rsidP="0057144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855581" w14:textId="77777777" w:rsidR="0057144A" w:rsidRPr="00E022F0" w:rsidRDefault="0057144A" w:rsidP="0057144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2DE30C" w14:textId="77777777" w:rsidR="0057144A" w:rsidRPr="00E022F0" w:rsidRDefault="0057144A" w:rsidP="0057144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6C0B23" w14:textId="77777777" w:rsidR="0057144A" w:rsidRPr="00E022F0" w:rsidRDefault="0057144A" w:rsidP="0057144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9F43E5E" w14:textId="77777777" w:rsidR="0057144A" w:rsidRPr="00E022F0" w:rsidRDefault="0057144A" w:rsidP="0057144A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7144A" w:rsidRPr="005A5211" w14:paraId="59388E17" w14:textId="77777777" w:rsidTr="0057144A">
        <w:tc>
          <w:tcPr>
            <w:tcW w:w="4068" w:type="dxa"/>
            <w:shd w:val="clear" w:color="auto" w:fill="auto"/>
          </w:tcPr>
          <w:p w14:paraId="6DBCA56B" w14:textId="5564F429" w:rsidR="0057144A" w:rsidRPr="005A5211" w:rsidRDefault="0057144A" w:rsidP="00571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22DCEC" w14:textId="1CF7BE62" w:rsidR="0057144A" w:rsidRPr="00E022F0" w:rsidRDefault="0057144A" w:rsidP="0057144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22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824F08" w14:textId="77777777" w:rsidR="0057144A" w:rsidRPr="00E022F0" w:rsidRDefault="0057144A" w:rsidP="0057144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71EC524" w14:textId="674F883F" w:rsidR="0057144A" w:rsidRPr="00E022F0" w:rsidRDefault="0057144A" w:rsidP="0057144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22F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7DCABF" w14:textId="77777777" w:rsidR="0057144A" w:rsidRPr="00E022F0" w:rsidRDefault="0057144A" w:rsidP="0057144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ED7E4F8" w14:textId="712AC023" w:rsidR="0057144A" w:rsidRPr="00E022F0" w:rsidRDefault="0057144A" w:rsidP="0057144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22F0">
              <w:rPr>
                <w:rFonts w:ascii="Angsana New" w:hAnsi="Angsana New"/>
                <w:sz w:val="30"/>
                <w:szCs w:val="30"/>
                <w:lang w:bidi="th-TH"/>
              </w:rPr>
              <w:t>553</w:t>
            </w:r>
          </w:p>
        </w:tc>
        <w:tc>
          <w:tcPr>
            <w:tcW w:w="270" w:type="dxa"/>
            <w:shd w:val="clear" w:color="auto" w:fill="auto"/>
          </w:tcPr>
          <w:p w14:paraId="0B77C0EF" w14:textId="77777777" w:rsidR="0057144A" w:rsidRPr="00E022F0" w:rsidRDefault="0057144A" w:rsidP="0057144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0C314534" w14:textId="1019E419" w:rsidR="0057144A" w:rsidRPr="00E022F0" w:rsidRDefault="0057144A" w:rsidP="0057144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022F0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57144A" w:rsidRPr="005A5211" w14:paraId="7DF04F80" w14:textId="77777777" w:rsidTr="0057144A">
        <w:tc>
          <w:tcPr>
            <w:tcW w:w="4068" w:type="dxa"/>
            <w:shd w:val="clear" w:color="auto" w:fill="auto"/>
          </w:tcPr>
          <w:p w14:paraId="76375751" w14:textId="4C503D6B" w:rsidR="0057144A" w:rsidRPr="0057144A" w:rsidRDefault="0057144A" w:rsidP="00571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1DAAC6" w14:textId="4BF98DBD" w:rsidR="0057144A" w:rsidRPr="005A5211" w:rsidRDefault="0057144A" w:rsidP="0057144A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2D3A95" w14:textId="77777777" w:rsidR="0057144A" w:rsidRPr="005A5211" w:rsidRDefault="0057144A" w:rsidP="0057144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2D38FF" w14:textId="3FBF7250" w:rsidR="0057144A" w:rsidRPr="0057144A" w:rsidRDefault="0057144A" w:rsidP="0057144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7144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F08ACC" w14:textId="77777777" w:rsidR="0057144A" w:rsidRPr="0057144A" w:rsidRDefault="0057144A" w:rsidP="0057144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0966D7" w14:textId="2BFAEFAB" w:rsidR="0057144A" w:rsidRPr="0057144A" w:rsidRDefault="0057144A" w:rsidP="0057144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57144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</w:t>
            </w:r>
            <w:r w:rsidR="00E022F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52BAF875" w14:textId="77777777" w:rsidR="0057144A" w:rsidRPr="005A5211" w:rsidRDefault="0057144A" w:rsidP="0057144A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DA7CBD" w14:textId="2E913B0F" w:rsidR="0057144A" w:rsidRDefault="0057144A" w:rsidP="0057144A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485</w:t>
            </w:r>
          </w:p>
        </w:tc>
      </w:tr>
    </w:tbl>
    <w:p w14:paraId="573F7EE9" w14:textId="77777777" w:rsidR="004417D8" w:rsidRDefault="004417D8" w:rsidP="004417D8">
      <w:pPr>
        <w:pStyle w:val="a0"/>
        <w:tabs>
          <w:tab w:val="clear" w:pos="1080"/>
          <w:tab w:val="left" w:pos="540"/>
        </w:tabs>
        <w:spacing w:before="120" w:line="240" w:lineRule="atLeast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00"/>
        <w:gridCol w:w="580"/>
        <w:gridCol w:w="270"/>
        <w:gridCol w:w="630"/>
        <w:gridCol w:w="270"/>
        <w:gridCol w:w="1170"/>
        <w:gridCol w:w="270"/>
        <w:gridCol w:w="1170"/>
        <w:gridCol w:w="270"/>
        <w:gridCol w:w="1080"/>
        <w:gridCol w:w="270"/>
        <w:gridCol w:w="1170"/>
      </w:tblGrid>
      <w:tr w:rsidR="006240FE" w:rsidRPr="00BF2202" w14:paraId="3EE66BD8" w14:textId="77777777" w:rsidTr="00C27E03">
        <w:trPr>
          <w:tblHeader/>
        </w:trPr>
        <w:tc>
          <w:tcPr>
            <w:tcW w:w="2300" w:type="dxa"/>
            <w:shd w:val="clear" w:color="auto" w:fill="auto"/>
          </w:tcPr>
          <w:p w14:paraId="15C3C080" w14:textId="77777777" w:rsidR="006240FE" w:rsidRPr="00BF2202" w:rsidRDefault="006240F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3"/>
            <w:shd w:val="clear" w:color="auto" w:fill="auto"/>
          </w:tcPr>
          <w:p w14:paraId="11BCBBFB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084389F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B7CD439" w14:textId="77777777" w:rsidR="006240FE" w:rsidRPr="009B592D" w:rsidRDefault="006240F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BF2202" w14:paraId="35CBAD82" w14:textId="77777777" w:rsidTr="00C27E03">
        <w:trPr>
          <w:tblHeader/>
        </w:trPr>
        <w:tc>
          <w:tcPr>
            <w:tcW w:w="2300" w:type="dxa"/>
            <w:shd w:val="clear" w:color="auto" w:fill="auto"/>
          </w:tcPr>
          <w:p w14:paraId="28C40ED8" w14:textId="77777777" w:rsidR="006E7D43" w:rsidRPr="00BF2202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7A31FD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5EDC6F41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5013B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A2D0E7F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9204B8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1318" w:rsidRPr="00BF2202" w14:paraId="252F52E0" w14:textId="77777777" w:rsidTr="00C27E03">
        <w:trPr>
          <w:tblHeader/>
        </w:trPr>
        <w:tc>
          <w:tcPr>
            <w:tcW w:w="2300" w:type="dxa"/>
            <w:shd w:val="clear" w:color="auto" w:fill="auto"/>
          </w:tcPr>
          <w:p w14:paraId="61CC2393" w14:textId="77777777" w:rsidR="00B11318" w:rsidRPr="00514A88" w:rsidRDefault="00B11318" w:rsidP="006C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8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7DA5F3" w14:textId="77777777" w:rsidR="00B11318" w:rsidRPr="009B592D" w:rsidRDefault="00B11318" w:rsidP="006C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B592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9B592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545C87" w14:textId="77777777" w:rsidR="00B11318" w:rsidRPr="009B592D" w:rsidRDefault="00B11318" w:rsidP="006C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96E8D9F" w14:textId="276F9DF4" w:rsidR="00B11318" w:rsidRPr="00F87560" w:rsidRDefault="00B11318" w:rsidP="006C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13BD9C9" w14:textId="77777777" w:rsidR="00B11318" w:rsidRPr="009B592D" w:rsidRDefault="00B11318" w:rsidP="006C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01EE9BB" w14:textId="77777777" w:rsidR="00B11318" w:rsidRPr="009B592D" w:rsidRDefault="00B11318" w:rsidP="006C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B592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4CF9927C" w14:textId="77777777" w:rsidR="00B11318" w:rsidRPr="009B592D" w:rsidRDefault="00B11318" w:rsidP="006C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D7579F0" w14:textId="7B165713" w:rsidR="00B11318" w:rsidRPr="00F87560" w:rsidRDefault="00B11318" w:rsidP="006C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3ED3AC54" w14:textId="77777777" w:rsidR="00B11318" w:rsidRPr="009B592D" w:rsidRDefault="00B11318" w:rsidP="006C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86D893" w14:textId="77777777" w:rsidR="00B11318" w:rsidRPr="009B592D" w:rsidRDefault="00B11318" w:rsidP="006C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9B592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F4C5C" w:rsidRPr="00BF2202" w14:paraId="08EFE593" w14:textId="77777777" w:rsidTr="00C27E03">
        <w:trPr>
          <w:tblHeader/>
        </w:trPr>
        <w:tc>
          <w:tcPr>
            <w:tcW w:w="2300" w:type="dxa"/>
            <w:shd w:val="clear" w:color="auto" w:fill="auto"/>
          </w:tcPr>
          <w:p w14:paraId="238B1C31" w14:textId="77777777"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53BD9" w14:textId="77777777" w:rsidR="006F4C5C" w:rsidRPr="00BF2202" w:rsidRDefault="007F1887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6B95C893" w14:textId="77777777"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3C99F3" w14:textId="77777777" w:rsidR="006F4C5C" w:rsidRPr="00BF2202" w:rsidRDefault="007F1887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BEAE481" w14:textId="77777777"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D4D11FD" w14:textId="77777777" w:rsidR="006F4C5C" w:rsidRPr="00AC7CB0" w:rsidRDefault="007F1887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0B7EAC2" w14:textId="77777777" w:rsidR="006F4C5C" w:rsidRPr="00AC7CB0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AB5D1C5" w14:textId="77777777" w:rsidR="006F4C5C" w:rsidRPr="00AC7CB0" w:rsidRDefault="007F1887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C3D3C60" w14:textId="77777777" w:rsidR="006F4C5C" w:rsidRPr="00AC7CB0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41EAA1" w14:textId="77777777" w:rsidR="006F4C5C" w:rsidRPr="00AC7CB0" w:rsidRDefault="007F1887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FD30A14" w14:textId="77777777" w:rsidR="006F4C5C" w:rsidRPr="00AC7CB0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366C91" w14:textId="77777777" w:rsidR="006F4C5C" w:rsidRPr="00AC7CB0" w:rsidRDefault="007F1887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F4C5C" w:rsidRPr="00BF2202" w14:paraId="1E44FB02" w14:textId="77777777" w:rsidTr="00C27E03">
        <w:tc>
          <w:tcPr>
            <w:tcW w:w="2300" w:type="dxa"/>
            <w:shd w:val="clear" w:color="auto" w:fill="auto"/>
          </w:tcPr>
          <w:p w14:paraId="7646E548" w14:textId="77777777" w:rsidR="006F4C5C" w:rsidRPr="00BF2202" w:rsidRDefault="006F4C5C" w:rsidP="006F4C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0" w:type="dxa"/>
            <w:tcBorders>
              <w:top w:val="single" w:sz="4" w:space="0" w:color="auto"/>
            </w:tcBorders>
            <w:shd w:val="clear" w:color="auto" w:fill="auto"/>
          </w:tcPr>
          <w:p w14:paraId="18D6F3CB" w14:textId="77777777" w:rsidR="006F4C5C" w:rsidRPr="00BF2202" w:rsidRDefault="006F4C5C" w:rsidP="006F4C5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953774F" w14:textId="77777777" w:rsidR="006F4C5C" w:rsidRPr="009030FD" w:rsidRDefault="006F4C5C" w:rsidP="006F4C5C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214CCE4" w14:textId="77777777" w:rsidR="006F4C5C" w:rsidRPr="00BF2202" w:rsidRDefault="006F4C5C" w:rsidP="004B3AE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0533B3" w14:textId="77777777" w:rsidR="006F4C5C" w:rsidRPr="00BF2202" w:rsidRDefault="006F4C5C" w:rsidP="004B3AE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73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99D30F3" w14:textId="77777777" w:rsidR="006F4C5C" w:rsidRPr="009030FD" w:rsidRDefault="006F4C5C" w:rsidP="004B3AE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6B825D" w14:textId="77777777" w:rsidR="006F4C5C" w:rsidRPr="00BF2202" w:rsidRDefault="006F4C5C" w:rsidP="004B3AE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D750A72" w14:textId="77777777" w:rsidR="006F4C5C" w:rsidRPr="00BF2202" w:rsidRDefault="006F4C5C" w:rsidP="004B3AE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1E772D" w14:textId="77777777" w:rsidR="006F4C5C" w:rsidRPr="00BF2202" w:rsidRDefault="006F4C5C" w:rsidP="006F4C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CEE94A" w14:textId="77777777" w:rsidR="006F4C5C" w:rsidRPr="00BF2202" w:rsidRDefault="006F4C5C" w:rsidP="004B3AE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D8A41C" w14:textId="77777777" w:rsidR="006F4C5C" w:rsidRPr="00BF2202" w:rsidRDefault="006F4C5C" w:rsidP="006F4C5C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71C931F" w14:textId="77777777" w:rsidR="006F4C5C" w:rsidRPr="00B0610A" w:rsidRDefault="006F4C5C" w:rsidP="004B3A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0761AF" w:rsidRPr="005A5211" w14:paraId="1669895A" w14:textId="77777777" w:rsidTr="00500845">
        <w:tc>
          <w:tcPr>
            <w:tcW w:w="2300" w:type="dxa"/>
            <w:shd w:val="clear" w:color="auto" w:fill="auto"/>
          </w:tcPr>
          <w:p w14:paraId="575E412F" w14:textId="77777777" w:rsidR="000761AF" w:rsidRDefault="000761AF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dxa"/>
            <w:shd w:val="clear" w:color="auto" w:fill="auto"/>
          </w:tcPr>
          <w:p w14:paraId="55F79086" w14:textId="77777777" w:rsidR="000761AF" w:rsidRPr="00BF2202" w:rsidRDefault="000761AF" w:rsidP="000761A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  <w:shd w:val="clear" w:color="auto" w:fill="auto"/>
          </w:tcPr>
          <w:p w14:paraId="15704677" w14:textId="77777777" w:rsidR="000761AF" w:rsidRPr="00BF2202" w:rsidRDefault="000761AF" w:rsidP="000761A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F4BF848" w14:textId="77777777" w:rsidR="000761AF" w:rsidRPr="00BF2202" w:rsidRDefault="000761AF" w:rsidP="000761A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  <w:shd w:val="clear" w:color="auto" w:fill="auto"/>
          </w:tcPr>
          <w:p w14:paraId="7080ACB5" w14:textId="77777777" w:rsidR="000761AF" w:rsidRPr="00BF2202" w:rsidRDefault="000761AF" w:rsidP="000761A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6E91B2" w14:textId="21C144BB" w:rsidR="000761AF" w:rsidRPr="00ED595D" w:rsidRDefault="000761AF" w:rsidP="000761A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D8098C" w14:textId="77777777" w:rsidR="000761AF" w:rsidRPr="00ED595D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F2F5F5" w14:textId="77777777" w:rsidR="000761AF" w:rsidRPr="00ED595D" w:rsidRDefault="000761AF" w:rsidP="000761A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D29763" w14:textId="77777777" w:rsidR="000761AF" w:rsidRPr="009030FD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069391" w14:textId="10973941" w:rsidR="000761AF" w:rsidRPr="00DF5237" w:rsidRDefault="00C6282B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582361" w14:textId="77777777" w:rsidR="000761AF" w:rsidRPr="009030FD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5203D2" w14:textId="77777777" w:rsidR="000761AF" w:rsidRPr="00ED595D" w:rsidRDefault="000761AF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19</w:t>
            </w:r>
            <w:r w:rsidRPr="00ED595D">
              <w:rPr>
                <w:rFonts w:ascii="Angsana New" w:hAnsi="Angsana New"/>
                <w:sz w:val="30"/>
                <w:szCs w:val="30"/>
                <w:lang w:val="en-GB" w:bidi="ar-SA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000</w:t>
            </w:r>
          </w:p>
        </w:tc>
      </w:tr>
      <w:tr w:rsidR="000761AF" w:rsidRPr="005A5211" w14:paraId="0CD47C87" w14:textId="77777777" w:rsidTr="00500845">
        <w:tc>
          <w:tcPr>
            <w:tcW w:w="2300" w:type="dxa"/>
            <w:shd w:val="clear" w:color="auto" w:fill="auto"/>
          </w:tcPr>
          <w:p w14:paraId="69C6F10C" w14:textId="77777777" w:rsidR="000761AF" w:rsidRPr="00BF2202" w:rsidRDefault="000761AF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0" w:type="dxa"/>
            <w:shd w:val="clear" w:color="auto" w:fill="auto"/>
          </w:tcPr>
          <w:p w14:paraId="101A51C6" w14:textId="77777777" w:rsidR="000761AF" w:rsidRPr="00BF2202" w:rsidRDefault="000761AF" w:rsidP="000761A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5CBFC86F" w14:textId="77777777" w:rsidR="000761AF" w:rsidRPr="00BF2202" w:rsidRDefault="000761AF" w:rsidP="000761A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4792A4F" w14:textId="77777777" w:rsidR="000761AF" w:rsidRPr="00BF2202" w:rsidRDefault="000761AF" w:rsidP="000761AF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7758E652" w14:textId="77777777" w:rsidR="000761AF" w:rsidRPr="00BF2202" w:rsidRDefault="000761AF" w:rsidP="000761AF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8DEE3" w14:textId="0E7678F4" w:rsidR="000761AF" w:rsidRPr="00ED595D" w:rsidRDefault="000761AF" w:rsidP="000761A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DB7120" w14:textId="77777777" w:rsidR="000761AF" w:rsidRPr="00ED595D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F971D" w14:textId="77777777" w:rsidR="000761AF" w:rsidRPr="00ED595D" w:rsidRDefault="000761AF" w:rsidP="000761A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5201C" w14:textId="77777777" w:rsidR="000761AF" w:rsidRPr="009030FD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D8D49" w14:textId="147C1DDA" w:rsidR="000761AF" w:rsidRPr="00ED595D" w:rsidRDefault="00C6282B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B235C9" w14:textId="77777777" w:rsidR="000761AF" w:rsidRPr="009030FD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63B0E" w14:textId="77777777" w:rsidR="000761AF" w:rsidRPr="00ED595D" w:rsidRDefault="000761AF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0761AF" w:rsidRPr="005A5211" w14:paraId="59214D7A" w14:textId="77777777" w:rsidTr="00C27E03">
        <w:tc>
          <w:tcPr>
            <w:tcW w:w="2300" w:type="dxa"/>
            <w:shd w:val="clear" w:color="auto" w:fill="auto"/>
          </w:tcPr>
          <w:p w14:paraId="4EBA04DC" w14:textId="77777777" w:rsidR="000761AF" w:rsidRPr="00ED595D" w:rsidRDefault="000761AF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เงินให้กู้ยืมระยะสั้นแก่</w:t>
            </w:r>
          </w:p>
        </w:tc>
        <w:tc>
          <w:tcPr>
            <w:tcW w:w="580" w:type="dxa"/>
            <w:shd w:val="clear" w:color="auto" w:fill="auto"/>
          </w:tcPr>
          <w:p w14:paraId="51594024" w14:textId="77777777" w:rsidR="000761AF" w:rsidRDefault="000761AF" w:rsidP="000761AF">
            <w:pPr>
              <w:pStyle w:val="acctfourfigures"/>
              <w:tabs>
                <w:tab w:val="clear" w:pos="765"/>
                <w:tab w:val="decimal" w:pos="1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FE8536" w14:textId="77777777" w:rsidR="000761AF" w:rsidRPr="00BF2202" w:rsidRDefault="000761AF" w:rsidP="000761A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A49442E" w14:textId="77777777" w:rsidR="000761AF" w:rsidRPr="00BF2202" w:rsidRDefault="000761AF" w:rsidP="000761A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7C97133" w14:textId="77777777" w:rsidR="000761AF" w:rsidRPr="00BF2202" w:rsidRDefault="000761AF" w:rsidP="000761A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6089F38" w14:textId="77777777" w:rsidR="000761AF" w:rsidRPr="005A5211" w:rsidRDefault="000761AF" w:rsidP="000761A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D1248C" w14:textId="77777777" w:rsidR="000761AF" w:rsidRPr="00ED595D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973FCB4" w14:textId="77777777" w:rsidR="000761AF" w:rsidRPr="00ED595D" w:rsidRDefault="000761AF" w:rsidP="000761A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B26A52" w14:textId="77777777" w:rsidR="000761AF" w:rsidRPr="009030FD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A598F8" w14:textId="77777777" w:rsidR="000761AF" w:rsidRPr="00ED595D" w:rsidRDefault="000761AF" w:rsidP="000761A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EA1903" w14:textId="77777777" w:rsidR="000761AF" w:rsidRPr="009030FD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2CE8DC3" w14:textId="77777777" w:rsidR="000761AF" w:rsidRDefault="000761AF" w:rsidP="000761A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761AF" w:rsidRPr="005A5211" w14:paraId="0C3D0ACF" w14:textId="77777777" w:rsidTr="00500845">
        <w:tc>
          <w:tcPr>
            <w:tcW w:w="2300" w:type="dxa"/>
            <w:shd w:val="clear" w:color="auto" w:fill="auto"/>
          </w:tcPr>
          <w:p w14:paraId="6DA620C7" w14:textId="77777777" w:rsidR="000761AF" w:rsidRPr="00ED595D" w:rsidRDefault="000761AF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D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กิจการที่เกี่ยวข้องกัน </w:t>
            </w:r>
          </w:p>
        </w:tc>
        <w:tc>
          <w:tcPr>
            <w:tcW w:w="580" w:type="dxa"/>
            <w:shd w:val="clear" w:color="auto" w:fill="auto"/>
          </w:tcPr>
          <w:p w14:paraId="19445BDF" w14:textId="77777777" w:rsidR="000761AF" w:rsidRDefault="000761AF" w:rsidP="000761AF">
            <w:pPr>
              <w:pStyle w:val="acctfourfigures"/>
              <w:tabs>
                <w:tab w:val="clear" w:pos="765"/>
                <w:tab w:val="decimal" w:pos="14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852AF0" w14:textId="77777777" w:rsidR="000761AF" w:rsidRPr="00BF2202" w:rsidRDefault="000761AF" w:rsidP="000761A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5CD2A7C" w14:textId="77777777" w:rsidR="000761AF" w:rsidRPr="00BF2202" w:rsidRDefault="000761AF" w:rsidP="000761AF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E37CBD" w14:textId="77777777" w:rsidR="000761AF" w:rsidRPr="00BF2202" w:rsidRDefault="000761AF" w:rsidP="000761A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4352025" w14:textId="720AD2E6" w:rsidR="000761AF" w:rsidRPr="005A5211" w:rsidRDefault="000761AF" w:rsidP="000761A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1F2234" w14:textId="77777777" w:rsidR="000761AF" w:rsidRPr="00ED595D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66FFAFD" w14:textId="77777777" w:rsidR="000761AF" w:rsidRPr="00ED595D" w:rsidRDefault="000761AF" w:rsidP="000761A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D595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FC6413" w14:textId="77777777" w:rsidR="000761AF" w:rsidRPr="009030FD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D97EE2A" w14:textId="0F54EFF6" w:rsidR="000761AF" w:rsidRPr="00DF5237" w:rsidRDefault="00C6282B" w:rsidP="000761AF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98A31E" w14:textId="77777777" w:rsidR="000761AF" w:rsidRPr="00DF5237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2B671EA" w14:textId="77777777" w:rsidR="000761AF" w:rsidRPr="005A5211" w:rsidRDefault="000761AF" w:rsidP="000761AF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19,000</w:t>
            </w:r>
          </w:p>
        </w:tc>
      </w:tr>
    </w:tbl>
    <w:p w14:paraId="02A9CD2A" w14:textId="77777777" w:rsidR="00A27B00" w:rsidRDefault="00A27B00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00852EAC" w14:textId="77777777" w:rsidR="0057144A" w:rsidRDefault="0057144A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105C2E04" w14:textId="77777777" w:rsidR="0057144A" w:rsidRDefault="0057144A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3B5E0567" w14:textId="77777777" w:rsidR="0057144A" w:rsidRDefault="0057144A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21021D5E" w14:textId="77777777" w:rsidR="0057144A" w:rsidRDefault="0057144A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692D7251" w14:textId="77777777" w:rsidR="0057144A" w:rsidRDefault="0057144A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0F877F18" w14:textId="77777777" w:rsidR="0057144A" w:rsidRDefault="0057144A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5C23843F" w14:textId="77777777" w:rsidR="0057144A" w:rsidRDefault="0057144A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16829C59" w14:textId="77777777" w:rsidR="00943E3F" w:rsidRDefault="00943E3F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59955E7E" w14:textId="77777777" w:rsidR="0057144A" w:rsidRDefault="0057144A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52570068" w14:textId="77777777" w:rsidR="0057144A" w:rsidRDefault="0057144A" w:rsidP="004417D8">
      <w:pPr>
        <w:pStyle w:val="a0"/>
        <w:tabs>
          <w:tab w:val="clear" w:pos="1080"/>
          <w:tab w:val="left" w:pos="540"/>
        </w:tabs>
        <w:spacing w:line="240" w:lineRule="atLeast"/>
        <w:jc w:val="thaiDistribute"/>
        <w:rPr>
          <w:rFonts w:ascii="Angsana New" w:hAnsi="Angsana New" w:cs="Angsana New"/>
          <w:spacing w:val="-4"/>
          <w:lang w:val="en-US"/>
        </w:rPr>
      </w:pPr>
    </w:p>
    <w:p w14:paraId="473077BC" w14:textId="77777777" w:rsidR="006E7D43" w:rsidRPr="00A77C02" w:rsidRDefault="006E7D43" w:rsidP="0076297D">
      <w:pPr>
        <w:pStyle w:val="a0"/>
        <w:tabs>
          <w:tab w:val="clear" w:pos="1080"/>
        </w:tabs>
        <w:spacing w:after="120" w:line="240" w:lineRule="atLeast"/>
        <w:ind w:left="540"/>
        <w:rPr>
          <w:rFonts w:ascii="Angsana New" w:hAnsi="Angsana New" w:cs="Angsana New"/>
          <w:spacing w:val="-4"/>
          <w:cs/>
          <w:lang w:val="en-US"/>
        </w:rPr>
      </w:pPr>
      <w:r w:rsidRPr="00A77C02">
        <w:rPr>
          <w:rFonts w:ascii="Angsana New" w:hAnsi="Angsana New" w:cs="Angsana New"/>
          <w:spacing w:val="-4"/>
          <w:cs/>
          <w:lang w:val="en-US"/>
        </w:rPr>
        <w:lastRenderedPageBreak/>
        <w:t>รายการเคลื่อนไหวของเงินให้กู้ยืมแก่</w:t>
      </w:r>
      <w:r w:rsidR="005028B0">
        <w:rPr>
          <w:rFonts w:ascii="Angsana New" w:hAnsi="Angsana New" w:cs="Angsana New" w:hint="cs"/>
          <w:spacing w:val="-4"/>
          <w:cs/>
          <w:lang w:val="en-US"/>
        </w:rPr>
        <w:t>บุคคลหรือ</w:t>
      </w:r>
      <w:r w:rsidRPr="00A77C02">
        <w:rPr>
          <w:rFonts w:ascii="Angsana New" w:hAnsi="Angsana New" w:cs="Angsana New"/>
          <w:spacing w:val="-4"/>
          <w:cs/>
          <w:lang w:val="en-US"/>
        </w:rPr>
        <w:t xml:space="preserve">กิจการที่เกี่ยวข้องกัน </w:t>
      </w:r>
      <w:r w:rsidR="002D605D">
        <w:rPr>
          <w:rFonts w:ascii="Angsana New" w:hAnsi="Angsana New" w:cs="Angsana New" w:hint="cs"/>
          <w:spacing w:val="-4"/>
          <w:cs/>
          <w:lang w:val="en-US"/>
        </w:rPr>
        <w:t>มีดังนี้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8"/>
        <w:gridCol w:w="1162"/>
        <w:gridCol w:w="270"/>
        <w:gridCol w:w="1170"/>
        <w:gridCol w:w="270"/>
        <w:gridCol w:w="1155"/>
        <w:gridCol w:w="270"/>
        <w:gridCol w:w="1175"/>
      </w:tblGrid>
      <w:tr w:rsidR="00A27B00" w:rsidRPr="009375E0" w14:paraId="1B10EA92" w14:textId="77777777" w:rsidTr="005B7718">
        <w:trPr>
          <w:tblHeader/>
        </w:trPr>
        <w:tc>
          <w:tcPr>
            <w:tcW w:w="3978" w:type="dxa"/>
          </w:tcPr>
          <w:p w14:paraId="296E38F9" w14:textId="77777777" w:rsidR="00A27B00" w:rsidRPr="009375E0" w:rsidRDefault="00A27B00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72" w:type="dxa"/>
            <w:gridSpan w:val="7"/>
            <w:tcBorders>
              <w:bottom w:val="single" w:sz="4" w:space="0" w:color="auto"/>
            </w:tcBorders>
          </w:tcPr>
          <w:p w14:paraId="048C727D" w14:textId="77777777" w:rsidR="00A27B00" w:rsidRPr="009B592D" w:rsidRDefault="00A27B00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9375E0" w14:paraId="05146AEB" w14:textId="77777777" w:rsidTr="005B7718">
        <w:trPr>
          <w:tblHeader/>
        </w:trPr>
        <w:tc>
          <w:tcPr>
            <w:tcW w:w="3978" w:type="dxa"/>
          </w:tcPr>
          <w:p w14:paraId="7303AF9D" w14:textId="77777777" w:rsidR="006E7D43" w:rsidRPr="009375E0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0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F750C4C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65BFF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282200C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11318" w:rsidRPr="009375E0" w14:paraId="73362A79" w14:textId="77777777" w:rsidTr="005B7718">
        <w:trPr>
          <w:tblHeader/>
        </w:trPr>
        <w:tc>
          <w:tcPr>
            <w:tcW w:w="3978" w:type="dxa"/>
          </w:tcPr>
          <w:p w14:paraId="7B5664E7" w14:textId="77777777" w:rsidR="00B11318" w:rsidRPr="009375E0" w:rsidRDefault="00B11318" w:rsidP="00B1131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</w:tcPr>
          <w:p w14:paraId="3C69E037" w14:textId="2C5C9F6C" w:rsidR="00B11318" w:rsidRPr="00F87560" w:rsidRDefault="00B11318" w:rsidP="00B1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CB5FD8" w14:textId="77777777" w:rsidR="00B11318" w:rsidRPr="00BF2202" w:rsidRDefault="00B11318" w:rsidP="00B1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928AE58" w14:textId="77777777" w:rsidR="00B11318" w:rsidRPr="00BF2202" w:rsidRDefault="00B11318" w:rsidP="00B1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8B54DBF" w14:textId="77777777" w:rsidR="00B11318" w:rsidRPr="00BF2202" w:rsidRDefault="00B11318" w:rsidP="00B1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</w:tcPr>
          <w:p w14:paraId="1E7461D2" w14:textId="2CD2D2E1" w:rsidR="00B11318" w:rsidRPr="00F87560" w:rsidRDefault="00B11318" w:rsidP="00B1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71D96910" w14:textId="77777777" w:rsidR="00B11318" w:rsidRPr="00BF2202" w:rsidRDefault="00B11318" w:rsidP="00B1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CA0785C" w14:textId="77777777" w:rsidR="00B11318" w:rsidRPr="00BF2202" w:rsidRDefault="00B11318" w:rsidP="00B11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27B00" w:rsidRPr="009375E0" w14:paraId="3A6A0CB8" w14:textId="77777777" w:rsidTr="005B7718">
        <w:trPr>
          <w:tblHeader/>
        </w:trPr>
        <w:tc>
          <w:tcPr>
            <w:tcW w:w="3978" w:type="dxa"/>
          </w:tcPr>
          <w:p w14:paraId="000867FC" w14:textId="77777777" w:rsidR="00A27B00" w:rsidRPr="009375E0" w:rsidRDefault="00A27B00" w:rsidP="00A27B0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D89E41E" w14:textId="77777777" w:rsidR="00A27B00" w:rsidRPr="00AC7CB0" w:rsidRDefault="007F1887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E014E3C" w14:textId="77777777" w:rsidR="00A27B00" w:rsidRPr="00AC7CB0" w:rsidRDefault="00A27B00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231429" w14:textId="77777777" w:rsidR="00A27B00" w:rsidRPr="00AC7CB0" w:rsidRDefault="007F1887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3C943DB" w14:textId="77777777" w:rsidR="00A27B00" w:rsidRPr="00AC7CB0" w:rsidRDefault="00A27B00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</w:tcPr>
          <w:p w14:paraId="6B3D1607" w14:textId="77777777" w:rsidR="00A27B00" w:rsidRPr="00AC7CB0" w:rsidRDefault="007F1887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182F2D8" w14:textId="77777777" w:rsidR="00A27B00" w:rsidRPr="00AC7CB0" w:rsidRDefault="00A27B00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7AB1C50" w14:textId="77777777" w:rsidR="00A27B00" w:rsidRPr="00AC7CB0" w:rsidRDefault="007F1887" w:rsidP="00A2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E7D43" w:rsidRPr="009375E0" w14:paraId="3B4189C0" w14:textId="77777777" w:rsidTr="005B7718">
        <w:tc>
          <w:tcPr>
            <w:tcW w:w="3978" w:type="dxa"/>
          </w:tcPr>
          <w:p w14:paraId="1176B8A7" w14:textId="77777777" w:rsidR="006E7D43" w:rsidRPr="009375E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375E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62" w:type="dxa"/>
          </w:tcPr>
          <w:p w14:paraId="12968EED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5CCAD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B9D3A0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F8859A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</w:tcPr>
          <w:p w14:paraId="142A550B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0D3048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</w:tcPr>
          <w:p w14:paraId="10021738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E7D43" w:rsidRPr="009375E0" w14:paraId="24807EB1" w14:textId="77777777" w:rsidTr="00C27E03">
        <w:tc>
          <w:tcPr>
            <w:tcW w:w="3978" w:type="dxa"/>
            <w:shd w:val="clear" w:color="auto" w:fill="auto"/>
          </w:tcPr>
          <w:p w14:paraId="5C4E4C63" w14:textId="77777777" w:rsidR="006E7D43" w:rsidRPr="009375E0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2" w:type="dxa"/>
            <w:shd w:val="clear" w:color="auto" w:fill="auto"/>
          </w:tcPr>
          <w:p w14:paraId="42D5504D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C7667C0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76F90F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03D72CA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40698E04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7A191B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321D8A1" w14:textId="77777777" w:rsidR="006E7D43" w:rsidRPr="009375E0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761AF" w:rsidRPr="009375E0" w14:paraId="34285272" w14:textId="77777777" w:rsidTr="00E14677">
        <w:tc>
          <w:tcPr>
            <w:tcW w:w="3978" w:type="dxa"/>
            <w:shd w:val="clear" w:color="auto" w:fill="auto"/>
          </w:tcPr>
          <w:p w14:paraId="70891CD9" w14:textId="77777777" w:rsidR="000761AF" w:rsidRPr="009375E0" w:rsidRDefault="000761AF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162" w:type="dxa"/>
            <w:shd w:val="clear" w:color="auto" w:fill="auto"/>
          </w:tcPr>
          <w:p w14:paraId="572494C9" w14:textId="27E37419" w:rsidR="000761AF" w:rsidRPr="009375E0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6CC8D9" w14:textId="77777777" w:rsidR="000761AF" w:rsidRPr="009375E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6200E7" w14:textId="77777777" w:rsidR="000761AF" w:rsidRPr="009375E0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C9701E" w14:textId="77777777" w:rsidR="000761AF" w:rsidRPr="009375E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49DEEC57" w14:textId="77777777" w:rsidR="000761AF" w:rsidRPr="00C6282B" w:rsidRDefault="000761AF" w:rsidP="000761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282B">
              <w:rPr>
                <w:rFonts w:ascii="Angsana New" w:hAnsi="Angsana New"/>
                <w:sz w:val="30"/>
                <w:szCs w:val="30"/>
                <w:lang w:val="en-US" w:bidi="th-TH"/>
              </w:rPr>
              <w:t>19,000</w:t>
            </w:r>
          </w:p>
        </w:tc>
        <w:tc>
          <w:tcPr>
            <w:tcW w:w="270" w:type="dxa"/>
            <w:shd w:val="clear" w:color="auto" w:fill="auto"/>
          </w:tcPr>
          <w:p w14:paraId="081D9D5A" w14:textId="77777777" w:rsidR="000761AF" w:rsidRPr="009375E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32A2DB4" w14:textId="77777777" w:rsidR="000761AF" w:rsidRPr="009375E0" w:rsidRDefault="000761AF" w:rsidP="000761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761AF" w:rsidRPr="009375E0" w14:paraId="27D4B86A" w14:textId="77777777" w:rsidTr="00500845">
        <w:tc>
          <w:tcPr>
            <w:tcW w:w="3978" w:type="dxa"/>
            <w:shd w:val="clear" w:color="auto" w:fill="auto"/>
          </w:tcPr>
          <w:p w14:paraId="09EFA33A" w14:textId="77777777" w:rsidR="000761AF" w:rsidRPr="009375E0" w:rsidRDefault="000761AF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375E0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2" w:type="dxa"/>
            <w:shd w:val="clear" w:color="auto" w:fill="auto"/>
          </w:tcPr>
          <w:p w14:paraId="4955AA4F" w14:textId="5BE9BA26" w:rsidR="000761AF" w:rsidRPr="009375E0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73620D" w14:textId="77777777" w:rsidR="000761AF" w:rsidRPr="009375E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858642" w14:textId="77777777" w:rsidR="000761AF" w:rsidRPr="009375E0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7C5D6D" w14:textId="77777777" w:rsidR="000761AF" w:rsidRPr="009375E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62191B6D" w14:textId="48867BD2" w:rsidR="000761AF" w:rsidRPr="00C6282B" w:rsidRDefault="00C6282B" w:rsidP="000761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282B">
              <w:rPr>
                <w:rFonts w:ascii="Angsana New" w:hAnsi="Angsana New"/>
                <w:sz w:val="30"/>
                <w:szCs w:val="30"/>
                <w:lang w:val="en-US" w:bidi="th-TH"/>
              </w:rPr>
              <w:t>81,100</w:t>
            </w:r>
          </w:p>
        </w:tc>
        <w:tc>
          <w:tcPr>
            <w:tcW w:w="270" w:type="dxa"/>
            <w:shd w:val="clear" w:color="auto" w:fill="auto"/>
          </w:tcPr>
          <w:p w14:paraId="783E161C" w14:textId="77777777" w:rsidR="000761AF" w:rsidRPr="009375E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0E3377F" w14:textId="77777777" w:rsidR="000761AF" w:rsidRPr="009375E0" w:rsidRDefault="000761AF" w:rsidP="000761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27,000</w:t>
            </w:r>
          </w:p>
        </w:tc>
      </w:tr>
      <w:tr w:rsidR="000761AF" w:rsidRPr="009375E0" w14:paraId="07C2C4C6" w14:textId="77777777" w:rsidTr="00500845">
        <w:tc>
          <w:tcPr>
            <w:tcW w:w="3978" w:type="dxa"/>
            <w:shd w:val="clear" w:color="auto" w:fill="auto"/>
          </w:tcPr>
          <w:p w14:paraId="26B3739B" w14:textId="77777777" w:rsidR="000761AF" w:rsidRPr="009375E0" w:rsidRDefault="000761AF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D66D005" w14:textId="30972031" w:rsidR="000761AF" w:rsidRPr="009375E0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4735AE" w14:textId="77777777" w:rsidR="000761AF" w:rsidRPr="009375E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2E33EE8" w14:textId="77777777" w:rsidR="000761AF" w:rsidRPr="009375E0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F13D4B" w14:textId="77777777" w:rsidR="000761AF" w:rsidRPr="009375E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2BC95F7B" w14:textId="14243540" w:rsidR="000761AF" w:rsidRPr="00C6282B" w:rsidRDefault="00C6282B" w:rsidP="000761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282B">
              <w:rPr>
                <w:rFonts w:ascii="Angsana New" w:hAnsi="Angsana New"/>
                <w:sz w:val="30"/>
                <w:szCs w:val="30"/>
                <w:lang w:val="en-US" w:bidi="th-TH"/>
              </w:rPr>
              <w:t>(27,100)</w:t>
            </w:r>
          </w:p>
        </w:tc>
        <w:tc>
          <w:tcPr>
            <w:tcW w:w="270" w:type="dxa"/>
            <w:shd w:val="clear" w:color="auto" w:fill="auto"/>
          </w:tcPr>
          <w:p w14:paraId="6760C7A0" w14:textId="77777777" w:rsidR="000761AF" w:rsidRPr="009375E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6D72C15" w14:textId="77777777" w:rsidR="000761AF" w:rsidRDefault="000761AF" w:rsidP="000761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</w:t>
            </w: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761AF" w:rsidRPr="00536A0E" w14:paraId="1D054B39" w14:textId="77777777" w:rsidTr="00500845">
        <w:tc>
          <w:tcPr>
            <w:tcW w:w="3978" w:type="dxa"/>
            <w:shd w:val="clear" w:color="auto" w:fill="auto"/>
          </w:tcPr>
          <w:p w14:paraId="56039AAC" w14:textId="77777777" w:rsidR="000761AF" w:rsidRPr="009375E0" w:rsidRDefault="000761AF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51A1E8" w14:textId="30BAD038" w:rsidR="000761AF" w:rsidRPr="001E2904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BD30ED" w14:textId="77777777" w:rsidR="000761AF" w:rsidRPr="001E2904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0AC04C" w14:textId="77777777" w:rsidR="000761AF" w:rsidRPr="001E2904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801966" w14:textId="77777777" w:rsidR="000761AF" w:rsidRPr="001E2904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B2636" w14:textId="4C1B96AA" w:rsidR="000761AF" w:rsidRPr="00C6282B" w:rsidRDefault="00C6282B" w:rsidP="000761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6282B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73,000</w:t>
            </w:r>
          </w:p>
        </w:tc>
        <w:tc>
          <w:tcPr>
            <w:tcW w:w="270" w:type="dxa"/>
            <w:shd w:val="clear" w:color="auto" w:fill="auto"/>
          </w:tcPr>
          <w:p w14:paraId="11D5BC63" w14:textId="77777777" w:rsidR="000761AF" w:rsidRPr="001E2904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A8E27A" w14:textId="77777777" w:rsidR="000761AF" w:rsidRPr="001E2904" w:rsidRDefault="000761AF" w:rsidP="000761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0761AF" w:rsidRPr="00A77C02" w14:paraId="68A518B6" w14:textId="77777777" w:rsidTr="00C27E03">
        <w:tc>
          <w:tcPr>
            <w:tcW w:w="3978" w:type="dxa"/>
            <w:shd w:val="clear" w:color="auto" w:fill="auto"/>
          </w:tcPr>
          <w:p w14:paraId="6F238892" w14:textId="77777777" w:rsidR="000761AF" w:rsidRPr="00A77C02" w:rsidRDefault="000761AF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413B3217" w14:textId="77777777" w:rsidR="000761AF" w:rsidRPr="00A77C02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FD694F" w14:textId="77777777" w:rsidR="000761AF" w:rsidRPr="00A77C02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2BDC415" w14:textId="77777777" w:rsidR="000761AF" w:rsidRPr="00A77C02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181EF1" w14:textId="77777777" w:rsidR="000761AF" w:rsidRPr="00A77C02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5967B7B3" w14:textId="77777777" w:rsidR="000761AF" w:rsidRPr="00A77C02" w:rsidRDefault="000761AF" w:rsidP="000761AF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FF380C" w14:textId="77777777" w:rsidR="000761AF" w:rsidRPr="00A77C02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Cs w:val="22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2C162563" w14:textId="77777777" w:rsidR="000761AF" w:rsidRPr="001D32AF" w:rsidRDefault="000761AF" w:rsidP="000761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761AF" w:rsidRPr="00536A0E" w14:paraId="12D965EC" w14:textId="77777777" w:rsidTr="00C27E03">
        <w:tc>
          <w:tcPr>
            <w:tcW w:w="3978" w:type="dxa"/>
            <w:shd w:val="clear" w:color="auto" w:fill="auto"/>
          </w:tcPr>
          <w:p w14:paraId="20B1DE7A" w14:textId="77777777" w:rsidR="000761AF" w:rsidRPr="00903FE0" w:rsidRDefault="000761AF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2" w:type="dxa"/>
            <w:shd w:val="clear" w:color="auto" w:fill="auto"/>
          </w:tcPr>
          <w:p w14:paraId="62B0B86C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9FF9BA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3C1D08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3261D3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54DF8BAE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EFE7C9D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3FF43D1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761AF" w:rsidRPr="00536A0E" w14:paraId="6FD50B58" w14:textId="77777777" w:rsidTr="00C27E03">
        <w:tc>
          <w:tcPr>
            <w:tcW w:w="3978" w:type="dxa"/>
            <w:shd w:val="clear" w:color="auto" w:fill="auto"/>
          </w:tcPr>
          <w:p w14:paraId="3927BCAB" w14:textId="77777777" w:rsidR="000761AF" w:rsidRPr="00903FE0" w:rsidRDefault="000761AF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162" w:type="dxa"/>
            <w:shd w:val="clear" w:color="auto" w:fill="auto"/>
          </w:tcPr>
          <w:p w14:paraId="447DACDC" w14:textId="51AC38FE" w:rsidR="000761AF" w:rsidRPr="00903FE0" w:rsidRDefault="000761AF" w:rsidP="000761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5D4B5D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2107A7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  <w:shd w:val="clear" w:color="auto" w:fill="auto"/>
          </w:tcPr>
          <w:p w14:paraId="502F557A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42EF11EC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8F5416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D99C986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761AF" w:rsidRPr="00536A0E" w14:paraId="38A392EC" w14:textId="77777777" w:rsidTr="00500845">
        <w:tc>
          <w:tcPr>
            <w:tcW w:w="3978" w:type="dxa"/>
            <w:shd w:val="clear" w:color="auto" w:fill="auto"/>
          </w:tcPr>
          <w:p w14:paraId="5B211DDC" w14:textId="77777777" w:rsidR="000761AF" w:rsidRPr="00903FE0" w:rsidRDefault="000761AF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2" w:type="dxa"/>
            <w:shd w:val="clear" w:color="auto" w:fill="auto"/>
          </w:tcPr>
          <w:p w14:paraId="20837A88" w14:textId="57133C1E" w:rsidR="000761AF" w:rsidRPr="00903FE0" w:rsidRDefault="000761AF" w:rsidP="000761A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0085AD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21528A0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C42F76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015D713A" w14:textId="596FDD5C" w:rsidR="000761AF" w:rsidRPr="00903FE0" w:rsidRDefault="00C6282B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CD80BF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ED125C9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761AF" w:rsidRPr="00536A0E" w14:paraId="1B3FBFBB" w14:textId="77777777" w:rsidTr="00500845">
        <w:tc>
          <w:tcPr>
            <w:tcW w:w="3978" w:type="dxa"/>
            <w:shd w:val="clear" w:color="auto" w:fill="auto"/>
          </w:tcPr>
          <w:p w14:paraId="764827CC" w14:textId="77777777" w:rsidR="000761AF" w:rsidRPr="00903FE0" w:rsidRDefault="000761AF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62" w:type="dxa"/>
            <w:shd w:val="clear" w:color="auto" w:fill="auto"/>
          </w:tcPr>
          <w:p w14:paraId="492BA290" w14:textId="17F62E8E" w:rsidR="000761AF" w:rsidRPr="00903FE0" w:rsidRDefault="000761AF" w:rsidP="000761AF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08460E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A745577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1,200)</w:t>
            </w:r>
          </w:p>
        </w:tc>
        <w:tc>
          <w:tcPr>
            <w:tcW w:w="270" w:type="dxa"/>
            <w:shd w:val="clear" w:color="auto" w:fill="auto"/>
          </w:tcPr>
          <w:p w14:paraId="7BFF698E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108156B0" w14:textId="338BF7F3" w:rsidR="000761AF" w:rsidRPr="00903FE0" w:rsidRDefault="00C6282B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E75935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25613BA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761AF" w:rsidRPr="00536A0E" w14:paraId="280FE1BB" w14:textId="77777777" w:rsidTr="00500845">
        <w:tc>
          <w:tcPr>
            <w:tcW w:w="3978" w:type="dxa"/>
            <w:shd w:val="clear" w:color="auto" w:fill="auto"/>
          </w:tcPr>
          <w:p w14:paraId="77AB37C1" w14:textId="77777777" w:rsidR="000761AF" w:rsidRPr="00903FE0" w:rsidRDefault="000761AF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86EA9C" w14:textId="5A64C764" w:rsidR="000761AF" w:rsidRPr="0019793A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E35A7C" w14:textId="77777777" w:rsidR="000761AF" w:rsidRPr="001E2904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130B9B" w14:textId="77777777" w:rsidR="000761AF" w:rsidRPr="001E2904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B11ADE" w14:textId="77777777" w:rsidR="000761AF" w:rsidRPr="001E2904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07D27" w14:textId="1BB403D7" w:rsidR="000761AF" w:rsidRPr="001E2904" w:rsidRDefault="00C6282B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AE3E72" w14:textId="77777777" w:rsidR="000761AF" w:rsidRPr="001E2904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9E903A" w14:textId="77777777" w:rsidR="000761AF" w:rsidRPr="001E2904" w:rsidRDefault="000761AF" w:rsidP="000761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0761AF" w:rsidRPr="00A77C02" w14:paraId="5EBB3FDB" w14:textId="77777777" w:rsidTr="00C27E03">
        <w:tc>
          <w:tcPr>
            <w:tcW w:w="3978" w:type="dxa"/>
            <w:shd w:val="clear" w:color="auto" w:fill="auto"/>
          </w:tcPr>
          <w:p w14:paraId="0453828D" w14:textId="77777777" w:rsidR="000761AF" w:rsidRPr="00A77C02" w:rsidRDefault="000761AF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12C416DE" w14:textId="77777777" w:rsidR="000761AF" w:rsidRPr="00A77C02" w:rsidRDefault="000761AF" w:rsidP="000761AF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7AE0C9B" w14:textId="77777777" w:rsidR="000761AF" w:rsidRPr="00A77C02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B265480" w14:textId="77777777" w:rsidR="000761AF" w:rsidRPr="00A77C02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848333" w14:textId="77777777" w:rsidR="000761AF" w:rsidRPr="00A77C02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1EAA070F" w14:textId="77777777" w:rsidR="000761AF" w:rsidRPr="00A77C02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DD8185" w14:textId="77777777" w:rsidR="000761AF" w:rsidRPr="00A77C02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</w:tcPr>
          <w:p w14:paraId="7BBEB88F" w14:textId="77777777" w:rsidR="000761AF" w:rsidRPr="001D32AF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761AF" w:rsidRPr="00536A0E" w14:paraId="21EE6ADE" w14:textId="77777777" w:rsidTr="00C27E03">
        <w:tc>
          <w:tcPr>
            <w:tcW w:w="3978" w:type="dxa"/>
            <w:shd w:val="clear" w:color="auto" w:fill="auto"/>
          </w:tcPr>
          <w:p w14:paraId="508DA2C7" w14:textId="77777777" w:rsidR="000761AF" w:rsidRPr="00903FE0" w:rsidRDefault="000761AF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1162" w:type="dxa"/>
            <w:shd w:val="clear" w:color="auto" w:fill="auto"/>
          </w:tcPr>
          <w:p w14:paraId="64AA8D8C" w14:textId="77777777" w:rsidR="000761AF" w:rsidRPr="008D3FE7" w:rsidRDefault="000761AF" w:rsidP="000761A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052B37" w14:textId="77777777" w:rsidR="000761AF" w:rsidRPr="008D3FE7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2757EABF" w14:textId="77777777" w:rsidR="000761AF" w:rsidRPr="008D3FE7" w:rsidRDefault="000761AF" w:rsidP="000761AF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2D56E56" w14:textId="77777777" w:rsidR="000761AF" w:rsidRPr="008D3FE7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shd w:val="clear" w:color="auto" w:fill="auto"/>
          </w:tcPr>
          <w:p w14:paraId="00F6C7FE" w14:textId="77777777" w:rsidR="000761AF" w:rsidRPr="008D3FE7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62FA5F" w14:textId="77777777" w:rsidR="000761AF" w:rsidRPr="008D3FE7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5" w:type="dxa"/>
            <w:shd w:val="clear" w:color="auto" w:fill="auto"/>
          </w:tcPr>
          <w:p w14:paraId="6E2BD099" w14:textId="77777777" w:rsidR="000761AF" w:rsidRPr="001D32AF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0761AF" w:rsidRPr="00536A0E" w14:paraId="633092AD" w14:textId="77777777" w:rsidTr="00C27E03">
        <w:tc>
          <w:tcPr>
            <w:tcW w:w="3978" w:type="dxa"/>
            <w:shd w:val="clear" w:color="auto" w:fill="auto"/>
          </w:tcPr>
          <w:p w14:paraId="52868A75" w14:textId="77777777" w:rsidR="000761AF" w:rsidRPr="00903FE0" w:rsidRDefault="000761AF" w:rsidP="000761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162" w:type="dxa"/>
            <w:shd w:val="clear" w:color="auto" w:fill="auto"/>
          </w:tcPr>
          <w:p w14:paraId="0E7A931B" w14:textId="14A6DA43" w:rsidR="000761AF" w:rsidRPr="00903FE0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6A3C2B" w14:textId="77777777" w:rsidR="000761AF" w:rsidRPr="008D3FE7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7992EA6D" w14:textId="77777777" w:rsidR="000761AF" w:rsidRPr="00903FE0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</w:t>
            </w:r>
          </w:p>
        </w:tc>
        <w:tc>
          <w:tcPr>
            <w:tcW w:w="270" w:type="dxa"/>
            <w:shd w:val="clear" w:color="auto" w:fill="auto"/>
          </w:tcPr>
          <w:p w14:paraId="14384944" w14:textId="77777777" w:rsidR="000761AF" w:rsidRPr="008D3FE7" w:rsidRDefault="000761AF" w:rsidP="000761AF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shd w:val="clear" w:color="auto" w:fill="auto"/>
          </w:tcPr>
          <w:p w14:paraId="4E5F7E4F" w14:textId="77777777" w:rsidR="000761AF" w:rsidRPr="009375E0" w:rsidRDefault="000761AF" w:rsidP="000761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19,000</w:t>
            </w:r>
          </w:p>
        </w:tc>
        <w:tc>
          <w:tcPr>
            <w:tcW w:w="270" w:type="dxa"/>
            <w:shd w:val="clear" w:color="auto" w:fill="auto"/>
          </w:tcPr>
          <w:p w14:paraId="407D76EA" w14:textId="77777777" w:rsidR="000761AF" w:rsidRPr="00914DD5" w:rsidRDefault="000761AF" w:rsidP="000761A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shd w:val="clear" w:color="auto" w:fill="auto"/>
          </w:tcPr>
          <w:p w14:paraId="2847BD29" w14:textId="77777777" w:rsidR="000761AF" w:rsidRPr="009375E0" w:rsidRDefault="000761AF" w:rsidP="000761AF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6282B" w:rsidRPr="00536A0E" w14:paraId="024869E3" w14:textId="77777777" w:rsidTr="00500845">
        <w:tc>
          <w:tcPr>
            <w:tcW w:w="3978" w:type="dxa"/>
            <w:shd w:val="clear" w:color="auto" w:fill="auto"/>
          </w:tcPr>
          <w:p w14:paraId="5977ED4F" w14:textId="77777777" w:rsidR="00C6282B" w:rsidRPr="00903FE0" w:rsidRDefault="00C6282B" w:rsidP="00C6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03FE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62" w:type="dxa"/>
            <w:shd w:val="clear" w:color="auto" w:fill="auto"/>
          </w:tcPr>
          <w:p w14:paraId="68D7D034" w14:textId="600FEF24" w:rsidR="00C6282B" w:rsidRPr="00903FE0" w:rsidRDefault="00C6282B" w:rsidP="00C6282B">
            <w:pPr>
              <w:pStyle w:val="acctfourfigures"/>
              <w:tabs>
                <w:tab w:val="clear" w:pos="765"/>
                <w:tab w:val="decimal" w:pos="594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5B594C" w14:textId="77777777" w:rsidR="00C6282B" w:rsidRPr="008D3FE7" w:rsidRDefault="00C6282B" w:rsidP="00C6282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5D7D7C7E" w14:textId="77777777" w:rsidR="00C6282B" w:rsidRPr="00903FE0" w:rsidRDefault="00C6282B" w:rsidP="00C6282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1DDD58" w14:textId="77777777" w:rsidR="00C6282B" w:rsidRPr="008D3FE7" w:rsidRDefault="00C6282B" w:rsidP="00C6282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shd w:val="clear" w:color="auto" w:fill="auto"/>
          </w:tcPr>
          <w:p w14:paraId="3EC13E34" w14:textId="64468175" w:rsidR="00C6282B" w:rsidRPr="009375E0" w:rsidRDefault="00C6282B" w:rsidP="00C6282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81,100</w:t>
            </w:r>
          </w:p>
        </w:tc>
        <w:tc>
          <w:tcPr>
            <w:tcW w:w="270" w:type="dxa"/>
            <w:shd w:val="clear" w:color="auto" w:fill="auto"/>
          </w:tcPr>
          <w:p w14:paraId="167C2470" w14:textId="77777777" w:rsidR="00C6282B" w:rsidRPr="00914DD5" w:rsidRDefault="00C6282B" w:rsidP="00C6282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38EA478" w14:textId="77777777" w:rsidR="00C6282B" w:rsidRPr="009375E0" w:rsidRDefault="00C6282B" w:rsidP="00C6282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27,000</w:t>
            </w:r>
          </w:p>
        </w:tc>
      </w:tr>
      <w:tr w:rsidR="00C6282B" w:rsidRPr="00536A0E" w14:paraId="3DB64A3C" w14:textId="77777777" w:rsidTr="00500845">
        <w:tc>
          <w:tcPr>
            <w:tcW w:w="3978" w:type="dxa"/>
            <w:shd w:val="clear" w:color="auto" w:fill="auto"/>
          </w:tcPr>
          <w:p w14:paraId="2F12D839" w14:textId="77777777" w:rsidR="00C6282B" w:rsidRPr="00903FE0" w:rsidRDefault="00C6282B" w:rsidP="00C6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3FE0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62" w:type="dxa"/>
            <w:shd w:val="clear" w:color="auto" w:fill="auto"/>
          </w:tcPr>
          <w:p w14:paraId="00FDC360" w14:textId="5E5617C3" w:rsidR="00C6282B" w:rsidRPr="00903FE0" w:rsidRDefault="00C6282B" w:rsidP="00C6282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3CFAFD" w14:textId="77777777" w:rsidR="00C6282B" w:rsidRPr="008D3FE7" w:rsidRDefault="00C6282B" w:rsidP="00C6282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70" w:type="dxa"/>
            <w:shd w:val="clear" w:color="auto" w:fill="auto"/>
          </w:tcPr>
          <w:p w14:paraId="18758FD5" w14:textId="77777777" w:rsidR="00C6282B" w:rsidRPr="00903FE0" w:rsidRDefault="00C6282B" w:rsidP="00C6282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1,200)</w:t>
            </w:r>
          </w:p>
        </w:tc>
        <w:tc>
          <w:tcPr>
            <w:tcW w:w="270" w:type="dxa"/>
            <w:shd w:val="clear" w:color="auto" w:fill="auto"/>
          </w:tcPr>
          <w:p w14:paraId="711BAE23" w14:textId="77777777" w:rsidR="00C6282B" w:rsidRPr="008D3FE7" w:rsidRDefault="00C6282B" w:rsidP="00C6282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shd w:val="clear" w:color="auto" w:fill="auto"/>
          </w:tcPr>
          <w:p w14:paraId="4DF46F69" w14:textId="7FE14B54" w:rsidR="00C6282B" w:rsidRPr="009375E0" w:rsidRDefault="00C6282B" w:rsidP="00C6282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(27,100)</w:t>
            </w:r>
          </w:p>
        </w:tc>
        <w:tc>
          <w:tcPr>
            <w:tcW w:w="270" w:type="dxa"/>
            <w:shd w:val="clear" w:color="auto" w:fill="auto"/>
          </w:tcPr>
          <w:p w14:paraId="3562E696" w14:textId="77777777" w:rsidR="00C6282B" w:rsidRPr="004053B6" w:rsidRDefault="00C6282B" w:rsidP="00C6282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E34E15C" w14:textId="77777777" w:rsidR="00C6282B" w:rsidRDefault="00C6282B" w:rsidP="00C6282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</w:t>
            </w: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Pr="00CA2E9D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6282B" w:rsidRPr="00536A0E" w14:paraId="3BD3CF6F" w14:textId="77777777" w:rsidTr="00500845">
        <w:tc>
          <w:tcPr>
            <w:tcW w:w="3978" w:type="dxa"/>
            <w:shd w:val="clear" w:color="auto" w:fill="auto"/>
          </w:tcPr>
          <w:p w14:paraId="154AA209" w14:textId="77777777" w:rsidR="00C6282B" w:rsidRPr="00903FE0" w:rsidRDefault="00C6282B" w:rsidP="00C6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36FC9F" w14:textId="27DA6BF5" w:rsidR="00C6282B" w:rsidRPr="001E2904" w:rsidRDefault="00C6282B" w:rsidP="00C6282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786594C" w14:textId="77777777" w:rsidR="00C6282B" w:rsidRPr="001E2904" w:rsidRDefault="00C6282B" w:rsidP="00C6282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C8410" w14:textId="77777777" w:rsidR="00C6282B" w:rsidRPr="001E2904" w:rsidRDefault="00C6282B" w:rsidP="00C6282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033048" w14:textId="77777777" w:rsidR="00C6282B" w:rsidRPr="001E2904" w:rsidRDefault="00C6282B" w:rsidP="00C6282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00529" w14:textId="0113CFF4" w:rsidR="00C6282B" w:rsidRPr="001E2904" w:rsidRDefault="00C6282B" w:rsidP="00C6282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73,000</w:t>
            </w:r>
          </w:p>
        </w:tc>
        <w:tc>
          <w:tcPr>
            <w:tcW w:w="270" w:type="dxa"/>
            <w:shd w:val="clear" w:color="auto" w:fill="auto"/>
          </w:tcPr>
          <w:p w14:paraId="60B2C8EA" w14:textId="77777777" w:rsidR="00C6282B" w:rsidRPr="001E2904" w:rsidRDefault="00C6282B" w:rsidP="00C6282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D29CBD" w14:textId="77777777" w:rsidR="00C6282B" w:rsidRPr="001E2904" w:rsidRDefault="00C6282B" w:rsidP="00C6282B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08" w:right="6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</w:t>
            </w:r>
            <w:r w:rsidRPr="001E290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000</w:t>
            </w:r>
          </w:p>
        </w:tc>
      </w:tr>
      <w:tr w:rsidR="00C6282B" w:rsidRPr="00536A0E" w14:paraId="67BA4585" w14:textId="77777777" w:rsidTr="007C5770">
        <w:trPr>
          <w:trHeight w:hRule="exact" w:val="403"/>
        </w:trPr>
        <w:tc>
          <w:tcPr>
            <w:tcW w:w="3978" w:type="dxa"/>
            <w:shd w:val="clear" w:color="auto" w:fill="auto"/>
          </w:tcPr>
          <w:p w14:paraId="47C9A7D2" w14:textId="77777777" w:rsidR="00C6282B" w:rsidRPr="00670A1D" w:rsidRDefault="00C6282B" w:rsidP="00C6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162" w:type="dxa"/>
            <w:tcBorders>
              <w:top w:val="double" w:sz="4" w:space="0" w:color="auto"/>
            </w:tcBorders>
            <w:shd w:val="clear" w:color="auto" w:fill="auto"/>
          </w:tcPr>
          <w:p w14:paraId="1E37FC9B" w14:textId="77777777" w:rsidR="00C6282B" w:rsidRPr="00670A1D" w:rsidRDefault="00C6282B" w:rsidP="00C6282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4E28D90" w14:textId="77777777" w:rsidR="00C6282B" w:rsidRPr="00670A1D" w:rsidRDefault="00C6282B" w:rsidP="00C6282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25DC38C" w14:textId="77777777" w:rsidR="00C6282B" w:rsidRPr="00670A1D" w:rsidRDefault="00C6282B" w:rsidP="00C6282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23C3D3" w14:textId="77777777" w:rsidR="00C6282B" w:rsidRPr="00670A1D" w:rsidRDefault="00C6282B" w:rsidP="00C6282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55" w:type="dxa"/>
            <w:tcBorders>
              <w:top w:val="double" w:sz="4" w:space="0" w:color="auto"/>
            </w:tcBorders>
            <w:shd w:val="clear" w:color="auto" w:fill="auto"/>
          </w:tcPr>
          <w:p w14:paraId="711C5A0E" w14:textId="77777777" w:rsidR="00C6282B" w:rsidRPr="00670A1D" w:rsidRDefault="00C6282B" w:rsidP="00C6282B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7B7B435" w14:textId="77777777" w:rsidR="00C6282B" w:rsidRPr="00670A1D" w:rsidRDefault="00C6282B" w:rsidP="00C6282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20"/>
                <w:highlight w:val="yellow"/>
              </w:rPr>
            </w:pPr>
          </w:p>
        </w:tc>
        <w:tc>
          <w:tcPr>
            <w:tcW w:w="1175" w:type="dxa"/>
            <w:tcBorders>
              <w:top w:val="double" w:sz="4" w:space="0" w:color="auto"/>
            </w:tcBorders>
            <w:shd w:val="clear" w:color="auto" w:fill="auto"/>
          </w:tcPr>
          <w:p w14:paraId="0D894F77" w14:textId="77777777" w:rsidR="00C6282B" w:rsidRPr="00670A1D" w:rsidRDefault="00C6282B" w:rsidP="00C6282B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ind w:left="-108" w:right="99"/>
              <w:jc w:val="both"/>
              <w:rPr>
                <w:rFonts w:ascii="Angsana New" w:hAnsi="Angsana New"/>
                <w:b/>
                <w:bCs/>
                <w:sz w:val="20"/>
                <w:highlight w:val="yellow"/>
                <w:lang w:val="en-US" w:bidi="th-TH"/>
              </w:rPr>
            </w:pPr>
          </w:p>
        </w:tc>
      </w:tr>
      <w:tr w:rsidR="00C6282B" w:rsidRPr="00885D24" w14:paraId="69CDE689" w14:textId="77777777" w:rsidTr="00C27E03">
        <w:tc>
          <w:tcPr>
            <w:tcW w:w="3978" w:type="dxa"/>
            <w:shd w:val="clear" w:color="auto" w:fill="auto"/>
          </w:tcPr>
          <w:p w14:paraId="7009EF7B" w14:textId="77777777" w:rsidR="00C6282B" w:rsidRPr="001E7BA6" w:rsidRDefault="00C6282B" w:rsidP="00C6282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1E7BA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162" w:type="dxa"/>
            <w:shd w:val="clear" w:color="auto" w:fill="auto"/>
          </w:tcPr>
          <w:p w14:paraId="48353EAA" w14:textId="77777777" w:rsidR="00C6282B" w:rsidRPr="001D74E4" w:rsidRDefault="00C6282B" w:rsidP="00C6282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B1D8B3" w14:textId="77777777" w:rsidR="00C6282B" w:rsidRPr="001D74E4" w:rsidRDefault="00C6282B" w:rsidP="00C6282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AD315CE" w14:textId="77777777" w:rsidR="00C6282B" w:rsidRPr="001D74E4" w:rsidRDefault="00C6282B" w:rsidP="00C6282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F86451" w14:textId="77777777" w:rsidR="00C6282B" w:rsidRPr="001D74E4" w:rsidRDefault="00C6282B" w:rsidP="00C6282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14:paraId="5A2D413B" w14:textId="77777777" w:rsidR="00C6282B" w:rsidRPr="00003A04" w:rsidRDefault="00C6282B" w:rsidP="00C6282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52C4B0E" w14:textId="77777777" w:rsidR="00C6282B" w:rsidRPr="001D74E4" w:rsidRDefault="00C6282B" w:rsidP="00C6282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F480AA9" w14:textId="77777777" w:rsidR="00C6282B" w:rsidRPr="001D74E4" w:rsidRDefault="00C6282B" w:rsidP="00C6282B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6282B" w:rsidRPr="00690D84" w14:paraId="016928C8" w14:textId="77777777" w:rsidTr="00500845">
        <w:tc>
          <w:tcPr>
            <w:tcW w:w="3978" w:type="dxa"/>
            <w:shd w:val="clear" w:color="auto" w:fill="auto"/>
          </w:tcPr>
          <w:p w14:paraId="1B11FA40" w14:textId="77777777" w:rsidR="00C6282B" w:rsidRPr="001E7BA6" w:rsidRDefault="00C6282B" w:rsidP="00C6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1E7BA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62" w:type="dxa"/>
            <w:tcBorders>
              <w:bottom w:val="double" w:sz="4" w:space="0" w:color="auto"/>
            </w:tcBorders>
            <w:shd w:val="clear" w:color="auto" w:fill="auto"/>
          </w:tcPr>
          <w:p w14:paraId="1BBA32FB" w14:textId="70FB9CC1" w:rsidR="00C6282B" w:rsidRPr="004954F5" w:rsidRDefault="00C6282B" w:rsidP="00C6282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4296D5" w14:textId="77777777" w:rsidR="00C6282B" w:rsidRPr="00C462F2" w:rsidRDefault="00C6282B" w:rsidP="00C6282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02A14672" w14:textId="77777777" w:rsidR="00C6282B" w:rsidRPr="00C462F2" w:rsidRDefault="00C6282B" w:rsidP="00C6282B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414</w:t>
            </w:r>
          </w:p>
        </w:tc>
        <w:tc>
          <w:tcPr>
            <w:tcW w:w="270" w:type="dxa"/>
            <w:shd w:val="clear" w:color="auto" w:fill="auto"/>
          </w:tcPr>
          <w:p w14:paraId="00182775" w14:textId="77777777" w:rsidR="00C6282B" w:rsidRPr="00C462F2" w:rsidRDefault="00C6282B" w:rsidP="00C6282B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5" w:type="dxa"/>
            <w:tcBorders>
              <w:bottom w:val="double" w:sz="4" w:space="0" w:color="auto"/>
            </w:tcBorders>
            <w:shd w:val="clear" w:color="auto" w:fill="auto"/>
          </w:tcPr>
          <w:p w14:paraId="39AE7525" w14:textId="46D420ED" w:rsidR="00C6282B" w:rsidRPr="00003A04" w:rsidRDefault="00892C44" w:rsidP="00C6282B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8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03A04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D0DB68" w14:textId="77777777" w:rsidR="00C6282B" w:rsidRPr="00690D84" w:rsidRDefault="00C6282B" w:rsidP="00C6282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  <w:shd w:val="clear" w:color="auto" w:fill="auto"/>
          </w:tcPr>
          <w:p w14:paraId="0B7E2549" w14:textId="77777777" w:rsidR="00C6282B" w:rsidRPr="00C462F2" w:rsidRDefault="00C6282B" w:rsidP="00C6282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462F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6282B" w:rsidRPr="004149F4" w14:paraId="6CEBF1A6" w14:textId="77777777" w:rsidTr="00C27E03">
        <w:trPr>
          <w:trHeight w:val="403"/>
        </w:trPr>
        <w:tc>
          <w:tcPr>
            <w:tcW w:w="3978" w:type="dxa"/>
            <w:shd w:val="clear" w:color="auto" w:fill="auto"/>
          </w:tcPr>
          <w:p w14:paraId="3A4E2A2B" w14:textId="77777777" w:rsidR="00C6282B" w:rsidRPr="00D92CAC" w:rsidRDefault="00C6282B" w:rsidP="00C6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602" w:type="dxa"/>
            <w:gridSpan w:val="3"/>
            <w:shd w:val="clear" w:color="auto" w:fill="auto"/>
          </w:tcPr>
          <w:p w14:paraId="63B47F39" w14:textId="77777777" w:rsidR="00C6282B" w:rsidRPr="00D92CAC" w:rsidRDefault="00C6282B" w:rsidP="00C6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E819D94" w14:textId="77777777" w:rsidR="00C6282B" w:rsidRPr="00D92CAC" w:rsidRDefault="00C6282B" w:rsidP="00C6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600" w:type="dxa"/>
            <w:gridSpan w:val="3"/>
            <w:shd w:val="clear" w:color="auto" w:fill="auto"/>
          </w:tcPr>
          <w:p w14:paraId="6D86F182" w14:textId="77777777" w:rsidR="00C6282B" w:rsidRPr="00003A04" w:rsidRDefault="00C6282B" w:rsidP="00C628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</w:tbl>
    <w:p w14:paraId="1C6DBEEA" w14:textId="77777777" w:rsidR="00F74945" w:rsidRDefault="00F74945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6549149" w14:textId="77777777" w:rsidR="00786FD1" w:rsidRPr="00F74945" w:rsidRDefault="00786FD1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65566A18" w14:textId="77777777" w:rsidR="00786FD1" w:rsidRDefault="00786FD1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12"/>
        <w:gridCol w:w="540"/>
        <w:gridCol w:w="270"/>
        <w:gridCol w:w="522"/>
        <w:gridCol w:w="270"/>
        <w:gridCol w:w="1098"/>
        <w:gridCol w:w="270"/>
        <w:gridCol w:w="1080"/>
        <w:gridCol w:w="270"/>
        <w:gridCol w:w="1080"/>
        <w:gridCol w:w="270"/>
        <w:gridCol w:w="1170"/>
      </w:tblGrid>
      <w:tr w:rsidR="00B6100E" w:rsidRPr="00BF2202" w14:paraId="040AE4C3" w14:textId="77777777" w:rsidTr="004516AE">
        <w:trPr>
          <w:tblHeader/>
        </w:trPr>
        <w:tc>
          <w:tcPr>
            <w:tcW w:w="2412" w:type="dxa"/>
            <w:shd w:val="clear" w:color="auto" w:fill="auto"/>
          </w:tcPr>
          <w:p w14:paraId="7BB361DE" w14:textId="77777777" w:rsidR="00B6100E" w:rsidRDefault="00B6100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gridSpan w:val="3"/>
            <w:shd w:val="clear" w:color="auto" w:fill="auto"/>
          </w:tcPr>
          <w:p w14:paraId="2BBE6C6C" w14:textId="77777777"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523EEE" w14:textId="77777777"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8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545062E" w14:textId="77777777"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BF2202" w14:paraId="6AF6D7F8" w14:textId="77777777" w:rsidTr="004516AE">
        <w:trPr>
          <w:tblHeader/>
        </w:trPr>
        <w:tc>
          <w:tcPr>
            <w:tcW w:w="2412" w:type="dxa"/>
            <w:shd w:val="clear" w:color="auto" w:fill="auto"/>
          </w:tcPr>
          <w:p w14:paraId="30F6BC58" w14:textId="77777777" w:rsidR="006E7D43" w:rsidRPr="00BF2202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4A45BF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0686D4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4AA70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C7B5145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9A1F4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677" w:rsidRPr="00BF2202" w14:paraId="1A8B015D" w14:textId="77777777" w:rsidTr="004516AE">
        <w:trPr>
          <w:tblHeader/>
        </w:trPr>
        <w:tc>
          <w:tcPr>
            <w:tcW w:w="2412" w:type="dxa"/>
            <w:shd w:val="clear" w:color="auto" w:fill="auto"/>
          </w:tcPr>
          <w:p w14:paraId="1AC82621" w14:textId="77777777" w:rsidR="00E14677" w:rsidRPr="00514A88" w:rsidRDefault="00E14677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6B7C29" w14:textId="77777777" w:rsidR="00E14677" w:rsidRPr="00BF2202" w:rsidRDefault="00E14677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220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</w:t>
            </w:r>
            <w:r w:rsidRPr="00BF220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586DEE7" w14:textId="77777777" w:rsidR="00E14677" w:rsidRPr="00BF2202" w:rsidRDefault="00E14677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12220BA1" w14:textId="329CD8BB" w:rsidR="00E14677" w:rsidRPr="00F87560" w:rsidRDefault="00E14677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F24CC72" w14:textId="77777777" w:rsidR="00E14677" w:rsidRPr="00BF2202" w:rsidRDefault="00E14677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1C40AA8" w14:textId="77777777" w:rsidR="00E14677" w:rsidRPr="00BF2202" w:rsidRDefault="00E14677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58D98F52" w14:textId="77777777" w:rsidR="00E14677" w:rsidRPr="00BF2202" w:rsidRDefault="00E14677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5C10CA" w14:textId="5AD4B16C" w:rsidR="00E14677" w:rsidRPr="00F87560" w:rsidRDefault="00E14677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3FFCD140" w14:textId="77777777" w:rsidR="00E14677" w:rsidRPr="00BF2202" w:rsidRDefault="00E14677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F4631C" w14:textId="77777777" w:rsidR="00E14677" w:rsidRPr="00BF2202" w:rsidRDefault="00E14677" w:rsidP="00B26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E7D43" w:rsidRPr="00BF2202" w14:paraId="058E7153" w14:textId="77777777" w:rsidTr="004516AE">
        <w:trPr>
          <w:tblHeader/>
        </w:trPr>
        <w:tc>
          <w:tcPr>
            <w:tcW w:w="2412" w:type="dxa"/>
            <w:shd w:val="clear" w:color="auto" w:fill="auto"/>
          </w:tcPr>
          <w:p w14:paraId="61C01E9B" w14:textId="77777777" w:rsidR="006E7D43" w:rsidRPr="00BF2202" w:rsidRDefault="006E7D43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307A3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C28BE33" w14:textId="77777777"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57707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C8432D8" w14:textId="77777777"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169F4025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66C7D57" w14:textId="77777777"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1171C2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74602C2" w14:textId="77777777"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E499CD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3ED38B2" w14:textId="77777777"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A4DBBB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E7D43" w:rsidRPr="00BF2202" w14:paraId="39D934F3" w14:textId="77777777" w:rsidTr="004516AE">
        <w:tc>
          <w:tcPr>
            <w:tcW w:w="2412" w:type="dxa"/>
            <w:shd w:val="clear" w:color="auto" w:fill="auto"/>
          </w:tcPr>
          <w:p w14:paraId="449E2F34" w14:textId="77777777"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</w:t>
            </w:r>
            <w:r w:rsidRPr="00BF220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กู้ยืมระยะสั้น</w:t>
            </w:r>
          </w:p>
        </w:tc>
        <w:tc>
          <w:tcPr>
            <w:tcW w:w="540" w:type="dxa"/>
            <w:shd w:val="clear" w:color="auto" w:fill="auto"/>
          </w:tcPr>
          <w:p w14:paraId="0385C49F" w14:textId="77777777" w:rsidR="006E7D43" w:rsidRPr="00BF2202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DD4BC5D" w14:textId="77777777" w:rsidR="006E7D43" w:rsidRPr="009030FD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22" w:type="dxa"/>
            <w:shd w:val="clear" w:color="auto" w:fill="auto"/>
          </w:tcPr>
          <w:p w14:paraId="254B02E5" w14:textId="77777777" w:rsidR="006E7D43" w:rsidRPr="00BF2202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BACD21" w14:textId="77777777" w:rsidR="006E7D43" w:rsidRPr="00BF2202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1E5C3ED6" w14:textId="77777777" w:rsidR="006E7D43" w:rsidRPr="009030FD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E35508" w14:textId="77777777" w:rsidR="006E7D43" w:rsidRPr="00BF2202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3420413" w14:textId="77777777" w:rsidR="006E7D43" w:rsidRPr="00BF2202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A32385" w14:textId="77777777" w:rsidR="006E7D43" w:rsidRPr="00BF2202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967E41" w14:textId="77777777" w:rsidR="006E7D43" w:rsidRPr="00BF2202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77674C1" w14:textId="77777777" w:rsidR="006E7D43" w:rsidRPr="00BF2202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669F497" w14:textId="77777777" w:rsidR="006E7D43" w:rsidRPr="00B0610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</w:tr>
      <w:tr w:rsidR="00A95266" w:rsidRPr="00C5132F" w14:paraId="28C73D45" w14:textId="77777777" w:rsidTr="00C5132F">
        <w:tc>
          <w:tcPr>
            <w:tcW w:w="2412" w:type="dxa"/>
            <w:shd w:val="clear" w:color="auto" w:fill="auto"/>
          </w:tcPr>
          <w:p w14:paraId="5CD11DED" w14:textId="77777777" w:rsidR="00A95266" w:rsidRPr="00C5132F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5132F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0" w:type="dxa"/>
            <w:shd w:val="clear" w:color="auto" w:fill="auto"/>
          </w:tcPr>
          <w:p w14:paraId="5D75EA28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A4F14D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2" w:type="dxa"/>
            <w:shd w:val="clear" w:color="auto" w:fill="auto"/>
          </w:tcPr>
          <w:p w14:paraId="45C9D89C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87B701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shd w:val="clear" w:color="auto" w:fill="auto"/>
          </w:tcPr>
          <w:p w14:paraId="50849580" w14:textId="469C0B6A" w:rsidR="00A95266" w:rsidRPr="00C5132F" w:rsidRDefault="00C5132F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683E53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2B9C10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0F0E91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7AEBB27" w14:textId="43C5FA74" w:rsidR="00A95266" w:rsidRPr="00C5132F" w:rsidRDefault="00892C44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4E7EE9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F67B63D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95266" w:rsidRPr="00C5132F" w14:paraId="1E95A58C" w14:textId="77777777" w:rsidTr="00C5132F">
        <w:tc>
          <w:tcPr>
            <w:tcW w:w="2412" w:type="dxa"/>
            <w:shd w:val="clear" w:color="auto" w:fill="auto"/>
          </w:tcPr>
          <w:p w14:paraId="7E86443F" w14:textId="77777777" w:rsidR="00A95266" w:rsidRPr="00C5132F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132F"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40" w:type="dxa"/>
            <w:shd w:val="clear" w:color="auto" w:fill="auto"/>
          </w:tcPr>
          <w:p w14:paraId="7FF53053" w14:textId="77B1F2A8" w:rsidR="00A95266" w:rsidRPr="00C5132F" w:rsidRDefault="006F5A33" w:rsidP="006F5A33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4BE1B3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2" w:type="dxa"/>
            <w:shd w:val="clear" w:color="auto" w:fill="auto"/>
          </w:tcPr>
          <w:p w14:paraId="061E927B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16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7.4</w:t>
            </w:r>
          </w:p>
        </w:tc>
        <w:tc>
          <w:tcPr>
            <w:tcW w:w="270" w:type="dxa"/>
            <w:shd w:val="clear" w:color="auto" w:fill="auto"/>
          </w:tcPr>
          <w:p w14:paraId="5DE6354D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6397A2C9" w14:textId="146D77DD" w:rsidR="00A95266" w:rsidRPr="00C5132F" w:rsidRDefault="00C5132F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4CF4BA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555923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7F497E2F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7AD58C" w14:textId="1D25FC86" w:rsidR="00A95266" w:rsidRPr="00C5132F" w:rsidRDefault="00892C44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3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5F3B18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06ADC64" w14:textId="77777777" w:rsidR="00A95266" w:rsidRPr="00C5132F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513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95266" w:rsidRPr="00C5132F" w14:paraId="6C7E0633" w14:textId="77777777" w:rsidTr="00C5132F">
        <w:tc>
          <w:tcPr>
            <w:tcW w:w="2412" w:type="dxa"/>
            <w:shd w:val="clear" w:color="auto" w:fill="auto"/>
          </w:tcPr>
          <w:p w14:paraId="6DFCAEB2" w14:textId="77777777" w:rsidR="00A95266" w:rsidRPr="00C5132F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3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เงินกู้ยืมระยะสั้นจากบุคคล</w:t>
            </w:r>
          </w:p>
          <w:p w14:paraId="11C6C8E8" w14:textId="77777777" w:rsidR="00A95266" w:rsidRPr="00C5132F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13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หรือกิจการที่เกี่ยวข้องกัน</w:t>
            </w:r>
          </w:p>
        </w:tc>
        <w:tc>
          <w:tcPr>
            <w:tcW w:w="540" w:type="dxa"/>
            <w:shd w:val="clear" w:color="auto" w:fill="auto"/>
          </w:tcPr>
          <w:p w14:paraId="12162D3F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7D28FDE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22" w:type="dxa"/>
            <w:shd w:val="clear" w:color="auto" w:fill="auto"/>
          </w:tcPr>
          <w:p w14:paraId="63E62A83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2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F9CEF7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85985E" w14:textId="6B6EA8D6" w:rsidR="00A95266" w:rsidRPr="00C5132F" w:rsidRDefault="00C5132F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3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3348A9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772E46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513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36F3B7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30ADD6" w14:textId="555565FD" w:rsidR="00A95266" w:rsidRPr="00C5132F" w:rsidRDefault="00892C44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3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89DC56" w14:textId="77777777" w:rsidR="00A95266" w:rsidRPr="00C5132F" w:rsidRDefault="00A95266" w:rsidP="00A95266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690CE" w14:textId="77777777" w:rsidR="00A95266" w:rsidRPr="00C5132F" w:rsidRDefault="00A95266" w:rsidP="00A95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32F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4306F64" w14:textId="41533E76" w:rsidR="006E7D43" w:rsidRPr="00E57131" w:rsidRDefault="00E1361A" w:rsidP="00E1361A">
      <w:pPr>
        <w:pStyle w:val="a0"/>
        <w:tabs>
          <w:tab w:val="clear" w:pos="1080"/>
          <w:tab w:val="left" w:pos="574"/>
        </w:tabs>
        <w:spacing w:before="480" w:line="240" w:lineRule="atLeast"/>
        <w:ind w:firstLine="567"/>
        <w:jc w:val="thaiDistribute"/>
        <w:rPr>
          <w:rFonts w:ascii="Angsana New" w:hAnsi="Angsana New" w:cs="Angsana New"/>
          <w:spacing w:val="-4"/>
          <w:lang w:val="en-US"/>
        </w:rPr>
      </w:pPr>
      <w:r w:rsidRPr="00C5132F">
        <w:rPr>
          <w:rFonts w:ascii="Angsana New" w:hAnsi="Angsana New" w:cs="Angsana New"/>
          <w:spacing w:val="-4"/>
          <w:sz w:val="3"/>
          <w:szCs w:val="3"/>
          <w:lang w:val="en-US"/>
        </w:rPr>
        <w:t xml:space="preserve">    </w:t>
      </w:r>
      <w:r w:rsidR="006E7D43" w:rsidRPr="00C5132F">
        <w:rPr>
          <w:rFonts w:ascii="Angsana New" w:hAnsi="Angsana New" w:cs="Angsana New" w:hint="cs"/>
          <w:spacing w:val="-4"/>
          <w:cs/>
          <w:lang w:val="en-US"/>
        </w:rPr>
        <w:t>รายการเคลื่อนไหวของเงินกู้ยืมจากบุคคลหรือกิจการที่เกี่</w:t>
      </w:r>
      <w:r w:rsidR="006E7D43" w:rsidRPr="002D605D">
        <w:rPr>
          <w:rFonts w:ascii="Angsana New" w:hAnsi="Angsana New" w:cs="Angsana New" w:hint="cs"/>
          <w:spacing w:val="-4"/>
          <w:cs/>
          <w:lang w:val="en-US"/>
        </w:rPr>
        <w:t>ยวข้องกัน</w:t>
      </w:r>
      <w:r w:rsidR="006E7D43" w:rsidRPr="002D605D">
        <w:rPr>
          <w:rFonts w:ascii="Angsana New" w:hAnsi="Angsana New" w:cs="Angsana New"/>
          <w:spacing w:val="-4"/>
          <w:lang w:val="en-US"/>
        </w:rPr>
        <w:t xml:space="preserve"> </w:t>
      </w:r>
      <w:r w:rsidR="006E7D43" w:rsidRPr="002D605D">
        <w:rPr>
          <w:rFonts w:ascii="Angsana New" w:hAnsi="Angsana New" w:cs="Angsana New" w:hint="cs"/>
          <w:spacing w:val="-4"/>
          <w:cs/>
          <w:lang w:val="en-US"/>
        </w:rPr>
        <w:t>มีดังนี้</w:t>
      </w:r>
    </w:p>
    <w:tbl>
      <w:tblPr>
        <w:tblW w:w="926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1134"/>
        <w:gridCol w:w="284"/>
        <w:gridCol w:w="1066"/>
        <w:gridCol w:w="270"/>
        <w:gridCol w:w="1080"/>
        <w:gridCol w:w="270"/>
        <w:gridCol w:w="1183"/>
      </w:tblGrid>
      <w:tr w:rsidR="00B6100E" w:rsidRPr="009375E0" w14:paraId="5D1CB974" w14:textId="77777777" w:rsidTr="007D746B">
        <w:trPr>
          <w:tblHeader/>
        </w:trPr>
        <w:tc>
          <w:tcPr>
            <w:tcW w:w="3978" w:type="dxa"/>
            <w:shd w:val="clear" w:color="auto" w:fill="auto"/>
          </w:tcPr>
          <w:p w14:paraId="412E1829" w14:textId="77777777" w:rsidR="00B6100E" w:rsidRDefault="00B6100E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8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061A5A7" w14:textId="77777777" w:rsidR="00B6100E" w:rsidRPr="009B592D" w:rsidRDefault="00B6100E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9375E0" w14:paraId="5B077D63" w14:textId="77777777" w:rsidTr="007D746B">
        <w:trPr>
          <w:tblHeader/>
        </w:trPr>
        <w:tc>
          <w:tcPr>
            <w:tcW w:w="3978" w:type="dxa"/>
            <w:shd w:val="clear" w:color="auto" w:fill="auto"/>
          </w:tcPr>
          <w:p w14:paraId="3203836A" w14:textId="77777777" w:rsidR="006E7D43" w:rsidRPr="009375E0" w:rsidRDefault="006E7D43" w:rsidP="00F407D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4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53F0A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EE0520D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3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89A63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677" w:rsidRPr="001E7BA6" w14:paraId="41FE7736" w14:textId="77777777" w:rsidTr="007D746B">
        <w:trPr>
          <w:tblHeader/>
        </w:trPr>
        <w:tc>
          <w:tcPr>
            <w:tcW w:w="3978" w:type="dxa"/>
            <w:shd w:val="clear" w:color="auto" w:fill="auto"/>
          </w:tcPr>
          <w:p w14:paraId="49622C5C" w14:textId="77777777" w:rsidR="00E14677" w:rsidRPr="00A624D5" w:rsidRDefault="00E14677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4CA6C1" w14:textId="00702CEC" w:rsidR="00E14677" w:rsidRPr="00F87560" w:rsidRDefault="00E1467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5A61214" w14:textId="77777777" w:rsidR="00E14677" w:rsidRPr="00BF2202" w:rsidRDefault="00E14677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shd w:val="clear" w:color="auto" w:fill="auto"/>
          </w:tcPr>
          <w:p w14:paraId="5F106C8B" w14:textId="77777777" w:rsidR="00E14677" w:rsidRPr="00BF2202" w:rsidRDefault="00E14677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14210430" w14:textId="77777777" w:rsidR="00E14677" w:rsidRPr="00BF2202" w:rsidRDefault="00E14677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AA6A4C" w14:textId="7C6CC6CC" w:rsidR="00E14677" w:rsidRPr="00F87560" w:rsidRDefault="00E1467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11BCBCAE" w14:textId="77777777" w:rsidR="00E14677" w:rsidRPr="00BF2202" w:rsidRDefault="00E14677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09F153D" w14:textId="77777777" w:rsidR="00E14677" w:rsidRPr="00BF2202" w:rsidRDefault="00E14677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BF2202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6100E" w:rsidRPr="001E7BA6" w14:paraId="49F0D73C" w14:textId="77777777" w:rsidTr="007D746B">
        <w:trPr>
          <w:tblHeader/>
        </w:trPr>
        <w:tc>
          <w:tcPr>
            <w:tcW w:w="3978" w:type="dxa"/>
            <w:shd w:val="clear" w:color="auto" w:fill="auto"/>
          </w:tcPr>
          <w:p w14:paraId="5A303958" w14:textId="77777777" w:rsidR="00B6100E" w:rsidRPr="00A624D5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714BFEF" w14:textId="77777777" w:rsidR="00B6100E" w:rsidRPr="00AC7CB0" w:rsidRDefault="007F1887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4213FAEE" w14:textId="77777777" w:rsidR="00B6100E" w:rsidRPr="00AC7CB0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138E64C4" w14:textId="77777777" w:rsidR="00B6100E" w:rsidRPr="00AC7CB0" w:rsidRDefault="007F1887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8BC60AF" w14:textId="77777777" w:rsidR="00B6100E" w:rsidRPr="00AC7CB0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DD5FD3A" w14:textId="77777777" w:rsidR="00B6100E" w:rsidRPr="00AC7CB0" w:rsidRDefault="007F1887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5608A3D" w14:textId="77777777" w:rsidR="00B6100E" w:rsidRPr="00AC7CB0" w:rsidRDefault="00B6100E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03A41CC8" w14:textId="77777777" w:rsidR="00B6100E" w:rsidRPr="00AC7CB0" w:rsidRDefault="007F1887" w:rsidP="00B61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E7D43" w:rsidRPr="00C7500F" w14:paraId="0FB47793" w14:textId="77777777" w:rsidTr="007D746B">
        <w:tc>
          <w:tcPr>
            <w:tcW w:w="3978" w:type="dxa"/>
            <w:shd w:val="clear" w:color="auto" w:fill="auto"/>
          </w:tcPr>
          <w:p w14:paraId="377DE393" w14:textId="77777777" w:rsidR="006E7D43" w:rsidRPr="0042251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251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34" w:type="dxa"/>
            <w:shd w:val="clear" w:color="auto" w:fill="auto"/>
          </w:tcPr>
          <w:p w14:paraId="739062E1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52E41D6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5AA05807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5DE19A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A4C1B7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A84B1E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2569C3C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E7D43" w:rsidRPr="00C7500F" w14:paraId="766FAE09" w14:textId="77777777" w:rsidTr="007D746B">
        <w:tc>
          <w:tcPr>
            <w:tcW w:w="3978" w:type="dxa"/>
            <w:shd w:val="clear" w:color="auto" w:fill="auto"/>
          </w:tcPr>
          <w:p w14:paraId="195C0AB6" w14:textId="77777777" w:rsidR="006E7D43" w:rsidRPr="00C7500F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34" w:type="dxa"/>
            <w:shd w:val="clear" w:color="auto" w:fill="auto"/>
          </w:tcPr>
          <w:p w14:paraId="7B13A674" w14:textId="77777777" w:rsidR="006E7D43" w:rsidRPr="008149D5" w:rsidRDefault="006E7D43" w:rsidP="00F407DE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BE5B524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7662E970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A252D7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D50E457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54961B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F0F3BA3" w14:textId="77777777" w:rsidR="006E7D43" w:rsidRPr="00C7500F" w:rsidRDefault="006E7D43" w:rsidP="00F407DE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86B51" w:rsidRPr="005332A0" w14:paraId="200DBF91" w14:textId="77777777" w:rsidTr="007D746B">
        <w:tc>
          <w:tcPr>
            <w:tcW w:w="3978" w:type="dxa"/>
            <w:shd w:val="clear" w:color="auto" w:fill="auto"/>
          </w:tcPr>
          <w:p w14:paraId="35747699" w14:textId="77777777" w:rsidR="00D86B51" w:rsidRPr="005332A0" w:rsidRDefault="00D86B51" w:rsidP="00D8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134" w:type="dxa"/>
            <w:shd w:val="clear" w:color="auto" w:fill="auto"/>
          </w:tcPr>
          <w:p w14:paraId="4FF691A4" w14:textId="7707BAC1" w:rsidR="00D86B51" w:rsidRPr="008149D5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13E140C" w14:textId="77777777" w:rsidR="00D86B51" w:rsidRPr="005332A0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0593F78A" w14:textId="77777777" w:rsidR="00D86B51" w:rsidRPr="008149D5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8C212F" w14:textId="77777777" w:rsidR="00D86B51" w:rsidRPr="005332A0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E1B674" w14:textId="77777777" w:rsidR="00D86B51" w:rsidRPr="008149D5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216AB1" w14:textId="77777777" w:rsidR="00D86B51" w:rsidRPr="005332A0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7506C703" w14:textId="77777777" w:rsidR="00D86B51" w:rsidRPr="006D0D18" w:rsidRDefault="00D86B51" w:rsidP="00D86B5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</w:tr>
      <w:tr w:rsidR="00D86B51" w:rsidRPr="005332A0" w14:paraId="77E25B60" w14:textId="77777777" w:rsidTr="00134F18">
        <w:tc>
          <w:tcPr>
            <w:tcW w:w="3978" w:type="dxa"/>
            <w:shd w:val="clear" w:color="auto" w:fill="auto"/>
          </w:tcPr>
          <w:p w14:paraId="4A7AF2B8" w14:textId="77777777" w:rsidR="00D86B51" w:rsidRPr="005332A0" w:rsidRDefault="00D86B51" w:rsidP="00D8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69BE5CE6" w14:textId="7E947B51" w:rsidR="00D86B51" w:rsidRPr="008149D5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6FEDE83" w14:textId="77777777" w:rsidR="00D86B51" w:rsidRPr="005332A0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3AAB2434" w14:textId="77777777" w:rsidR="00D86B51" w:rsidRPr="008149D5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98A5D9" w14:textId="77777777" w:rsidR="00D86B51" w:rsidRPr="005332A0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1F5032" w14:textId="4836756C" w:rsidR="00D86B51" w:rsidRPr="008149D5" w:rsidRDefault="00892C44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546A40" w14:textId="77777777" w:rsidR="00D86B51" w:rsidRPr="005332A0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0A7CFC29" w14:textId="77777777" w:rsidR="00D86B51" w:rsidRPr="0012612B" w:rsidRDefault="00D86B51" w:rsidP="00D86B5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55,000</w:t>
            </w:r>
          </w:p>
        </w:tc>
      </w:tr>
      <w:tr w:rsidR="00D86B51" w:rsidRPr="005332A0" w14:paraId="28AE3FDC" w14:textId="77777777" w:rsidTr="00134F18">
        <w:tc>
          <w:tcPr>
            <w:tcW w:w="3978" w:type="dxa"/>
            <w:shd w:val="clear" w:color="auto" w:fill="auto"/>
          </w:tcPr>
          <w:p w14:paraId="41D871B4" w14:textId="77777777" w:rsidR="00D86B51" w:rsidRDefault="00D86B51" w:rsidP="00D8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shd w:val="clear" w:color="auto" w:fill="auto"/>
          </w:tcPr>
          <w:p w14:paraId="278EDBBC" w14:textId="214BC059" w:rsidR="00D86B51" w:rsidRPr="008149D5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E9090DE" w14:textId="77777777" w:rsidR="00D86B51" w:rsidRPr="005332A0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7B1258C1" w14:textId="77777777" w:rsidR="00D86B51" w:rsidRPr="008149D5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E3E897" w14:textId="77777777" w:rsidR="00D86B51" w:rsidRPr="005332A0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5EA1BB" w14:textId="6C439A41" w:rsidR="00D86B51" w:rsidRPr="008149D5" w:rsidRDefault="00892C44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6F313D" w14:textId="77777777" w:rsidR="00D86B51" w:rsidRPr="005332A0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8C0D4BD" w14:textId="77777777" w:rsidR="00D86B51" w:rsidRPr="006D0D18" w:rsidRDefault="00D86B51" w:rsidP="00D86B51">
            <w:pPr>
              <w:pStyle w:val="acctfourfigures"/>
              <w:tabs>
                <w:tab w:val="clear" w:pos="765"/>
                <w:tab w:val="decimal" w:pos="858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(59,794)</w:t>
            </w:r>
          </w:p>
        </w:tc>
      </w:tr>
      <w:tr w:rsidR="00D86B51" w:rsidRPr="00C7500F" w14:paraId="247DA082" w14:textId="77777777" w:rsidTr="00134F18">
        <w:tc>
          <w:tcPr>
            <w:tcW w:w="3978" w:type="dxa"/>
            <w:shd w:val="clear" w:color="auto" w:fill="auto"/>
          </w:tcPr>
          <w:p w14:paraId="3FD4B5A9" w14:textId="77777777" w:rsidR="00D86B51" w:rsidRPr="00C7500F" w:rsidRDefault="00D86B51" w:rsidP="00D8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 w:rsidRPr="00C750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49ECF5" w14:textId="721EDBCA" w:rsidR="00D86B51" w:rsidRPr="00C7500F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51467AB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9DDD8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206F53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5BA468" w14:textId="7881B0A3" w:rsidR="00D86B51" w:rsidRPr="00C7500F" w:rsidRDefault="00892C44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BF2124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7498E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86B51" w:rsidRPr="00C7500F" w14:paraId="549E30DC" w14:textId="77777777" w:rsidTr="007D746B">
        <w:trPr>
          <w:trHeight w:val="269"/>
        </w:trPr>
        <w:tc>
          <w:tcPr>
            <w:tcW w:w="3978" w:type="dxa"/>
            <w:shd w:val="clear" w:color="auto" w:fill="auto"/>
          </w:tcPr>
          <w:p w14:paraId="02835F7E" w14:textId="77777777" w:rsidR="00D86B51" w:rsidRPr="00C7500F" w:rsidRDefault="00D86B51" w:rsidP="00D8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04F30419" w14:textId="77777777" w:rsidR="00D86B51" w:rsidRDefault="00D86B51" w:rsidP="00D86B5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9F0E3B6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double" w:sz="4" w:space="0" w:color="auto"/>
            </w:tcBorders>
            <w:shd w:val="clear" w:color="auto" w:fill="auto"/>
          </w:tcPr>
          <w:p w14:paraId="295CA988" w14:textId="77777777" w:rsidR="00D86B51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E08AAA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B3487CE" w14:textId="77777777" w:rsidR="00D86B51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94AC0D5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double" w:sz="4" w:space="0" w:color="auto"/>
            </w:tcBorders>
            <w:shd w:val="clear" w:color="auto" w:fill="auto"/>
          </w:tcPr>
          <w:p w14:paraId="13D45A70" w14:textId="77777777" w:rsidR="00D86B51" w:rsidRDefault="00D86B51" w:rsidP="00D86B51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86B51" w:rsidRPr="00C7500F" w14:paraId="6AFA905F" w14:textId="77777777" w:rsidTr="007D746B">
        <w:tc>
          <w:tcPr>
            <w:tcW w:w="3978" w:type="dxa"/>
            <w:shd w:val="clear" w:color="auto" w:fill="auto"/>
          </w:tcPr>
          <w:p w14:paraId="53C54E46" w14:textId="77777777" w:rsidR="00D86B51" w:rsidRPr="00C7500F" w:rsidRDefault="00D86B51" w:rsidP="00D8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34" w:type="dxa"/>
            <w:shd w:val="clear" w:color="auto" w:fill="auto"/>
          </w:tcPr>
          <w:p w14:paraId="5358B1EA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CAE39B9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12E92E46" w14:textId="77777777" w:rsidR="00D86B51" w:rsidRPr="00A624D5" w:rsidRDefault="00D86B51" w:rsidP="00D86B5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A0F286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84AFE9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5D3E14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C238D90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86B51" w:rsidRPr="00C7500F" w14:paraId="03B7CB9E" w14:textId="77777777" w:rsidTr="007D746B">
        <w:tc>
          <w:tcPr>
            <w:tcW w:w="3978" w:type="dxa"/>
            <w:shd w:val="clear" w:color="auto" w:fill="auto"/>
          </w:tcPr>
          <w:p w14:paraId="29817C28" w14:textId="77777777" w:rsidR="00D86B51" w:rsidRPr="005332A0" w:rsidRDefault="00D86B51" w:rsidP="00D8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8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14:paraId="6784D6E2" w14:textId="77777777" w:rsidR="00D86B51" w:rsidRPr="00D4284F" w:rsidRDefault="00D86B51" w:rsidP="00D86B51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84" w:type="dxa"/>
            <w:shd w:val="clear" w:color="auto" w:fill="auto"/>
          </w:tcPr>
          <w:p w14:paraId="6E347976" w14:textId="77777777" w:rsidR="00D86B51" w:rsidRPr="008149D5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6E248A24" w14:textId="77777777" w:rsidR="00D86B51" w:rsidRPr="00303DC0" w:rsidRDefault="00D86B51" w:rsidP="00D86B5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</w:t>
            </w:r>
            <w:r w:rsidRPr="00303DC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AD48509" w14:textId="77777777" w:rsidR="00D86B51" w:rsidRPr="008149D5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6006AC9" w14:textId="77777777" w:rsidR="00D86B51" w:rsidRPr="008149D5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0D638F" w14:textId="77777777" w:rsidR="00D86B51" w:rsidRPr="008149D5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01B123D1" w14:textId="77777777" w:rsidR="00D86B51" w:rsidRPr="008149D5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86B51" w:rsidRPr="00C7500F" w14:paraId="0E52676B" w14:textId="77777777" w:rsidTr="00134F18">
        <w:tc>
          <w:tcPr>
            <w:tcW w:w="3978" w:type="dxa"/>
            <w:shd w:val="clear" w:color="auto" w:fill="auto"/>
          </w:tcPr>
          <w:p w14:paraId="3D0B12D7" w14:textId="77777777" w:rsidR="00D86B51" w:rsidRPr="005332A0" w:rsidRDefault="00D86B51" w:rsidP="00D8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6CDE938A" w14:textId="08F80216" w:rsidR="00D86B51" w:rsidRPr="00514813" w:rsidRDefault="00C5132F" w:rsidP="006F5A33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19,172</w:t>
            </w:r>
          </w:p>
        </w:tc>
        <w:tc>
          <w:tcPr>
            <w:tcW w:w="284" w:type="dxa"/>
            <w:shd w:val="clear" w:color="auto" w:fill="auto"/>
          </w:tcPr>
          <w:p w14:paraId="31CF170F" w14:textId="77777777" w:rsidR="00D86B51" w:rsidRPr="005332A0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70B47316" w14:textId="77777777" w:rsidR="00D86B51" w:rsidRPr="00303DC0" w:rsidRDefault="00D86B51" w:rsidP="00D86B5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Pr="00303DC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55B00E9F" w14:textId="77777777" w:rsidR="00D86B51" w:rsidRPr="008149D5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E2DDEE0" w14:textId="22625554" w:rsidR="00D86B51" w:rsidRPr="008149D5" w:rsidRDefault="00892C44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CC0D8B" w14:textId="77777777" w:rsidR="00D86B51" w:rsidRPr="008149D5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shd w:val="clear" w:color="auto" w:fill="auto"/>
          </w:tcPr>
          <w:p w14:paraId="4F3062FD" w14:textId="77777777" w:rsidR="00D86B51" w:rsidRPr="008149D5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86B51" w:rsidRPr="00C7500F" w14:paraId="3D0224C1" w14:textId="77777777" w:rsidTr="00134F18">
        <w:tc>
          <w:tcPr>
            <w:tcW w:w="3978" w:type="dxa"/>
            <w:shd w:val="clear" w:color="auto" w:fill="auto"/>
          </w:tcPr>
          <w:p w14:paraId="0A562FBE" w14:textId="0E8D2FD6" w:rsidR="00D86B51" w:rsidRPr="005332A0" w:rsidRDefault="00D86B51" w:rsidP="00D8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7724485" w14:textId="4137ED83" w:rsidR="00D86B51" w:rsidRPr="008149D5" w:rsidRDefault="00C5132F" w:rsidP="00D86B51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(21,672)</w:t>
            </w:r>
          </w:p>
        </w:tc>
        <w:tc>
          <w:tcPr>
            <w:tcW w:w="284" w:type="dxa"/>
            <w:shd w:val="clear" w:color="auto" w:fill="auto"/>
          </w:tcPr>
          <w:p w14:paraId="65BB7A81" w14:textId="77777777" w:rsidR="00D86B51" w:rsidRPr="005332A0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</w:tcPr>
          <w:p w14:paraId="64579F0C" w14:textId="77777777" w:rsidR="00D86B51" w:rsidRPr="00303DC0" w:rsidRDefault="00D86B51" w:rsidP="00D86B5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03DC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  <w:r w:rsidRPr="00303DC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  <w:r w:rsidRPr="00303DC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07D76B0" w14:textId="77777777" w:rsidR="00D86B51" w:rsidRPr="008149D5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83F03EC" w14:textId="31703196" w:rsidR="00D86B51" w:rsidRPr="008149D5" w:rsidRDefault="00892C44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86413C" w14:textId="77777777" w:rsidR="00D86B51" w:rsidRPr="008149D5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bottom w:val="single" w:sz="4" w:space="0" w:color="auto"/>
            </w:tcBorders>
            <w:shd w:val="clear" w:color="auto" w:fill="auto"/>
          </w:tcPr>
          <w:p w14:paraId="0D818619" w14:textId="77777777" w:rsidR="00D86B51" w:rsidRPr="008149D5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149D5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D86B51" w:rsidRPr="00C7500F" w14:paraId="45E404B2" w14:textId="77777777" w:rsidTr="00134F18">
        <w:tc>
          <w:tcPr>
            <w:tcW w:w="3978" w:type="dxa"/>
            <w:shd w:val="clear" w:color="auto" w:fill="auto"/>
          </w:tcPr>
          <w:p w14:paraId="1648D862" w14:textId="77777777" w:rsidR="00D86B51" w:rsidRPr="00C7500F" w:rsidRDefault="00D86B51" w:rsidP="00D8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A1DA08" w14:textId="1F9C6D9C" w:rsidR="00D86B51" w:rsidRPr="00795894" w:rsidRDefault="00C5132F" w:rsidP="00D86B51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33621BF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B9891B" w14:textId="77777777" w:rsidR="00D86B51" w:rsidRPr="00303DC0" w:rsidRDefault="00D86B51" w:rsidP="00D86B5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303DC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70" w:type="dxa"/>
            <w:shd w:val="clear" w:color="auto" w:fill="auto"/>
          </w:tcPr>
          <w:p w14:paraId="2ECDC03A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544ECF" w14:textId="382B1891" w:rsidR="00D86B51" w:rsidRPr="00C7500F" w:rsidRDefault="00892C44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601798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5E522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D86B51" w:rsidRPr="00C7500F" w14:paraId="781D06EA" w14:textId="77777777" w:rsidTr="007D746B">
        <w:tc>
          <w:tcPr>
            <w:tcW w:w="3978" w:type="dxa"/>
            <w:shd w:val="clear" w:color="auto" w:fill="auto"/>
          </w:tcPr>
          <w:p w14:paraId="5794F51C" w14:textId="77777777" w:rsidR="00D86B51" w:rsidRPr="00C7500F" w:rsidRDefault="00D86B51" w:rsidP="00D8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88C0D50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FE77D3E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6EBCA2CA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5BE158B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4D6091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7E8A2B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50877840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86B51" w:rsidRPr="00C7500F" w14:paraId="4D88BEF3" w14:textId="77777777" w:rsidTr="007D746B">
        <w:tc>
          <w:tcPr>
            <w:tcW w:w="3978" w:type="dxa"/>
            <w:shd w:val="clear" w:color="auto" w:fill="auto"/>
          </w:tcPr>
          <w:p w14:paraId="2CEFAC8E" w14:textId="77777777" w:rsidR="00D86B51" w:rsidRDefault="00D86B51" w:rsidP="00D8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1BB9C3B" w14:textId="77777777" w:rsidR="00D86B51" w:rsidRDefault="00D86B51" w:rsidP="00D8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C5BB214" w14:textId="77777777" w:rsidR="00D86B51" w:rsidRDefault="00D86B51" w:rsidP="00D8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C9F2CC8" w14:textId="12D01CF0" w:rsidR="00D86B51" w:rsidRPr="00C7500F" w:rsidRDefault="00D86B51" w:rsidP="00D8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รวมเงินกู้ยืมระยะสั้นจากบุคคลหรือ</w:t>
            </w:r>
          </w:p>
        </w:tc>
        <w:tc>
          <w:tcPr>
            <w:tcW w:w="1134" w:type="dxa"/>
            <w:shd w:val="clear" w:color="auto" w:fill="auto"/>
          </w:tcPr>
          <w:p w14:paraId="5185AC2D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02B2B0B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631EFFAA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42FF37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45AE62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C3FB16E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22869BE9" w14:textId="77777777" w:rsidR="00D86B51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117F00B" w14:textId="77777777" w:rsidR="00D86B51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2E60AAE4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86B51" w:rsidRPr="00C7500F" w14:paraId="4885D7E3" w14:textId="77777777" w:rsidTr="007D746B">
        <w:tc>
          <w:tcPr>
            <w:tcW w:w="3978" w:type="dxa"/>
            <w:shd w:val="clear" w:color="auto" w:fill="auto"/>
          </w:tcPr>
          <w:p w14:paraId="71D3FF94" w14:textId="77777777" w:rsidR="00D86B51" w:rsidRPr="006148F6" w:rsidRDefault="00D86B51" w:rsidP="00D86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48F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1134" w:type="dxa"/>
            <w:shd w:val="clear" w:color="auto" w:fill="auto"/>
          </w:tcPr>
          <w:p w14:paraId="6D00CDF8" w14:textId="77777777" w:rsidR="00D86B51" w:rsidRPr="008149D5" w:rsidRDefault="00D86B51" w:rsidP="00D86B51">
            <w:pPr>
              <w:pStyle w:val="acctfourfigures"/>
              <w:tabs>
                <w:tab w:val="clear" w:pos="765"/>
                <w:tab w:val="decimal" w:pos="56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2EA9103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0BCA0BEA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137D218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83C480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163DEA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3F520490" w14:textId="77777777" w:rsidR="00D86B51" w:rsidRPr="00C7500F" w:rsidRDefault="00D86B51" w:rsidP="00D86B51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34F18" w:rsidRPr="006D0D18" w14:paraId="69117C96" w14:textId="77777777" w:rsidTr="007D746B">
        <w:tc>
          <w:tcPr>
            <w:tcW w:w="3978" w:type="dxa"/>
            <w:shd w:val="clear" w:color="auto" w:fill="auto"/>
          </w:tcPr>
          <w:p w14:paraId="51B7F58F" w14:textId="77777777" w:rsidR="00134F18" w:rsidRPr="005332A0" w:rsidRDefault="00134F18" w:rsidP="00134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86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14:paraId="19543D7A" w14:textId="0598202E" w:rsidR="00134F18" w:rsidRPr="00D4284F" w:rsidRDefault="00134F18" w:rsidP="00134F18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84" w:type="dxa"/>
            <w:shd w:val="clear" w:color="auto" w:fill="auto"/>
          </w:tcPr>
          <w:p w14:paraId="4FC73295" w14:textId="77777777" w:rsidR="00134F18" w:rsidRPr="005332A0" w:rsidRDefault="00134F18" w:rsidP="00134F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27EC5FFD" w14:textId="77777777" w:rsidR="00134F18" w:rsidRPr="008149D5" w:rsidRDefault="00134F18" w:rsidP="00134F1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67,000</w:t>
            </w:r>
          </w:p>
        </w:tc>
        <w:tc>
          <w:tcPr>
            <w:tcW w:w="270" w:type="dxa"/>
            <w:shd w:val="clear" w:color="auto" w:fill="auto"/>
          </w:tcPr>
          <w:p w14:paraId="322B28EE" w14:textId="77777777" w:rsidR="00134F18" w:rsidRPr="005332A0" w:rsidRDefault="00134F18" w:rsidP="00134F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CCDF8E5" w14:textId="77777777" w:rsidR="00134F18" w:rsidRPr="004003DE" w:rsidRDefault="00134F18" w:rsidP="00134F1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03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D23924" w14:textId="77777777" w:rsidR="00134F18" w:rsidRPr="005332A0" w:rsidRDefault="00134F18" w:rsidP="00134F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4FE6ECA6" w14:textId="77777777" w:rsidR="00134F18" w:rsidRPr="006D0D18" w:rsidRDefault="00134F18" w:rsidP="00134F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4,794</w:t>
            </w:r>
          </w:p>
        </w:tc>
      </w:tr>
      <w:tr w:rsidR="00134F18" w:rsidRPr="0012612B" w14:paraId="403F1785" w14:textId="77777777" w:rsidTr="00134F18">
        <w:tc>
          <w:tcPr>
            <w:tcW w:w="3978" w:type="dxa"/>
            <w:shd w:val="clear" w:color="auto" w:fill="auto"/>
            <w:vAlign w:val="bottom"/>
          </w:tcPr>
          <w:p w14:paraId="5EE56FFD" w14:textId="77777777" w:rsidR="00134F18" w:rsidRPr="005332A0" w:rsidRDefault="00134F18" w:rsidP="00134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  <w:shd w:val="clear" w:color="auto" w:fill="auto"/>
          </w:tcPr>
          <w:p w14:paraId="23063386" w14:textId="70610042" w:rsidR="00134F18" w:rsidRPr="00795894" w:rsidRDefault="00134F18" w:rsidP="006F5A33">
            <w:pPr>
              <w:pStyle w:val="acctfourfigures"/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19,172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F363C3" w14:textId="77777777" w:rsidR="00134F18" w:rsidRPr="005332A0" w:rsidRDefault="00134F18" w:rsidP="00134F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7746FFA3" w14:textId="77777777" w:rsidR="00134F18" w:rsidRPr="008149D5" w:rsidRDefault="00134F18" w:rsidP="00134F1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C9FB36" w14:textId="77777777" w:rsidR="00134F18" w:rsidRPr="005332A0" w:rsidRDefault="00134F18" w:rsidP="00134F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B72F24" w14:textId="685A3AAE" w:rsidR="00134F18" w:rsidRPr="004003DE" w:rsidRDefault="00134F18" w:rsidP="00134F1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03D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9860E8" w14:textId="77777777" w:rsidR="00134F18" w:rsidRPr="005332A0" w:rsidRDefault="00134F18" w:rsidP="00134F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  <w:vAlign w:val="bottom"/>
          </w:tcPr>
          <w:p w14:paraId="7ACA5C2D" w14:textId="77777777" w:rsidR="00134F18" w:rsidRPr="00C92CFD" w:rsidRDefault="00134F18" w:rsidP="00134F18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Pr="00C92CF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134F18" w:rsidRPr="006D0D18" w14:paraId="2DF25F6A" w14:textId="77777777" w:rsidTr="00134F18">
        <w:tc>
          <w:tcPr>
            <w:tcW w:w="3978" w:type="dxa"/>
            <w:shd w:val="clear" w:color="auto" w:fill="auto"/>
          </w:tcPr>
          <w:p w14:paraId="4F7615D1" w14:textId="77777777" w:rsidR="00134F18" w:rsidRPr="005332A0" w:rsidRDefault="00134F18" w:rsidP="00134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shd w:val="clear" w:color="auto" w:fill="auto"/>
          </w:tcPr>
          <w:p w14:paraId="002FDE3A" w14:textId="6B9A34B7" w:rsidR="00134F18" w:rsidRPr="008149D5" w:rsidRDefault="00134F18" w:rsidP="00134F18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(21,672)</w:t>
            </w:r>
          </w:p>
        </w:tc>
        <w:tc>
          <w:tcPr>
            <w:tcW w:w="284" w:type="dxa"/>
            <w:shd w:val="clear" w:color="auto" w:fill="auto"/>
          </w:tcPr>
          <w:p w14:paraId="476D0EBE" w14:textId="77777777" w:rsidR="00134F18" w:rsidRPr="005332A0" w:rsidRDefault="00134F18" w:rsidP="00134F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3DDB674A" w14:textId="77777777" w:rsidR="00134F18" w:rsidRPr="008149D5" w:rsidRDefault="00134F18" w:rsidP="00134F1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(68,000)</w:t>
            </w:r>
          </w:p>
        </w:tc>
        <w:tc>
          <w:tcPr>
            <w:tcW w:w="270" w:type="dxa"/>
            <w:shd w:val="clear" w:color="auto" w:fill="auto"/>
          </w:tcPr>
          <w:p w14:paraId="25166910" w14:textId="77777777" w:rsidR="00134F18" w:rsidRPr="005332A0" w:rsidRDefault="00134F18" w:rsidP="00134F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C942DB" w14:textId="688A1467" w:rsidR="00134F18" w:rsidRPr="004003DE" w:rsidRDefault="00134F18" w:rsidP="00134F1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003D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16C6AB" w14:textId="77777777" w:rsidR="00134F18" w:rsidRPr="005332A0" w:rsidRDefault="00134F18" w:rsidP="00134F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shd w:val="clear" w:color="auto" w:fill="auto"/>
          </w:tcPr>
          <w:p w14:paraId="17D0524F" w14:textId="77777777" w:rsidR="00134F18" w:rsidRPr="006D0D18" w:rsidRDefault="00134F18" w:rsidP="00134F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(59,794)</w:t>
            </w:r>
          </w:p>
        </w:tc>
      </w:tr>
      <w:tr w:rsidR="00134F18" w:rsidRPr="00C7500F" w14:paraId="4D85CD54" w14:textId="77777777" w:rsidTr="00134F18">
        <w:tc>
          <w:tcPr>
            <w:tcW w:w="3978" w:type="dxa"/>
            <w:shd w:val="clear" w:color="auto" w:fill="auto"/>
          </w:tcPr>
          <w:p w14:paraId="4643409F" w14:textId="77777777" w:rsidR="00134F18" w:rsidRPr="00C7500F" w:rsidRDefault="00134F18" w:rsidP="00134F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2E8CF" w14:textId="15E53437" w:rsidR="00134F18" w:rsidRPr="00795894" w:rsidRDefault="00134F18" w:rsidP="00134F18">
            <w:pPr>
              <w:pStyle w:val="acctfourfigures"/>
              <w:tabs>
                <w:tab w:val="clear" w:pos="765"/>
                <w:tab w:val="decimal" w:pos="787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97A06E4" w14:textId="77777777" w:rsidR="00134F18" w:rsidRPr="00C7500F" w:rsidRDefault="00134F18" w:rsidP="00134F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6753C9" w14:textId="77777777" w:rsidR="00134F18" w:rsidRPr="00C7500F" w:rsidRDefault="00134F18" w:rsidP="00134F1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2,500</w:t>
            </w:r>
          </w:p>
        </w:tc>
        <w:tc>
          <w:tcPr>
            <w:tcW w:w="270" w:type="dxa"/>
            <w:shd w:val="clear" w:color="auto" w:fill="auto"/>
          </w:tcPr>
          <w:p w14:paraId="6C0622B4" w14:textId="77777777" w:rsidR="00134F18" w:rsidRPr="00C7500F" w:rsidRDefault="00134F18" w:rsidP="00134F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6E47AE" w14:textId="143DA28A" w:rsidR="00134F18" w:rsidRPr="004003DE" w:rsidRDefault="00134F18" w:rsidP="00134F18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08" w:right="8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003D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C0B475" w14:textId="77777777" w:rsidR="00134F18" w:rsidRPr="00C7500F" w:rsidRDefault="00134F18" w:rsidP="00134F18">
            <w:pPr>
              <w:pStyle w:val="acctfourfigures"/>
              <w:tabs>
                <w:tab w:val="clear" w:pos="765"/>
                <w:tab w:val="decimal" w:pos="862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D7A29A" w14:textId="77777777" w:rsidR="00134F18" w:rsidRPr="00C7500F" w:rsidRDefault="00134F18" w:rsidP="00134F1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122F220" w14:textId="77777777" w:rsidR="006E7D43" w:rsidRPr="000B3C71" w:rsidRDefault="006E7D43" w:rsidP="00FA1634">
      <w:pPr>
        <w:pStyle w:val="a0"/>
        <w:tabs>
          <w:tab w:val="clear" w:pos="1080"/>
          <w:tab w:val="left" w:pos="567"/>
        </w:tabs>
        <w:spacing w:before="120" w:line="240" w:lineRule="atLeast"/>
        <w:ind w:left="720" w:hanging="153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9E2E3C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</w:t>
      </w:r>
      <w:r w:rsidRPr="009E2E3C">
        <w:rPr>
          <w:rFonts w:ascii="Angsana New" w:hAnsi="Angsana New" w:cs="Angsana New" w:hint="cs"/>
          <w:b/>
          <w:bCs/>
          <w:i/>
          <w:iCs/>
          <w:cs/>
          <w:lang w:val="en-US"/>
        </w:rPr>
        <w:t>ที่ทำ</w:t>
      </w:r>
      <w:r w:rsidRPr="009E2E3C">
        <w:rPr>
          <w:rFonts w:ascii="Angsana New" w:hAnsi="Angsana New" w:cs="Angsana New"/>
          <w:b/>
          <w:bCs/>
          <w:i/>
          <w:iCs/>
          <w:cs/>
          <w:lang w:val="en-US"/>
        </w:rPr>
        <w:t>กับกิจการที่เกี่ยวข้องกัน</w:t>
      </w:r>
    </w:p>
    <w:p w14:paraId="54AF6A99" w14:textId="77777777" w:rsidR="006E7D43" w:rsidRPr="00641B2A" w:rsidRDefault="006E7D43" w:rsidP="00B96F1B">
      <w:pPr>
        <w:pStyle w:val="a0"/>
        <w:tabs>
          <w:tab w:val="clear" w:pos="1080"/>
          <w:tab w:val="left" w:pos="567"/>
        </w:tabs>
        <w:spacing w:before="120" w:line="240" w:lineRule="atLeast"/>
        <w:ind w:left="567"/>
        <w:jc w:val="thaiDistribute"/>
        <w:rPr>
          <w:rFonts w:ascii="Angsana New" w:hAnsi="Angsana New" w:cs="Angsana New"/>
          <w:lang w:val="en-US"/>
        </w:rPr>
      </w:pPr>
      <w:r w:rsidRPr="00641B2A">
        <w:rPr>
          <w:rFonts w:ascii="Angsana New" w:hAnsi="Angsana New" w:cs="Angsana New" w:hint="cs"/>
          <w:cs/>
          <w:lang w:val="en-US"/>
        </w:rPr>
        <w:t xml:space="preserve">เมื่อวันที่ </w:t>
      </w:r>
      <w:r w:rsidR="007F1887" w:rsidRPr="00641B2A">
        <w:rPr>
          <w:rFonts w:ascii="Angsana New" w:hAnsi="Angsana New" w:cs="Angsana New"/>
          <w:lang w:val="en-US"/>
        </w:rPr>
        <w:t>1</w:t>
      </w:r>
      <w:r w:rsidRPr="00641B2A">
        <w:rPr>
          <w:rFonts w:ascii="Angsana New" w:hAnsi="Angsana New" w:cs="Angsana New" w:hint="cs"/>
          <w:cs/>
          <w:lang w:val="en-US"/>
        </w:rPr>
        <w:t xml:space="preserve"> มกราคม </w:t>
      </w:r>
      <w:r w:rsidR="007F1887" w:rsidRPr="00641B2A">
        <w:rPr>
          <w:rFonts w:ascii="Angsana New" w:hAnsi="Angsana New" w:cs="Angsana New"/>
          <w:lang w:val="en-US"/>
        </w:rPr>
        <w:t>2563</w:t>
      </w:r>
      <w:r w:rsidRPr="00641B2A">
        <w:rPr>
          <w:rFonts w:ascii="Angsana New" w:hAnsi="Angsana New" w:cs="Angsana New" w:hint="cs"/>
          <w:cs/>
          <w:lang w:val="en-US"/>
        </w:rPr>
        <w:t xml:space="preserve"> บริษัทได้ทำสัญญาให้บริการจัดซื้อ</w:t>
      </w:r>
      <w:r w:rsidRPr="00641B2A">
        <w:rPr>
          <w:rFonts w:ascii="Angsana New" w:hAnsi="Angsana New" w:cs="Angsana New"/>
          <w:lang w:val="en-US"/>
        </w:rPr>
        <w:t xml:space="preserve"> </w:t>
      </w:r>
      <w:r w:rsidRPr="00641B2A">
        <w:rPr>
          <w:rFonts w:ascii="Angsana New" w:hAnsi="Angsana New" w:cs="Angsana New" w:hint="cs"/>
          <w:cs/>
          <w:lang w:val="en-US"/>
        </w:rPr>
        <w:t xml:space="preserve">ทำบัญชีและสนับสนุนการดำเนินงานแก่บริษัทย่อยแห่งหนึ่งเป็นระยะเวลา </w:t>
      </w:r>
      <w:r w:rsidR="007F1887" w:rsidRPr="00641B2A">
        <w:rPr>
          <w:rFonts w:ascii="Angsana New" w:hAnsi="Angsana New" w:cs="Angsana New"/>
          <w:lang w:val="en-US"/>
        </w:rPr>
        <w:t>1</w:t>
      </w:r>
      <w:r w:rsidR="00771E46" w:rsidRPr="00641B2A">
        <w:rPr>
          <w:rFonts w:ascii="Angsana New" w:hAnsi="Angsana New" w:cs="Angsana New"/>
          <w:lang w:val="en-US"/>
        </w:rPr>
        <w:t xml:space="preserve"> </w:t>
      </w:r>
      <w:r w:rsidRPr="00641B2A">
        <w:rPr>
          <w:rFonts w:ascii="Angsana New" w:hAnsi="Angsana New" w:cs="Angsana New" w:hint="cs"/>
          <w:cs/>
          <w:lang w:val="en-US"/>
        </w:rPr>
        <w:t>ปี โดยบริษัทตกลงที่จะให้บริการช่วยเหลือด้านบริการจัดกา</w:t>
      </w:r>
      <w:r w:rsidR="006148F6" w:rsidRPr="00641B2A">
        <w:rPr>
          <w:rFonts w:ascii="Angsana New" w:hAnsi="Angsana New" w:cs="Angsana New" w:hint="cs"/>
          <w:cs/>
          <w:lang w:val="en-US"/>
        </w:rPr>
        <w:t>รแก่บริษัทย่อยดังกล่าว</w:t>
      </w:r>
      <w:r w:rsidR="00035902" w:rsidRPr="00641B2A">
        <w:rPr>
          <w:rFonts w:ascii="Angsana New" w:hAnsi="Angsana New" w:cs="Angsana New"/>
          <w:lang w:val="en-US"/>
        </w:rPr>
        <w:t xml:space="preserve"> </w:t>
      </w:r>
      <w:r w:rsidRPr="00641B2A">
        <w:rPr>
          <w:rFonts w:ascii="Angsana New" w:hAnsi="Angsana New" w:cs="Angsana New" w:hint="cs"/>
          <w:cs/>
          <w:lang w:val="en-US"/>
        </w:rPr>
        <w:t xml:space="preserve">ในการนี้บริษัทย่อยตกลงที่จะจ่ายค่าบริการในจำนวนเงินตามที่ระบุในสัญญา </w:t>
      </w:r>
    </w:p>
    <w:p w14:paraId="68995987" w14:textId="77777777" w:rsidR="006E7D43" w:rsidRPr="00D13537" w:rsidRDefault="006E7D43" w:rsidP="00B96F1B">
      <w:pPr>
        <w:pStyle w:val="a0"/>
        <w:tabs>
          <w:tab w:val="clear" w:pos="1080"/>
          <w:tab w:val="left" w:pos="567"/>
          <w:tab w:val="left" w:pos="630"/>
        </w:tabs>
        <w:spacing w:before="120" w:line="240" w:lineRule="atLeast"/>
        <w:ind w:left="634" w:hanging="67"/>
        <w:jc w:val="thaiDistribute"/>
        <w:rPr>
          <w:rFonts w:ascii="Angsana New" w:hAnsi="Angsana New" w:cs="Angsana New"/>
          <w:lang w:val="en-US"/>
        </w:rPr>
      </w:pPr>
    </w:p>
    <w:p w14:paraId="5E0C8A1A" w14:textId="77777777" w:rsidR="006E7D43" w:rsidRDefault="006E7D43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</w:p>
    <w:p w14:paraId="221ADD2A" w14:textId="77777777" w:rsidR="00696C03" w:rsidRDefault="00696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7BA3664D" w14:textId="77777777" w:rsidR="006E7D43" w:rsidRPr="00A6688A" w:rsidRDefault="006E7D43" w:rsidP="009F098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 w:hanging="357"/>
        <w:jc w:val="thaiDistribute"/>
        <w:rPr>
          <w:rFonts w:ascii="Angsana New" w:hAnsi="Angsana New"/>
          <w:bCs/>
          <w:sz w:val="30"/>
          <w:szCs w:val="30"/>
        </w:rPr>
      </w:pPr>
      <w:r w:rsidRPr="00FD524A">
        <w:rPr>
          <w:rFonts w:ascii="Angsana New" w:hAnsi="Angsana New"/>
          <w:bCs/>
          <w:sz w:val="30"/>
          <w:szCs w:val="30"/>
          <w:cs/>
        </w:rPr>
        <w:lastRenderedPageBreak/>
        <w:t>ลูกหนี้การค้า</w:t>
      </w:r>
      <w:r w:rsidR="00EE5763">
        <w:rPr>
          <w:rFonts w:ascii="Angsana New" w:hAnsi="Angsana New" w:hint="cs"/>
          <w:bCs/>
          <w:sz w:val="30"/>
          <w:szCs w:val="30"/>
          <w:cs/>
        </w:rPr>
        <w:t>และลูกหนี้หมุนเวียนอื่น</w:t>
      </w:r>
      <w:r w:rsidR="00E95267">
        <w:rPr>
          <w:rFonts w:ascii="Angsana New" w:hAnsi="Angsana New"/>
          <w:bCs/>
          <w:sz w:val="30"/>
          <w:szCs w:val="30"/>
        </w:rPr>
        <w:t xml:space="preserve"> - </w:t>
      </w:r>
      <w:r w:rsidR="00E95267">
        <w:rPr>
          <w:rFonts w:ascii="Angsana New" w:hAnsi="Angsana New" w:hint="cs"/>
          <w:bCs/>
          <w:sz w:val="30"/>
          <w:szCs w:val="30"/>
          <w:cs/>
        </w:rPr>
        <w:t>สุทธิ</w:t>
      </w:r>
    </w:p>
    <w:p w14:paraId="46989434" w14:textId="77777777" w:rsidR="006E7D43" w:rsidRPr="00093F2A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16"/>
          <w:szCs w:val="16"/>
        </w:rPr>
      </w:pPr>
      <w:r>
        <w:rPr>
          <w:rFonts w:ascii="Angsana New" w:hAnsi="Angsana New"/>
          <w:bCs/>
          <w:sz w:val="20"/>
          <w:szCs w:val="20"/>
        </w:rPr>
        <w:t xml:space="preserve">                                  </w:t>
      </w:r>
    </w:p>
    <w:tbl>
      <w:tblPr>
        <w:tblW w:w="945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957"/>
        <w:gridCol w:w="850"/>
        <w:gridCol w:w="284"/>
        <w:gridCol w:w="1134"/>
        <w:gridCol w:w="283"/>
        <w:gridCol w:w="1134"/>
        <w:gridCol w:w="284"/>
        <w:gridCol w:w="1134"/>
        <w:gridCol w:w="283"/>
        <w:gridCol w:w="1107"/>
      </w:tblGrid>
      <w:tr w:rsidR="00EE5763" w:rsidRPr="00B85D43" w14:paraId="340DCE5E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667A6F06" w14:textId="77777777" w:rsidR="00EE5763" w:rsidRPr="00F656B8" w:rsidRDefault="00EE576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20214BF" w14:textId="77777777" w:rsidR="00EE5763" w:rsidRPr="00F656B8" w:rsidRDefault="00EE576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4E29584" w14:textId="77777777" w:rsidR="00EE5763" w:rsidRPr="00F656B8" w:rsidRDefault="00EE576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35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38EB04A" w14:textId="77777777" w:rsidR="00EE5763" w:rsidRPr="009B592D" w:rsidRDefault="00EE5763" w:rsidP="00F407D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B85D43" w14:paraId="6B790933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10B2AA91" w14:textId="77777777"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31463BEB" w14:textId="77777777"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E756588" w14:textId="77777777"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51755" w14:textId="77777777" w:rsidR="006E7D43" w:rsidRPr="009B592D" w:rsidRDefault="006E7D43" w:rsidP="00F407D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C1CD459" w14:textId="77777777" w:rsidR="006E7D43" w:rsidRPr="009B592D" w:rsidRDefault="006E7D43" w:rsidP="00F407DE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B2436" w14:textId="77777777" w:rsidR="006E7D43" w:rsidRPr="009B592D" w:rsidRDefault="006E7D43" w:rsidP="00F407DE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677" w:rsidRPr="00B85D43" w14:paraId="15C8CEFA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1D62E4B6" w14:textId="77777777" w:rsidR="00E14677" w:rsidRPr="00F656B8" w:rsidRDefault="00E14677" w:rsidP="00E2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75ECE544" w14:textId="77777777" w:rsidR="00E14677" w:rsidRPr="00F656B8" w:rsidRDefault="00E14677" w:rsidP="00E2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1C246907" w14:textId="77777777" w:rsidR="00E14677" w:rsidRPr="00F656B8" w:rsidRDefault="00E14677" w:rsidP="00E2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BDDE6D1" w14:textId="45E614BC" w:rsidR="00E14677" w:rsidRPr="00F87560" w:rsidRDefault="00E14677" w:rsidP="00E2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AECBF62" w14:textId="77777777" w:rsidR="00E14677" w:rsidRPr="00F656B8" w:rsidRDefault="00E14677" w:rsidP="00E2364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776FC2C" w14:textId="77777777" w:rsidR="00E14677" w:rsidRPr="00F656B8" w:rsidRDefault="00E14677" w:rsidP="00E2364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F656B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4" w:type="dxa"/>
            <w:shd w:val="clear" w:color="auto" w:fill="auto"/>
          </w:tcPr>
          <w:p w14:paraId="2AB52191" w14:textId="77777777" w:rsidR="00E14677" w:rsidRPr="00F656B8" w:rsidRDefault="00E14677" w:rsidP="00E2364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01D57BA4" w14:textId="4A967B6F" w:rsidR="00E14677" w:rsidRPr="00F87560" w:rsidRDefault="00E14677" w:rsidP="00E23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3" w:type="dxa"/>
            <w:shd w:val="clear" w:color="auto" w:fill="auto"/>
          </w:tcPr>
          <w:p w14:paraId="75F4EC63" w14:textId="77777777" w:rsidR="00E14677" w:rsidRPr="00F656B8" w:rsidRDefault="00E14677" w:rsidP="00E2364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01D7971" w14:textId="77777777" w:rsidR="00E14677" w:rsidRPr="00F656B8" w:rsidRDefault="00E14677" w:rsidP="00E23643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F656B8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E7D43" w:rsidRPr="00B85D43" w14:paraId="15955DA5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53B90803" w14:textId="77777777"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7547F5" w14:textId="77777777"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84" w:type="dxa"/>
            <w:shd w:val="clear" w:color="auto" w:fill="auto"/>
          </w:tcPr>
          <w:p w14:paraId="3A567F49" w14:textId="77777777" w:rsidR="006E7D43" w:rsidRPr="00F656B8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5DE1F9" w14:textId="77777777" w:rsidR="006E7D43" w:rsidRPr="00BF2202" w:rsidRDefault="007F1887" w:rsidP="00D1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63B2C7C0" w14:textId="77777777" w:rsidR="006E7D43" w:rsidRPr="00BF2202" w:rsidRDefault="006E7D43" w:rsidP="00D1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A5F6BA" w14:textId="77777777" w:rsidR="006E7D43" w:rsidRPr="00BF2202" w:rsidRDefault="007F1887" w:rsidP="00D1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65F71F93" w14:textId="77777777" w:rsidR="006E7D43" w:rsidRPr="00BF2202" w:rsidRDefault="006E7D43" w:rsidP="00D1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4833AB8" w14:textId="77777777" w:rsidR="006E7D43" w:rsidRPr="00BF2202" w:rsidRDefault="007F1887" w:rsidP="00D1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49708966" w14:textId="77777777" w:rsidR="006E7D43" w:rsidRPr="00BF2202" w:rsidRDefault="006E7D43" w:rsidP="00D1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7D53DEC0" w14:textId="77777777" w:rsidR="006E7D43" w:rsidRPr="00BF2202" w:rsidRDefault="007F1887" w:rsidP="00D10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C1431" w:rsidRPr="00B85D43" w14:paraId="5CB2BDE3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1E363A04" w14:textId="77777777" w:rsidR="00DC1431" w:rsidRPr="00DC1431" w:rsidRDefault="00DC1431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15C7256" w14:textId="77777777" w:rsidR="00DC1431" w:rsidRDefault="00DC1431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29B20A2" w14:textId="77777777" w:rsidR="00DC1431" w:rsidRPr="00F656B8" w:rsidRDefault="00DC1431" w:rsidP="003F0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43FED6C" w14:textId="77777777" w:rsidR="00DC1431" w:rsidRPr="005B2E80" w:rsidRDefault="00DC1431" w:rsidP="00EE576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3842AC3" w14:textId="77777777" w:rsidR="00DC1431" w:rsidRPr="00F656B8" w:rsidRDefault="00DC1431" w:rsidP="00EE57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17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0697592" w14:textId="77777777" w:rsidR="00DC1431" w:rsidRPr="005B2E80" w:rsidRDefault="00DC1431" w:rsidP="00EE5763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08" w:right="33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48D0501C" w14:textId="77777777" w:rsidR="00DC1431" w:rsidRPr="00F656B8" w:rsidRDefault="00DC1431" w:rsidP="00EE57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A9E157D" w14:textId="77777777" w:rsidR="00DC1431" w:rsidRPr="006D0D18" w:rsidRDefault="00DC1431" w:rsidP="00EE5763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DAB5C04" w14:textId="77777777" w:rsidR="00DC1431" w:rsidRPr="00F656B8" w:rsidRDefault="00DC1431" w:rsidP="00EE57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51F5C5D1" w14:textId="77777777" w:rsidR="00DC1431" w:rsidRPr="005B2E80" w:rsidRDefault="00DC1431" w:rsidP="00EE576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08" w:right="-12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37A9C" w:rsidRPr="00B85D43" w14:paraId="0F302E5A" w14:textId="77777777" w:rsidTr="00C37A9C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502B9AEF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50" w:type="dxa"/>
            <w:shd w:val="clear" w:color="auto" w:fill="auto"/>
          </w:tcPr>
          <w:p w14:paraId="33E3AB20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4028BE78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61FE53F" w14:textId="0BB88436" w:rsidR="00C37A9C" w:rsidRPr="00CE02EE" w:rsidRDefault="00C37A9C" w:rsidP="00C37A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30,173</w:t>
            </w:r>
          </w:p>
        </w:tc>
        <w:tc>
          <w:tcPr>
            <w:tcW w:w="283" w:type="dxa"/>
            <w:shd w:val="clear" w:color="auto" w:fill="auto"/>
          </w:tcPr>
          <w:p w14:paraId="40AA920E" w14:textId="77777777" w:rsidR="00C37A9C" w:rsidRPr="00F656B8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AB1F9C7" w14:textId="77777777" w:rsidR="00C37A9C" w:rsidRPr="005B2E80" w:rsidRDefault="00C37A9C" w:rsidP="00C37A9C">
            <w:pPr>
              <w:pStyle w:val="acctfourfigures"/>
              <w:tabs>
                <w:tab w:val="clear" w:pos="765"/>
                <w:tab w:val="decimal" w:pos="252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29,374</w:t>
            </w:r>
          </w:p>
        </w:tc>
        <w:tc>
          <w:tcPr>
            <w:tcW w:w="284" w:type="dxa"/>
            <w:shd w:val="clear" w:color="auto" w:fill="auto"/>
          </w:tcPr>
          <w:p w14:paraId="48C82733" w14:textId="77777777" w:rsidR="00C37A9C" w:rsidRPr="00F656B8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194BC8C" w14:textId="7FCB8779" w:rsidR="00C37A9C" w:rsidRPr="00CE02EE" w:rsidRDefault="00C37A9C" w:rsidP="00C37A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30,173</w:t>
            </w:r>
          </w:p>
        </w:tc>
        <w:tc>
          <w:tcPr>
            <w:tcW w:w="283" w:type="dxa"/>
            <w:shd w:val="clear" w:color="auto" w:fill="auto"/>
          </w:tcPr>
          <w:p w14:paraId="02122BB8" w14:textId="77777777" w:rsidR="00C37A9C" w:rsidRPr="00F656B8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E23D1B1" w14:textId="77777777" w:rsidR="00C37A9C" w:rsidRPr="005B2E80" w:rsidRDefault="00C37A9C" w:rsidP="00C37A9C">
            <w:pPr>
              <w:pStyle w:val="acctfourfigures"/>
              <w:tabs>
                <w:tab w:val="clear" w:pos="765"/>
                <w:tab w:val="left" w:pos="52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29,374</w:t>
            </w:r>
          </w:p>
        </w:tc>
      </w:tr>
      <w:tr w:rsidR="00C37A9C" w:rsidRPr="00B85D43" w14:paraId="16873EEF" w14:textId="77777777" w:rsidTr="00C37A9C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466EDBE8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F656B8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850" w:type="dxa"/>
            <w:shd w:val="clear" w:color="auto" w:fill="auto"/>
          </w:tcPr>
          <w:p w14:paraId="25F72960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5FB1667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C972EAE" w14:textId="70395737" w:rsidR="00C37A9C" w:rsidRPr="00CA7973" w:rsidRDefault="00C37A9C" w:rsidP="00C37A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(10,812)</w:t>
            </w:r>
          </w:p>
        </w:tc>
        <w:tc>
          <w:tcPr>
            <w:tcW w:w="283" w:type="dxa"/>
            <w:shd w:val="clear" w:color="auto" w:fill="auto"/>
          </w:tcPr>
          <w:p w14:paraId="2EE6AB12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23D8D8E" w14:textId="77777777" w:rsidR="00C37A9C" w:rsidRPr="005B2E80" w:rsidRDefault="00C37A9C" w:rsidP="00C37A9C">
            <w:pPr>
              <w:pStyle w:val="acctfourfigures"/>
              <w:tabs>
                <w:tab w:val="clear" w:pos="765"/>
                <w:tab w:val="decimal" w:pos="252"/>
                <w:tab w:val="decimal" w:pos="79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(359)</w:t>
            </w:r>
          </w:p>
        </w:tc>
        <w:tc>
          <w:tcPr>
            <w:tcW w:w="284" w:type="dxa"/>
            <w:shd w:val="clear" w:color="auto" w:fill="auto"/>
          </w:tcPr>
          <w:p w14:paraId="6E6C6D61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AD188D" w14:textId="64626C9C" w:rsidR="00C37A9C" w:rsidRPr="00CA7973" w:rsidRDefault="00C37A9C" w:rsidP="00C37A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(10,812)</w:t>
            </w:r>
          </w:p>
        </w:tc>
        <w:tc>
          <w:tcPr>
            <w:tcW w:w="283" w:type="dxa"/>
            <w:shd w:val="clear" w:color="auto" w:fill="auto"/>
          </w:tcPr>
          <w:p w14:paraId="1B93ABDF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0B354AE7" w14:textId="77777777" w:rsidR="00C37A9C" w:rsidRPr="005B2E80" w:rsidRDefault="00C37A9C" w:rsidP="00C37A9C">
            <w:pPr>
              <w:pStyle w:val="acctfourfigures"/>
              <w:tabs>
                <w:tab w:val="clear" w:pos="765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(359)</w:t>
            </w:r>
          </w:p>
        </w:tc>
      </w:tr>
      <w:tr w:rsidR="00C37A9C" w:rsidRPr="00B85D43" w14:paraId="07BD37B8" w14:textId="77777777" w:rsidTr="00C37A9C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5D862772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50" w:type="dxa"/>
            <w:shd w:val="clear" w:color="auto" w:fill="auto"/>
          </w:tcPr>
          <w:p w14:paraId="7EA42B55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B1F63CC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47620" w14:textId="62D3DF06" w:rsidR="00C37A9C" w:rsidRPr="00454CF4" w:rsidRDefault="00C37A9C" w:rsidP="00C37A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19,361</w:t>
            </w:r>
          </w:p>
        </w:tc>
        <w:tc>
          <w:tcPr>
            <w:tcW w:w="283" w:type="dxa"/>
            <w:shd w:val="clear" w:color="auto" w:fill="auto"/>
          </w:tcPr>
          <w:p w14:paraId="2374B4EB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D689F" w14:textId="77777777" w:rsidR="00C37A9C" w:rsidRPr="005B2E80" w:rsidDel="00113267" w:rsidRDefault="00C37A9C" w:rsidP="00C37A9C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29,015</w:t>
            </w:r>
          </w:p>
        </w:tc>
        <w:tc>
          <w:tcPr>
            <w:tcW w:w="284" w:type="dxa"/>
            <w:shd w:val="clear" w:color="auto" w:fill="auto"/>
          </w:tcPr>
          <w:p w14:paraId="67B38004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2F4A3" w14:textId="2EED7F6E" w:rsidR="00C37A9C" w:rsidRPr="00454CF4" w:rsidRDefault="00C37A9C" w:rsidP="00C37A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19,361</w:t>
            </w:r>
          </w:p>
        </w:tc>
        <w:tc>
          <w:tcPr>
            <w:tcW w:w="283" w:type="dxa"/>
            <w:shd w:val="clear" w:color="auto" w:fill="auto"/>
          </w:tcPr>
          <w:p w14:paraId="5FB01397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C63CC" w14:textId="77777777" w:rsidR="00C37A9C" w:rsidRPr="005B2E80" w:rsidDel="00113267" w:rsidRDefault="00C37A9C" w:rsidP="00C37A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29,015</w:t>
            </w:r>
          </w:p>
        </w:tc>
      </w:tr>
      <w:tr w:rsidR="00C37A9C" w:rsidRPr="00F656B8" w14:paraId="6B40BF23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010F4093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412D0542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772F797F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54F9E4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E038A4E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DD8A29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360A06BC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9B12AD8" w14:textId="77777777" w:rsidR="00C37A9C" w:rsidRPr="00CA7973" w:rsidRDefault="00C37A9C" w:rsidP="00C37A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5CC5846C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207608EA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7A9C" w:rsidRPr="00F656B8" w14:paraId="119740EC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2DF1A285" w14:textId="77777777" w:rsidR="00C37A9C" w:rsidRPr="00DC1431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14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50" w:type="dxa"/>
            <w:shd w:val="clear" w:color="auto" w:fill="auto"/>
          </w:tcPr>
          <w:p w14:paraId="29F48516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4A25C62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3BEE8B5" w14:textId="77777777" w:rsidR="00C37A9C" w:rsidRPr="00BF220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DF217B5" w14:textId="77777777" w:rsidR="00C37A9C" w:rsidRPr="00BF220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B845E2F" w14:textId="77777777" w:rsidR="00C37A9C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001E0C57" w14:textId="77777777" w:rsidR="00C37A9C" w:rsidRPr="00BF220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BCC223A" w14:textId="77777777" w:rsidR="00C37A9C" w:rsidRPr="00E00CE6" w:rsidRDefault="00C37A9C" w:rsidP="00C37A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0149BC87" w14:textId="77777777" w:rsidR="00C37A9C" w:rsidRPr="00BF220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04D2446A" w14:textId="77777777" w:rsidR="00C37A9C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7A9C" w:rsidRPr="00F656B8" w14:paraId="54A39132" w14:textId="77777777" w:rsidTr="00C37A9C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72A2555C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0" w:type="dxa"/>
            <w:shd w:val="clear" w:color="auto" w:fill="auto"/>
          </w:tcPr>
          <w:p w14:paraId="58B1B11F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3.3</w:t>
            </w:r>
          </w:p>
        </w:tc>
        <w:tc>
          <w:tcPr>
            <w:tcW w:w="284" w:type="dxa"/>
            <w:shd w:val="clear" w:color="auto" w:fill="auto"/>
          </w:tcPr>
          <w:p w14:paraId="33E4EAAC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4D3548B" w14:textId="77777777" w:rsidR="00C37A9C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00B9E59" w14:textId="5A6F9272" w:rsidR="00C37A9C" w:rsidRPr="00BF220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8C6C2AF" w14:textId="77777777" w:rsidR="00C37A9C" w:rsidRPr="00BF220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275AE9" w14:textId="77777777" w:rsidR="00C37A9C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CD78459" w14:textId="77777777" w:rsidR="00C37A9C" w:rsidRPr="00BF220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2FD0CCC" w14:textId="1FD92C4A" w:rsidR="00C37A9C" w:rsidRPr="00E00CE6" w:rsidRDefault="00C37A9C" w:rsidP="00C37A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E00CE6">
              <w:rPr>
                <w:rFonts w:ascii="Angsana New" w:hAnsi="Angsana New"/>
                <w:sz w:val="30"/>
                <w:szCs w:val="30"/>
                <w:lang w:val="en-US"/>
              </w:rPr>
              <w:t>1,458</w:t>
            </w:r>
          </w:p>
        </w:tc>
        <w:tc>
          <w:tcPr>
            <w:tcW w:w="283" w:type="dxa"/>
            <w:shd w:val="clear" w:color="auto" w:fill="auto"/>
          </w:tcPr>
          <w:p w14:paraId="10E0A602" w14:textId="77777777" w:rsidR="00C37A9C" w:rsidRPr="00BF220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54D6189" w14:textId="77777777" w:rsidR="00C37A9C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485</w:t>
            </w:r>
          </w:p>
        </w:tc>
      </w:tr>
      <w:tr w:rsidR="00C37A9C" w:rsidRPr="00F656B8" w14:paraId="2787F81C" w14:textId="77777777" w:rsidTr="00C37A9C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22060F7F" w14:textId="7A5F2A3D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656B8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50" w:type="dxa"/>
            <w:shd w:val="clear" w:color="auto" w:fill="auto"/>
          </w:tcPr>
          <w:p w14:paraId="5D8D36EE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D81205B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DC2F902" w14:textId="24362B97" w:rsidR="00C37A9C" w:rsidRPr="00BF2202" w:rsidRDefault="00210E09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15,184</w:t>
            </w:r>
          </w:p>
        </w:tc>
        <w:tc>
          <w:tcPr>
            <w:tcW w:w="283" w:type="dxa"/>
            <w:shd w:val="clear" w:color="auto" w:fill="auto"/>
          </w:tcPr>
          <w:p w14:paraId="2BD7932D" w14:textId="77777777" w:rsidR="00C37A9C" w:rsidRPr="00BF220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835E9D6" w14:textId="77777777" w:rsidR="00C37A9C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16,031</w:t>
            </w:r>
          </w:p>
        </w:tc>
        <w:tc>
          <w:tcPr>
            <w:tcW w:w="284" w:type="dxa"/>
            <w:shd w:val="clear" w:color="auto" w:fill="auto"/>
          </w:tcPr>
          <w:p w14:paraId="17586AF8" w14:textId="77777777" w:rsidR="00C37A9C" w:rsidRPr="00BF220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0C76B9" w14:textId="2447A388" w:rsidR="00C37A9C" w:rsidRPr="00E00CE6" w:rsidRDefault="00C37A9C" w:rsidP="00C37A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E00CE6">
              <w:rPr>
                <w:rFonts w:ascii="Angsana New" w:hAnsi="Angsana New"/>
                <w:sz w:val="30"/>
                <w:szCs w:val="30"/>
                <w:lang w:val="en-US" w:bidi="th-TH"/>
              </w:rPr>
              <w:t>3,820</w:t>
            </w:r>
          </w:p>
        </w:tc>
        <w:tc>
          <w:tcPr>
            <w:tcW w:w="283" w:type="dxa"/>
            <w:shd w:val="clear" w:color="auto" w:fill="auto"/>
          </w:tcPr>
          <w:p w14:paraId="17336DC1" w14:textId="77777777" w:rsidR="00C37A9C" w:rsidRPr="00BF220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2B0630B9" w14:textId="77777777" w:rsidR="00C37A9C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8,308</w:t>
            </w:r>
          </w:p>
        </w:tc>
      </w:tr>
      <w:tr w:rsidR="00C37A9C" w:rsidRPr="00F656B8" w14:paraId="44C0282B" w14:textId="77777777" w:rsidTr="00C37A9C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264607EA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656B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50" w:type="dxa"/>
            <w:shd w:val="clear" w:color="auto" w:fill="auto"/>
          </w:tcPr>
          <w:p w14:paraId="67AA6942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F94ED3C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DCB9F" w14:textId="15F1D10D" w:rsidR="00C37A9C" w:rsidRPr="0030174E" w:rsidRDefault="00210E09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15,184</w:t>
            </w:r>
          </w:p>
        </w:tc>
        <w:tc>
          <w:tcPr>
            <w:tcW w:w="283" w:type="dxa"/>
            <w:shd w:val="clear" w:color="auto" w:fill="auto"/>
          </w:tcPr>
          <w:p w14:paraId="2C596EC6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FB7DDD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Pr="004F77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031</w:t>
            </w:r>
          </w:p>
        </w:tc>
        <w:tc>
          <w:tcPr>
            <w:tcW w:w="284" w:type="dxa"/>
            <w:shd w:val="clear" w:color="auto" w:fill="auto"/>
          </w:tcPr>
          <w:p w14:paraId="3418829E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7C0A4" w14:textId="25E23BB3" w:rsidR="00C37A9C" w:rsidRPr="00CA7973" w:rsidRDefault="00C37A9C" w:rsidP="00C37A9C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5,278</w:t>
            </w:r>
          </w:p>
        </w:tc>
        <w:tc>
          <w:tcPr>
            <w:tcW w:w="283" w:type="dxa"/>
            <w:shd w:val="clear" w:color="auto" w:fill="auto"/>
          </w:tcPr>
          <w:p w14:paraId="608613DD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B4FFA5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4F77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793</w:t>
            </w:r>
          </w:p>
        </w:tc>
      </w:tr>
      <w:tr w:rsidR="00C37A9C" w:rsidRPr="00F656B8" w14:paraId="37DEA6EA" w14:textId="77777777" w:rsidTr="00CC27D0">
        <w:trPr>
          <w:trHeight w:hRule="exact" w:val="403"/>
        </w:trPr>
        <w:tc>
          <w:tcPr>
            <w:tcW w:w="2957" w:type="dxa"/>
            <w:shd w:val="clear" w:color="auto" w:fill="auto"/>
          </w:tcPr>
          <w:p w14:paraId="1AD1E18D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0C68F3B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5C7175F7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C77308" w14:textId="77777777" w:rsidR="00C37A9C" w:rsidRPr="00BF220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994A0DF" w14:textId="77777777" w:rsidR="00C37A9C" w:rsidRPr="00BF220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5EC4FDF" w14:textId="77777777" w:rsidR="00C37A9C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75C0F513" w14:textId="77777777" w:rsidR="00C37A9C" w:rsidRPr="00BF220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686DCA8" w14:textId="77777777" w:rsidR="00C37A9C" w:rsidRPr="00BF220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ECBCB28" w14:textId="77777777" w:rsidR="00C37A9C" w:rsidRPr="00BF220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6B3DAB39" w14:textId="77777777" w:rsidR="00C37A9C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37A9C" w:rsidRPr="00F656B8" w14:paraId="2D8C647B" w14:textId="77777777" w:rsidTr="00CC27D0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73B62690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77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มูลค่างานระหว่างทำตามสัญญาที่ยัง</w:t>
            </w:r>
          </w:p>
        </w:tc>
        <w:tc>
          <w:tcPr>
            <w:tcW w:w="284" w:type="dxa"/>
            <w:shd w:val="clear" w:color="auto" w:fill="auto"/>
          </w:tcPr>
          <w:p w14:paraId="2DF24E10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3A97715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574A2E1B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3D7949A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06CCD23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9066E7D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6C982C8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3BAB1689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C37A9C" w:rsidRPr="00F656B8" w14:paraId="0B06F2F6" w14:textId="77777777" w:rsidTr="00CC27D0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7DF78CEF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162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F77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ไม่เรียกเก็บจากลูกค้า</w:t>
            </w:r>
          </w:p>
        </w:tc>
        <w:tc>
          <w:tcPr>
            <w:tcW w:w="284" w:type="dxa"/>
            <w:shd w:val="clear" w:color="auto" w:fill="auto"/>
          </w:tcPr>
          <w:p w14:paraId="1CE6AD41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89156FA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AC28FC8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512D920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6F2088EC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4E31BFF1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59D6447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621CEEED" w14:textId="77777777" w:rsidR="00C37A9C" w:rsidRPr="004F7722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37A9C" w:rsidRPr="00F656B8" w14:paraId="2926F8D2" w14:textId="77777777" w:rsidTr="00C37A9C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24A37A52" w14:textId="77777777" w:rsidR="00C37A9C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ต้นทุนงานตามสัญญาบวกกำไร</w:t>
            </w:r>
          </w:p>
        </w:tc>
        <w:tc>
          <w:tcPr>
            <w:tcW w:w="284" w:type="dxa"/>
            <w:shd w:val="clear" w:color="auto" w:fill="auto"/>
          </w:tcPr>
          <w:p w14:paraId="2E98630C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71C933C" w14:textId="1E8C146B" w:rsidR="00C37A9C" w:rsidRPr="003725B7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37,671</w:t>
            </w:r>
          </w:p>
        </w:tc>
        <w:tc>
          <w:tcPr>
            <w:tcW w:w="283" w:type="dxa"/>
            <w:shd w:val="clear" w:color="auto" w:fill="auto"/>
          </w:tcPr>
          <w:p w14:paraId="0E493067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D29D76" w14:textId="77777777" w:rsidR="00C37A9C" w:rsidRPr="00067EDF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41,867</w:t>
            </w:r>
          </w:p>
        </w:tc>
        <w:tc>
          <w:tcPr>
            <w:tcW w:w="284" w:type="dxa"/>
            <w:shd w:val="clear" w:color="auto" w:fill="auto"/>
          </w:tcPr>
          <w:p w14:paraId="32EF7AA1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404643" w14:textId="1BC6B501" w:rsidR="00C37A9C" w:rsidRPr="003725B7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37,671</w:t>
            </w:r>
          </w:p>
        </w:tc>
        <w:tc>
          <w:tcPr>
            <w:tcW w:w="283" w:type="dxa"/>
            <w:shd w:val="clear" w:color="auto" w:fill="auto"/>
          </w:tcPr>
          <w:p w14:paraId="44D42EAA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1B0EFDB0" w14:textId="77777777" w:rsidR="00C37A9C" w:rsidRPr="00F656B8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41,867</w:t>
            </w:r>
          </w:p>
        </w:tc>
      </w:tr>
      <w:tr w:rsidR="00C37A9C" w:rsidRPr="00F656B8" w14:paraId="5987A354" w14:textId="77777777" w:rsidTr="00C37A9C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57244663" w14:textId="77777777" w:rsidR="00C37A9C" w:rsidRPr="00067EDF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จำนวนที่เรียกเก็บจากลูกค้า</w:t>
            </w:r>
          </w:p>
        </w:tc>
        <w:tc>
          <w:tcPr>
            <w:tcW w:w="284" w:type="dxa"/>
            <w:shd w:val="clear" w:color="auto" w:fill="auto"/>
          </w:tcPr>
          <w:p w14:paraId="25AD235A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E31EFEF" w14:textId="7EF817F2" w:rsidR="00C37A9C" w:rsidRPr="003B3011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(28,096)</w:t>
            </w:r>
          </w:p>
        </w:tc>
        <w:tc>
          <w:tcPr>
            <w:tcW w:w="283" w:type="dxa"/>
            <w:shd w:val="clear" w:color="auto" w:fill="auto"/>
          </w:tcPr>
          <w:p w14:paraId="5CCEA586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EB0EFB3" w14:textId="77777777" w:rsidR="00C37A9C" w:rsidRPr="00F656B8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(25,429)</w:t>
            </w:r>
          </w:p>
        </w:tc>
        <w:tc>
          <w:tcPr>
            <w:tcW w:w="284" w:type="dxa"/>
            <w:shd w:val="clear" w:color="auto" w:fill="auto"/>
          </w:tcPr>
          <w:p w14:paraId="64E8A70D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5D95D5" w14:textId="311AA6C1" w:rsidR="00C37A9C" w:rsidRPr="003B3011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(28,096)</w:t>
            </w:r>
          </w:p>
        </w:tc>
        <w:tc>
          <w:tcPr>
            <w:tcW w:w="283" w:type="dxa"/>
            <w:shd w:val="clear" w:color="auto" w:fill="auto"/>
          </w:tcPr>
          <w:p w14:paraId="3D49ECBD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580BD8C3" w14:textId="77777777" w:rsidR="00C37A9C" w:rsidRPr="00F656B8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(25,429)</w:t>
            </w:r>
          </w:p>
        </w:tc>
      </w:tr>
      <w:tr w:rsidR="00C37A9C" w:rsidRPr="00F656B8" w14:paraId="23B9FA16" w14:textId="77777777" w:rsidTr="00C37A9C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4391BC56" w14:textId="5205AAB5" w:rsidR="00C37A9C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หัก ค่าเผื่อผลขาดทุนด้านเครดิต</w:t>
            </w:r>
          </w:p>
        </w:tc>
        <w:tc>
          <w:tcPr>
            <w:tcW w:w="284" w:type="dxa"/>
            <w:shd w:val="clear" w:color="auto" w:fill="auto"/>
          </w:tcPr>
          <w:p w14:paraId="48F2FB85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CA7F3B6" w14:textId="0EBB9F45" w:rsidR="00C37A9C" w:rsidRPr="00424663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(4,482)</w:t>
            </w:r>
          </w:p>
        </w:tc>
        <w:tc>
          <w:tcPr>
            <w:tcW w:w="283" w:type="dxa"/>
            <w:shd w:val="clear" w:color="auto" w:fill="auto"/>
          </w:tcPr>
          <w:p w14:paraId="423D5127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55F1C4F" w14:textId="77777777" w:rsidR="00C37A9C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-</w:t>
            </w:r>
          </w:p>
          <w:p w14:paraId="6CCDE60D" w14:textId="77777777" w:rsidR="00C37A9C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31FF7B62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12D1F6A" w14:textId="2958C02C" w:rsidR="00C37A9C" w:rsidRPr="00424663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(4,482)</w:t>
            </w:r>
          </w:p>
        </w:tc>
        <w:tc>
          <w:tcPr>
            <w:tcW w:w="283" w:type="dxa"/>
            <w:shd w:val="clear" w:color="auto" w:fill="auto"/>
          </w:tcPr>
          <w:p w14:paraId="2B1B03EB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672231D" w14:textId="77777777" w:rsidR="00C37A9C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C37A9C" w:rsidRPr="00F656B8" w14:paraId="4945630A" w14:textId="77777777" w:rsidTr="00C37A9C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30BBDCB5" w14:textId="77777777" w:rsidR="00C37A9C" w:rsidRPr="00067EDF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7E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320EE6DE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0BBA7B2" w14:textId="4ED9D363" w:rsidR="00C37A9C" w:rsidRPr="003725B7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5,093</w:t>
            </w:r>
          </w:p>
        </w:tc>
        <w:tc>
          <w:tcPr>
            <w:tcW w:w="283" w:type="dxa"/>
            <w:shd w:val="clear" w:color="auto" w:fill="auto"/>
          </w:tcPr>
          <w:p w14:paraId="3A1D115C" w14:textId="77777777" w:rsidR="00C37A9C" w:rsidRPr="00067EDF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82FCB05" w14:textId="77777777" w:rsidR="00C37A9C" w:rsidRPr="00067EDF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16,438</w:t>
            </w:r>
          </w:p>
        </w:tc>
        <w:tc>
          <w:tcPr>
            <w:tcW w:w="284" w:type="dxa"/>
            <w:shd w:val="clear" w:color="auto" w:fill="auto"/>
          </w:tcPr>
          <w:p w14:paraId="2C8C4088" w14:textId="77777777" w:rsidR="00C37A9C" w:rsidRPr="00067EDF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B946059" w14:textId="3F2D9F4C" w:rsidR="00C37A9C" w:rsidRPr="003725B7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5,093</w:t>
            </w:r>
          </w:p>
        </w:tc>
        <w:tc>
          <w:tcPr>
            <w:tcW w:w="283" w:type="dxa"/>
            <w:shd w:val="clear" w:color="auto" w:fill="auto"/>
          </w:tcPr>
          <w:p w14:paraId="2640FFFD" w14:textId="77777777" w:rsidR="00C37A9C" w:rsidRPr="00067EDF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26A95598" w14:textId="77777777" w:rsidR="00C37A9C" w:rsidRPr="00067EDF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Pr="00067E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438</w:t>
            </w:r>
          </w:p>
        </w:tc>
      </w:tr>
      <w:tr w:rsidR="00C37A9C" w:rsidRPr="00F656B8" w14:paraId="7177EF72" w14:textId="77777777" w:rsidTr="00CC27D0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05F540AA" w14:textId="77777777" w:rsidR="00C37A9C" w:rsidRPr="00067EDF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CBE7EEB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317C9F3" w14:textId="77777777" w:rsidR="00C37A9C" w:rsidRPr="002B30F1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62AB3B2E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E0A2DA0" w14:textId="77777777" w:rsidR="00C37A9C" w:rsidRPr="00F656B8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47852BC4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AECD378" w14:textId="77777777" w:rsidR="00C37A9C" w:rsidRPr="00EE29B1" w:rsidRDefault="00C37A9C" w:rsidP="00C37A9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A79978E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35B8112E" w14:textId="77777777" w:rsidR="00C37A9C" w:rsidRPr="00F656B8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A9C" w:rsidRPr="00F656B8" w14:paraId="65D6725D" w14:textId="77777777" w:rsidTr="00C37A9C">
        <w:trPr>
          <w:trHeight w:hRule="exact" w:val="403"/>
        </w:trPr>
        <w:tc>
          <w:tcPr>
            <w:tcW w:w="4091" w:type="dxa"/>
            <w:gridSpan w:val="3"/>
            <w:shd w:val="clear" w:color="auto" w:fill="auto"/>
          </w:tcPr>
          <w:p w14:paraId="5B641A0B" w14:textId="496F9194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4F77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รวมลูกหนี้การค้าและลูกหนี้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หมุนเวียน</w:t>
            </w:r>
            <w:r w:rsidRPr="004F772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="00D06D9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A4807A4" w14:textId="25329D23" w:rsidR="00C37A9C" w:rsidRPr="002B30F1" w:rsidRDefault="00210E09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39,638</w:t>
            </w:r>
          </w:p>
        </w:tc>
        <w:tc>
          <w:tcPr>
            <w:tcW w:w="283" w:type="dxa"/>
            <w:shd w:val="clear" w:color="auto" w:fill="auto"/>
          </w:tcPr>
          <w:p w14:paraId="2859EAC8" w14:textId="5DC908B3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C90CA15" w14:textId="77777777" w:rsidR="00C37A9C" w:rsidRPr="004F7722" w:rsidRDefault="00C37A9C" w:rsidP="00C37A9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61,484</w:t>
            </w:r>
          </w:p>
        </w:tc>
        <w:tc>
          <w:tcPr>
            <w:tcW w:w="284" w:type="dxa"/>
            <w:shd w:val="clear" w:color="auto" w:fill="auto"/>
          </w:tcPr>
          <w:p w14:paraId="79A54FC8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5F2A8C9" w14:textId="43E1A112" w:rsidR="00C37A9C" w:rsidRPr="003725B7" w:rsidRDefault="00C37A9C" w:rsidP="00C37A9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29,732</w:t>
            </w:r>
          </w:p>
        </w:tc>
        <w:tc>
          <w:tcPr>
            <w:tcW w:w="283" w:type="dxa"/>
            <w:shd w:val="clear" w:color="auto" w:fill="auto"/>
          </w:tcPr>
          <w:p w14:paraId="59420E0B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5621B2D5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54,246</w:t>
            </w:r>
          </w:p>
        </w:tc>
      </w:tr>
      <w:tr w:rsidR="00C37A9C" w:rsidRPr="00F656B8" w14:paraId="662BC1E0" w14:textId="77777777" w:rsidTr="000A277F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6EEE4395" w14:textId="77777777" w:rsidR="00C37A9C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5A39740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2FEE5049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48AD8C8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3DAB6FCF" w14:textId="77777777" w:rsidR="00C37A9C" w:rsidRPr="00F656B8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74ED3B67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C0CCB23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1D9ED23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406B0F03" w14:textId="77777777" w:rsidR="00C37A9C" w:rsidRPr="00F656B8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A9C" w:rsidRPr="00F656B8" w14:paraId="6D0FCAC4" w14:textId="77777777" w:rsidTr="000A277F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6F674A5A" w14:textId="77777777" w:rsidR="00C37A9C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89C5202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59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59981A8" w14:textId="7F8198B0" w:rsidR="00C37A9C" w:rsidRPr="00F656B8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C37A9C" w:rsidRPr="00F656B8" w14:paraId="0DFA6F54" w14:textId="77777777" w:rsidTr="000A277F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195A177A" w14:textId="77777777" w:rsidR="00C37A9C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30436B54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F2525" w14:textId="6BDA0921" w:rsidR="00C37A9C" w:rsidRPr="00F656B8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16E0C25A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65513" w14:textId="269D1C5E" w:rsidR="00C37A9C" w:rsidRPr="00F656B8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A9C" w:rsidRPr="00F656B8" w14:paraId="66F4348C" w14:textId="77777777" w:rsidTr="00D10FC6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6964442C" w14:textId="77777777" w:rsidR="00C37A9C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46983602" w14:textId="77777777" w:rsidR="00C37A9C" w:rsidRPr="00F656B8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5CC563" w14:textId="008691B5" w:rsidR="00C37A9C" w:rsidRPr="00F656B8" w:rsidRDefault="00C37A9C" w:rsidP="00C37A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7A0D5EEC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DFF7C84" w14:textId="53AB2812" w:rsidR="00C37A9C" w:rsidRPr="00F656B8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7D58CCA9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2B06136" w14:textId="26E92297" w:rsidR="00C37A9C" w:rsidRPr="00F656B8" w:rsidRDefault="00C37A9C" w:rsidP="00C37A9C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538E2B29" w14:textId="77777777" w:rsidR="00C37A9C" w:rsidRPr="00F656B8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01A95DF" w14:textId="413605E7" w:rsidR="00C37A9C" w:rsidRPr="00F656B8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37A9C" w:rsidRPr="00F656B8" w14:paraId="5E4DD77C" w14:textId="77777777" w:rsidTr="00D10FC6">
        <w:trPr>
          <w:trHeight w:hRule="exact" w:val="403"/>
        </w:trPr>
        <w:tc>
          <w:tcPr>
            <w:tcW w:w="5225" w:type="dxa"/>
            <w:gridSpan w:val="4"/>
            <w:shd w:val="clear" w:color="auto" w:fill="auto"/>
          </w:tcPr>
          <w:p w14:paraId="59620F4A" w14:textId="77777777" w:rsidR="00C37A9C" w:rsidRPr="004A61A6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A61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หนี้สูญและหนี้สงสัยจะสูญ (กลับรายการ) สำหรับ</w:t>
            </w:r>
          </w:p>
          <w:p w14:paraId="31E41086" w14:textId="77777777" w:rsidR="00C37A9C" w:rsidRPr="004A61A6" w:rsidRDefault="00C37A9C" w:rsidP="00C37A9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55AA199" w14:textId="77777777" w:rsidR="00C37A9C" w:rsidRPr="004A61A6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0F637E8" w14:textId="77777777" w:rsidR="00C37A9C" w:rsidRPr="004A61A6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14:paraId="10CBAA82" w14:textId="77777777" w:rsidR="00C37A9C" w:rsidRPr="004A61A6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058EDED" w14:textId="77777777" w:rsidR="00C37A9C" w:rsidRPr="004A61A6" w:rsidRDefault="00C37A9C" w:rsidP="00C37A9C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EAC9FDA" w14:textId="77777777" w:rsidR="00C37A9C" w:rsidRPr="004A61A6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5F7D2052" w14:textId="77777777" w:rsidR="00C37A9C" w:rsidRPr="004A61A6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A9C" w:rsidRPr="00A6688A" w14:paraId="3262211C" w14:textId="77777777" w:rsidTr="00C37A9C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6B5086E3" w14:textId="68FA2947" w:rsidR="00C37A9C" w:rsidRPr="004A61A6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4A61A6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4" w:type="dxa"/>
            <w:shd w:val="clear" w:color="auto" w:fill="auto"/>
          </w:tcPr>
          <w:p w14:paraId="0B53A050" w14:textId="77777777" w:rsidR="00C37A9C" w:rsidRPr="004A61A6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239DBA1" w14:textId="791F9534" w:rsidR="00C37A9C" w:rsidRPr="004A61A6" w:rsidRDefault="00C37A9C" w:rsidP="00C37A9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1,594</w:t>
            </w:r>
          </w:p>
        </w:tc>
        <w:tc>
          <w:tcPr>
            <w:tcW w:w="283" w:type="dxa"/>
            <w:shd w:val="clear" w:color="auto" w:fill="auto"/>
          </w:tcPr>
          <w:p w14:paraId="20AB7CAB" w14:textId="77777777" w:rsidR="00C37A9C" w:rsidRPr="004A61A6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DDA630B" w14:textId="7131FB1C" w:rsidR="00C37A9C" w:rsidRPr="004A61A6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E167C4D" w14:textId="77777777" w:rsidR="00C37A9C" w:rsidRPr="004A61A6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6FAB97F8" w14:textId="150BED40" w:rsidR="00C37A9C" w:rsidRPr="004A61A6" w:rsidRDefault="00C37A9C" w:rsidP="00C37A9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1,594</w:t>
            </w:r>
          </w:p>
        </w:tc>
        <w:tc>
          <w:tcPr>
            <w:tcW w:w="283" w:type="dxa"/>
            <w:shd w:val="clear" w:color="auto" w:fill="auto"/>
          </w:tcPr>
          <w:p w14:paraId="24F20AFE" w14:textId="77777777" w:rsidR="00C37A9C" w:rsidRPr="004A61A6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749C7C86" w14:textId="05B8BB37" w:rsidR="00C37A9C" w:rsidRPr="004A61A6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7A9C" w:rsidRPr="00A6688A" w14:paraId="333959F3" w14:textId="77777777" w:rsidTr="00C37A9C">
        <w:trPr>
          <w:trHeight w:hRule="exact" w:val="403"/>
        </w:trPr>
        <w:tc>
          <w:tcPr>
            <w:tcW w:w="3807" w:type="dxa"/>
            <w:gridSpan w:val="2"/>
            <w:shd w:val="clear" w:color="auto" w:fill="auto"/>
          </w:tcPr>
          <w:p w14:paraId="0D4BD63B" w14:textId="5B5F4277" w:rsidR="00C37A9C" w:rsidRPr="004A61A6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งวดเก้า</w:t>
            </w:r>
            <w:r w:rsidRPr="004A61A6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4" w:type="dxa"/>
            <w:shd w:val="clear" w:color="auto" w:fill="auto"/>
          </w:tcPr>
          <w:p w14:paraId="31665E0A" w14:textId="77777777" w:rsidR="00C37A9C" w:rsidRPr="004A61A6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F327FD9" w14:textId="01541840" w:rsidR="00C37A9C" w:rsidRPr="004A61A6" w:rsidRDefault="00C37A9C" w:rsidP="00C37A9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14,93</w:t>
            </w:r>
            <w:r w:rsidR="00D06D9C"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0F5F75FC" w14:textId="77777777" w:rsidR="00C37A9C" w:rsidRPr="004A61A6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C3E0954" w14:textId="43C0F271" w:rsidR="00C37A9C" w:rsidRPr="004A61A6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1A6">
              <w:rPr>
                <w:rFonts w:ascii="Angsana New" w:hAnsi="Angsana New"/>
                <w:sz w:val="30"/>
                <w:szCs w:val="30"/>
              </w:rPr>
              <w:t>(497)</w:t>
            </w:r>
          </w:p>
        </w:tc>
        <w:tc>
          <w:tcPr>
            <w:tcW w:w="284" w:type="dxa"/>
            <w:shd w:val="clear" w:color="auto" w:fill="auto"/>
          </w:tcPr>
          <w:p w14:paraId="52F8D1FA" w14:textId="77777777" w:rsidR="00C37A9C" w:rsidRPr="004A61A6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E9C4454" w14:textId="774F24FD" w:rsidR="00C37A9C" w:rsidRPr="00D06D9C" w:rsidRDefault="00C37A9C" w:rsidP="00C37A9C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72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14,93</w:t>
            </w:r>
            <w:r w:rsidR="00D06D9C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83" w:type="dxa"/>
            <w:shd w:val="clear" w:color="auto" w:fill="auto"/>
          </w:tcPr>
          <w:p w14:paraId="3BF6228F" w14:textId="77777777" w:rsidR="00C37A9C" w:rsidRPr="004A61A6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shd w:val="clear" w:color="auto" w:fill="auto"/>
          </w:tcPr>
          <w:p w14:paraId="6C988BD5" w14:textId="5C21BBE1" w:rsidR="00C37A9C" w:rsidRPr="004A61A6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61A6">
              <w:rPr>
                <w:rFonts w:ascii="Angsana New" w:hAnsi="Angsana New"/>
                <w:sz w:val="30"/>
                <w:szCs w:val="30"/>
              </w:rPr>
              <w:t>(106)</w:t>
            </w:r>
          </w:p>
        </w:tc>
      </w:tr>
    </w:tbl>
    <w:p w14:paraId="799CEF88" w14:textId="65BAD9D8" w:rsidR="006E7D43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30"/>
          <w:szCs w:val="30"/>
        </w:rPr>
      </w:pPr>
      <w:r w:rsidRPr="004A24BA">
        <w:rPr>
          <w:rFonts w:ascii="Angsana New" w:hAnsi="Angsana New"/>
          <w:sz w:val="20"/>
          <w:szCs w:val="20"/>
        </w:rPr>
        <w:t xml:space="preserve"> </w:t>
      </w:r>
      <w:r w:rsidRPr="00D071E6">
        <w:rPr>
          <w:rFonts w:ascii="Angsana New" w:hAnsi="Angsana New"/>
          <w:sz w:val="30"/>
          <w:szCs w:val="30"/>
        </w:rPr>
        <w:t xml:space="preserve">     </w:t>
      </w:r>
      <w:r w:rsidRPr="00D071E6">
        <w:rPr>
          <w:rFonts w:ascii="Angsana New" w:hAnsi="Angsana New"/>
          <w:bCs/>
          <w:sz w:val="30"/>
          <w:szCs w:val="30"/>
        </w:rPr>
        <w:t xml:space="preserve">                                </w:t>
      </w:r>
    </w:p>
    <w:p w14:paraId="6956553D" w14:textId="77777777" w:rsidR="00A304FA" w:rsidRDefault="00A304FA" w:rsidP="009F0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48"/>
        <w:rPr>
          <w:rFonts w:ascii="Angsana New" w:hAnsi="Angsana New"/>
          <w:sz w:val="30"/>
          <w:szCs w:val="30"/>
        </w:rPr>
      </w:pPr>
    </w:p>
    <w:p w14:paraId="2614B39D" w14:textId="52DC5283" w:rsidR="006E7D43" w:rsidRDefault="00197D75" w:rsidP="009F09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48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ก</w:t>
      </w:r>
      <w:r w:rsidR="006E7D43" w:rsidRPr="004A24BA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 มีดังนี้</w:t>
      </w:r>
    </w:p>
    <w:p w14:paraId="033B445D" w14:textId="77777777" w:rsidR="006E7D43" w:rsidRPr="00093F2A" w:rsidRDefault="006E7D43" w:rsidP="006E7D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  <w:r w:rsidRPr="004A24BA">
        <w:rPr>
          <w:rFonts w:ascii="Angsana New" w:hAnsi="Angsana New"/>
          <w:sz w:val="20"/>
          <w:szCs w:val="20"/>
        </w:rPr>
        <w:t xml:space="preserve">           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60"/>
      </w:tblGrid>
      <w:tr w:rsidR="003227F6" w:rsidRPr="00034EDD" w14:paraId="51D0D9DE" w14:textId="77777777" w:rsidTr="00CC27D0">
        <w:trPr>
          <w:trHeight w:hRule="exact" w:val="403"/>
          <w:tblHeader/>
        </w:trPr>
        <w:tc>
          <w:tcPr>
            <w:tcW w:w="3510" w:type="dxa"/>
            <w:shd w:val="clear" w:color="auto" w:fill="auto"/>
          </w:tcPr>
          <w:p w14:paraId="13BA4B5A" w14:textId="77777777" w:rsidR="003227F6" w:rsidRPr="00384C7A" w:rsidRDefault="003227F6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CE96B93" w14:textId="77777777" w:rsidR="003227F6" w:rsidRPr="009B592D" w:rsidRDefault="003227F6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034EDD" w14:paraId="102DAFC7" w14:textId="77777777" w:rsidTr="00CC27D0">
        <w:trPr>
          <w:trHeight w:hRule="exact" w:val="403"/>
          <w:tblHeader/>
        </w:trPr>
        <w:tc>
          <w:tcPr>
            <w:tcW w:w="3510" w:type="dxa"/>
            <w:shd w:val="clear" w:color="auto" w:fill="auto"/>
          </w:tcPr>
          <w:p w14:paraId="5442F00A" w14:textId="77777777" w:rsidR="006E7D43" w:rsidRPr="00384C7A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FF9A08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6C4FC0C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063BB7" w14:textId="77777777" w:rsidR="006E7D43" w:rsidRPr="009B592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677" w:rsidRPr="00034EDD" w14:paraId="64957288" w14:textId="77777777" w:rsidTr="00CC27D0">
        <w:trPr>
          <w:trHeight w:hRule="exact" w:val="403"/>
          <w:tblHeader/>
        </w:trPr>
        <w:tc>
          <w:tcPr>
            <w:tcW w:w="3510" w:type="dxa"/>
            <w:shd w:val="clear" w:color="auto" w:fill="auto"/>
          </w:tcPr>
          <w:p w14:paraId="43BD2608" w14:textId="77777777" w:rsidR="00E14677" w:rsidRPr="00034EDD" w:rsidRDefault="00E1467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A68D859" w14:textId="264AB39D" w:rsidR="00E14677" w:rsidRPr="00F87560" w:rsidRDefault="00E1467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3340A733" w14:textId="77777777" w:rsidR="00E14677" w:rsidRPr="00034EDD" w:rsidRDefault="00E1467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25B1356" w14:textId="77777777" w:rsidR="00E14677" w:rsidRPr="00034EDD" w:rsidRDefault="00E1467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0B01B2D8" w14:textId="77777777" w:rsidR="00E14677" w:rsidRPr="00034EDD" w:rsidRDefault="00E1467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B36D1D2" w14:textId="220198F1" w:rsidR="00E14677" w:rsidRPr="00F87560" w:rsidRDefault="00E1467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611C5ED2" w14:textId="77777777" w:rsidR="00E14677" w:rsidRPr="00034EDD" w:rsidRDefault="00E1467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6E8FF5" w14:textId="77777777" w:rsidR="00E14677" w:rsidRPr="00034EDD" w:rsidRDefault="00E1467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E7D43" w:rsidRPr="00034EDD" w14:paraId="5A5A7353" w14:textId="77777777" w:rsidTr="00CC27D0">
        <w:trPr>
          <w:trHeight w:hRule="exact" w:val="403"/>
          <w:tblHeader/>
        </w:trPr>
        <w:tc>
          <w:tcPr>
            <w:tcW w:w="3510" w:type="dxa"/>
            <w:shd w:val="clear" w:color="auto" w:fill="auto"/>
          </w:tcPr>
          <w:p w14:paraId="5457C504" w14:textId="77777777" w:rsidR="006E7D43" w:rsidRPr="00034EDD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62DFCB9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D452FFA" w14:textId="77777777"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24E83CF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9234495" w14:textId="77777777"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90B04AA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6BE9CE4" w14:textId="77777777" w:rsidR="006E7D43" w:rsidRPr="00BF220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99593F8" w14:textId="77777777" w:rsidR="006E7D43" w:rsidRPr="00BF2202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E29B1" w:rsidRPr="00034EDD" w14:paraId="1CB75284" w14:textId="77777777" w:rsidTr="00CC27D0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5B071603" w14:textId="77777777" w:rsidR="00EE29B1" w:rsidRPr="00034EDD" w:rsidRDefault="00EE29B1" w:rsidP="00EE29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กิจการอื่น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ๆ</w:t>
            </w:r>
          </w:p>
        </w:tc>
        <w:tc>
          <w:tcPr>
            <w:tcW w:w="1260" w:type="dxa"/>
            <w:shd w:val="clear" w:color="auto" w:fill="auto"/>
          </w:tcPr>
          <w:p w14:paraId="39E44948" w14:textId="77777777" w:rsidR="00EE29B1" w:rsidRPr="00034EDD" w:rsidRDefault="00EE29B1" w:rsidP="00EE29B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5DC20FB" w14:textId="77777777" w:rsidR="00EE29B1" w:rsidRPr="00034EDD" w:rsidRDefault="00EE29B1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E9FE25" w14:textId="77777777" w:rsidR="00EE29B1" w:rsidRPr="00034EDD" w:rsidRDefault="00EE29B1" w:rsidP="00EE29B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C7BDC9" w14:textId="77777777" w:rsidR="00EE29B1" w:rsidRPr="00034EDD" w:rsidRDefault="00EE29B1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C8BAE2" w14:textId="77777777" w:rsidR="00EE29B1" w:rsidRPr="00034EDD" w:rsidRDefault="00EE29B1" w:rsidP="00EE29B1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FB65B79" w14:textId="77777777" w:rsidR="00EE29B1" w:rsidRPr="00034EDD" w:rsidRDefault="00EE29B1" w:rsidP="00EE29B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E015F6" w14:textId="77777777" w:rsidR="00EE29B1" w:rsidRPr="00034EDD" w:rsidRDefault="00EE29B1" w:rsidP="00EE29B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7A9C" w:rsidRPr="00034EDD" w14:paraId="33D822FF" w14:textId="77777777" w:rsidTr="00C37A9C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3FE544C1" w14:textId="77777777" w:rsidR="00C37A9C" w:rsidRPr="00034ED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ยังไม่ครบกำหนดชำระ </w:t>
            </w:r>
          </w:p>
        </w:tc>
        <w:tc>
          <w:tcPr>
            <w:tcW w:w="1260" w:type="dxa"/>
            <w:shd w:val="clear" w:color="auto" w:fill="auto"/>
          </w:tcPr>
          <w:p w14:paraId="598B7FCC" w14:textId="01EB349D" w:rsidR="00C37A9C" w:rsidRPr="00695DEB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2,459</w:t>
            </w:r>
          </w:p>
        </w:tc>
        <w:tc>
          <w:tcPr>
            <w:tcW w:w="270" w:type="dxa"/>
            <w:shd w:val="clear" w:color="auto" w:fill="auto"/>
          </w:tcPr>
          <w:p w14:paraId="57B28D39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E0B4EC" w14:textId="77777777" w:rsidR="00C37A9C" w:rsidRPr="003F7707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7,070</w:t>
            </w:r>
          </w:p>
        </w:tc>
        <w:tc>
          <w:tcPr>
            <w:tcW w:w="270" w:type="dxa"/>
            <w:shd w:val="clear" w:color="auto" w:fill="auto"/>
          </w:tcPr>
          <w:p w14:paraId="0289AD30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C5A9D4" w14:textId="1D04715D" w:rsidR="00C37A9C" w:rsidRPr="00695DEB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2,459</w:t>
            </w:r>
          </w:p>
        </w:tc>
        <w:tc>
          <w:tcPr>
            <w:tcW w:w="270" w:type="dxa"/>
            <w:shd w:val="clear" w:color="auto" w:fill="auto"/>
          </w:tcPr>
          <w:p w14:paraId="18112E58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2BA7FB" w14:textId="77777777" w:rsidR="00C37A9C" w:rsidRPr="003F7707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7,070</w:t>
            </w:r>
          </w:p>
        </w:tc>
      </w:tr>
      <w:tr w:rsidR="00C37A9C" w:rsidRPr="00034EDD" w14:paraId="75C5E3C8" w14:textId="77777777" w:rsidTr="00CC27D0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05C3702D" w14:textId="77777777" w:rsidR="00C37A9C" w:rsidRPr="00034ED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เกินกำหนดชำระ</w:t>
            </w:r>
            <w:r w:rsidRPr="00034EDD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  <w:shd w:val="clear" w:color="auto" w:fill="auto"/>
          </w:tcPr>
          <w:p w14:paraId="35B3122A" w14:textId="77777777" w:rsidR="00C37A9C" w:rsidRPr="00695DEB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CCA85B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636F65" w14:textId="77777777" w:rsidR="00C37A9C" w:rsidRPr="003F7707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B54257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CBEFCD8" w14:textId="77777777" w:rsidR="00C37A9C" w:rsidRPr="00695DEB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F699E7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07AE592" w14:textId="77777777" w:rsidR="00C37A9C" w:rsidRPr="003F7707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37A9C" w:rsidRPr="00034EDD" w14:paraId="4DA5EFDB" w14:textId="77777777" w:rsidTr="00C37A9C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43C07661" w14:textId="77777777" w:rsidR="00C37A9C" w:rsidRPr="00034ED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shd w:val="clear" w:color="auto" w:fill="auto"/>
          </w:tcPr>
          <w:p w14:paraId="498A317E" w14:textId="374E2422" w:rsidR="00C37A9C" w:rsidRPr="00034EDD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270" w:type="dxa"/>
            <w:shd w:val="clear" w:color="auto" w:fill="auto"/>
          </w:tcPr>
          <w:p w14:paraId="559988D6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236051" w14:textId="77777777" w:rsidR="00C37A9C" w:rsidRPr="003F7707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5,457</w:t>
            </w:r>
          </w:p>
        </w:tc>
        <w:tc>
          <w:tcPr>
            <w:tcW w:w="270" w:type="dxa"/>
            <w:shd w:val="clear" w:color="auto" w:fill="auto"/>
          </w:tcPr>
          <w:p w14:paraId="2E32F6D1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4337F46" w14:textId="4E7DAF83" w:rsidR="00C37A9C" w:rsidRPr="00034EDD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371</w:t>
            </w:r>
          </w:p>
        </w:tc>
        <w:tc>
          <w:tcPr>
            <w:tcW w:w="270" w:type="dxa"/>
            <w:shd w:val="clear" w:color="auto" w:fill="auto"/>
          </w:tcPr>
          <w:p w14:paraId="76A687FA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BB8338" w14:textId="77777777" w:rsidR="00C37A9C" w:rsidRPr="003F7707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5,457</w:t>
            </w:r>
          </w:p>
        </w:tc>
      </w:tr>
      <w:tr w:rsidR="00C37A9C" w:rsidRPr="00034EDD" w14:paraId="7E1F1420" w14:textId="77777777" w:rsidTr="00C37A9C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71EF8FC7" w14:textId="77777777" w:rsidR="00C37A9C" w:rsidRPr="00034ED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180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วัน</w:t>
            </w:r>
          </w:p>
        </w:tc>
        <w:tc>
          <w:tcPr>
            <w:tcW w:w="1260" w:type="dxa"/>
            <w:shd w:val="clear" w:color="auto" w:fill="auto"/>
          </w:tcPr>
          <w:p w14:paraId="0E6BC2BA" w14:textId="4BCCEF90" w:rsidR="00C37A9C" w:rsidRPr="00034EDD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1,428</w:t>
            </w:r>
          </w:p>
        </w:tc>
        <w:tc>
          <w:tcPr>
            <w:tcW w:w="270" w:type="dxa"/>
            <w:shd w:val="clear" w:color="auto" w:fill="auto"/>
          </w:tcPr>
          <w:p w14:paraId="571A0FBE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DDAD261" w14:textId="77777777" w:rsidR="00C37A9C" w:rsidRPr="003F7707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7,497</w:t>
            </w:r>
          </w:p>
        </w:tc>
        <w:tc>
          <w:tcPr>
            <w:tcW w:w="270" w:type="dxa"/>
            <w:shd w:val="clear" w:color="auto" w:fill="auto"/>
          </w:tcPr>
          <w:p w14:paraId="6EC58B5B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B802423" w14:textId="46C30D4E" w:rsidR="00C37A9C" w:rsidRPr="00034EDD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1,428</w:t>
            </w:r>
          </w:p>
        </w:tc>
        <w:tc>
          <w:tcPr>
            <w:tcW w:w="270" w:type="dxa"/>
            <w:shd w:val="clear" w:color="auto" w:fill="auto"/>
          </w:tcPr>
          <w:p w14:paraId="6DF712C7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9841BF" w14:textId="77777777" w:rsidR="00C37A9C" w:rsidRPr="003F7707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7,497</w:t>
            </w:r>
          </w:p>
        </w:tc>
      </w:tr>
      <w:tr w:rsidR="00C37A9C" w:rsidRPr="00034EDD" w14:paraId="7D5E2157" w14:textId="77777777" w:rsidTr="00C37A9C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0954045E" w14:textId="77777777" w:rsidR="00C37A9C" w:rsidRPr="00034ED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1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shd w:val="clear" w:color="auto" w:fill="auto"/>
          </w:tcPr>
          <w:p w14:paraId="77383D9F" w14:textId="100F5589" w:rsidR="00C37A9C" w:rsidRPr="00034EDD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9,090</w:t>
            </w:r>
          </w:p>
        </w:tc>
        <w:tc>
          <w:tcPr>
            <w:tcW w:w="270" w:type="dxa"/>
            <w:shd w:val="clear" w:color="auto" w:fill="auto"/>
          </w:tcPr>
          <w:p w14:paraId="43A0F4CC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DC0FA7" w14:textId="77777777" w:rsidR="00C37A9C" w:rsidRPr="003F7707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8,842</w:t>
            </w:r>
          </w:p>
        </w:tc>
        <w:tc>
          <w:tcPr>
            <w:tcW w:w="270" w:type="dxa"/>
            <w:shd w:val="clear" w:color="auto" w:fill="auto"/>
          </w:tcPr>
          <w:p w14:paraId="65512F77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96D21A" w14:textId="43E24593" w:rsidR="00C37A9C" w:rsidRPr="00034EDD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9,090</w:t>
            </w:r>
          </w:p>
        </w:tc>
        <w:tc>
          <w:tcPr>
            <w:tcW w:w="270" w:type="dxa"/>
            <w:shd w:val="clear" w:color="auto" w:fill="auto"/>
          </w:tcPr>
          <w:p w14:paraId="1307228A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C4BB9D" w14:textId="77777777" w:rsidR="00C37A9C" w:rsidRPr="003F7707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8,842</w:t>
            </w:r>
          </w:p>
        </w:tc>
      </w:tr>
      <w:tr w:rsidR="00C37A9C" w:rsidRPr="00034EDD" w14:paraId="6A18FEBE" w14:textId="77777777" w:rsidTr="00C37A9C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1F32065C" w14:textId="77777777" w:rsidR="00C37A9C" w:rsidRPr="00034ED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034EDD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34ED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360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shd w:val="clear" w:color="auto" w:fill="auto"/>
          </w:tcPr>
          <w:p w14:paraId="5D2AC5B8" w14:textId="375123AA" w:rsidR="00C37A9C" w:rsidRPr="00034EDD" w:rsidDel="00CF3381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16,825</w:t>
            </w:r>
          </w:p>
        </w:tc>
        <w:tc>
          <w:tcPr>
            <w:tcW w:w="270" w:type="dxa"/>
            <w:shd w:val="clear" w:color="auto" w:fill="auto"/>
          </w:tcPr>
          <w:p w14:paraId="4CF01CED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2929E51" w14:textId="77777777" w:rsidR="00C37A9C" w:rsidRPr="003F7707" w:rsidDel="00CF3381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508</w:t>
            </w:r>
          </w:p>
        </w:tc>
        <w:tc>
          <w:tcPr>
            <w:tcW w:w="270" w:type="dxa"/>
            <w:shd w:val="clear" w:color="auto" w:fill="auto"/>
          </w:tcPr>
          <w:p w14:paraId="3DD06AAF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998C91" w14:textId="240BFFE7" w:rsidR="00C37A9C" w:rsidRPr="00034EDD" w:rsidDel="00CF3381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16,825</w:t>
            </w:r>
          </w:p>
        </w:tc>
        <w:tc>
          <w:tcPr>
            <w:tcW w:w="270" w:type="dxa"/>
            <w:shd w:val="clear" w:color="auto" w:fill="auto"/>
          </w:tcPr>
          <w:p w14:paraId="40B2A471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05B5001" w14:textId="77777777" w:rsidR="00C37A9C" w:rsidRPr="003F7707" w:rsidDel="00CF3381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508</w:t>
            </w:r>
          </w:p>
        </w:tc>
      </w:tr>
      <w:tr w:rsidR="00C37A9C" w:rsidRPr="00034EDD" w14:paraId="2829034C" w14:textId="77777777" w:rsidTr="00C37A9C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5BF1AAB2" w14:textId="77777777" w:rsidR="00C37A9C" w:rsidRPr="00034ED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12E492D" w14:textId="3ED201C1" w:rsidR="00C37A9C" w:rsidRPr="00695DEB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30,173</w:t>
            </w:r>
          </w:p>
        </w:tc>
        <w:tc>
          <w:tcPr>
            <w:tcW w:w="270" w:type="dxa"/>
            <w:shd w:val="clear" w:color="auto" w:fill="auto"/>
          </w:tcPr>
          <w:p w14:paraId="47BA2D5F" w14:textId="77777777" w:rsidR="00C37A9C" w:rsidRPr="00034EDD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C6B702D" w14:textId="77777777" w:rsidR="00C37A9C" w:rsidRPr="003F7707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29,374</w:t>
            </w:r>
          </w:p>
        </w:tc>
        <w:tc>
          <w:tcPr>
            <w:tcW w:w="270" w:type="dxa"/>
            <w:shd w:val="clear" w:color="auto" w:fill="auto"/>
          </w:tcPr>
          <w:p w14:paraId="50BB3FF2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A90F956" w14:textId="1D4F2D3F" w:rsidR="00C37A9C" w:rsidRPr="00695DEB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30,173</w:t>
            </w:r>
          </w:p>
        </w:tc>
        <w:tc>
          <w:tcPr>
            <w:tcW w:w="270" w:type="dxa"/>
            <w:shd w:val="clear" w:color="auto" w:fill="auto"/>
          </w:tcPr>
          <w:p w14:paraId="66BA2A96" w14:textId="77777777" w:rsidR="00C37A9C" w:rsidRPr="00034EDD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F00AE3D" w14:textId="77777777" w:rsidR="00C37A9C" w:rsidRPr="003F7707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29,374</w:t>
            </w:r>
          </w:p>
        </w:tc>
      </w:tr>
      <w:tr w:rsidR="00C37A9C" w:rsidRPr="00034EDD" w14:paraId="71078BA8" w14:textId="77777777" w:rsidTr="00C37A9C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487049BC" w14:textId="77777777" w:rsidR="00C37A9C" w:rsidRPr="00034ED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6C983F2" w14:textId="199A3084" w:rsidR="00C37A9C" w:rsidRPr="00695DEB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(10,812)</w:t>
            </w:r>
          </w:p>
        </w:tc>
        <w:tc>
          <w:tcPr>
            <w:tcW w:w="270" w:type="dxa"/>
            <w:shd w:val="clear" w:color="auto" w:fill="auto"/>
          </w:tcPr>
          <w:p w14:paraId="4BD79BCD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1209" w:right="-108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980ECDA" w14:textId="77777777" w:rsidR="00C37A9C" w:rsidRPr="003F7707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(359)</w:t>
            </w:r>
          </w:p>
        </w:tc>
        <w:tc>
          <w:tcPr>
            <w:tcW w:w="270" w:type="dxa"/>
            <w:shd w:val="clear" w:color="auto" w:fill="auto"/>
          </w:tcPr>
          <w:p w14:paraId="520B37D1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36937DA" w14:textId="32D90D27" w:rsidR="00C37A9C" w:rsidRPr="00695DEB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(10,812)</w:t>
            </w:r>
          </w:p>
        </w:tc>
        <w:tc>
          <w:tcPr>
            <w:tcW w:w="270" w:type="dxa"/>
            <w:shd w:val="clear" w:color="auto" w:fill="auto"/>
          </w:tcPr>
          <w:p w14:paraId="46906163" w14:textId="77777777" w:rsidR="00C37A9C" w:rsidRPr="00034EDD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F4FFD6" w14:textId="77777777" w:rsidR="00C37A9C" w:rsidRPr="003F7707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(359)</w:t>
            </w:r>
          </w:p>
        </w:tc>
      </w:tr>
      <w:tr w:rsidR="00C37A9C" w:rsidRPr="00034EDD" w14:paraId="771F1961" w14:textId="77777777" w:rsidTr="00C37A9C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4985A0D8" w14:textId="77777777" w:rsidR="00C37A9C" w:rsidRPr="00034ED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85F34" w14:textId="4B4404E7" w:rsidR="00C37A9C" w:rsidRPr="00695DEB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19,361</w:t>
            </w:r>
          </w:p>
        </w:tc>
        <w:tc>
          <w:tcPr>
            <w:tcW w:w="270" w:type="dxa"/>
            <w:shd w:val="clear" w:color="auto" w:fill="auto"/>
          </w:tcPr>
          <w:p w14:paraId="72E91478" w14:textId="77777777" w:rsidR="00C37A9C" w:rsidRPr="00034EDD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C343D7" w14:textId="77777777" w:rsidR="00C37A9C" w:rsidRPr="003F7707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29,015</w:t>
            </w:r>
          </w:p>
        </w:tc>
        <w:tc>
          <w:tcPr>
            <w:tcW w:w="270" w:type="dxa"/>
            <w:shd w:val="clear" w:color="auto" w:fill="auto"/>
          </w:tcPr>
          <w:p w14:paraId="480E7FDF" w14:textId="77777777" w:rsidR="00C37A9C" w:rsidRPr="00034EDD" w:rsidRDefault="00C37A9C" w:rsidP="00C37A9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4C7616" w14:textId="4BDA4F48" w:rsidR="00C37A9C" w:rsidRPr="00695DEB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19,361</w:t>
            </w:r>
          </w:p>
        </w:tc>
        <w:tc>
          <w:tcPr>
            <w:tcW w:w="270" w:type="dxa"/>
            <w:shd w:val="clear" w:color="auto" w:fill="auto"/>
          </w:tcPr>
          <w:p w14:paraId="635B0F4B" w14:textId="77777777" w:rsidR="00C37A9C" w:rsidRPr="00034EDD" w:rsidRDefault="00C37A9C" w:rsidP="00C37A9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66A044" w14:textId="77777777" w:rsidR="00C37A9C" w:rsidRPr="003F7707" w:rsidRDefault="00C37A9C" w:rsidP="00C37A9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29,015</w:t>
            </w:r>
          </w:p>
        </w:tc>
      </w:tr>
    </w:tbl>
    <w:p w14:paraId="7F1DA5C8" w14:textId="77777777" w:rsidR="00566452" w:rsidRDefault="00566452" w:rsidP="00387D1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57" w:hanging="35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สินค้าคงเหลือ</w:t>
      </w:r>
      <w:r w:rsidR="00E95267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B924D5">
        <w:rPr>
          <w:rFonts w:ascii="Angsana New" w:hAnsi="Angsana New"/>
          <w:b/>
          <w:bCs/>
          <w:sz w:val="30"/>
          <w:szCs w:val="30"/>
        </w:rPr>
        <w:t>-</w:t>
      </w:r>
      <w:r w:rsidR="00E95267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260"/>
        <w:gridCol w:w="270"/>
        <w:gridCol w:w="1260"/>
      </w:tblGrid>
      <w:tr w:rsidR="00566452" w:rsidRPr="00034EDD" w14:paraId="0A2C9971" w14:textId="77777777" w:rsidTr="00CC27D0">
        <w:trPr>
          <w:trHeight w:hRule="exact" w:val="403"/>
          <w:tblHeader/>
        </w:trPr>
        <w:tc>
          <w:tcPr>
            <w:tcW w:w="3510" w:type="dxa"/>
            <w:shd w:val="clear" w:color="auto" w:fill="auto"/>
          </w:tcPr>
          <w:p w14:paraId="2F6DDA20" w14:textId="77777777" w:rsidR="00566452" w:rsidRPr="00384C7A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455C9D4" w14:textId="77777777"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66452" w:rsidRPr="00034EDD" w14:paraId="17E7DA7C" w14:textId="77777777" w:rsidTr="00CC27D0">
        <w:trPr>
          <w:trHeight w:hRule="exact" w:val="403"/>
          <w:tblHeader/>
        </w:trPr>
        <w:tc>
          <w:tcPr>
            <w:tcW w:w="3510" w:type="dxa"/>
            <w:shd w:val="clear" w:color="auto" w:fill="auto"/>
          </w:tcPr>
          <w:p w14:paraId="6C074C34" w14:textId="77777777" w:rsidR="00566452" w:rsidRPr="00384C7A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36405" w14:textId="77777777"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7020FAD7" w14:textId="77777777"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40104" w14:textId="77777777" w:rsidR="00566452" w:rsidRPr="009B592D" w:rsidRDefault="00566452" w:rsidP="003E5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677" w:rsidRPr="00034EDD" w14:paraId="693931F3" w14:textId="77777777" w:rsidTr="00CC27D0">
        <w:trPr>
          <w:trHeight w:hRule="exact" w:val="403"/>
          <w:tblHeader/>
        </w:trPr>
        <w:tc>
          <w:tcPr>
            <w:tcW w:w="3510" w:type="dxa"/>
            <w:shd w:val="clear" w:color="auto" w:fill="auto"/>
          </w:tcPr>
          <w:p w14:paraId="34B58D55" w14:textId="77777777" w:rsidR="00E14677" w:rsidRPr="00034EDD" w:rsidRDefault="00E1467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3FBB7E4" w14:textId="0D7BFCE6" w:rsidR="00E14677" w:rsidRPr="00F87560" w:rsidRDefault="00E1467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5ACA80A4" w14:textId="77777777" w:rsidR="00E14677" w:rsidRPr="00034EDD" w:rsidRDefault="00E1467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5B5F31D" w14:textId="77777777" w:rsidR="00E14677" w:rsidRPr="00034EDD" w:rsidRDefault="00E1467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503C69B7" w14:textId="77777777" w:rsidR="00E14677" w:rsidRPr="00034EDD" w:rsidRDefault="00E1467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8B06494" w14:textId="53AD6FF1" w:rsidR="00E14677" w:rsidRPr="00F87560" w:rsidRDefault="00E1467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620F4619" w14:textId="77777777" w:rsidR="00E14677" w:rsidRPr="00034EDD" w:rsidRDefault="00E1467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F012018" w14:textId="77777777" w:rsidR="00E14677" w:rsidRPr="00034EDD" w:rsidRDefault="00E1467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034ED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0122C" w:rsidRPr="00BF2202" w14:paraId="61E2A329" w14:textId="77777777" w:rsidTr="00CC27D0">
        <w:trPr>
          <w:trHeight w:hRule="exact" w:val="403"/>
          <w:tblHeader/>
        </w:trPr>
        <w:tc>
          <w:tcPr>
            <w:tcW w:w="3510" w:type="dxa"/>
            <w:shd w:val="clear" w:color="auto" w:fill="auto"/>
          </w:tcPr>
          <w:p w14:paraId="523E3395" w14:textId="77777777" w:rsidR="00D0122C" w:rsidRPr="00034EDD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74DC215" w14:textId="77777777" w:rsidR="00D0122C" w:rsidRPr="00BF2202" w:rsidRDefault="007F188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D1B6922" w14:textId="77777777" w:rsidR="00D0122C" w:rsidRPr="00BF2202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F9D1E75" w14:textId="77777777" w:rsidR="00D0122C" w:rsidRPr="00BF2202" w:rsidRDefault="007F188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29A657EE" w14:textId="77777777" w:rsidR="00D0122C" w:rsidRPr="00BF2202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D880EBD" w14:textId="77777777" w:rsidR="00D0122C" w:rsidRPr="00BF2202" w:rsidRDefault="007F188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7AA5B3A" w14:textId="77777777" w:rsidR="00D0122C" w:rsidRPr="00BF2202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D7A8F91" w14:textId="77777777" w:rsidR="00D0122C" w:rsidRPr="00BF2202" w:rsidRDefault="007F1887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0122C" w:rsidRPr="00034EDD" w14:paraId="03AE9B8F" w14:textId="77777777" w:rsidTr="00C37A9C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4E9A54E7" w14:textId="77777777" w:rsidR="00D0122C" w:rsidRPr="00566452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56645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สินค้าสำเร็จรูป</w:t>
            </w:r>
          </w:p>
        </w:tc>
        <w:tc>
          <w:tcPr>
            <w:tcW w:w="1260" w:type="dxa"/>
            <w:shd w:val="clear" w:color="auto" w:fill="auto"/>
          </w:tcPr>
          <w:p w14:paraId="11B8092C" w14:textId="0B7D00AA" w:rsidR="00D0122C" w:rsidRPr="00034EDD" w:rsidRDefault="00C37A9C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5,447</w:t>
            </w:r>
          </w:p>
        </w:tc>
        <w:tc>
          <w:tcPr>
            <w:tcW w:w="270" w:type="dxa"/>
            <w:shd w:val="clear" w:color="auto" w:fill="auto"/>
          </w:tcPr>
          <w:p w14:paraId="5C449BFF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F217C9F" w14:textId="77777777" w:rsidR="00D0122C" w:rsidRPr="00034EDD" w:rsidRDefault="007F1887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012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  <w:tc>
          <w:tcPr>
            <w:tcW w:w="270" w:type="dxa"/>
            <w:shd w:val="clear" w:color="auto" w:fill="auto"/>
          </w:tcPr>
          <w:p w14:paraId="52B6CAAF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8A7D21" w14:textId="41DC570F" w:rsidR="00D0122C" w:rsidRPr="006B7660" w:rsidRDefault="00FB3E46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3,69</w:t>
            </w:r>
            <w:r w:rsidR="00D06D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0EF47DB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6A499D6" w14:textId="77777777" w:rsidR="00D0122C" w:rsidRPr="006B7660" w:rsidRDefault="007F1887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0122C"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</w:tr>
      <w:tr w:rsidR="00D0122C" w:rsidRPr="003F7707" w14:paraId="1BCC0ABF" w14:textId="77777777" w:rsidTr="00C37A9C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5C92773E" w14:textId="77777777" w:rsidR="00D0122C" w:rsidRPr="00034EDD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งานระหว่างประกอบและติดตั้ง</w:t>
            </w:r>
            <w:r w:rsidRPr="00034ED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79F56B7F" w14:textId="558F3F11" w:rsidR="00D0122C" w:rsidRPr="00034EDD" w:rsidRDefault="00C37A9C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23,531</w:t>
            </w:r>
          </w:p>
        </w:tc>
        <w:tc>
          <w:tcPr>
            <w:tcW w:w="270" w:type="dxa"/>
            <w:shd w:val="clear" w:color="auto" w:fill="auto"/>
          </w:tcPr>
          <w:p w14:paraId="5729EF81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D6182D" w14:textId="77777777" w:rsidR="00D0122C" w:rsidRPr="003F7707" w:rsidRDefault="007F1887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 w:rsidR="00D012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151</w:t>
            </w:r>
          </w:p>
        </w:tc>
        <w:tc>
          <w:tcPr>
            <w:tcW w:w="270" w:type="dxa"/>
            <w:shd w:val="clear" w:color="auto" w:fill="auto"/>
          </w:tcPr>
          <w:p w14:paraId="766A8143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EEDDE8C" w14:textId="6B7C32CD" w:rsidR="00D0122C" w:rsidRPr="006B7660" w:rsidRDefault="00FB3E46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23,531</w:t>
            </w:r>
          </w:p>
        </w:tc>
        <w:tc>
          <w:tcPr>
            <w:tcW w:w="270" w:type="dxa"/>
            <w:shd w:val="clear" w:color="auto" w:fill="auto"/>
          </w:tcPr>
          <w:p w14:paraId="367FA0C3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473513" w14:textId="77777777" w:rsidR="00D0122C" w:rsidRPr="006B7660" w:rsidRDefault="007F1887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D0122C"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951</w:t>
            </w:r>
          </w:p>
        </w:tc>
      </w:tr>
      <w:tr w:rsidR="00D0122C" w:rsidRPr="003F7707" w14:paraId="003B5D58" w14:textId="77777777" w:rsidTr="00C37A9C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7DC509FD" w14:textId="77777777" w:rsidR="00D0122C" w:rsidRPr="00034EDD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วัตถุดิบ</w:t>
            </w:r>
          </w:p>
        </w:tc>
        <w:tc>
          <w:tcPr>
            <w:tcW w:w="1260" w:type="dxa"/>
            <w:shd w:val="clear" w:color="auto" w:fill="auto"/>
          </w:tcPr>
          <w:p w14:paraId="0B1D2F7E" w14:textId="435FCC90" w:rsidR="00D0122C" w:rsidRPr="00034EDD" w:rsidRDefault="00C37A9C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4,86</w:t>
            </w:r>
            <w:r w:rsidR="00FA16E4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9B39C8F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8A0518" w14:textId="77777777" w:rsidR="00D0122C" w:rsidRPr="003F7707" w:rsidRDefault="007F1887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0122C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068</w:t>
            </w:r>
          </w:p>
        </w:tc>
        <w:tc>
          <w:tcPr>
            <w:tcW w:w="270" w:type="dxa"/>
            <w:shd w:val="clear" w:color="auto" w:fill="auto"/>
          </w:tcPr>
          <w:p w14:paraId="1BF26055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C666509" w14:textId="7AF2309E" w:rsidR="00D0122C" w:rsidRPr="006B7660" w:rsidRDefault="00FB3E46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4,06</w:t>
            </w:r>
            <w:r w:rsidR="00D06D9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F3EE109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4BFD25" w14:textId="77777777" w:rsidR="00D0122C" w:rsidRPr="006B7660" w:rsidRDefault="007F1887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0122C"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068</w:t>
            </w:r>
          </w:p>
        </w:tc>
      </w:tr>
      <w:tr w:rsidR="00D0122C" w:rsidRPr="003F7707" w:rsidDel="00CF3381" w14:paraId="3180CCFA" w14:textId="77777777" w:rsidTr="00C37A9C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0078B7D6" w14:textId="77777777" w:rsidR="00D0122C" w:rsidRPr="00034EDD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260" w:type="dxa"/>
            <w:shd w:val="clear" w:color="auto" w:fill="auto"/>
          </w:tcPr>
          <w:p w14:paraId="32314F6E" w14:textId="63E9D886" w:rsidR="00D0122C" w:rsidRPr="00034EDD" w:rsidRDefault="00C37A9C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AF7BF8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28C10A23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AEB157" w14:textId="77777777" w:rsidR="00D0122C" w:rsidRPr="003F7707" w:rsidRDefault="007F1887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270" w:type="dxa"/>
            <w:shd w:val="clear" w:color="auto" w:fill="auto"/>
          </w:tcPr>
          <w:p w14:paraId="18D61B2B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8DCFBD0" w14:textId="5728423C" w:rsidR="00D0122C" w:rsidRPr="006B7660" w:rsidRDefault="00FB3E46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B54770" w14:textId="77777777" w:rsidR="00D0122C" w:rsidRPr="00034EDD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582443E" w14:textId="77777777" w:rsidR="00D0122C" w:rsidRPr="006B7660" w:rsidDel="00CF3381" w:rsidRDefault="007F1887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925</w:t>
            </w:r>
          </w:p>
        </w:tc>
      </w:tr>
      <w:tr w:rsidR="00D0122C" w:rsidRPr="003F7707" w14:paraId="42CEF4AC" w14:textId="77777777" w:rsidTr="00C37A9C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35445894" w14:textId="77777777" w:rsidR="00D0122C" w:rsidRPr="00566452" w:rsidRDefault="00D0122C" w:rsidP="00D01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645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A0703BA" w14:textId="64B6631E" w:rsidR="00D0122C" w:rsidRPr="0049136C" w:rsidRDefault="00C37A9C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33,93</w:t>
            </w:r>
            <w:r w:rsidR="00FA16E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1A26C7DF" w14:textId="77777777" w:rsidR="00D0122C" w:rsidRPr="00F25FFB" w:rsidRDefault="00D0122C" w:rsidP="00D0122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CCE6C8F" w14:textId="77777777" w:rsidR="00D0122C" w:rsidRPr="00705E27" w:rsidRDefault="007F1887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</w:t>
            </w:r>
            <w:r w:rsidR="00D0122C"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787</w:t>
            </w:r>
          </w:p>
        </w:tc>
        <w:tc>
          <w:tcPr>
            <w:tcW w:w="270" w:type="dxa"/>
            <w:shd w:val="clear" w:color="auto" w:fill="auto"/>
          </w:tcPr>
          <w:p w14:paraId="76278CC7" w14:textId="77777777" w:rsidR="00D0122C" w:rsidRPr="00705E27" w:rsidRDefault="00D0122C" w:rsidP="00D0122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6509E89" w14:textId="6C90682B" w:rsidR="00D0122C" w:rsidRPr="00705E27" w:rsidRDefault="00FB3E46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31,28</w:t>
            </w:r>
            <w:r w:rsidR="00D06D9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DDECB81" w14:textId="77777777" w:rsidR="00D0122C" w:rsidRPr="00705E27" w:rsidRDefault="00D0122C" w:rsidP="00D0122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731F69F" w14:textId="77777777" w:rsidR="00D0122C" w:rsidRPr="00705E27" w:rsidRDefault="007F1887" w:rsidP="00D0122C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="00D0122C"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587</w:t>
            </w:r>
          </w:p>
        </w:tc>
      </w:tr>
      <w:tr w:rsidR="00CC27D0" w:rsidRPr="002D6F00" w14:paraId="6D4A8B48" w14:textId="77777777" w:rsidTr="00C37A9C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188D4C32" w14:textId="77777777" w:rsidR="00CC27D0" w:rsidRPr="00034EDD" w:rsidRDefault="00CC27D0" w:rsidP="00CC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sz w:val="30"/>
                <w:szCs w:val="30"/>
              </w:rPr>
            </w:pPr>
            <w:r w:rsidRPr="00034E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FB0C83E" w14:textId="1CAE01DE" w:rsidR="00CC27D0" w:rsidRPr="002D6F00" w:rsidRDefault="00FA16E4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(1,503</w:t>
            </w:r>
            <w:r w:rsidR="00C37A9C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FEE790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D064EA9" w14:textId="77777777" w:rsidR="00CC27D0" w:rsidRPr="002D6F00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(1,503)</w:t>
            </w:r>
          </w:p>
        </w:tc>
        <w:tc>
          <w:tcPr>
            <w:tcW w:w="270" w:type="dxa"/>
            <w:shd w:val="clear" w:color="auto" w:fill="auto"/>
          </w:tcPr>
          <w:p w14:paraId="360490F2" w14:textId="77777777" w:rsidR="00CC27D0" w:rsidRPr="00034EDD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8396ECD" w14:textId="026E4E19" w:rsidR="00CC27D0" w:rsidRPr="001929A8" w:rsidRDefault="00D06D9C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(1,50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</w:t>
            </w:r>
            <w:r w:rsidR="00FB3E46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5C94F9" w14:textId="77777777" w:rsidR="00CC27D0" w:rsidRPr="00034EDD" w:rsidRDefault="00CC27D0" w:rsidP="00CC27D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0CC00E1" w14:textId="77777777" w:rsidR="00CC27D0" w:rsidRPr="006B7660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503</w:t>
            </w:r>
            <w:r w:rsidRPr="006B766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C27D0" w:rsidRPr="002D6F00" w14:paraId="08538BDB" w14:textId="77777777" w:rsidTr="00C37A9C">
        <w:trPr>
          <w:trHeight w:hRule="exact" w:val="403"/>
        </w:trPr>
        <w:tc>
          <w:tcPr>
            <w:tcW w:w="3510" w:type="dxa"/>
            <w:shd w:val="clear" w:color="auto" w:fill="auto"/>
          </w:tcPr>
          <w:p w14:paraId="5FCE374D" w14:textId="77777777" w:rsidR="00CC27D0" w:rsidRPr="00034EDD" w:rsidRDefault="00CC27D0" w:rsidP="00CC27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hanging="4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4ED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C5F6A" w14:textId="7041832C" w:rsidR="00CC27D0" w:rsidRPr="0049136C" w:rsidRDefault="00C37A9C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32,431</w:t>
            </w:r>
          </w:p>
        </w:tc>
        <w:tc>
          <w:tcPr>
            <w:tcW w:w="270" w:type="dxa"/>
            <w:shd w:val="clear" w:color="auto" w:fill="auto"/>
          </w:tcPr>
          <w:p w14:paraId="12552234" w14:textId="77777777" w:rsidR="00CC27D0" w:rsidRPr="00034EDD" w:rsidRDefault="00CC27D0" w:rsidP="00CC27D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DDD4F" w14:textId="77777777" w:rsidR="00CC27D0" w:rsidRPr="00705E27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270" w:type="dxa"/>
            <w:shd w:val="clear" w:color="auto" w:fill="auto"/>
          </w:tcPr>
          <w:p w14:paraId="19F0174A" w14:textId="77777777" w:rsidR="00CC27D0" w:rsidRPr="00705E27" w:rsidRDefault="00CC27D0" w:rsidP="00CC27D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BA2177" w14:textId="2A6DA53A" w:rsidR="00CC27D0" w:rsidRPr="00705E27" w:rsidRDefault="00FB3E46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29,7</w:t>
            </w:r>
            <w:r w:rsidR="003E6316" w:rsidRPr="003E6316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41A292D2" w14:textId="77777777" w:rsidR="00CC27D0" w:rsidRPr="00705E27" w:rsidRDefault="00CC27D0" w:rsidP="00CC27D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E74BCC" w14:textId="77777777" w:rsidR="00CC27D0" w:rsidRPr="00705E27" w:rsidRDefault="00CC27D0" w:rsidP="00CC27D0">
            <w:pPr>
              <w:pStyle w:val="acctfourfigures"/>
              <w:tabs>
                <w:tab w:val="clear" w:pos="765"/>
                <w:tab w:val="decimal" w:pos="1062"/>
              </w:tabs>
              <w:spacing w:line="24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  <w:r w:rsidRPr="00705E2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084</w:t>
            </w:r>
          </w:p>
        </w:tc>
      </w:tr>
    </w:tbl>
    <w:p w14:paraId="082913A0" w14:textId="77777777" w:rsidR="006E7D43" w:rsidRPr="00621361" w:rsidRDefault="006E7D43" w:rsidP="009B1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5"/>
        </w:tabs>
        <w:rPr>
          <w:cs/>
          <w:lang w:val="en-GB"/>
        </w:rPr>
        <w:sectPr w:rsidR="006E7D43" w:rsidRPr="00621361" w:rsidSect="00257B37">
          <w:headerReference w:type="default" r:id="rId8"/>
          <w:footerReference w:type="default" r:id="rId9"/>
          <w:headerReference w:type="first" r:id="rId10"/>
          <w:pgSz w:w="11907" w:h="16840" w:code="9"/>
          <w:pgMar w:top="692" w:right="992" w:bottom="578" w:left="1151" w:header="720" w:footer="720" w:gutter="0"/>
          <w:pgNumType w:start="13"/>
          <w:cols w:space="708"/>
          <w:docGrid w:linePitch="360"/>
        </w:sectPr>
      </w:pPr>
    </w:p>
    <w:tbl>
      <w:tblPr>
        <w:tblpPr w:leftFromText="180" w:rightFromText="180" w:vertAnchor="page" w:horzAnchor="margin" w:tblpX="284" w:tblpY="3571"/>
        <w:tblW w:w="14674" w:type="dxa"/>
        <w:tblLayout w:type="fixed"/>
        <w:tblLook w:val="01E0" w:firstRow="1" w:lastRow="1" w:firstColumn="1" w:lastColumn="1" w:noHBand="0" w:noVBand="0"/>
      </w:tblPr>
      <w:tblGrid>
        <w:gridCol w:w="3402"/>
        <w:gridCol w:w="851"/>
        <w:gridCol w:w="283"/>
        <w:gridCol w:w="851"/>
        <w:gridCol w:w="283"/>
        <w:gridCol w:w="851"/>
        <w:gridCol w:w="283"/>
        <w:gridCol w:w="851"/>
        <w:gridCol w:w="283"/>
        <w:gridCol w:w="851"/>
        <w:gridCol w:w="283"/>
        <w:gridCol w:w="992"/>
        <w:gridCol w:w="284"/>
        <w:gridCol w:w="850"/>
        <w:gridCol w:w="284"/>
        <w:gridCol w:w="850"/>
        <w:gridCol w:w="284"/>
        <w:gridCol w:w="850"/>
        <w:gridCol w:w="284"/>
        <w:gridCol w:w="924"/>
      </w:tblGrid>
      <w:tr w:rsidR="00B82E4D" w:rsidRPr="00715124" w14:paraId="647FA9F3" w14:textId="77777777" w:rsidTr="00111E12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2AE2840B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4EF06633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78D81F3" w14:textId="77777777" w:rsid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4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0ABF35CD" w14:textId="77777777" w:rsidR="00B82E4D" w:rsidRPr="009B592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B82E4D" w:rsidRPr="00715124" w14:paraId="1AC111CA" w14:textId="77777777" w:rsidTr="00111E12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10A7BD20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0E0F330B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7825EC3C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4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61E49F53" w14:textId="77777777" w:rsidR="00B82E4D" w:rsidRPr="009B592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B592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2E4D" w:rsidRPr="00715124" w14:paraId="2E3D1418" w14:textId="77777777" w:rsidTr="00111E12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7BD435AA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shd w:val="clear" w:color="auto" w:fill="auto"/>
          </w:tcPr>
          <w:p w14:paraId="171BBF4F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สัดส่วนความเป็น</w:t>
            </w:r>
          </w:p>
        </w:tc>
        <w:tc>
          <w:tcPr>
            <w:tcW w:w="283" w:type="dxa"/>
            <w:shd w:val="clear" w:color="auto" w:fill="auto"/>
          </w:tcPr>
          <w:p w14:paraId="1E86F99E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2D38D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AA80E" w14:textId="77777777" w:rsidR="00B82E4D" w:rsidRPr="00B82E4D" w:rsidRDefault="00B82E4D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3AE0724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654B2B1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A57F622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B8A5B48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5DCA654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CE5E82B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B0872A5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5E22E02F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5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F4669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82E4D" w:rsidRPr="00715124" w14:paraId="0FC5EF18" w14:textId="77777777" w:rsidTr="00111E12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7838B08F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DA67F8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เจ้าของ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(ร้อยละ)</w:t>
            </w:r>
          </w:p>
        </w:tc>
        <w:tc>
          <w:tcPr>
            <w:tcW w:w="283" w:type="dxa"/>
            <w:shd w:val="clear" w:color="auto" w:fill="auto"/>
          </w:tcPr>
          <w:p w14:paraId="22D35F0D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233EA" w14:textId="77777777" w:rsidR="00B82E4D" w:rsidRPr="00B82E4D" w:rsidDel="00685444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3BE68B4" w14:textId="77777777" w:rsidR="00B82E4D" w:rsidRPr="00B82E4D" w:rsidRDefault="00B82E4D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AC3B349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84" w:type="dxa"/>
            <w:shd w:val="clear" w:color="auto" w:fill="auto"/>
          </w:tcPr>
          <w:p w14:paraId="60C1AE97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153C41B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84" w:type="dxa"/>
            <w:shd w:val="clear" w:color="auto" w:fill="auto"/>
          </w:tcPr>
          <w:p w14:paraId="0596ECD8" w14:textId="77777777" w:rsidR="00B82E4D" w:rsidRPr="00B82E4D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5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8D451" w14:textId="77777777" w:rsidR="00B82E4D" w:rsidRPr="00B82E4D" w:rsidDel="00685444" w:rsidRDefault="00B82E4D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  <w:r w:rsidRPr="00B82E4D">
              <w:rPr>
                <w:rFonts w:ascii="Angsana New" w:hAnsi="Angsana New"/>
                <w:sz w:val="30"/>
                <w:szCs w:val="30"/>
              </w:rPr>
              <w:t>-</w:t>
            </w:r>
            <w:r w:rsidRPr="00B82E4D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111E12" w:rsidRPr="00715124" w14:paraId="64C16944" w14:textId="77777777" w:rsidTr="00111E12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377220C0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05F3827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4FFA0A62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66D1FC0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shd w:val="clear" w:color="auto" w:fill="auto"/>
          </w:tcPr>
          <w:p w14:paraId="6367F3E5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6048EA8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17E17D2E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8BFF64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3" w:type="dxa"/>
            <w:shd w:val="clear" w:color="auto" w:fill="auto"/>
          </w:tcPr>
          <w:p w14:paraId="55D16336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D7FE2F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53F3CAB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6076608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shd w:val="clear" w:color="auto" w:fill="auto"/>
          </w:tcPr>
          <w:p w14:paraId="24E208B1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E74223B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  <w:shd w:val="clear" w:color="auto" w:fill="auto"/>
          </w:tcPr>
          <w:p w14:paraId="1851E031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18127877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84" w:type="dxa"/>
            <w:shd w:val="clear" w:color="auto" w:fill="auto"/>
          </w:tcPr>
          <w:p w14:paraId="17A43DB5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2DFFF61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3654EFAD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737B859A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E14677" w:rsidRPr="00715124" w14:paraId="32FB0E77" w14:textId="77777777" w:rsidTr="00111E12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6AF04D83" w14:textId="77777777" w:rsidR="00E14677" w:rsidRPr="00B82E4D" w:rsidRDefault="00E14677" w:rsidP="00E1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1FDA8571" w14:textId="6EB2AA89" w:rsidR="00E14677" w:rsidRPr="00B82E4D" w:rsidRDefault="00E14677" w:rsidP="00E1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shd w:val="clear" w:color="auto" w:fill="auto"/>
          </w:tcPr>
          <w:p w14:paraId="1D3DF46E" w14:textId="77777777" w:rsidR="00E14677" w:rsidRPr="00B82E4D" w:rsidRDefault="00E14677" w:rsidP="00E146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6CD6D229" w14:textId="77777777" w:rsidR="00E14677" w:rsidRPr="00B82E4D" w:rsidRDefault="00E14677" w:rsidP="00E1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08496390" w14:textId="77777777" w:rsidR="00E14677" w:rsidRPr="00B82E4D" w:rsidRDefault="00E14677" w:rsidP="00E1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1" w:type="dxa"/>
            <w:shd w:val="clear" w:color="auto" w:fill="auto"/>
          </w:tcPr>
          <w:p w14:paraId="027D37C0" w14:textId="09EF124B" w:rsidR="00E14677" w:rsidRPr="00B82E4D" w:rsidRDefault="00E14677" w:rsidP="00E1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shd w:val="clear" w:color="auto" w:fill="auto"/>
          </w:tcPr>
          <w:p w14:paraId="18D06937" w14:textId="77777777" w:rsidR="00E14677" w:rsidRPr="00B82E4D" w:rsidRDefault="00E14677" w:rsidP="00E146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0E6119C2" w14:textId="77777777" w:rsidR="00E14677" w:rsidRPr="00B82E4D" w:rsidRDefault="00E14677" w:rsidP="00E1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3E25E97D" w14:textId="77777777" w:rsidR="00E14677" w:rsidRPr="00B82E4D" w:rsidRDefault="00E14677" w:rsidP="00E146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4F7B3B39" w14:textId="1F17608B" w:rsidR="00E14677" w:rsidRPr="00B82E4D" w:rsidRDefault="00E14677" w:rsidP="00E1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3" w:type="dxa"/>
            <w:shd w:val="clear" w:color="auto" w:fill="auto"/>
          </w:tcPr>
          <w:p w14:paraId="459BD93E" w14:textId="77777777" w:rsidR="00E14677" w:rsidRPr="00B82E4D" w:rsidRDefault="00E14677" w:rsidP="00E146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06E9E9B5" w14:textId="77777777" w:rsidR="00E14677" w:rsidRPr="00B82E4D" w:rsidRDefault="00E14677" w:rsidP="00E1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shd w:val="clear" w:color="auto" w:fill="auto"/>
          </w:tcPr>
          <w:p w14:paraId="56B7717C" w14:textId="77777777" w:rsidR="00E14677" w:rsidRPr="00B82E4D" w:rsidRDefault="00E14677" w:rsidP="00E1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6898CBE" w14:textId="6DAF7235" w:rsidR="00E14677" w:rsidRPr="00B82E4D" w:rsidRDefault="00E14677" w:rsidP="00E1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shd w:val="clear" w:color="auto" w:fill="auto"/>
          </w:tcPr>
          <w:p w14:paraId="75E94809" w14:textId="77777777" w:rsidR="00E14677" w:rsidRPr="00B82E4D" w:rsidRDefault="00E14677" w:rsidP="00E1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117D7A82" w14:textId="77777777" w:rsidR="00E14677" w:rsidRPr="00B82E4D" w:rsidRDefault="00E14677" w:rsidP="00E1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4" w:type="dxa"/>
            <w:shd w:val="clear" w:color="auto" w:fill="auto"/>
          </w:tcPr>
          <w:p w14:paraId="15D17CCF" w14:textId="77777777" w:rsidR="00E14677" w:rsidRPr="00B82E4D" w:rsidRDefault="00E14677" w:rsidP="00E1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20ADD1CA" w14:textId="58A5130C" w:rsidR="00E14677" w:rsidRPr="00B82E4D" w:rsidRDefault="00E14677" w:rsidP="00E1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shd w:val="clear" w:color="auto" w:fill="auto"/>
          </w:tcPr>
          <w:p w14:paraId="4755FBE3" w14:textId="77777777" w:rsidR="00E14677" w:rsidRPr="00B82E4D" w:rsidRDefault="00E14677" w:rsidP="00E1467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</w:tcPr>
          <w:p w14:paraId="48AD1492" w14:textId="77777777" w:rsidR="00E14677" w:rsidRPr="00B82E4D" w:rsidRDefault="00E14677" w:rsidP="00E146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11E12" w:rsidRPr="00715124" w14:paraId="322F34C4" w14:textId="77777777" w:rsidTr="00111E12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6466B482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327D1CB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39A8282C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319E825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13EB83D9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D2DDC59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736B1BDE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F19162C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shd w:val="clear" w:color="auto" w:fill="auto"/>
          </w:tcPr>
          <w:p w14:paraId="30748002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05FA778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70A858CB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563586A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4F439553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EC4818B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03AA9D06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3569578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shd w:val="clear" w:color="auto" w:fill="auto"/>
          </w:tcPr>
          <w:p w14:paraId="6BB0EF76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DDF7E05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shd w:val="clear" w:color="auto" w:fill="auto"/>
          </w:tcPr>
          <w:p w14:paraId="01F28546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</w:tcPr>
          <w:p w14:paraId="4FEF80DB" w14:textId="77777777" w:rsidR="00D0122C" w:rsidRPr="00B82E4D" w:rsidRDefault="007F1887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11E12" w:rsidRPr="00715124" w14:paraId="12BBFBC5" w14:textId="77777777" w:rsidTr="00111E12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58082090" w14:textId="77777777" w:rsidR="00D0122C" w:rsidRPr="00B82E4D" w:rsidRDefault="00D0122C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AD61A97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12C6EA60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1A1E58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290AFC06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57334F1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4FC2D552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07E877B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1202140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8A84422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A4A8DF4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934914F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0B766B8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6EC68ED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6821BE6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8750B30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6D3B18F6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F397E1F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2BA81C57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  <w:shd w:val="clear" w:color="auto" w:fill="auto"/>
          </w:tcPr>
          <w:p w14:paraId="6B540E78" w14:textId="77777777" w:rsidR="00D0122C" w:rsidRPr="00B82E4D" w:rsidRDefault="00D0122C" w:rsidP="00111E1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1E12" w:rsidRPr="00715124" w14:paraId="602075CE" w14:textId="77777777" w:rsidTr="000C08F7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50B676E1" w14:textId="77777777" w:rsidR="004A61A6" w:rsidRPr="00B82E4D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บริษัท บีเอส มายโค ไบโอเทค จำกัด  </w:t>
            </w:r>
          </w:p>
        </w:tc>
        <w:tc>
          <w:tcPr>
            <w:tcW w:w="851" w:type="dxa"/>
            <w:shd w:val="clear" w:color="auto" w:fill="auto"/>
          </w:tcPr>
          <w:p w14:paraId="02FB6611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87.22</w:t>
            </w:r>
          </w:p>
        </w:tc>
        <w:tc>
          <w:tcPr>
            <w:tcW w:w="283" w:type="dxa"/>
            <w:shd w:val="clear" w:color="auto" w:fill="auto"/>
          </w:tcPr>
          <w:p w14:paraId="018742DE" w14:textId="77777777" w:rsidR="004A61A6" w:rsidRPr="00B82E4D" w:rsidRDefault="004A61A6" w:rsidP="00111E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3D1CE3F7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85.65</w:t>
            </w:r>
          </w:p>
        </w:tc>
        <w:tc>
          <w:tcPr>
            <w:tcW w:w="283" w:type="dxa"/>
            <w:shd w:val="clear" w:color="auto" w:fill="auto"/>
          </w:tcPr>
          <w:p w14:paraId="186256BD" w14:textId="77777777" w:rsidR="004A61A6" w:rsidRPr="00B82E4D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0FA6597E" w14:textId="77777777" w:rsidR="004A61A6" w:rsidRPr="00B82E4D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72,000</w:t>
            </w:r>
          </w:p>
        </w:tc>
        <w:tc>
          <w:tcPr>
            <w:tcW w:w="283" w:type="dxa"/>
            <w:shd w:val="clear" w:color="auto" w:fill="auto"/>
          </w:tcPr>
          <w:p w14:paraId="7BC3FF87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292EC632" w14:textId="77777777" w:rsidR="004A61A6" w:rsidRPr="00B82E4D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46,700</w:t>
            </w:r>
          </w:p>
        </w:tc>
        <w:tc>
          <w:tcPr>
            <w:tcW w:w="283" w:type="dxa"/>
            <w:shd w:val="clear" w:color="auto" w:fill="auto"/>
          </w:tcPr>
          <w:p w14:paraId="0276323A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shd w:val="clear" w:color="auto" w:fill="auto"/>
          </w:tcPr>
          <w:p w14:paraId="0B71882E" w14:textId="77777777" w:rsidR="004A61A6" w:rsidRPr="00532635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57,799</w:t>
            </w:r>
          </w:p>
        </w:tc>
        <w:tc>
          <w:tcPr>
            <w:tcW w:w="283" w:type="dxa"/>
            <w:shd w:val="clear" w:color="auto" w:fill="auto"/>
          </w:tcPr>
          <w:p w14:paraId="1D820D87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214DC316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34,999</w:t>
            </w:r>
          </w:p>
        </w:tc>
        <w:tc>
          <w:tcPr>
            <w:tcW w:w="284" w:type="dxa"/>
            <w:shd w:val="clear" w:color="auto" w:fill="auto"/>
          </w:tcPr>
          <w:p w14:paraId="3F41DF6C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5D250BCF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7142F6FD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310A2C3E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E500263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E789531" w14:textId="2B26DF0F" w:rsidR="004A61A6" w:rsidRPr="00532635" w:rsidRDefault="004A61A6" w:rsidP="00111E12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57,799</w:t>
            </w:r>
          </w:p>
        </w:tc>
        <w:tc>
          <w:tcPr>
            <w:tcW w:w="284" w:type="dxa"/>
            <w:shd w:val="clear" w:color="auto" w:fill="auto"/>
          </w:tcPr>
          <w:p w14:paraId="43002AC7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</w:tcPr>
          <w:p w14:paraId="7875F40C" w14:textId="77777777" w:rsidR="004A61A6" w:rsidRPr="00B82E4D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34,999</w:t>
            </w:r>
          </w:p>
        </w:tc>
      </w:tr>
      <w:tr w:rsidR="00111E12" w:rsidRPr="00715124" w14:paraId="05B56B08" w14:textId="77777777" w:rsidTr="000C08F7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58544D01" w14:textId="77777777" w:rsidR="004A61A6" w:rsidRPr="00B82E4D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กิจการร่วมค้า </w:t>
            </w:r>
            <w:r w:rsidRPr="00B82E4D">
              <w:rPr>
                <w:rFonts w:ascii="Angsana New" w:hAnsi="Angsana New"/>
                <w:sz w:val="30"/>
                <w:szCs w:val="30"/>
                <w:cs/>
              </w:rPr>
              <w:t>ยูเรก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้</w:t>
            </w:r>
            <w:r w:rsidRPr="00B82E4D">
              <w:rPr>
                <w:rFonts w:ascii="Angsana New" w:hAnsi="Angsana New"/>
                <w:sz w:val="30"/>
                <w:szCs w:val="30"/>
                <w:cs/>
              </w:rPr>
              <w:t>า ยูยู จำกัด</w:t>
            </w:r>
          </w:p>
        </w:tc>
        <w:tc>
          <w:tcPr>
            <w:tcW w:w="851" w:type="dxa"/>
            <w:shd w:val="clear" w:color="auto" w:fill="auto"/>
          </w:tcPr>
          <w:p w14:paraId="351B1228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99.42</w:t>
            </w:r>
          </w:p>
        </w:tc>
        <w:tc>
          <w:tcPr>
            <w:tcW w:w="283" w:type="dxa"/>
            <w:shd w:val="clear" w:color="auto" w:fill="auto"/>
          </w:tcPr>
          <w:p w14:paraId="6A94467F" w14:textId="77777777" w:rsidR="004A61A6" w:rsidRPr="00B82E4D" w:rsidRDefault="004A61A6" w:rsidP="00111E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5561584B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90.00</w:t>
            </w:r>
          </w:p>
        </w:tc>
        <w:tc>
          <w:tcPr>
            <w:tcW w:w="283" w:type="dxa"/>
            <w:shd w:val="clear" w:color="auto" w:fill="auto"/>
          </w:tcPr>
          <w:p w14:paraId="12850D24" w14:textId="77777777" w:rsidR="004A61A6" w:rsidRPr="00B82E4D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 w:right="-18" w:hanging="3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1555D408" w14:textId="77777777" w:rsidR="004A61A6" w:rsidRPr="00B82E4D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120,000</w:t>
            </w:r>
          </w:p>
        </w:tc>
        <w:tc>
          <w:tcPr>
            <w:tcW w:w="283" w:type="dxa"/>
            <w:shd w:val="clear" w:color="auto" w:fill="auto"/>
          </w:tcPr>
          <w:p w14:paraId="18B3E1FE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47F191C2" w14:textId="77777777" w:rsidR="004A61A6" w:rsidRPr="00B82E4D" w:rsidRDefault="004A61A6" w:rsidP="00F92BA1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7,000</w:t>
            </w:r>
          </w:p>
        </w:tc>
        <w:tc>
          <w:tcPr>
            <w:tcW w:w="283" w:type="dxa"/>
            <w:shd w:val="clear" w:color="auto" w:fill="auto"/>
          </w:tcPr>
          <w:p w14:paraId="19719A11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shd w:val="clear" w:color="auto" w:fill="auto"/>
          </w:tcPr>
          <w:p w14:paraId="363048CE" w14:textId="77777777" w:rsidR="004A61A6" w:rsidRPr="00532635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119,300</w:t>
            </w:r>
          </w:p>
        </w:tc>
        <w:tc>
          <w:tcPr>
            <w:tcW w:w="283" w:type="dxa"/>
            <w:shd w:val="clear" w:color="auto" w:fill="auto"/>
          </w:tcPr>
          <w:p w14:paraId="7565DD60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FEAA435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6,300</w:t>
            </w:r>
          </w:p>
        </w:tc>
        <w:tc>
          <w:tcPr>
            <w:tcW w:w="284" w:type="dxa"/>
            <w:shd w:val="clear" w:color="auto" w:fill="auto"/>
          </w:tcPr>
          <w:p w14:paraId="47AA7AAB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7230BDCC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2EE267B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154721C4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4E710F3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F8235B0" w14:textId="2272148F" w:rsidR="004A61A6" w:rsidRPr="00532635" w:rsidRDefault="004A61A6" w:rsidP="00111E12">
            <w:pPr>
              <w:pStyle w:val="acctfourfigures"/>
              <w:tabs>
                <w:tab w:val="decimal" w:pos="731"/>
              </w:tabs>
              <w:spacing w:line="240" w:lineRule="atLeast"/>
              <w:ind w:right="11" w:hanging="89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119,300</w:t>
            </w:r>
          </w:p>
        </w:tc>
        <w:tc>
          <w:tcPr>
            <w:tcW w:w="284" w:type="dxa"/>
            <w:shd w:val="clear" w:color="auto" w:fill="auto"/>
          </w:tcPr>
          <w:p w14:paraId="11525AA3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</w:tcPr>
          <w:p w14:paraId="1F6BCD73" w14:textId="77777777" w:rsidR="004A61A6" w:rsidRPr="00B82E4D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6,300</w:t>
            </w:r>
          </w:p>
        </w:tc>
      </w:tr>
      <w:tr w:rsidR="00111E12" w:rsidRPr="00715124" w14:paraId="4C9F7D13" w14:textId="77777777" w:rsidTr="000C08F7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1BD7B281" w14:textId="77777777" w:rsidR="004A61A6" w:rsidRPr="00B82E4D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sz w:val="30"/>
                <w:szCs w:val="30"/>
                <w:cs/>
              </w:rPr>
            </w:pPr>
            <w:r w:rsidRPr="00B82E4D">
              <w:rPr>
                <w:rFonts w:ascii="Angsana New" w:hAnsi="Angsana New"/>
                <w:sz w:val="30"/>
                <w:szCs w:val="30"/>
                <w:cs/>
              </w:rPr>
              <w:t>บริษัท ยูเรกา เอนเนอร์จี จำกัด</w:t>
            </w:r>
          </w:p>
        </w:tc>
        <w:tc>
          <w:tcPr>
            <w:tcW w:w="851" w:type="dxa"/>
            <w:shd w:val="clear" w:color="auto" w:fill="auto"/>
          </w:tcPr>
          <w:p w14:paraId="3CE7B2DD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55.00</w:t>
            </w:r>
          </w:p>
        </w:tc>
        <w:tc>
          <w:tcPr>
            <w:tcW w:w="283" w:type="dxa"/>
            <w:shd w:val="clear" w:color="auto" w:fill="auto"/>
          </w:tcPr>
          <w:p w14:paraId="1FC5A460" w14:textId="77777777" w:rsidR="004A61A6" w:rsidRPr="00B82E4D" w:rsidRDefault="004A61A6" w:rsidP="00111E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7C3FB36A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55.00</w:t>
            </w:r>
          </w:p>
        </w:tc>
        <w:tc>
          <w:tcPr>
            <w:tcW w:w="283" w:type="dxa"/>
            <w:shd w:val="clear" w:color="auto" w:fill="auto"/>
          </w:tcPr>
          <w:p w14:paraId="32D2E0B8" w14:textId="77777777" w:rsidR="004A61A6" w:rsidRPr="00B82E4D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5F03CC62" w14:textId="77777777" w:rsidR="004A61A6" w:rsidRPr="00B82E4D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83" w:type="dxa"/>
            <w:shd w:val="clear" w:color="auto" w:fill="auto"/>
          </w:tcPr>
          <w:p w14:paraId="2FC4A7C4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2664CDB7" w14:textId="77777777" w:rsidR="004A61A6" w:rsidRPr="00B82E4D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83" w:type="dxa"/>
            <w:shd w:val="clear" w:color="auto" w:fill="auto"/>
          </w:tcPr>
          <w:p w14:paraId="0434B236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shd w:val="clear" w:color="auto" w:fill="auto"/>
          </w:tcPr>
          <w:p w14:paraId="74A57517" w14:textId="77777777" w:rsidR="004A61A6" w:rsidRPr="00532635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283" w:type="dxa"/>
            <w:shd w:val="clear" w:color="auto" w:fill="auto"/>
          </w:tcPr>
          <w:p w14:paraId="0A89EB65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681834DE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284" w:type="dxa"/>
            <w:shd w:val="clear" w:color="auto" w:fill="auto"/>
          </w:tcPr>
          <w:p w14:paraId="03B104D0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39126313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16F9CA2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01D8A655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F71B62F" w14:textId="6AC4CD38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shd w:val="clear" w:color="auto" w:fill="auto"/>
          </w:tcPr>
          <w:p w14:paraId="786728D4" w14:textId="37AD990C" w:rsidR="004A61A6" w:rsidRPr="00532635" w:rsidRDefault="004A61A6" w:rsidP="00111E12">
            <w:pPr>
              <w:pStyle w:val="acctfourfigures"/>
              <w:tabs>
                <w:tab w:val="decimal" w:pos="731"/>
              </w:tabs>
              <w:spacing w:line="240" w:lineRule="atLeast"/>
              <w:ind w:right="11" w:hanging="89"/>
              <w:jc w:val="right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532635"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284" w:type="dxa"/>
            <w:shd w:val="clear" w:color="auto" w:fill="auto"/>
          </w:tcPr>
          <w:p w14:paraId="2896323F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4" w:type="dxa"/>
            <w:shd w:val="clear" w:color="auto" w:fill="auto"/>
          </w:tcPr>
          <w:p w14:paraId="25125DA6" w14:textId="77777777" w:rsidR="004A61A6" w:rsidRPr="00B82E4D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</w:tr>
      <w:tr w:rsidR="00111E12" w:rsidRPr="00715124" w14:paraId="330E4705" w14:textId="77777777" w:rsidTr="000C08F7">
        <w:trPr>
          <w:trHeight w:hRule="exact" w:val="403"/>
        </w:trPr>
        <w:tc>
          <w:tcPr>
            <w:tcW w:w="3402" w:type="dxa"/>
            <w:shd w:val="clear" w:color="auto" w:fill="auto"/>
          </w:tcPr>
          <w:p w14:paraId="1D8E1E97" w14:textId="77777777" w:rsidR="004A61A6" w:rsidRPr="00B82E4D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2E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  <w:shd w:val="clear" w:color="auto" w:fill="auto"/>
          </w:tcPr>
          <w:p w14:paraId="703854C7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3C1952E6" w14:textId="77777777" w:rsidR="004A61A6" w:rsidRPr="00B82E4D" w:rsidRDefault="004A61A6" w:rsidP="00111E1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328E1E18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1253EB6" w14:textId="77777777" w:rsidR="004A61A6" w:rsidRPr="00B82E4D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5CE3843D" w14:textId="77777777" w:rsidR="004A61A6" w:rsidRPr="00B82E4D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F54F3E0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</w:tcPr>
          <w:p w14:paraId="191C9871" w14:textId="77777777" w:rsidR="004A61A6" w:rsidRPr="00B82E4D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ind w:left="-79" w:right="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910E623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59CAAC" w14:textId="77777777" w:rsidR="004A61A6" w:rsidRPr="00532635" w:rsidRDefault="004A61A6" w:rsidP="00111E1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179,849</w:t>
            </w:r>
          </w:p>
        </w:tc>
        <w:tc>
          <w:tcPr>
            <w:tcW w:w="283" w:type="dxa"/>
            <w:shd w:val="clear" w:color="auto" w:fill="auto"/>
          </w:tcPr>
          <w:p w14:paraId="47C0E8FF" w14:textId="77777777" w:rsidR="004A61A6" w:rsidRPr="00532635" w:rsidRDefault="004A61A6" w:rsidP="00111E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76789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44,049</w:t>
            </w:r>
          </w:p>
        </w:tc>
        <w:tc>
          <w:tcPr>
            <w:tcW w:w="284" w:type="dxa"/>
            <w:shd w:val="clear" w:color="auto" w:fill="auto"/>
          </w:tcPr>
          <w:p w14:paraId="6D0BD7FF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6A3AAF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5A3EE3" w14:textId="77777777" w:rsidR="004A61A6" w:rsidRPr="00532635" w:rsidRDefault="004A61A6" w:rsidP="00111E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2B7949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53"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3D8B1CC" w14:textId="77777777" w:rsidR="004A61A6" w:rsidRPr="00532635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53" w:right="-4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9B581" w14:textId="22307D84" w:rsidR="004A61A6" w:rsidRPr="00532635" w:rsidRDefault="004A61A6" w:rsidP="00111E12">
            <w:pPr>
              <w:pStyle w:val="acctfourfigures"/>
              <w:tabs>
                <w:tab w:val="clear" w:pos="765"/>
                <w:tab w:val="decimal" w:pos="731"/>
                <w:tab w:val="decimal" w:pos="1281"/>
              </w:tabs>
              <w:spacing w:line="240" w:lineRule="atLeast"/>
              <w:ind w:left="-80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ja-JP"/>
              </w:rPr>
            </w:pPr>
            <w:r w:rsidRPr="00532635">
              <w:rPr>
                <w:rFonts w:ascii="Angsana New" w:hAnsi="Angsana New"/>
                <w:b/>
                <w:bCs/>
                <w:sz w:val="30"/>
                <w:szCs w:val="30"/>
              </w:rPr>
              <w:t>179,849</w:t>
            </w:r>
          </w:p>
        </w:tc>
        <w:tc>
          <w:tcPr>
            <w:tcW w:w="284" w:type="dxa"/>
            <w:shd w:val="clear" w:color="auto" w:fill="auto"/>
          </w:tcPr>
          <w:p w14:paraId="2A24D9E6" w14:textId="77777777" w:rsidR="004A61A6" w:rsidRPr="00B82E4D" w:rsidRDefault="004A61A6" w:rsidP="00111E12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C823B2" w14:textId="77777777" w:rsidR="004A61A6" w:rsidRPr="001B049F" w:rsidRDefault="004A61A6" w:rsidP="00111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53" w:right="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</w:t>
            </w:r>
            <w:r w:rsidRPr="001B049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049</w:t>
            </w:r>
          </w:p>
        </w:tc>
      </w:tr>
    </w:tbl>
    <w:p w14:paraId="45C75F1C" w14:textId="77777777" w:rsidR="00B82E4D" w:rsidRPr="00B82E4D" w:rsidRDefault="00B82E4D" w:rsidP="00387D14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 w:hanging="357"/>
        <w:jc w:val="thaiDistribute"/>
        <w:rPr>
          <w:rFonts w:ascii="Angsana New" w:hAnsi="Angsana New"/>
          <w:b/>
          <w:bCs/>
          <w:sz w:val="30"/>
          <w:szCs w:val="30"/>
        </w:rPr>
      </w:pPr>
      <w:r w:rsidRPr="00B82E4D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0C989C47" w14:textId="2B1015EF" w:rsidR="00416EC3" w:rsidRPr="00B82E4D" w:rsidRDefault="006E7D43" w:rsidP="00D54D5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 w:right="-348"/>
        <w:jc w:val="thaiDistribute"/>
        <w:rPr>
          <w:rFonts w:ascii="Angsana New" w:hAnsi="Angsana New"/>
          <w:sz w:val="30"/>
          <w:szCs w:val="30"/>
        </w:rPr>
      </w:pPr>
      <w:r w:rsidRPr="00B82E4D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="007F1887">
        <w:rPr>
          <w:rFonts w:ascii="Angsana New" w:hAnsi="Angsana New"/>
          <w:sz w:val="30"/>
          <w:szCs w:val="30"/>
        </w:rPr>
        <w:t>30</w:t>
      </w:r>
      <w:r w:rsidR="00E14677">
        <w:rPr>
          <w:rFonts w:ascii="Angsana New" w:hAnsi="Angsana New" w:hint="cs"/>
          <w:sz w:val="30"/>
          <w:szCs w:val="30"/>
          <w:cs/>
        </w:rPr>
        <w:t xml:space="preserve"> กันยา</w:t>
      </w:r>
      <w:r w:rsidR="00D0122C">
        <w:rPr>
          <w:rFonts w:ascii="Angsana New" w:hAnsi="Angsana New" w:hint="cs"/>
          <w:sz w:val="30"/>
          <w:szCs w:val="30"/>
          <w:cs/>
        </w:rPr>
        <w:t>ยน</w:t>
      </w:r>
      <w:r w:rsidRPr="00B82E4D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2563</w:t>
      </w:r>
      <w:r w:rsidRPr="00B82E4D">
        <w:rPr>
          <w:rFonts w:ascii="Angsana New" w:hAnsi="Angsana New"/>
          <w:sz w:val="30"/>
          <w:szCs w:val="30"/>
          <w:cs/>
        </w:rPr>
        <w:t xml:space="preserve"> และ</w:t>
      </w:r>
      <w:r w:rsidR="005B5E8A" w:rsidRPr="005B5E8A">
        <w:rPr>
          <w:rFonts w:ascii="Angsana New" w:hAnsi="Angsana New" w:hint="cs"/>
          <w:sz w:val="30"/>
          <w:szCs w:val="30"/>
          <w:cs/>
        </w:rPr>
        <w:t>วันที่</w:t>
      </w:r>
      <w:r w:rsidRPr="00B82E4D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31</w:t>
      </w:r>
      <w:r w:rsidRPr="00B82E4D">
        <w:rPr>
          <w:rFonts w:ascii="Angsana New" w:hAnsi="Angsana New"/>
          <w:sz w:val="30"/>
          <w:szCs w:val="30"/>
        </w:rPr>
        <w:t xml:space="preserve"> </w:t>
      </w:r>
      <w:r w:rsidRPr="00B82E4D">
        <w:rPr>
          <w:rFonts w:ascii="Angsana New" w:hAnsi="Angsana New"/>
          <w:sz w:val="30"/>
          <w:szCs w:val="30"/>
          <w:cs/>
        </w:rPr>
        <w:t>ธันวาคม</w:t>
      </w:r>
      <w:r w:rsidRPr="00B82E4D">
        <w:rPr>
          <w:rFonts w:ascii="Angsana New" w:hAnsi="Angsana New" w:hint="cs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2562</w:t>
      </w:r>
      <w:r w:rsidRPr="00B82E4D">
        <w:rPr>
          <w:rFonts w:ascii="Angsana New" w:hAnsi="Angsana New"/>
          <w:sz w:val="30"/>
          <w:szCs w:val="30"/>
          <w:cs/>
        </w:rPr>
        <w:t xml:space="preserve"> </w:t>
      </w:r>
      <w:r w:rsidRPr="00B82E4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5B000DF" w14:textId="77777777" w:rsidR="00416EC3" w:rsidRPr="00416EC3" w:rsidRDefault="00416EC3" w:rsidP="00707E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rPr>
          <w:rFonts w:ascii="Angsana New" w:hAnsi="Angsana New"/>
          <w:sz w:val="24"/>
          <w:szCs w:val="24"/>
        </w:rPr>
      </w:pPr>
    </w:p>
    <w:p w14:paraId="5C1E43E0" w14:textId="79680672" w:rsidR="006E7D43" w:rsidRDefault="00792139" w:rsidP="00707E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57"/>
        <w:contextualSpacing w:val="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ตามมติที่ประชุมคณะกรรมการบริษัท ครั้งที่</w:t>
      </w:r>
      <w:r>
        <w:rPr>
          <w:rFonts w:ascii="Angsana New" w:hAnsi="Angsana New"/>
          <w:sz w:val="30"/>
          <w:szCs w:val="30"/>
        </w:rPr>
        <w:t xml:space="preserve"> </w:t>
      </w:r>
      <w:r w:rsidR="00111E12">
        <w:rPr>
          <w:rFonts w:ascii="Angsana New" w:hAnsi="Angsana New"/>
          <w:sz w:val="30"/>
          <w:szCs w:val="30"/>
        </w:rPr>
        <w:t>7</w:t>
      </w:r>
      <w:r w:rsidR="00AB768E">
        <w:rPr>
          <w:rFonts w:ascii="Angsana New" w:hAnsi="Angsana New"/>
          <w:sz w:val="30"/>
          <w:szCs w:val="30"/>
        </w:rPr>
        <w:t>/2563</w:t>
      </w:r>
      <w:r>
        <w:rPr>
          <w:rFonts w:ascii="Angsana New" w:hAnsi="Angsana New" w:hint="cs"/>
          <w:sz w:val="30"/>
          <w:szCs w:val="30"/>
          <w:cs/>
        </w:rPr>
        <w:t xml:space="preserve"> เมื่อวันที่</w:t>
      </w:r>
      <w:r>
        <w:rPr>
          <w:rFonts w:ascii="Angsana New" w:hAnsi="Angsana New"/>
          <w:sz w:val="30"/>
          <w:szCs w:val="30"/>
        </w:rPr>
        <w:t xml:space="preserve"> </w:t>
      </w:r>
      <w:r w:rsidR="00111E12">
        <w:rPr>
          <w:rFonts w:ascii="Angsana New" w:hAnsi="Angsana New"/>
          <w:sz w:val="30"/>
          <w:szCs w:val="30"/>
        </w:rPr>
        <w:t xml:space="preserve">5 </w:t>
      </w:r>
      <w:r w:rsidR="00111E12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มีมติอนุมัติเพิ่มทุนในบริษัทย่อย - บริษัท กิจการร่วมค้า ยูเรก้า ยูยู จำกัด จากทุนจดทะเบียน</w:t>
      </w:r>
      <w:r>
        <w:rPr>
          <w:rFonts w:ascii="Angsana New" w:hAnsi="Angsana New"/>
          <w:sz w:val="30"/>
          <w:szCs w:val="30"/>
        </w:rPr>
        <w:t xml:space="preserve"> 7,000,000</w:t>
      </w:r>
      <w:r>
        <w:rPr>
          <w:rFonts w:ascii="Angsana New" w:hAnsi="Angsana New" w:hint="cs"/>
          <w:sz w:val="30"/>
          <w:szCs w:val="30"/>
          <w:cs/>
        </w:rPr>
        <w:t xml:space="preserve"> บาท เป็น</w:t>
      </w:r>
      <w:r>
        <w:rPr>
          <w:rFonts w:ascii="Angsana New" w:hAnsi="Angsana New"/>
          <w:sz w:val="30"/>
          <w:szCs w:val="30"/>
        </w:rPr>
        <w:t xml:space="preserve"> 120,000,000</w:t>
      </w:r>
      <w:r>
        <w:rPr>
          <w:rFonts w:ascii="Angsana New" w:hAnsi="Angsana New" w:hint="cs"/>
          <w:sz w:val="30"/>
          <w:szCs w:val="30"/>
          <w:cs/>
        </w:rPr>
        <w:t xml:space="preserve"> บาท โดยออกหุ้นสามัญจำนวน </w:t>
      </w:r>
      <w:r>
        <w:rPr>
          <w:rFonts w:ascii="Angsana New" w:hAnsi="Angsana New"/>
          <w:sz w:val="30"/>
          <w:szCs w:val="30"/>
        </w:rPr>
        <w:t>1,130,000</w:t>
      </w:r>
      <w:r>
        <w:rPr>
          <w:rFonts w:ascii="Angsana New" w:hAnsi="Angsana New" w:hint="cs"/>
          <w:sz w:val="30"/>
          <w:szCs w:val="30"/>
          <w:cs/>
        </w:rPr>
        <w:t xml:space="preserve"> หุ้น มูลค่าหุ้นที่ตราไว้หุ้นละ</w:t>
      </w:r>
      <w:r>
        <w:rPr>
          <w:rFonts w:ascii="Angsana New" w:hAnsi="Angsana New"/>
          <w:sz w:val="30"/>
          <w:szCs w:val="30"/>
        </w:rPr>
        <w:t xml:space="preserve"> 100 </w:t>
      </w:r>
      <w:r>
        <w:rPr>
          <w:rFonts w:ascii="Angsana New" w:hAnsi="Angsana New" w:hint="cs"/>
          <w:sz w:val="30"/>
          <w:szCs w:val="30"/>
          <w:cs/>
        </w:rPr>
        <w:t>บาท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บริษัทย่อยได้จดทะเบียนเพิ่มทุนเมื่อวันที่</w:t>
      </w:r>
      <w:r>
        <w:rPr>
          <w:rFonts w:ascii="Angsana New" w:hAnsi="Angsana New"/>
          <w:sz w:val="30"/>
          <w:szCs w:val="30"/>
        </w:rPr>
        <w:t xml:space="preserve"> 9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2563</w:t>
      </w:r>
    </w:p>
    <w:p w14:paraId="24D34AE1" w14:textId="6153C182" w:rsidR="006E7D43" w:rsidRPr="0059270E" w:rsidRDefault="00792139" w:rsidP="00CD3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rPr>
          <w:rFonts w:ascii="Angsana New" w:hAnsi="Angsana New"/>
          <w:sz w:val="30"/>
          <w:szCs w:val="30"/>
        </w:rPr>
        <w:sectPr w:rsidR="006E7D43" w:rsidRPr="0059270E" w:rsidSect="00F67928">
          <w:headerReference w:type="even" r:id="rId11"/>
          <w:headerReference w:type="default" r:id="rId12"/>
          <w:footerReference w:type="default" r:id="rId13"/>
          <w:headerReference w:type="first" r:id="rId14"/>
          <w:pgSz w:w="16840" w:h="11907" w:orient="landscape" w:code="9"/>
          <w:pgMar w:top="691" w:right="680" w:bottom="576" w:left="1152" w:header="720" w:footer="330" w:gutter="0"/>
          <w:cols w:space="708"/>
          <w:docGrid w:linePitch="360"/>
        </w:sectPr>
      </w:pPr>
      <w:r w:rsidRPr="00F27AF2">
        <w:rPr>
          <w:rFonts w:ascii="Angsana New" w:hAnsi="Angsana New" w:hint="cs"/>
          <w:sz w:val="30"/>
          <w:szCs w:val="30"/>
          <w:cs/>
        </w:rPr>
        <w:t>ตามมติที่ประชุมคณะกรรมการบริษัท ครั้งที่</w:t>
      </w:r>
      <w:r w:rsidRPr="00F27AF2">
        <w:rPr>
          <w:rFonts w:ascii="Angsana New" w:hAnsi="Angsana New"/>
          <w:sz w:val="30"/>
          <w:szCs w:val="30"/>
        </w:rPr>
        <w:t xml:space="preserve"> </w:t>
      </w:r>
      <w:r w:rsidR="00111E12" w:rsidRPr="00F27AF2">
        <w:rPr>
          <w:rFonts w:ascii="Angsana New" w:hAnsi="Angsana New"/>
          <w:sz w:val="30"/>
          <w:szCs w:val="30"/>
        </w:rPr>
        <w:t>7</w:t>
      </w:r>
      <w:r w:rsidR="00AB768E" w:rsidRPr="00F27AF2">
        <w:rPr>
          <w:rFonts w:ascii="Angsana New" w:hAnsi="Angsana New"/>
          <w:sz w:val="30"/>
          <w:szCs w:val="30"/>
        </w:rPr>
        <w:t>/2563</w:t>
      </w:r>
      <w:r w:rsidRPr="00F27AF2">
        <w:rPr>
          <w:rFonts w:ascii="Angsana New" w:hAnsi="Angsana New" w:hint="cs"/>
          <w:sz w:val="30"/>
          <w:szCs w:val="30"/>
          <w:cs/>
        </w:rPr>
        <w:t xml:space="preserve"> เมื่อวันที่</w:t>
      </w:r>
      <w:r w:rsidRPr="00F27AF2">
        <w:rPr>
          <w:rFonts w:ascii="Angsana New" w:hAnsi="Angsana New"/>
          <w:sz w:val="30"/>
          <w:szCs w:val="30"/>
        </w:rPr>
        <w:t xml:space="preserve"> </w:t>
      </w:r>
      <w:r w:rsidR="00111E12" w:rsidRPr="00F27AF2">
        <w:rPr>
          <w:rFonts w:ascii="Angsana New" w:hAnsi="Angsana New"/>
          <w:sz w:val="30"/>
          <w:szCs w:val="30"/>
        </w:rPr>
        <w:t xml:space="preserve">5 </w:t>
      </w:r>
      <w:r w:rsidR="00111E12" w:rsidRPr="00F27AF2">
        <w:rPr>
          <w:rFonts w:ascii="Angsana New" w:hAnsi="Angsana New" w:hint="cs"/>
          <w:sz w:val="30"/>
          <w:szCs w:val="30"/>
          <w:cs/>
        </w:rPr>
        <w:t>มิถุนายน</w:t>
      </w:r>
      <w:r w:rsidRPr="00F27AF2">
        <w:rPr>
          <w:rFonts w:ascii="Angsana New" w:hAnsi="Angsana New" w:hint="cs"/>
          <w:sz w:val="30"/>
          <w:szCs w:val="30"/>
          <w:cs/>
        </w:rPr>
        <w:t xml:space="preserve"> </w:t>
      </w:r>
      <w:r w:rsidRPr="00F27AF2">
        <w:rPr>
          <w:rFonts w:ascii="Angsana New" w:hAnsi="Angsana New"/>
          <w:sz w:val="30"/>
          <w:szCs w:val="30"/>
        </w:rPr>
        <w:t>2563</w:t>
      </w:r>
      <w:r w:rsidRPr="00F27AF2">
        <w:rPr>
          <w:rFonts w:ascii="Angsana New" w:hAnsi="Angsana New" w:hint="cs"/>
          <w:sz w:val="30"/>
          <w:szCs w:val="30"/>
          <w:cs/>
        </w:rPr>
        <w:t xml:space="preserve"> มีมติอนุมัติเพิ่มทุนในบริษัทย่อย - บริษัท บีเอส มายโค ไบโอเทค จำกัด จากทุนจดทะเบียน</w:t>
      </w:r>
      <w:r w:rsidRPr="00F27AF2">
        <w:rPr>
          <w:rFonts w:ascii="Angsana New" w:hAnsi="Angsana New"/>
          <w:sz w:val="30"/>
          <w:szCs w:val="30"/>
        </w:rPr>
        <w:t xml:space="preserve"> 46,700,000 </w:t>
      </w:r>
      <w:r w:rsidRPr="00F27AF2">
        <w:rPr>
          <w:rFonts w:ascii="Angsana New" w:hAnsi="Angsana New" w:hint="cs"/>
          <w:sz w:val="30"/>
          <w:szCs w:val="30"/>
          <w:cs/>
        </w:rPr>
        <w:t>บาท เป็น</w:t>
      </w:r>
      <w:r w:rsidRPr="00F27AF2">
        <w:rPr>
          <w:rFonts w:ascii="Angsana New" w:hAnsi="Angsana New"/>
          <w:sz w:val="30"/>
          <w:szCs w:val="30"/>
        </w:rPr>
        <w:t xml:space="preserve"> 72,000,000</w:t>
      </w:r>
      <w:r w:rsidRPr="00F27AF2">
        <w:rPr>
          <w:rFonts w:ascii="Angsana New" w:hAnsi="Angsana New" w:hint="cs"/>
          <w:sz w:val="30"/>
          <w:szCs w:val="30"/>
          <w:cs/>
        </w:rPr>
        <w:t xml:space="preserve"> บาท โดยออกหุ้นสามัญจำนวน </w:t>
      </w:r>
      <w:r w:rsidRPr="00F27AF2">
        <w:rPr>
          <w:rFonts w:ascii="Angsana New" w:hAnsi="Angsana New"/>
          <w:sz w:val="30"/>
          <w:szCs w:val="30"/>
        </w:rPr>
        <w:t>253,000</w:t>
      </w:r>
      <w:r w:rsidRPr="00F27AF2">
        <w:rPr>
          <w:rFonts w:ascii="Angsana New" w:hAnsi="Angsana New" w:hint="cs"/>
          <w:sz w:val="30"/>
          <w:szCs w:val="30"/>
          <w:cs/>
        </w:rPr>
        <w:t xml:space="preserve"> หุ้น มูลค่าหุ้นที่ตราไว้หุ้นละ</w:t>
      </w:r>
      <w:r w:rsidRPr="00F27AF2">
        <w:rPr>
          <w:rFonts w:ascii="Angsana New" w:hAnsi="Angsana New"/>
          <w:sz w:val="30"/>
          <w:szCs w:val="30"/>
        </w:rPr>
        <w:t xml:space="preserve"> 100 </w:t>
      </w:r>
      <w:r w:rsidRPr="00F27AF2">
        <w:rPr>
          <w:rFonts w:ascii="Angsana New" w:hAnsi="Angsana New" w:hint="cs"/>
          <w:sz w:val="30"/>
          <w:szCs w:val="30"/>
          <w:cs/>
        </w:rPr>
        <w:t>บาท</w:t>
      </w:r>
      <w:r w:rsidRPr="00F27AF2">
        <w:rPr>
          <w:rFonts w:ascii="Angsana New" w:hAnsi="Angsana New"/>
          <w:sz w:val="30"/>
          <w:szCs w:val="30"/>
        </w:rPr>
        <w:t xml:space="preserve"> </w:t>
      </w:r>
      <w:r w:rsidRPr="00F27AF2">
        <w:rPr>
          <w:rFonts w:ascii="Angsana New" w:hAnsi="Angsana New" w:hint="cs"/>
          <w:sz w:val="30"/>
          <w:szCs w:val="30"/>
          <w:cs/>
        </w:rPr>
        <w:t>บริษัทย่อยได้จดทะเบียนเพิ่มทุนเมื่อวันที่</w:t>
      </w:r>
      <w:r w:rsidRPr="00F27AF2">
        <w:rPr>
          <w:rFonts w:ascii="Angsana New" w:hAnsi="Angsana New"/>
          <w:sz w:val="30"/>
          <w:szCs w:val="30"/>
        </w:rPr>
        <w:t xml:space="preserve"> </w:t>
      </w:r>
      <w:r w:rsidR="008B7221" w:rsidRPr="00F27AF2">
        <w:rPr>
          <w:rFonts w:ascii="Angsana New" w:hAnsi="Angsana New"/>
          <w:sz w:val="30"/>
          <w:szCs w:val="30"/>
        </w:rPr>
        <w:t>11</w:t>
      </w:r>
      <w:r w:rsidR="008B7221" w:rsidRPr="00F27AF2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8B7221" w:rsidRPr="00F27AF2">
        <w:rPr>
          <w:rFonts w:ascii="Angsana New" w:hAnsi="Angsana New"/>
          <w:sz w:val="30"/>
          <w:szCs w:val="30"/>
        </w:rPr>
        <w:t xml:space="preserve"> 2563</w:t>
      </w:r>
    </w:p>
    <w:p w14:paraId="58EC650A" w14:textId="77777777" w:rsidR="002166DB" w:rsidRPr="002166DB" w:rsidRDefault="002166DB" w:rsidP="00F27AF2">
      <w:pPr>
        <w:spacing w:after="120" w:line="240" w:lineRule="auto"/>
        <w:ind w:left="540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2166DB">
        <w:rPr>
          <w:rFonts w:ascii="Angsana New" w:hAnsi="Angsana New" w:hint="cs"/>
          <w:b/>
          <w:bCs/>
          <w:sz w:val="30"/>
          <w:szCs w:val="30"/>
          <w:u w:val="single"/>
          <w:cs/>
        </w:rPr>
        <w:lastRenderedPageBreak/>
        <w:t>การซื้อเงินลงทุน</w:t>
      </w:r>
    </w:p>
    <w:p w14:paraId="7FED1F86" w14:textId="77777777" w:rsidR="002166DB" w:rsidRDefault="002541EB" w:rsidP="002541EB">
      <w:pPr>
        <w:spacing w:after="120"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541E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F1887">
        <w:rPr>
          <w:rFonts w:ascii="Angsana New" w:hAnsi="Angsana New"/>
          <w:sz w:val="30"/>
          <w:szCs w:val="30"/>
        </w:rPr>
        <w:t>11</w:t>
      </w:r>
      <w:r w:rsidRPr="002541EB">
        <w:rPr>
          <w:rFonts w:ascii="Angsana New" w:hAnsi="Angsana New"/>
          <w:sz w:val="30"/>
          <w:szCs w:val="30"/>
        </w:rPr>
        <w:t xml:space="preserve"> </w:t>
      </w:r>
      <w:r w:rsidRPr="002541E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F1887">
        <w:rPr>
          <w:rFonts w:ascii="Angsana New" w:hAnsi="Angsana New"/>
          <w:sz w:val="30"/>
          <w:szCs w:val="30"/>
        </w:rPr>
        <w:t>2562</w:t>
      </w:r>
      <w:r w:rsidRPr="002541EB">
        <w:rPr>
          <w:rFonts w:ascii="Angsana New" w:hAnsi="Angsana New"/>
          <w:sz w:val="30"/>
          <w:szCs w:val="30"/>
          <w:cs/>
        </w:rPr>
        <w:t xml:space="preserve"> ที่ประชุมคณะกรรมการบริษัทมีมติอนุมัติการซื้อหุ้น ในบริษัท </w:t>
      </w:r>
      <w:r w:rsidRPr="002541EB">
        <w:rPr>
          <w:rFonts w:ascii="Angsana New" w:hAnsi="Angsana New" w:hint="cs"/>
          <w:sz w:val="30"/>
          <w:szCs w:val="30"/>
          <w:cs/>
        </w:rPr>
        <w:t>บีเอส มายโค ไบโอเทค จำกัด</w:t>
      </w:r>
      <w:r w:rsidRPr="002541EB">
        <w:rPr>
          <w:rFonts w:ascii="Angsana New" w:hAnsi="Angsana New"/>
          <w:sz w:val="30"/>
          <w:szCs w:val="30"/>
          <w:cs/>
        </w:rPr>
        <w:t xml:space="preserve"> เป็นจำนวนร้อยละ </w:t>
      </w:r>
      <w:r w:rsidR="007F1887">
        <w:rPr>
          <w:rFonts w:ascii="Angsana New" w:hAnsi="Angsana New"/>
          <w:sz w:val="30"/>
          <w:szCs w:val="30"/>
        </w:rPr>
        <w:t>85</w:t>
      </w:r>
      <w:r w:rsidRPr="002541EB">
        <w:rPr>
          <w:rFonts w:ascii="Angsana New" w:hAnsi="Angsana New"/>
          <w:sz w:val="30"/>
          <w:szCs w:val="30"/>
        </w:rPr>
        <w:t>.</w:t>
      </w:r>
      <w:r w:rsidR="007F1887">
        <w:rPr>
          <w:rFonts w:ascii="Angsana New" w:hAnsi="Angsana New"/>
          <w:sz w:val="30"/>
          <w:szCs w:val="30"/>
        </w:rPr>
        <w:t>65</w:t>
      </w:r>
      <w:r w:rsidRPr="002541EB">
        <w:rPr>
          <w:rFonts w:ascii="Angsana New" w:hAnsi="Angsana New"/>
          <w:sz w:val="30"/>
          <w:szCs w:val="30"/>
          <w:cs/>
        </w:rPr>
        <w:t xml:space="preserve"> </w:t>
      </w:r>
      <w:r w:rsidRPr="002541EB">
        <w:rPr>
          <w:rFonts w:ascii="Angsana New" w:hAnsi="Angsana New" w:hint="cs"/>
          <w:sz w:val="30"/>
          <w:szCs w:val="30"/>
          <w:cs/>
        </w:rPr>
        <w:t xml:space="preserve">ทั้งนี้เมื่อวันที่ </w:t>
      </w:r>
      <w:r w:rsidR="007F1887">
        <w:rPr>
          <w:rFonts w:ascii="Angsana New" w:hAnsi="Angsana New"/>
          <w:sz w:val="30"/>
          <w:szCs w:val="30"/>
        </w:rPr>
        <w:t>12</w:t>
      </w:r>
      <w:r w:rsidRPr="002541EB">
        <w:rPr>
          <w:rFonts w:ascii="Angsana New" w:hAnsi="Angsana New"/>
          <w:sz w:val="30"/>
          <w:szCs w:val="30"/>
        </w:rPr>
        <w:t xml:space="preserve"> </w:t>
      </w:r>
      <w:r w:rsidRPr="002541E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F1887">
        <w:rPr>
          <w:rFonts w:ascii="Angsana New" w:hAnsi="Angsana New"/>
          <w:sz w:val="30"/>
          <w:szCs w:val="30"/>
        </w:rPr>
        <w:t>2562</w:t>
      </w:r>
      <w:r w:rsidRPr="002541EB">
        <w:rPr>
          <w:rFonts w:ascii="Angsana New" w:hAnsi="Angsana New"/>
          <w:sz w:val="30"/>
          <w:szCs w:val="30"/>
        </w:rPr>
        <w:t xml:space="preserve"> </w:t>
      </w:r>
      <w:r w:rsidRPr="002541EB">
        <w:rPr>
          <w:rFonts w:ascii="Angsana New" w:hAnsi="Angsana New"/>
          <w:sz w:val="30"/>
          <w:szCs w:val="30"/>
          <w:cs/>
        </w:rPr>
        <w:t xml:space="preserve">บริษัทได้ทำสัญญาซื้อขายหุ้น ซึ่งมีการกำหนดราคาของหุ้นที่ซื้อขายรวมทั้งสิ้น </w:t>
      </w:r>
      <w:r w:rsidR="007F1887">
        <w:rPr>
          <w:rFonts w:ascii="Angsana New" w:hAnsi="Angsana New"/>
          <w:sz w:val="30"/>
          <w:szCs w:val="30"/>
        </w:rPr>
        <w:t>35</w:t>
      </w:r>
      <w:r w:rsidRPr="002541EB">
        <w:rPr>
          <w:rFonts w:ascii="Angsana New" w:hAnsi="Angsana New"/>
          <w:sz w:val="30"/>
          <w:szCs w:val="30"/>
        </w:rPr>
        <w:t>.</w:t>
      </w:r>
      <w:r w:rsidR="007F1887">
        <w:rPr>
          <w:rFonts w:ascii="Angsana New" w:hAnsi="Angsana New"/>
          <w:sz w:val="30"/>
          <w:szCs w:val="30"/>
        </w:rPr>
        <w:t>0</w:t>
      </w:r>
      <w:r w:rsidRPr="002541EB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2541EB">
        <w:rPr>
          <w:rFonts w:ascii="Angsana New" w:hAnsi="Angsana New"/>
          <w:sz w:val="30"/>
          <w:szCs w:val="30"/>
        </w:rPr>
        <w:t xml:space="preserve"> </w:t>
      </w:r>
      <w:r w:rsidRPr="002541EB">
        <w:rPr>
          <w:rFonts w:ascii="Angsana New" w:hAnsi="Angsana New" w:hint="cs"/>
          <w:sz w:val="30"/>
          <w:szCs w:val="30"/>
          <w:cs/>
        </w:rPr>
        <w:t>โดย</w:t>
      </w:r>
      <w:r w:rsidRPr="002541EB">
        <w:rPr>
          <w:rFonts w:ascii="Angsana New" w:hAnsi="Angsana New"/>
          <w:sz w:val="30"/>
          <w:szCs w:val="30"/>
          <w:cs/>
        </w:rPr>
        <w:t>บริษัทจ่ายเงินมัดจำค่าหุ้น จำนวน</w:t>
      </w:r>
      <w:r w:rsidRPr="002541EB">
        <w:rPr>
          <w:rFonts w:ascii="Angsana New" w:hAnsi="Angsana New" w:hint="cs"/>
          <w:sz w:val="30"/>
          <w:szCs w:val="30"/>
          <w:cs/>
        </w:rPr>
        <w:t>เงิน</w:t>
      </w:r>
      <w:r w:rsidRPr="002541E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15</w:t>
      </w:r>
      <w:r w:rsidRPr="002541EB">
        <w:rPr>
          <w:rFonts w:ascii="Angsana New" w:hAnsi="Angsana New"/>
          <w:sz w:val="30"/>
          <w:szCs w:val="30"/>
        </w:rPr>
        <w:t>.</w:t>
      </w:r>
      <w:r w:rsidR="007F1887">
        <w:rPr>
          <w:rFonts w:ascii="Angsana New" w:hAnsi="Angsana New"/>
          <w:sz w:val="30"/>
          <w:szCs w:val="30"/>
        </w:rPr>
        <w:t>0</w:t>
      </w:r>
      <w:r w:rsidRPr="002541EB">
        <w:rPr>
          <w:rFonts w:ascii="Angsana New" w:hAnsi="Angsana New"/>
          <w:sz w:val="30"/>
          <w:szCs w:val="30"/>
          <w:cs/>
        </w:rPr>
        <w:t xml:space="preserve"> ล้านบาทใน</w:t>
      </w:r>
      <w:r w:rsidRPr="002541EB">
        <w:rPr>
          <w:rFonts w:ascii="Angsana New" w:hAnsi="Angsana New" w:hint="cs"/>
          <w:sz w:val="30"/>
          <w:szCs w:val="30"/>
          <w:cs/>
        </w:rPr>
        <w:t>เดือนพฤษภาคม</w:t>
      </w:r>
      <w:r w:rsidRPr="002541E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2562</w:t>
      </w:r>
      <w:r w:rsidRPr="002541EB">
        <w:rPr>
          <w:rFonts w:ascii="Angsana New" w:hAnsi="Angsana New" w:hint="cs"/>
          <w:sz w:val="30"/>
          <w:szCs w:val="30"/>
          <w:cs/>
        </w:rPr>
        <w:t xml:space="preserve"> </w:t>
      </w:r>
      <w:r w:rsidRPr="002541EB">
        <w:rPr>
          <w:rFonts w:ascii="Angsana New" w:hAnsi="Angsana New"/>
          <w:sz w:val="30"/>
          <w:szCs w:val="30"/>
          <w:cs/>
        </w:rPr>
        <w:t>บริษัทดำเนินการตามเงื่อนไขตามสัญญา</w:t>
      </w:r>
      <w:r w:rsidRPr="002541EB">
        <w:rPr>
          <w:rFonts w:ascii="Angsana New" w:hAnsi="Angsana New" w:hint="cs"/>
          <w:sz w:val="30"/>
          <w:szCs w:val="30"/>
          <w:cs/>
        </w:rPr>
        <w:t>จนถึง</w:t>
      </w:r>
      <w:r w:rsidRPr="002541EB">
        <w:rPr>
          <w:rFonts w:ascii="Angsana New" w:hAnsi="Angsana New"/>
          <w:sz w:val="30"/>
          <w:szCs w:val="30"/>
          <w:cs/>
        </w:rPr>
        <w:t xml:space="preserve">วันที่ </w:t>
      </w:r>
      <w:r w:rsidR="007F1887">
        <w:rPr>
          <w:rFonts w:ascii="Angsana New" w:hAnsi="Angsana New"/>
          <w:sz w:val="30"/>
          <w:szCs w:val="30"/>
        </w:rPr>
        <w:t>26</w:t>
      </w:r>
      <w:r w:rsidRPr="002541EB">
        <w:rPr>
          <w:rFonts w:ascii="Angsana New" w:hAnsi="Angsana New"/>
          <w:sz w:val="30"/>
          <w:szCs w:val="30"/>
          <w:cs/>
        </w:rPr>
        <w:t xml:space="preserve"> </w:t>
      </w:r>
      <w:r w:rsidRPr="002541EB">
        <w:rPr>
          <w:rFonts w:ascii="Angsana New" w:hAnsi="Angsana New" w:hint="cs"/>
          <w:sz w:val="30"/>
          <w:szCs w:val="30"/>
          <w:cs/>
        </w:rPr>
        <w:t>มิถุนายน</w:t>
      </w:r>
      <w:r w:rsidRPr="002541E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2562</w:t>
      </w:r>
      <w:r w:rsidRPr="002541EB">
        <w:rPr>
          <w:rFonts w:ascii="Angsana New" w:hAnsi="Angsana New"/>
          <w:sz w:val="30"/>
          <w:szCs w:val="30"/>
          <w:cs/>
        </w:rPr>
        <w:t xml:space="preserve"> ซึ่งถือเป็นวันที่การซื้อ</w:t>
      </w:r>
      <w:r w:rsidRPr="002541EB">
        <w:rPr>
          <w:rFonts w:ascii="Angsana New" w:hAnsi="Angsana New" w:hint="cs"/>
          <w:sz w:val="30"/>
          <w:szCs w:val="30"/>
          <w:cs/>
        </w:rPr>
        <w:t>ธุรกิจและ</w:t>
      </w:r>
      <w:r w:rsidRPr="002541EB">
        <w:rPr>
          <w:rFonts w:ascii="Angsana New" w:hAnsi="Angsana New"/>
          <w:sz w:val="30"/>
          <w:szCs w:val="30"/>
          <w:cs/>
        </w:rPr>
        <w:t xml:space="preserve">ได้มาซึ่งอำนาจควบคุมใน บริษัท </w:t>
      </w:r>
      <w:r w:rsidRPr="002541EB">
        <w:rPr>
          <w:rFonts w:ascii="Angsana New" w:hAnsi="Angsana New" w:hint="cs"/>
          <w:sz w:val="30"/>
          <w:szCs w:val="30"/>
          <w:cs/>
        </w:rPr>
        <w:t>บีเอส มายโค ไบโอเทค จำกัด</w:t>
      </w:r>
      <w:r w:rsidRPr="002541EB">
        <w:rPr>
          <w:rFonts w:ascii="Angsana New" w:hAnsi="Angsana New"/>
          <w:sz w:val="30"/>
          <w:szCs w:val="30"/>
        </w:rPr>
        <w:t xml:space="preserve"> 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>ผู้บริหารเชื่อว่าการซื้อธุรกิจ</w:t>
      </w:r>
      <w:r w:rsidRPr="002541EB">
        <w:rPr>
          <w:rFonts w:ascii="Angsana New" w:hAnsi="Angsana New"/>
          <w:sz w:val="30"/>
          <w:szCs w:val="30"/>
          <w:cs/>
        </w:rPr>
        <w:t xml:space="preserve">ในบริษัท </w:t>
      </w:r>
      <w:r w:rsidRPr="002541EB">
        <w:rPr>
          <w:rFonts w:ascii="Angsana New" w:hAnsi="Angsana New" w:hint="cs"/>
          <w:sz w:val="30"/>
          <w:szCs w:val="30"/>
          <w:cs/>
        </w:rPr>
        <w:t>บีเอส มายโค ไบโอเทค จำกัด</w:t>
      </w:r>
      <w:r w:rsidRPr="002541EB">
        <w:rPr>
          <w:rFonts w:ascii="Angsana New" w:hAnsi="Angsana New"/>
          <w:sz w:val="30"/>
          <w:szCs w:val="30"/>
          <w:cs/>
        </w:rPr>
        <w:t xml:space="preserve"> 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>เป็นโอกาสที่จะเพิ่มรายได้ช่องทางใหม่สู่ธุรกิจอื่น</w:t>
      </w:r>
      <w:r w:rsidR="002166DB" w:rsidRPr="002166DB">
        <w:rPr>
          <w:rFonts w:ascii="Angsana New" w:hAnsi="Angsana New"/>
          <w:sz w:val="30"/>
          <w:szCs w:val="30"/>
          <w:cs/>
        </w:rPr>
        <w:t xml:space="preserve"> </w:t>
      </w:r>
    </w:p>
    <w:p w14:paraId="46DF514A" w14:textId="5DA9EAC9" w:rsidR="002541EB" w:rsidRDefault="002541EB" w:rsidP="002541EB">
      <w:pPr>
        <w:spacing w:after="120"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8F320B">
        <w:rPr>
          <w:rFonts w:ascii="Angsana New" w:hAnsi="Angsana New" w:hint="cs"/>
          <w:sz w:val="30"/>
          <w:szCs w:val="30"/>
          <w:cs/>
        </w:rPr>
        <w:t>นอกจากนี้</w:t>
      </w:r>
      <w:r w:rsidRPr="008F320B">
        <w:rPr>
          <w:rFonts w:ascii="Angsana New" w:hAnsi="Angsana New"/>
          <w:sz w:val="30"/>
          <w:szCs w:val="30"/>
          <w:cs/>
        </w:rPr>
        <w:t>บริษัท</w:t>
      </w:r>
      <w:r w:rsidRPr="008F320B">
        <w:rPr>
          <w:rFonts w:ascii="Angsana New" w:hAnsi="Angsana New" w:hint="cs"/>
          <w:sz w:val="30"/>
          <w:szCs w:val="30"/>
          <w:cs/>
        </w:rPr>
        <w:t>ได้</w:t>
      </w:r>
      <w:r w:rsidRPr="008F320B">
        <w:rPr>
          <w:rFonts w:ascii="Angsana New" w:hAnsi="Angsana New"/>
          <w:sz w:val="30"/>
          <w:szCs w:val="30"/>
          <w:cs/>
        </w:rPr>
        <w:t xml:space="preserve">ทำสัญญาให้กู้ยืมเงินแก่ บริษัท </w:t>
      </w:r>
      <w:r w:rsidRPr="008F320B">
        <w:rPr>
          <w:rFonts w:ascii="Angsana New" w:hAnsi="Angsana New" w:hint="cs"/>
          <w:sz w:val="30"/>
          <w:szCs w:val="30"/>
          <w:cs/>
        </w:rPr>
        <w:t>บีเอส มายโค ไบโอเทค จำกัด</w:t>
      </w:r>
      <w:r w:rsidRPr="008F320B">
        <w:rPr>
          <w:rFonts w:ascii="Angsana New" w:hAnsi="Angsana New"/>
          <w:sz w:val="30"/>
          <w:szCs w:val="30"/>
        </w:rPr>
        <w:t xml:space="preserve"> </w:t>
      </w:r>
      <w:r w:rsidRPr="008F320B">
        <w:rPr>
          <w:rFonts w:ascii="Angsana New" w:hAnsi="Angsana New"/>
          <w:sz w:val="30"/>
          <w:szCs w:val="30"/>
          <w:cs/>
        </w:rPr>
        <w:t xml:space="preserve">เป็นจำนวนเงิน </w:t>
      </w:r>
      <w:r w:rsidR="007F1887" w:rsidRPr="008F320B">
        <w:rPr>
          <w:rFonts w:ascii="Angsana New" w:hAnsi="Angsana New"/>
          <w:sz w:val="30"/>
          <w:szCs w:val="30"/>
        </w:rPr>
        <w:t>15</w:t>
      </w:r>
      <w:r w:rsidRPr="008F320B">
        <w:rPr>
          <w:rFonts w:ascii="Angsana New" w:hAnsi="Angsana New"/>
          <w:sz w:val="30"/>
          <w:szCs w:val="30"/>
        </w:rPr>
        <w:t>.</w:t>
      </w:r>
      <w:r w:rsidR="007F1887" w:rsidRPr="008F320B">
        <w:rPr>
          <w:rFonts w:ascii="Angsana New" w:hAnsi="Angsana New"/>
          <w:sz w:val="30"/>
          <w:szCs w:val="30"/>
        </w:rPr>
        <w:t>0</w:t>
      </w:r>
      <w:r w:rsidRPr="008F320B">
        <w:rPr>
          <w:rFonts w:ascii="Angsana New" w:hAnsi="Angsana New"/>
          <w:sz w:val="30"/>
          <w:szCs w:val="30"/>
          <w:cs/>
        </w:rPr>
        <w:t xml:space="preserve"> ล้านบาท เพื่อ</w:t>
      </w:r>
      <w:r w:rsidRPr="008F320B">
        <w:rPr>
          <w:rFonts w:ascii="Angsana New" w:hAnsi="Angsana New" w:hint="cs"/>
          <w:sz w:val="30"/>
          <w:szCs w:val="30"/>
          <w:cs/>
        </w:rPr>
        <w:t>ให้บริษัทดังกล่าว</w:t>
      </w:r>
      <w:r w:rsidRPr="008F320B">
        <w:rPr>
          <w:rFonts w:ascii="Angsana New" w:hAnsi="Angsana New"/>
          <w:sz w:val="30"/>
          <w:szCs w:val="30"/>
          <w:cs/>
        </w:rPr>
        <w:t>ใช้ในการจ่ายชำระหนี้</w:t>
      </w:r>
      <w:r w:rsidRPr="008F320B">
        <w:rPr>
          <w:rFonts w:ascii="Angsana New" w:hAnsi="Angsana New" w:hint="cs"/>
          <w:sz w:val="30"/>
          <w:szCs w:val="30"/>
          <w:cs/>
        </w:rPr>
        <w:t>บริษัทที่เกี่ยวข้อง</w:t>
      </w:r>
      <w:r w:rsidRPr="008F320B">
        <w:rPr>
          <w:rFonts w:ascii="Angsana New" w:hAnsi="Angsana New"/>
          <w:sz w:val="30"/>
          <w:szCs w:val="30"/>
          <w:cs/>
        </w:rPr>
        <w:t xml:space="preserve">เดิมของ บริษัท </w:t>
      </w:r>
      <w:r w:rsidRPr="008F320B">
        <w:rPr>
          <w:rFonts w:ascii="Angsana New" w:hAnsi="Angsana New" w:hint="cs"/>
          <w:sz w:val="30"/>
          <w:szCs w:val="30"/>
          <w:cs/>
        </w:rPr>
        <w:t>บีเอส มายโค ไบโอเทค จำกัด</w:t>
      </w:r>
      <w:r w:rsidRPr="008F320B">
        <w:rPr>
          <w:rFonts w:ascii="Angsana New" w:hAnsi="Angsana New"/>
          <w:sz w:val="30"/>
          <w:szCs w:val="30"/>
        </w:rPr>
        <w:t xml:space="preserve"> </w:t>
      </w:r>
      <w:r w:rsidRPr="008F320B">
        <w:rPr>
          <w:rFonts w:ascii="Angsana New" w:hAnsi="Angsana New" w:hint="cs"/>
          <w:sz w:val="30"/>
          <w:szCs w:val="30"/>
          <w:cs/>
        </w:rPr>
        <w:t xml:space="preserve">มีกำหนดชำระคืนภายในเดือนมิถุนายน </w:t>
      </w:r>
      <w:r w:rsidR="007F1887" w:rsidRPr="008F320B">
        <w:rPr>
          <w:rFonts w:ascii="Angsana New" w:hAnsi="Angsana New"/>
          <w:sz w:val="30"/>
          <w:szCs w:val="30"/>
        </w:rPr>
        <w:t>2563</w:t>
      </w:r>
      <w:r w:rsidR="00D47584" w:rsidRPr="008F320B">
        <w:rPr>
          <w:rFonts w:ascii="Angsana New" w:hAnsi="Angsana New"/>
          <w:sz w:val="30"/>
          <w:szCs w:val="30"/>
        </w:rPr>
        <w:t xml:space="preserve"> </w:t>
      </w:r>
      <w:r w:rsidR="008F320B" w:rsidRPr="008F320B">
        <w:rPr>
          <w:rFonts w:ascii="Angsana New" w:hAnsi="Angsana New" w:hint="cs"/>
          <w:sz w:val="30"/>
          <w:szCs w:val="30"/>
          <w:cs/>
        </w:rPr>
        <w:t>ปัจจุบัน</w:t>
      </w:r>
      <w:r w:rsidR="009F23AF">
        <w:rPr>
          <w:rFonts w:ascii="Angsana New" w:hAnsi="Angsana New" w:hint="cs"/>
          <w:sz w:val="30"/>
          <w:szCs w:val="30"/>
          <w:cs/>
        </w:rPr>
        <w:t>ได้รับคืนครบถ้วนแล้ว</w:t>
      </w:r>
    </w:p>
    <w:p w14:paraId="003E563C" w14:textId="77777777" w:rsidR="002541EB" w:rsidRDefault="002541EB" w:rsidP="002541EB">
      <w:pPr>
        <w:spacing w:after="120" w:line="240" w:lineRule="auto"/>
        <w:ind w:left="540"/>
        <w:jc w:val="both"/>
        <w:rPr>
          <w:rFonts w:ascii="Angsana New" w:hAnsi="Angsana New"/>
          <w:spacing w:val="-2"/>
          <w:sz w:val="30"/>
          <w:szCs w:val="30"/>
        </w:rPr>
      </w:pPr>
      <w:r w:rsidRPr="002541EB">
        <w:rPr>
          <w:rFonts w:ascii="Angsana New" w:hAnsi="Angsana New"/>
          <w:spacing w:val="-2"/>
          <w:sz w:val="30"/>
          <w:szCs w:val="30"/>
          <w:cs/>
        </w:rPr>
        <w:t>ในระหว่าง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>งวด</w:t>
      </w:r>
      <w:r w:rsidRPr="002541EB">
        <w:rPr>
          <w:rFonts w:ascii="Angsana New" w:hAnsi="Angsana New"/>
          <w:spacing w:val="-2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="007F1887">
        <w:rPr>
          <w:rFonts w:ascii="Angsana New" w:hAnsi="Angsana New"/>
          <w:spacing w:val="-2"/>
          <w:sz w:val="30"/>
          <w:szCs w:val="30"/>
        </w:rPr>
        <w:t>31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 xml:space="preserve">ธันวาคม </w:t>
      </w:r>
      <w:r w:rsidR="007F1887">
        <w:rPr>
          <w:rFonts w:ascii="Angsana New" w:hAnsi="Angsana New"/>
          <w:spacing w:val="-2"/>
          <w:sz w:val="30"/>
          <w:szCs w:val="30"/>
        </w:rPr>
        <w:t>2562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Pr="002541EB">
        <w:rPr>
          <w:rFonts w:ascii="Angsana New" w:hAnsi="Angsana New"/>
          <w:sz w:val="30"/>
          <w:szCs w:val="30"/>
          <w:cs/>
        </w:rPr>
        <w:t xml:space="preserve">บริษัท </w:t>
      </w:r>
      <w:r w:rsidRPr="002541EB">
        <w:rPr>
          <w:rFonts w:ascii="Angsana New" w:hAnsi="Angsana New" w:hint="cs"/>
          <w:sz w:val="30"/>
          <w:szCs w:val="30"/>
          <w:cs/>
        </w:rPr>
        <w:t>บีเอส มายโค ไบโอเทค จำกัด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Pr="002541EB">
        <w:rPr>
          <w:rFonts w:ascii="Angsana New" w:hAnsi="Angsana New"/>
          <w:spacing w:val="-2"/>
          <w:sz w:val="30"/>
          <w:szCs w:val="30"/>
          <w:cs/>
        </w:rPr>
        <w:t>มี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Pr="002541EB">
        <w:rPr>
          <w:rFonts w:ascii="Angsana New" w:hAnsi="Angsana New"/>
          <w:spacing w:val="-2"/>
          <w:sz w:val="30"/>
          <w:szCs w:val="30"/>
          <w:cs/>
        </w:rPr>
        <w:t xml:space="preserve">จำนวนเงิน </w:t>
      </w:r>
      <w:r w:rsidR="007F1887">
        <w:rPr>
          <w:rFonts w:ascii="Angsana New" w:hAnsi="Angsana New"/>
          <w:spacing w:val="-2"/>
          <w:sz w:val="30"/>
          <w:szCs w:val="30"/>
        </w:rPr>
        <w:t>16</w:t>
      </w:r>
      <w:r w:rsidRPr="002541EB">
        <w:rPr>
          <w:rFonts w:ascii="Angsana New" w:hAnsi="Angsana New"/>
          <w:spacing w:val="-2"/>
          <w:sz w:val="30"/>
          <w:szCs w:val="30"/>
        </w:rPr>
        <w:t>.</w:t>
      </w:r>
      <w:r w:rsidR="007F1887">
        <w:rPr>
          <w:rFonts w:ascii="Angsana New" w:hAnsi="Angsana New"/>
          <w:spacing w:val="-2"/>
          <w:sz w:val="30"/>
          <w:szCs w:val="30"/>
        </w:rPr>
        <w:t>8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Pr="002541EB">
        <w:rPr>
          <w:rFonts w:ascii="Angsana New" w:hAnsi="Angsana New"/>
          <w:spacing w:val="-2"/>
          <w:sz w:val="30"/>
          <w:szCs w:val="30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="007F1887">
        <w:rPr>
          <w:rFonts w:ascii="Angsana New" w:hAnsi="Angsana New"/>
          <w:spacing w:val="-2"/>
          <w:sz w:val="30"/>
          <w:szCs w:val="30"/>
        </w:rPr>
        <w:t>1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7F1887">
        <w:rPr>
          <w:rFonts w:ascii="Angsana New" w:hAnsi="Angsana New"/>
          <w:spacing w:val="-2"/>
          <w:sz w:val="30"/>
          <w:szCs w:val="30"/>
        </w:rPr>
        <w:t>2562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Pr="002541EB">
        <w:rPr>
          <w:rFonts w:ascii="Angsana New" w:hAnsi="Angsana New"/>
          <w:spacing w:val="-2"/>
          <w:sz w:val="30"/>
          <w:szCs w:val="30"/>
          <w:cs/>
        </w:rPr>
        <w:t>สุทธิรวม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สำหรับปีสิ้นสุดวันที่ </w:t>
      </w:r>
      <w:r w:rsidR="007F1887">
        <w:rPr>
          <w:rFonts w:ascii="Angsana New" w:hAnsi="Angsana New"/>
          <w:spacing w:val="-2"/>
          <w:sz w:val="30"/>
          <w:szCs w:val="30"/>
        </w:rPr>
        <w:t>31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Pr="002541EB">
        <w:rPr>
          <w:rFonts w:ascii="Angsana New" w:hAnsi="Angsana New"/>
          <w:spacing w:val="-2"/>
          <w:sz w:val="30"/>
          <w:szCs w:val="30"/>
        </w:rPr>
        <w:t xml:space="preserve"> </w:t>
      </w:r>
      <w:r w:rsidR="007F1887">
        <w:rPr>
          <w:rFonts w:ascii="Angsana New" w:hAnsi="Angsana New"/>
          <w:spacing w:val="-2"/>
          <w:sz w:val="30"/>
          <w:szCs w:val="30"/>
        </w:rPr>
        <w:t>2562</w:t>
      </w:r>
      <w:r w:rsidRPr="002541E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541EB">
        <w:rPr>
          <w:rFonts w:ascii="Angsana New" w:hAnsi="Angsana New"/>
          <w:spacing w:val="-2"/>
          <w:sz w:val="30"/>
          <w:szCs w:val="30"/>
          <w:cs/>
        </w:rPr>
        <w:t>ไม่แตกต่างจากที่แสดงอย่างเป็นสาระสำคัญ</w:t>
      </w:r>
    </w:p>
    <w:p w14:paraId="727EE0CF" w14:textId="77777777"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08835B11" w14:textId="77777777"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32495266" w14:textId="77777777"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41EAE7E0" w14:textId="77777777"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6BCE4787" w14:textId="77777777"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639AE700" w14:textId="77777777"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489CC6A3" w14:textId="77777777"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417D3AAC" w14:textId="77777777" w:rsidR="000D2138" w:rsidRPr="00FC2AAA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7C40C20E" w14:textId="77777777"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5B6190AA" w14:textId="77777777"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48F7B415" w14:textId="77777777" w:rsidR="000D2138" w:rsidRDefault="000D2138" w:rsidP="002541EB">
      <w:pPr>
        <w:spacing w:after="120" w:line="240" w:lineRule="auto"/>
        <w:ind w:left="540"/>
        <w:jc w:val="both"/>
        <w:rPr>
          <w:rFonts w:ascii="Angsana New" w:hAnsi="Angsana New"/>
          <w:spacing w:val="-4"/>
          <w:sz w:val="30"/>
          <w:szCs w:val="30"/>
        </w:rPr>
      </w:pPr>
    </w:p>
    <w:p w14:paraId="61C459CD" w14:textId="77777777" w:rsidR="000D2138" w:rsidRDefault="000D2138" w:rsidP="00FC2AAA">
      <w:pPr>
        <w:spacing w:after="120" w:line="240" w:lineRule="auto"/>
        <w:jc w:val="both"/>
        <w:rPr>
          <w:rFonts w:ascii="Angsana New" w:hAnsi="Angsana New"/>
          <w:spacing w:val="-4"/>
          <w:sz w:val="30"/>
          <w:szCs w:val="30"/>
        </w:rPr>
      </w:pPr>
    </w:p>
    <w:p w14:paraId="44B5F4F3" w14:textId="77777777" w:rsidR="00F67928" w:rsidRDefault="00F67928" w:rsidP="00FC2AAA">
      <w:pPr>
        <w:spacing w:after="120" w:line="240" w:lineRule="auto"/>
        <w:jc w:val="both"/>
        <w:rPr>
          <w:rFonts w:ascii="Angsana New" w:hAnsi="Angsana New"/>
          <w:spacing w:val="-4"/>
          <w:sz w:val="30"/>
          <w:szCs w:val="30"/>
        </w:rPr>
      </w:pPr>
    </w:p>
    <w:p w14:paraId="1382E233" w14:textId="77777777" w:rsidR="002541EB" w:rsidRDefault="002541EB" w:rsidP="006A2657">
      <w:pPr>
        <w:tabs>
          <w:tab w:val="clear" w:pos="454"/>
          <w:tab w:val="clear" w:pos="680"/>
          <w:tab w:val="left" w:pos="142"/>
          <w:tab w:val="left" w:pos="284"/>
        </w:tabs>
        <w:spacing w:after="120" w:line="240" w:lineRule="auto"/>
        <w:ind w:left="426"/>
        <w:jc w:val="both"/>
        <w:rPr>
          <w:rFonts w:ascii="Angsana New" w:hAnsi="Angsana New"/>
          <w:spacing w:val="-4"/>
          <w:sz w:val="30"/>
          <w:szCs w:val="30"/>
        </w:rPr>
      </w:pPr>
      <w:r w:rsidRPr="002541EB">
        <w:rPr>
          <w:rFonts w:ascii="Angsana New" w:hAnsi="Angsana New" w:hint="cs"/>
          <w:spacing w:val="-4"/>
          <w:sz w:val="30"/>
          <w:szCs w:val="30"/>
          <w:cs/>
        </w:rPr>
        <w:lastRenderedPageBreak/>
        <w:t>ข้อมูลของสิ่งตอบแทนทั้งหมดที่โอนให้และมูลค่าที่รับรู้สำหรับสินทรัพย์ที่ได้มาและหนี้สินที่รับมาแต่ละประเภทที่สำคัญมีดังนี้</w:t>
      </w:r>
    </w:p>
    <w:p w14:paraId="1F2C82CA" w14:textId="77777777" w:rsidR="002541EB" w:rsidRPr="002541EB" w:rsidRDefault="002541EB" w:rsidP="006A26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4"/>
        </w:tabs>
        <w:ind w:left="540" w:hanging="114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2541EB">
        <w:rPr>
          <w:rFonts w:ascii="Angsana New" w:hAnsi="Angsana New" w:hint="cs"/>
          <w:spacing w:val="-4"/>
          <w:sz w:val="30"/>
          <w:szCs w:val="30"/>
          <w:cs/>
        </w:rPr>
        <w:t>สินทรัพย์ที่ได้มาและหนี้สินที่รับมา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6"/>
        <w:gridCol w:w="1530"/>
        <w:gridCol w:w="274"/>
        <w:gridCol w:w="1440"/>
        <w:gridCol w:w="270"/>
        <w:gridCol w:w="1530"/>
      </w:tblGrid>
      <w:tr w:rsidR="002541EB" w:rsidRPr="002541EB" w14:paraId="76FB2556" w14:textId="77777777" w:rsidTr="002541EB">
        <w:trPr>
          <w:trHeight w:val="60"/>
        </w:trPr>
        <w:tc>
          <w:tcPr>
            <w:tcW w:w="4316" w:type="dxa"/>
          </w:tcPr>
          <w:p w14:paraId="09A24512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40742B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10B56B0B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D83B2C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62C6F8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781CF2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2541EB" w:rsidRPr="002541EB" w14:paraId="720D809B" w14:textId="77777777" w:rsidTr="002541EB">
        <w:trPr>
          <w:trHeight w:val="60"/>
        </w:trPr>
        <w:tc>
          <w:tcPr>
            <w:tcW w:w="4316" w:type="dxa"/>
          </w:tcPr>
          <w:p w14:paraId="1BD441A4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</w:tcPr>
          <w:p w14:paraId="38E6EB8C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0DE731D4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796F4EEE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14:paraId="3E33F427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530" w:type="dxa"/>
            <w:tcBorders>
              <w:left w:val="nil"/>
            </w:tcBorders>
          </w:tcPr>
          <w:p w14:paraId="6A2A4106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2541E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541E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541E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2541E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541EB" w:rsidRPr="002541EB" w14:paraId="32BF36F0" w14:textId="77777777" w:rsidTr="002541EB">
        <w:trPr>
          <w:trHeight w:val="60"/>
        </w:trPr>
        <w:tc>
          <w:tcPr>
            <w:tcW w:w="4316" w:type="dxa"/>
          </w:tcPr>
          <w:p w14:paraId="0B0BBD10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/>
                <w:sz w:val="30"/>
                <w:szCs w:val="30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tcW w:w="1530" w:type="dxa"/>
          </w:tcPr>
          <w:p w14:paraId="5C60C0F0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tcBorders>
              <w:left w:val="nil"/>
            </w:tcBorders>
          </w:tcPr>
          <w:p w14:paraId="06D6A4E3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</w:tcBorders>
          </w:tcPr>
          <w:p w14:paraId="738048F1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7B3366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06F8E9E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F1887">
              <w:rPr>
                <w:rFonts w:ascii="Angsana New" w:hAnsi="Angsana New"/>
                <w:sz w:val="30"/>
                <w:szCs w:val="30"/>
              </w:rPr>
              <w:t>6</w:t>
            </w:r>
            <w:r w:rsidRPr="002541EB">
              <w:rPr>
                <w:rFonts w:ascii="Angsana New" w:hAnsi="Angsana New"/>
                <w:sz w:val="30"/>
                <w:szCs w:val="30"/>
              </w:rPr>
              <w:t>,</w:t>
            </w:r>
            <w:r w:rsidR="007F1887">
              <w:rPr>
                <w:rFonts w:ascii="Angsana New" w:hAnsi="Angsana New"/>
                <w:sz w:val="30"/>
                <w:szCs w:val="30"/>
              </w:rPr>
              <w:t>802</w:t>
            </w:r>
          </w:p>
        </w:tc>
      </w:tr>
      <w:tr w:rsidR="002541EB" w:rsidRPr="002541EB" w14:paraId="76968F54" w14:textId="77777777" w:rsidTr="002541EB">
        <w:tc>
          <w:tcPr>
            <w:tcW w:w="4316" w:type="dxa"/>
          </w:tcPr>
          <w:p w14:paraId="6CAB7279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530" w:type="dxa"/>
          </w:tcPr>
          <w:p w14:paraId="08536B45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346EB58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BF4810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C7764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DBCFF30" w14:textId="77777777" w:rsidR="002541EB" w:rsidRPr="002541EB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541EB" w:rsidRPr="002541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283</w:t>
            </w:r>
          </w:p>
        </w:tc>
      </w:tr>
      <w:tr w:rsidR="002541EB" w:rsidRPr="002541EB" w14:paraId="46B0ABE5" w14:textId="77777777" w:rsidTr="002541EB">
        <w:tc>
          <w:tcPr>
            <w:tcW w:w="4316" w:type="dxa"/>
          </w:tcPr>
          <w:p w14:paraId="090580E1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30" w:type="dxa"/>
          </w:tcPr>
          <w:p w14:paraId="332DF8DA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5B0971E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A21E28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6BD095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32D94C2" w14:textId="77777777" w:rsidR="002541EB" w:rsidRPr="002541EB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2541EB" w:rsidRPr="002541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553</w:t>
            </w:r>
          </w:p>
        </w:tc>
      </w:tr>
      <w:tr w:rsidR="002541EB" w:rsidRPr="002541EB" w14:paraId="051DA9D4" w14:textId="77777777" w:rsidTr="002541EB">
        <w:tc>
          <w:tcPr>
            <w:tcW w:w="4316" w:type="dxa"/>
          </w:tcPr>
          <w:p w14:paraId="02BF5832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530" w:type="dxa"/>
          </w:tcPr>
          <w:p w14:paraId="01A72E24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05A1C27F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9AF3B14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A36C7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5944B67" w14:textId="77777777" w:rsidR="002541EB" w:rsidRPr="002541EB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2541EB" w:rsidRPr="002541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2541EB" w:rsidRPr="002541EB" w14:paraId="70D7565E" w14:textId="77777777" w:rsidTr="002541EB">
        <w:tc>
          <w:tcPr>
            <w:tcW w:w="4316" w:type="dxa"/>
          </w:tcPr>
          <w:p w14:paraId="5E08E3B5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530" w:type="dxa"/>
          </w:tcPr>
          <w:p w14:paraId="161491B7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E26CFBB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FBFFE5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94A831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1053BE3" w14:textId="77777777" w:rsidR="002541EB" w:rsidRPr="002541EB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541EB" w:rsidRPr="002541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2541EB" w:rsidRPr="002541EB" w14:paraId="74439567" w14:textId="77777777" w:rsidTr="002541EB">
        <w:tc>
          <w:tcPr>
            <w:tcW w:w="4316" w:type="dxa"/>
          </w:tcPr>
          <w:p w14:paraId="10194B5D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30" w:type="dxa"/>
          </w:tcPr>
          <w:p w14:paraId="356CE1F6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D257688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14102EB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19BE1A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49E9EEC" w14:textId="77777777" w:rsidR="002541EB" w:rsidRPr="002541EB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2541EB" w:rsidRPr="002541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  <w:tr w:rsidR="002541EB" w:rsidRPr="002541EB" w14:paraId="685619C0" w14:textId="77777777" w:rsidTr="002541EB">
        <w:tc>
          <w:tcPr>
            <w:tcW w:w="4316" w:type="dxa"/>
          </w:tcPr>
          <w:p w14:paraId="5FC7902B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</w:tcPr>
          <w:p w14:paraId="05F2B64A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B47E13D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98CF62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589D7F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69EE223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</w:rPr>
              <w:t>(</w:t>
            </w:r>
            <w:r w:rsidR="007F1887">
              <w:rPr>
                <w:rFonts w:ascii="Angsana New" w:hAnsi="Angsana New"/>
                <w:sz w:val="30"/>
                <w:szCs w:val="30"/>
              </w:rPr>
              <w:t>17</w:t>
            </w:r>
            <w:r w:rsidRPr="002541EB">
              <w:rPr>
                <w:rFonts w:ascii="Angsana New" w:hAnsi="Angsana New"/>
                <w:sz w:val="30"/>
                <w:szCs w:val="30"/>
              </w:rPr>
              <w:t>,</w:t>
            </w:r>
            <w:r w:rsidR="007F1887">
              <w:rPr>
                <w:rFonts w:ascii="Angsana New" w:hAnsi="Angsana New"/>
                <w:sz w:val="30"/>
                <w:szCs w:val="30"/>
              </w:rPr>
              <w:t>404</w:t>
            </w:r>
            <w:r w:rsidRPr="002541E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541EB" w:rsidRPr="002541EB" w14:paraId="25A1F2A7" w14:textId="77777777" w:rsidTr="002541EB">
        <w:trPr>
          <w:trHeight w:val="60"/>
        </w:trPr>
        <w:tc>
          <w:tcPr>
            <w:tcW w:w="4316" w:type="dxa"/>
          </w:tcPr>
          <w:p w14:paraId="4A26CE10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</w:p>
          <w:p w14:paraId="4DBC2A8E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530" w:type="dxa"/>
          </w:tcPr>
          <w:p w14:paraId="46B97542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53D43F7D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10948870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42E4FD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A578F81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C2940A7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F1887">
              <w:rPr>
                <w:rFonts w:ascii="Angsana New" w:hAnsi="Angsana New"/>
                <w:sz w:val="30"/>
                <w:szCs w:val="30"/>
              </w:rPr>
              <w:t>305</w:t>
            </w:r>
            <w:r w:rsidRPr="002541E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2541EB" w:rsidRPr="002541EB" w14:paraId="19CB9122" w14:textId="77777777" w:rsidTr="002541EB">
        <w:tc>
          <w:tcPr>
            <w:tcW w:w="4316" w:type="dxa"/>
          </w:tcPr>
          <w:p w14:paraId="50E6BC0C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รวมสินทรัพย์สุทธิที่ระบุได้</w:t>
            </w:r>
          </w:p>
        </w:tc>
        <w:tc>
          <w:tcPr>
            <w:tcW w:w="1530" w:type="dxa"/>
          </w:tcPr>
          <w:p w14:paraId="3EC8E7DC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3C73B20C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824901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37929D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5100766A" w14:textId="77777777" w:rsidR="002541EB" w:rsidRPr="002541EB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  <w:r w:rsidR="002541EB" w:rsidRPr="002541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239</w:t>
            </w:r>
          </w:p>
        </w:tc>
      </w:tr>
      <w:tr w:rsidR="002541EB" w:rsidRPr="002541EB" w14:paraId="293D3851" w14:textId="77777777" w:rsidTr="002541EB">
        <w:tc>
          <w:tcPr>
            <w:tcW w:w="4316" w:type="dxa"/>
          </w:tcPr>
          <w:p w14:paraId="318B89EA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 xml:space="preserve">หัก ส่วนได้เสียที่ไม่มีอำนาจควบคุม </w:t>
            </w:r>
            <w:r w:rsidRPr="002541EB">
              <w:rPr>
                <w:rFonts w:ascii="Angsana New" w:hAnsi="Angsana New"/>
                <w:sz w:val="30"/>
                <w:szCs w:val="30"/>
              </w:rPr>
              <w:t>(</w:t>
            </w: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7F1887">
              <w:rPr>
                <w:rFonts w:ascii="Angsana New" w:hAnsi="Angsana New"/>
                <w:sz w:val="30"/>
                <w:szCs w:val="30"/>
              </w:rPr>
              <w:t>14</w:t>
            </w:r>
            <w:r w:rsidRPr="002541EB">
              <w:rPr>
                <w:rFonts w:ascii="Angsana New" w:hAnsi="Angsana New"/>
                <w:sz w:val="30"/>
                <w:szCs w:val="30"/>
              </w:rPr>
              <w:t>.</w:t>
            </w:r>
            <w:r w:rsidR="007F1887">
              <w:rPr>
                <w:rFonts w:ascii="Angsana New" w:hAnsi="Angsana New"/>
                <w:sz w:val="30"/>
                <w:szCs w:val="30"/>
              </w:rPr>
              <w:t>35</w:t>
            </w:r>
            <w:r w:rsidRPr="002541EB">
              <w:rPr>
                <w:rFonts w:ascii="Angsana New" w:hAnsi="Angsana New"/>
                <w:sz w:val="30"/>
                <w:szCs w:val="30"/>
              </w:rPr>
              <w:t xml:space="preserve">) </w:t>
            </w:r>
          </w:p>
        </w:tc>
        <w:tc>
          <w:tcPr>
            <w:tcW w:w="1530" w:type="dxa"/>
          </w:tcPr>
          <w:p w14:paraId="51369133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356D3E66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FFA5F9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8F0FE7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76217F1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</w:rPr>
              <w:t>(</w:t>
            </w:r>
            <w:r w:rsidR="007F1887">
              <w:rPr>
                <w:rFonts w:ascii="Angsana New" w:hAnsi="Angsana New"/>
                <w:sz w:val="30"/>
                <w:szCs w:val="30"/>
              </w:rPr>
              <w:t>10</w:t>
            </w:r>
            <w:r w:rsidRPr="002541EB">
              <w:rPr>
                <w:rFonts w:ascii="Angsana New" w:hAnsi="Angsana New"/>
                <w:sz w:val="30"/>
                <w:szCs w:val="30"/>
              </w:rPr>
              <w:t>,</w:t>
            </w:r>
            <w:r w:rsidR="007F1887">
              <w:rPr>
                <w:rFonts w:ascii="Angsana New" w:hAnsi="Angsana New"/>
                <w:sz w:val="30"/>
                <w:szCs w:val="30"/>
              </w:rPr>
              <w:t>366</w:t>
            </w:r>
            <w:r w:rsidRPr="002541E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541EB" w:rsidRPr="002541EB" w14:paraId="1386B6CE" w14:textId="77777777" w:rsidTr="002541EB">
        <w:tc>
          <w:tcPr>
            <w:tcW w:w="4316" w:type="dxa"/>
          </w:tcPr>
          <w:p w14:paraId="2CA64502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530" w:type="dxa"/>
          </w:tcPr>
          <w:p w14:paraId="01B21F71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296CF0FE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6609EE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7CF26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</w:tcPr>
          <w:p w14:paraId="36F2968F" w14:textId="77777777" w:rsidR="002541EB" w:rsidRPr="002541EB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="002541EB" w:rsidRPr="002541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873</w:t>
            </w:r>
          </w:p>
        </w:tc>
      </w:tr>
      <w:tr w:rsidR="002541EB" w:rsidRPr="002541EB" w14:paraId="140F0E40" w14:textId="77777777" w:rsidTr="002541EB">
        <w:tc>
          <w:tcPr>
            <w:tcW w:w="4316" w:type="dxa"/>
          </w:tcPr>
          <w:p w14:paraId="321FC1EC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1530" w:type="dxa"/>
          </w:tcPr>
          <w:p w14:paraId="075F4059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6C343FFD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87CCD0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923CD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266F39F4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541EB">
              <w:rPr>
                <w:rFonts w:ascii="Angsana New" w:hAnsi="Angsana New"/>
                <w:sz w:val="30"/>
                <w:szCs w:val="30"/>
              </w:rPr>
              <w:t>(</w:t>
            </w:r>
            <w:r w:rsidR="007F1887">
              <w:rPr>
                <w:rFonts w:ascii="Angsana New" w:hAnsi="Angsana New"/>
                <w:sz w:val="30"/>
                <w:szCs w:val="30"/>
              </w:rPr>
              <w:t>26</w:t>
            </w:r>
            <w:r w:rsidRPr="002541EB">
              <w:rPr>
                <w:rFonts w:ascii="Angsana New" w:hAnsi="Angsana New"/>
                <w:sz w:val="30"/>
                <w:szCs w:val="30"/>
              </w:rPr>
              <w:t>,</w:t>
            </w:r>
            <w:r w:rsidR="007F1887">
              <w:rPr>
                <w:rFonts w:ascii="Angsana New" w:hAnsi="Angsana New"/>
                <w:sz w:val="30"/>
                <w:szCs w:val="30"/>
              </w:rPr>
              <w:t>874</w:t>
            </w:r>
            <w:r w:rsidRPr="002541E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541EB" w:rsidRPr="002541EB" w14:paraId="2A4F5B2F" w14:textId="77777777" w:rsidTr="002541EB">
        <w:tc>
          <w:tcPr>
            <w:tcW w:w="4316" w:type="dxa"/>
          </w:tcPr>
          <w:p w14:paraId="20A2611A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30" w:type="dxa"/>
          </w:tcPr>
          <w:p w14:paraId="1073F099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AE1E25E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B6003F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345166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367BC" w14:textId="77777777" w:rsidR="002541EB" w:rsidRPr="002541EB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2541EB" w:rsidRPr="002541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999</w:t>
            </w:r>
          </w:p>
        </w:tc>
      </w:tr>
      <w:tr w:rsidR="002541EB" w:rsidRPr="002541EB" w14:paraId="19ED57CF" w14:textId="77777777" w:rsidTr="002541EB">
        <w:tc>
          <w:tcPr>
            <w:tcW w:w="4316" w:type="dxa"/>
          </w:tcPr>
          <w:p w14:paraId="4169E348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6410665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4" w:type="dxa"/>
          </w:tcPr>
          <w:p w14:paraId="579EFDDF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97E4229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BCD2D2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25F09769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spacing w:line="240" w:lineRule="auto"/>
              <w:ind w:right="-1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541EB" w:rsidRPr="002541EB" w14:paraId="03FBA9F6" w14:textId="77777777" w:rsidTr="002541EB">
        <w:tc>
          <w:tcPr>
            <w:tcW w:w="4316" w:type="dxa"/>
          </w:tcPr>
          <w:p w14:paraId="414E70AC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530" w:type="dxa"/>
          </w:tcPr>
          <w:p w14:paraId="79455378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3A00C64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084473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36CDCF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7827CD5" w14:textId="77777777" w:rsidR="002541EB" w:rsidRPr="002541EB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541EB" w:rsidRPr="002541EB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802</w:t>
            </w:r>
          </w:p>
        </w:tc>
      </w:tr>
      <w:tr w:rsidR="002541EB" w:rsidRPr="002541EB" w14:paraId="4159152F" w14:textId="77777777" w:rsidTr="00A37EFD">
        <w:tc>
          <w:tcPr>
            <w:tcW w:w="4316" w:type="dxa"/>
          </w:tcPr>
          <w:p w14:paraId="68B3E6C8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เงินสดที่จ่าย</w:t>
            </w:r>
          </w:p>
        </w:tc>
        <w:tc>
          <w:tcPr>
            <w:tcW w:w="1530" w:type="dxa"/>
          </w:tcPr>
          <w:p w14:paraId="58A96B22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67FE771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DED011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E0D2F3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0D0985A7" w14:textId="77777777" w:rsidR="002541EB" w:rsidRPr="00490532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="002541EB" w:rsidRPr="00490532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999</w:t>
            </w:r>
          </w:p>
        </w:tc>
      </w:tr>
      <w:tr w:rsidR="002541EB" w:rsidRPr="002541EB" w14:paraId="7A630622" w14:textId="77777777" w:rsidTr="002541EB">
        <w:tc>
          <w:tcPr>
            <w:tcW w:w="4316" w:type="dxa"/>
          </w:tcPr>
          <w:p w14:paraId="118E8AC9" w14:textId="77777777" w:rsidR="002541EB" w:rsidRPr="002541EB" w:rsidRDefault="002541EB" w:rsidP="002541E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541EB">
              <w:rPr>
                <w:rFonts w:ascii="Angsana New" w:hAnsi="Angsana New" w:hint="cs"/>
                <w:sz w:val="30"/>
                <w:szCs w:val="30"/>
                <w:cs/>
              </w:rPr>
              <w:t>กระแสเงินสดจ่ายสุทธิ</w:t>
            </w:r>
          </w:p>
        </w:tc>
        <w:tc>
          <w:tcPr>
            <w:tcW w:w="1530" w:type="dxa"/>
          </w:tcPr>
          <w:p w14:paraId="246F0B47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310567E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D3065A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A777B9" w14:textId="77777777" w:rsidR="002541EB" w:rsidRPr="002541EB" w:rsidRDefault="002541E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9A8C38F" w14:textId="77777777" w:rsidR="002541EB" w:rsidRPr="002541EB" w:rsidRDefault="007F1887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 w:rsidR="002541EB" w:rsidRPr="002541E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197</w:t>
            </w:r>
          </w:p>
        </w:tc>
      </w:tr>
    </w:tbl>
    <w:p w14:paraId="43EF479A" w14:textId="77777777" w:rsidR="002541EB" w:rsidRPr="002541EB" w:rsidRDefault="002541EB" w:rsidP="00254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4D9AC586" w14:textId="77777777" w:rsidR="002541EB" w:rsidRDefault="000D2138" w:rsidP="00117425">
      <w:pPr>
        <w:tabs>
          <w:tab w:val="clear" w:pos="454"/>
          <w:tab w:val="clear" w:pos="680"/>
          <w:tab w:val="left" w:pos="284"/>
        </w:tabs>
        <w:spacing w:after="120" w:line="240" w:lineRule="auto"/>
        <w:ind w:left="46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การซื้อธุรกิจดังกล่าวข้างต้น</w:t>
      </w:r>
      <w:r w:rsidR="002541EB" w:rsidRPr="002541EB">
        <w:rPr>
          <w:rFonts w:ascii="Angsana New" w:hAnsi="Angsana New"/>
          <w:sz w:val="30"/>
          <w:szCs w:val="30"/>
          <w:cs/>
        </w:rPr>
        <w:t>บริษัทได้จ้างผู้ประเมินราคาอิสระเพื่อ</w:t>
      </w:r>
      <w:r w:rsidR="002541EB" w:rsidRPr="002541EB">
        <w:rPr>
          <w:rFonts w:ascii="Angsana New" w:hAnsi="Angsana New" w:hint="cs"/>
          <w:sz w:val="30"/>
          <w:szCs w:val="30"/>
          <w:cs/>
        </w:rPr>
        <w:t>ประเมิน</w:t>
      </w:r>
      <w:r w:rsidR="002541EB" w:rsidRPr="002541EB">
        <w:rPr>
          <w:rFonts w:ascii="Angsana New" w:hAnsi="Angsana New"/>
          <w:sz w:val="30"/>
          <w:szCs w:val="30"/>
          <w:cs/>
        </w:rPr>
        <w:t>มูลค่ายุติธรรมของสินทรัพย์</w:t>
      </w:r>
      <w:r w:rsidR="002541EB" w:rsidRPr="002541EB">
        <w:rPr>
          <w:rFonts w:ascii="Angsana New" w:hAnsi="Angsana New" w:hint="cs"/>
          <w:sz w:val="30"/>
          <w:szCs w:val="30"/>
          <w:cs/>
        </w:rPr>
        <w:t>ที่ได้มา</w:t>
      </w:r>
      <w:r w:rsidR="002541EB" w:rsidRPr="002541EB">
        <w:rPr>
          <w:rFonts w:ascii="Angsana New" w:hAnsi="Angsana New"/>
          <w:sz w:val="30"/>
          <w:szCs w:val="30"/>
          <w:cs/>
        </w:rPr>
        <w:t>และหนี้สิน</w:t>
      </w:r>
      <w:r w:rsidR="002541EB" w:rsidRPr="002541EB">
        <w:rPr>
          <w:rFonts w:ascii="Angsana New" w:hAnsi="Angsana New" w:hint="cs"/>
          <w:sz w:val="30"/>
          <w:szCs w:val="30"/>
          <w:cs/>
        </w:rPr>
        <w:t>ที่รับมา</w:t>
      </w:r>
    </w:p>
    <w:p w14:paraId="459872B5" w14:textId="77777777" w:rsidR="000D2138" w:rsidRDefault="000D2138" w:rsidP="000D2138">
      <w:pPr>
        <w:spacing w:after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75591B" w14:textId="77777777" w:rsidR="000D2138" w:rsidRPr="00117425" w:rsidRDefault="000D2138" w:rsidP="000D2138">
      <w:pPr>
        <w:spacing w:after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E82200" w14:textId="77777777" w:rsidR="000D2138" w:rsidRDefault="000D2138" w:rsidP="000D2138">
      <w:pPr>
        <w:spacing w:after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86D0E86" w14:textId="77777777" w:rsidR="000D2138" w:rsidRPr="002166DB" w:rsidRDefault="000D2138" w:rsidP="000D2138">
      <w:pPr>
        <w:spacing w:after="12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D3112F" w14:textId="77777777" w:rsidR="002166DB" w:rsidRPr="002166DB" w:rsidRDefault="002166DB" w:rsidP="002166DB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2166DB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24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มิถุนายน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ที่ประชุมคณะกรรมการบริษัทมีมติอนุมัติให้จัดตั้งบริษัท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566CED">
        <w:rPr>
          <w:rFonts w:ascii="Angsana New" w:hAnsi="Angsana New" w:hint="cs"/>
          <w:sz w:val="30"/>
          <w:szCs w:val="30"/>
          <w:cs/>
        </w:rPr>
        <w:t xml:space="preserve">กิจการร่วมค้า </w:t>
      </w:r>
      <w:r w:rsidRPr="002166DB">
        <w:rPr>
          <w:rFonts w:ascii="Angsana New" w:hAnsi="Angsana New" w:hint="cs"/>
          <w:sz w:val="30"/>
          <w:szCs w:val="30"/>
          <w:cs/>
        </w:rPr>
        <w:t>ยูเรก</w:t>
      </w:r>
      <w:r w:rsidR="00566CED">
        <w:rPr>
          <w:rFonts w:ascii="Angsana New" w:hAnsi="Angsana New" w:hint="cs"/>
          <w:sz w:val="30"/>
          <w:szCs w:val="30"/>
          <w:cs/>
        </w:rPr>
        <w:t>้</w:t>
      </w:r>
      <w:r w:rsidRPr="002166DB">
        <w:rPr>
          <w:rFonts w:ascii="Angsana New" w:hAnsi="Angsana New" w:hint="cs"/>
          <w:sz w:val="30"/>
          <w:szCs w:val="30"/>
          <w:cs/>
        </w:rPr>
        <w:t>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ยูยู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(</w:t>
      </w:r>
      <w:r w:rsidRPr="002166DB">
        <w:rPr>
          <w:rFonts w:ascii="Angsana New" w:hAnsi="Angsana New" w:hint="cs"/>
          <w:sz w:val="30"/>
          <w:szCs w:val="30"/>
          <w:cs/>
        </w:rPr>
        <w:t>ทุนจดทะเบียนจำนวน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70</w:t>
      </w:r>
      <w:r w:rsidRPr="002166DB">
        <w:rPr>
          <w:rFonts w:ascii="Angsana New" w:hAnsi="Angsana New"/>
          <w:sz w:val="30"/>
          <w:szCs w:val="30"/>
        </w:rPr>
        <w:t>,</w:t>
      </w:r>
      <w:r w:rsidR="007F1887">
        <w:rPr>
          <w:rFonts w:ascii="Angsana New" w:hAnsi="Angsana New"/>
          <w:sz w:val="30"/>
          <w:szCs w:val="30"/>
        </w:rPr>
        <w:t>000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หุ้น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100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บาท</w:t>
      </w:r>
      <w:r w:rsidRPr="002166DB">
        <w:rPr>
          <w:rFonts w:ascii="Angsana New" w:hAnsi="Angsana New"/>
          <w:sz w:val="30"/>
          <w:szCs w:val="30"/>
          <w:cs/>
        </w:rPr>
        <w:t>)</w:t>
      </w:r>
      <w:r w:rsidRPr="002166DB">
        <w:rPr>
          <w:rFonts w:ascii="Angsana New" w:hAnsi="Angsana New" w:hint="cs"/>
          <w:sz w:val="30"/>
          <w:szCs w:val="30"/>
          <w:cs/>
        </w:rPr>
        <w:t xml:space="preserve"> เพื่อดำเนินธุรกิจผลิตและจำหน่ายน้ำดื่มและน้ำดิบ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บริษัทลงทุนร้อยละ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90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ของเงินทุนจดทะเบียนและเรียกชำระแล้ว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6</w:t>
      </w:r>
      <w:r w:rsidRPr="002166DB">
        <w:rPr>
          <w:rFonts w:ascii="Angsana New" w:hAnsi="Angsana New"/>
          <w:sz w:val="30"/>
          <w:szCs w:val="30"/>
          <w:cs/>
        </w:rPr>
        <w:t>.</w:t>
      </w:r>
      <w:r w:rsidR="007F1887">
        <w:rPr>
          <w:rFonts w:ascii="Angsana New" w:hAnsi="Angsana New"/>
          <w:sz w:val="30"/>
          <w:szCs w:val="30"/>
        </w:rPr>
        <w:t>3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โดยบริษัท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566CED">
        <w:rPr>
          <w:rFonts w:ascii="Angsana New" w:hAnsi="Angsana New" w:hint="cs"/>
          <w:sz w:val="30"/>
          <w:szCs w:val="30"/>
          <w:cs/>
        </w:rPr>
        <w:t xml:space="preserve">กิจการร่วมค้า </w:t>
      </w:r>
      <w:r w:rsidRPr="002166DB">
        <w:rPr>
          <w:rFonts w:ascii="Angsana New" w:hAnsi="Angsana New" w:hint="cs"/>
          <w:sz w:val="30"/>
          <w:szCs w:val="30"/>
          <w:cs/>
        </w:rPr>
        <w:t>ยูเรก</w:t>
      </w:r>
      <w:r w:rsidR="00566CED">
        <w:rPr>
          <w:rFonts w:ascii="Angsana New" w:hAnsi="Angsana New" w:hint="cs"/>
          <w:sz w:val="30"/>
          <w:szCs w:val="30"/>
          <w:cs/>
        </w:rPr>
        <w:t>้</w:t>
      </w:r>
      <w:r w:rsidRPr="002166DB">
        <w:rPr>
          <w:rFonts w:ascii="Angsana New" w:hAnsi="Angsana New" w:hint="cs"/>
          <w:sz w:val="30"/>
          <w:szCs w:val="30"/>
          <w:cs/>
        </w:rPr>
        <w:t>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ยูยู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ได้จดทะเบียนจัดตั้งบริษัทต่อกรมพัฒนาธุรกิจการค้า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1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กรกฎาคม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2562</w:t>
      </w:r>
    </w:p>
    <w:p w14:paraId="5E46FE21" w14:textId="77777777" w:rsidR="00417B3D" w:rsidRDefault="002166DB" w:rsidP="002166DB">
      <w:pPr>
        <w:spacing w:before="120"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166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8</w:t>
      </w:r>
      <w:r w:rsidRPr="002166DB">
        <w:rPr>
          <w:rFonts w:ascii="Angsana New" w:hAnsi="Angsana New"/>
          <w:sz w:val="30"/>
          <w:szCs w:val="30"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7F1887">
        <w:rPr>
          <w:rFonts w:ascii="Angsana New" w:hAnsi="Angsana New"/>
          <w:sz w:val="30"/>
          <w:szCs w:val="30"/>
        </w:rPr>
        <w:t>2562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ที่ประชุมคณะกรรมการบริษัทมีมติอนุมัติให้จัดตั้งบริษัท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เอนเนอร์จี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(</w:t>
      </w:r>
      <w:r w:rsidRPr="002166DB">
        <w:rPr>
          <w:rFonts w:ascii="Angsana New" w:hAnsi="Angsana New" w:hint="cs"/>
          <w:sz w:val="30"/>
          <w:szCs w:val="30"/>
          <w:cs/>
        </w:rPr>
        <w:t>ทุนจดทะเบียนจำนวน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50</w:t>
      </w:r>
      <w:r w:rsidRPr="002166DB">
        <w:rPr>
          <w:rFonts w:ascii="Angsana New" w:hAnsi="Angsana New"/>
          <w:sz w:val="30"/>
          <w:szCs w:val="30"/>
        </w:rPr>
        <w:t>,</w:t>
      </w:r>
      <w:r w:rsidR="007F1887">
        <w:rPr>
          <w:rFonts w:ascii="Angsana New" w:hAnsi="Angsana New"/>
          <w:sz w:val="30"/>
          <w:szCs w:val="30"/>
        </w:rPr>
        <w:t>000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หุ้น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100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บาท</w:t>
      </w:r>
      <w:r w:rsidRPr="002166DB">
        <w:rPr>
          <w:rFonts w:ascii="Angsana New" w:hAnsi="Angsana New"/>
          <w:sz w:val="30"/>
          <w:szCs w:val="30"/>
          <w:cs/>
        </w:rPr>
        <w:t xml:space="preserve">) </w:t>
      </w:r>
      <w:r w:rsidRPr="002166DB">
        <w:rPr>
          <w:rFonts w:ascii="Angsana New" w:hAnsi="Angsana New" w:hint="cs"/>
          <w:sz w:val="30"/>
          <w:szCs w:val="30"/>
          <w:cs/>
        </w:rPr>
        <w:t>เพื่อดำเนินธุรกิจผลิตพลังงาน บริษัทลงทุนร้อยละ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55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ของเงินทุนจดทะเบียนและเรียกชำระแล้ว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</w:t>
      </w:r>
      <w:r w:rsidRPr="002166DB">
        <w:rPr>
          <w:rFonts w:ascii="Angsana New" w:hAnsi="Angsana New"/>
          <w:sz w:val="30"/>
          <w:szCs w:val="30"/>
        </w:rPr>
        <w:t>.</w:t>
      </w:r>
      <w:r w:rsidR="007F1887">
        <w:rPr>
          <w:rFonts w:ascii="Angsana New" w:hAnsi="Angsana New"/>
          <w:sz w:val="30"/>
          <w:szCs w:val="30"/>
        </w:rPr>
        <w:t>7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โดยบริษัท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เอนเนอร์จี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ได้จดทะเบียนจัดตั้งบริษัทต่อกรมพัฒนาธุรกิจการค้า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10</w:t>
      </w:r>
      <w:r w:rsidRPr="002166DB">
        <w:rPr>
          <w:rFonts w:ascii="Angsana New" w:hAnsi="Angsana New"/>
          <w:sz w:val="30"/>
          <w:szCs w:val="30"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="007F1887">
        <w:rPr>
          <w:rFonts w:ascii="Angsana New" w:hAnsi="Angsana New"/>
          <w:sz w:val="30"/>
          <w:szCs w:val="30"/>
        </w:rPr>
        <w:t>2562</w:t>
      </w:r>
    </w:p>
    <w:p w14:paraId="649031D2" w14:textId="77777777" w:rsidR="002166DB" w:rsidRPr="002166DB" w:rsidRDefault="002166DB" w:rsidP="009F098A">
      <w:pPr>
        <w:spacing w:before="120" w:after="120" w:line="240" w:lineRule="auto"/>
        <w:ind w:left="544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2166DB">
        <w:rPr>
          <w:rFonts w:ascii="Angsana New" w:hAnsi="Angsana New" w:hint="cs"/>
          <w:b/>
          <w:bCs/>
          <w:sz w:val="30"/>
          <w:szCs w:val="30"/>
          <w:u w:val="single"/>
          <w:cs/>
        </w:rPr>
        <w:t>การจำหน่ายเงินลงทุน</w:t>
      </w:r>
    </w:p>
    <w:p w14:paraId="0AD42C78" w14:textId="77777777" w:rsidR="002166DB" w:rsidRPr="002166DB" w:rsidRDefault="002166DB" w:rsidP="002166DB">
      <w:pPr>
        <w:spacing w:before="120"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2166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กรกฎาคม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ที่ประชุมคณะกรรมการบริษัทมีมติอนุมัติจำหน่ายหุ้นสามัญในบริษัท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ออโตเมชั่น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และบริษัท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ดีไซน์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อินเตอร์เนชั่นแนล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ซึ่งเป็นบริษัทย่อยของบริษัท ดังนั้น 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24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กรกฎาคม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กลุ่มบริษัทได้ขายส่วนได้เสียในบริษัท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ออโตเมชั่น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ซึ่งเป็นบริษัทย่อย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ออกไปร้อยละ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100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29</w:t>
      </w:r>
      <w:r w:rsidRPr="002166DB">
        <w:rPr>
          <w:rFonts w:ascii="Angsana New" w:hAnsi="Angsana New"/>
          <w:sz w:val="30"/>
          <w:szCs w:val="30"/>
          <w:cs/>
        </w:rPr>
        <w:t>.</w:t>
      </w:r>
      <w:r w:rsidR="007F1887">
        <w:rPr>
          <w:rFonts w:ascii="Angsana New" w:hAnsi="Angsana New"/>
          <w:sz w:val="30"/>
          <w:szCs w:val="30"/>
        </w:rPr>
        <w:t>5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มีผลให้บริษัท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ออโตเมชั่น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ไม่ได้เป็นบริษัทย่อยอีกต่อไป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ณ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วันที่จำหน่าย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มูลค่าตามบัญชีของสินทรัพย์สุทธิของบริษัท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ยูเรกา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ออโตเมชั่น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ในงบการเงินของกลุ่มบริษัทมีจำนวนเงิน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15</w:t>
      </w:r>
      <w:r w:rsidRPr="002166DB">
        <w:rPr>
          <w:rFonts w:ascii="Angsana New" w:hAnsi="Angsana New"/>
          <w:sz w:val="30"/>
          <w:szCs w:val="30"/>
          <w:cs/>
        </w:rPr>
        <w:t>.</w:t>
      </w:r>
      <w:r w:rsidR="007F1887">
        <w:rPr>
          <w:rFonts w:ascii="Angsana New" w:hAnsi="Angsana New"/>
          <w:sz w:val="30"/>
          <w:szCs w:val="30"/>
        </w:rPr>
        <w:t>4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และกำไรจากการจำหน่ายเงินลงทุนมีจำนวนเงิน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14</w:t>
      </w:r>
      <w:r w:rsidRPr="002166DB">
        <w:rPr>
          <w:rFonts w:ascii="Angsana New" w:hAnsi="Angsana New"/>
          <w:sz w:val="30"/>
          <w:szCs w:val="30"/>
          <w:cs/>
        </w:rPr>
        <w:t>.</w:t>
      </w:r>
      <w:r w:rsidR="007F1887">
        <w:rPr>
          <w:rFonts w:ascii="Angsana New" w:hAnsi="Angsana New"/>
          <w:sz w:val="30"/>
          <w:szCs w:val="30"/>
        </w:rPr>
        <w:t>1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 xml:space="preserve">ซึ่งรวมอยู่ในงบกำไรขาดทุนเบ็ดเสร็จรวมสำหรับปีสิ้นสุดวันที่ </w:t>
      </w:r>
      <w:r w:rsidR="007F1887">
        <w:rPr>
          <w:rFonts w:ascii="Angsana New" w:hAnsi="Angsana New"/>
          <w:sz w:val="30"/>
          <w:szCs w:val="30"/>
        </w:rPr>
        <w:t>31</w:t>
      </w:r>
      <w:r w:rsidRPr="002166DB">
        <w:rPr>
          <w:rFonts w:ascii="Angsana New" w:hAnsi="Angsana New"/>
          <w:sz w:val="30"/>
          <w:szCs w:val="30"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F1887">
        <w:rPr>
          <w:rFonts w:ascii="Angsana New" w:hAnsi="Angsana New"/>
          <w:sz w:val="30"/>
          <w:szCs w:val="30"/>
        </w:rPr>
        <w:t>2562</w:t>
      </w:r>
    </w:p>
    <w:p w14:paraId="08BAAFA5" w14:textId="77777777" w:rsidR="002166DB" w:rsidRPr="004A391C" w:rsidRDefault="002166DB" w:rsidP="004A391C">
      <w:pPr>
        <w:tabs>
          <w:tab w:val="clear" w:pos="454"/>
          <w:tab w:val="clear" w:pos="680"/>
        </w:tabs>
        <w:spacing w:before="120" w:line="240" w:lineRule="auto"/>
        <w:ind w:left="547"/>
        <w:jc w:val="thaiDistribute"/>
        <w:rPr>
          <w:rFonts w:ascii="Angsana New" w:hAnsi="Angsana New"/>
          <w:spacing w:val="6"/>
          <w:sz w:val="30"/>
          <w:szCs w:val="30"/>
        </w:rPr>
      </w:pPr>
      <w:r w:rsidRPr="004A391C">
        <w:rPr>
          <w:rFonts w:ascii="Angsana New" w:hAnsi="Angsana New" w:hint="cs"/>
          <w:spacing w:val="6"/>
          <w:sz w:val="30"/>
          <w:szCs w:val="30"/>
          <w:cs/>
        </w:rPr>
        <w:t>นอกจากนี้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กลุ่มบริษัท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ได้ขายส่วนได้เสียในบริษัท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ยูเรกา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ดีไซน์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อินเตอร์เนชั่นแนล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จำกัด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ซึ่งเป็นบริษัทย่อย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ออกไปร้อยละ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F1887" w:rsidRPr="004A391C">
        <w:rPr>
          <w:rFonts w:ascii="Angsana New" w:hAnsi="Angsana New"/>
          <w:spacing w:val="6"/>
          <w:sz w:val="30"/>
          <w:szCs w:val="30"/>
        </w:rPr>
        <w:t>100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เป็นจำนวนเงิน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F1887" w:rsidRPr="004A391C">
        <w:rPr>
          <w:rFonts w:ascii="Angsana New" w:hAnsi="Angsana New"/>
          <w:spacing w:val="6"/>
          <w:sz w:val="30"/>
          <w:szCs w:val="30"/>
        </w:rPr>
        <w:t>25</w:t>
      </w:r>
      <w:r w:rsidRPr="004A391C">
        <w:rPr>
          <w:rFonts w:ascii="Angsana New" w:hAnsi="Angsana New"/>
          <w:spacing w:val="6"/>
          <w:sz w:val="30"/>
          <w:szCs w:val="30"/>
          <w:cs/>
        </w:rPr>
        <w:t>.</w:t>
      </w:r>
      <w:r w:rsidR="007F1887" w:rsidRPr="004A391C">
        <w:rPr>
          <w:rFonts w:ascii="Angsana New" w:hAnsi="Angsana New"/>
          <w:spacing w:val="6"/>
          <w:sz w:val="30"/>
          <w:szCs w:val="30"/>
        </w:rPr>
        <w:t>5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มีผลให้บริษัท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ยูเรกา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ดีไซน์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อินเตอร์เนชั่นแนล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จำกัด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ไม่ได้เป็นบริษัทย่อยอีกต่อไป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และมีผลให้บริษัท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ยูเรกา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ดีไซน์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อินโดนีเซีย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จำกัด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และบริษัท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ยูเรกา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ดีไซน์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อินเดีย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จำกัด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ซึ่งเป็นบริษัทย่อยทางอ้อมที่กลุ่มบริษัทถือหุ้นผ่านบริษัท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ยูเรกา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ดีไซน์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อินเตอร์เนชั่นแนล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จำกัด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มิได้เป็นบริษัทย่อยทางอ้อมของกลุ่มบริษัทด้วย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ณ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วันที่จำหน่ายมูลค่าตามบัญชีของสินทรัพย์สุทธิของบริษัท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ยูเรกา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ดีไซน์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อินเตอร์เนชั่นแนล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จำกัด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ในงบการเงินของกลุ่มบริษัทมีจำนวนเงิน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F1887" w:rsidRPr="004A391C">
        <w:rPr>
          <w:rFonts w:ascii="Angsana New" w:hAnsi="Angsana New"/>
          <w:spacing w:val="6"/>
          <w:sz w:val="30"/>
          <w:szCs w:val="30"/>
        </w:rPr>
        <w:t>23</w:t>
      </w:r>
      <w:r w:rsidRPr="004A391C">
        <w:rPr>
          <w:rFonts w:ascii="Angsana New" w:hAnsi="Angsana New"/>
          <w:spacing w:val="6"/>
          <w:sz w:val="30"/>
          <w:szCs w:val="30"/>
          <w:cs/>
        </w:rPr>
        <w:t>.</w:t>
      </w:r>
      <w:r w:rsidR="007F1887" w:rsidRPr="004A391C">
        <w:rPr>
          <w:rFonts w:ascii="Angsana New" w:hAnsi="Angsana New"/>
          <w:spacing w:val="6"/>
          <w:sz w:val="30"/>
          <w:szCs w:val="30"/>
        </w:rPr>
        <w:t>7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และกำไรจากการจำหน่ายเงินลงทุนมีจำนวนเงิน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F1887" w:rsidRPr="004A391C">
        <w:rPr>
          <w:rFonts w:ascii="Angsana New" w:hAnsi="Angsana New"/>
          <w:spacing w:val="6"/>
          <w:sz w:val="30"/>
          <w:szCs w:val="30"/>
        </w:rPr>
        <w:t>1</w:t>
      </w:r>
      <w:r w:rsidRPr="004A391C">
        <w:rPr>
          <w:rFonts w:ascii="Angsana New" w:hAnsi="Angsana New"/>
          <w:spacing w:val="6"/>
          <w:sz w:val="30"/>
          <w:szCs w:val="30"/>
          <w:cs/>
        </w:rPr>
        <w:t>.</w:t>
      </w:r>
      <w:r w:rsidR="007F1887" w:rsidRPr="004A391C">
        <w:rPr>
          <w:rFonts w:ascii="Angsana New" w:hAnsi="Angsana New"/>
          <w:spacing w:val="6"/>
          <w:sz w:val="30"/>
          <w:szCs w:val="30"/>
        </w:rPr>
        <w:t>8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Pr="004A391C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 xml:space="preserve">โดยกลุ่มบริษัทมีขาดทุนจากรายการแปลงค่าหน่วยงานต่างประเทศจำนวนเงิน </w:t>
      </w:r>
      <w:r w:rsidR="007F1887" w:rsidRPr="004A391C">
        <w:rPr>
          <w:rFonts w:ascii="Angsana New" w:hAnsi="Angsana New"/>
          <w:spacing w:val="6"/>
          <w:sz w:val="30"/>
          <w:szCs w:val="30"/>
        </w:rPr>
        <w:t>6</w:t>
      </w:r>
      <w:r w:rsidRPr="004A391C">
        <w:rPr>
          <w:rFonts w:ascii="Angsana New" w:hAnsi="Angsana New"/>
          <w:spacing w:val="6"/>
          <w:sz w:val="30"/>
          <w:szCs w:val="30"/>
        </w:rPr>
        <w:t>.</w:t>
      </w:r>
      <w:r w:rsidR="007F1887" w:rsidRPr="004A391C">
        <w:rPr>
          <w:rFonts w:ascii="Angsana New" w:hAnsi="Angsana New"/>
          <w:spacing w:val="6"/>
          <w:sz w:val="30"/>
          <w:szCs w:val="30"/>
        </w:rPr>
        <w:t>4</w:t>
      </w:r>
      <w:r w:rsidRPr="004A391C">
        <w:rPr>
          <w:rFonts w:ascii="Angsana New" w:hAnsi="Angsana New"/>
          <w:spacing w:val="6"/>
          <w:sz w:val="30"/>
          <w:szCs w:val="30"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 xml:space="preserve">ล้านบาท ส่งผลให้กลุ่มบริษัทมีขาดทุนจากการจำหน่ายเงินลงทุนจำนวนเงิน </w:t>
      </w:r>
      <w:r w:rsidR="007F1887" w:rsidRPr="004A391C">
        <w:rPr>
          <w:rFonts w:ascii="Angsana New" w:hAnsi="Angsana New"/>
          <w:spacing w:val="6"/>
          <w:sz w:val="30"/>
          <w:szCs w:val="30"/>
        </w:rPr>
        <w:t>4</w:t>
      </w:r>
      <w:r w:rsidRPr="004A391C">
        <w:rPr>
          <w:rFonts w:ascii="Angsana New" w:hAnsi="Angsana New"/>
          <w:spacing w:val="6"/>
          <w:sz w:val="30"/>
          <w:szCs w:val="30"/>
        </w:rPr>
        <w:t>.</w:t>
      </w:r>
      <w:r w:rsidR="007F1887" w:rsidRPr="004A391C">
        <w:rPr>
          <w:rFonts w:ascii="Angsana New" w:hAnsi="Angsana New"/>
          <w:spacing w:val="6"/>
          <w:sz w:val="30"/>
          <w:szCs w:val="30"/>
        </w:rPr>
        <w:t>6</w:t>
      </w:r>
      <w:r w:rsidRPr="004A391C">
        <w:rPr>
          <w:rFonts w:ascii="Angsana New" w:hAnsi="Angsana New"/>
          <w:spacing w:val="6"/>
          <w:sz w:val="30"/>
          <w:szCs w:val="30"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>ล้านบาท ซึ่งรวมอยู่ในงบกำไรขาดทุนเบ็ดเสร็จรวม</w:t>
      </w:r>
      <w:r w:rsidRPr="004A391C">
        <w:rPr>
          <w:rFonts w:ascii="Angsana New" w:hAnsi="Angsana New"/>
          <w:spacing w:val="6"/>
          <w:sz w:val="30"/>
          <w:szCs w:val="30"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 xml:space="preserve">สำหรับปีสิ้นสุดวันที่ </w:t>
      </w:r>
      <w:r w:rsidR="007F1887" w:rsidRPr="004A391C">
        <w:rPr>
          <w:rFonts w:ascii="Angsana New" w:hAnsi="Angsana New"/>
          <w:spacing w:val="6"/>
          <w:sz w:val="30"/>
          <w:szCs w:val="30"/>
        </w:rPr>
        <w:t>31</w:t>
      </w:r>
      <w:r w:rsidRPr="004A391C">
        <w:rPr>
          <w:rFonts w:ascii="Angsana New" w:hAnsi="Angsana New"/>
          <w:spacing w:val="6"/>
          <w:sz w:val="30"/>
          <w:szCs w:val="30"/>
        </w:rPr>
        <w:t xml:space="preserve"> </w:t>
      </w:r>
      <w:r w:rsidRPr="004A391C">
        <w:rPr>
          <w:rFonts w:ascii="Angsana New" w:hAnsi="Angsana New" w:hint="cs"/>
          <w:spacing w:val="6"/>
          <w:sz w:val="30"/>
          <w:szCs w:val="30"/>
          <w:cs/>
        </w:rPr>
        <w:t xml:space="preserve">ธันวาคม </w:t>
      </w:r>
      <w:r w:rsidR="007F1887" w:rsidRPr="004A391C">
        <w:rPr>
          <w:rFonts w:ascii="Angsana New" w:hAnsi="Angsana New"/>
          <w:spacing w:val="6"/>
          <w:sz w:val="30"/>
          <w:szCs w:val="30"/>
        </w:rPr>
        <w:t>2562</w:t>
      </w:r>
    </w:p>
    <w:p w14:paraId="7F077822" w14:textId="77777777" w:rsidR="006538B9" w:rsidRDefault="006538B9" w:rsidP="003E5C13">
      <w:pPr>
        <w:tabs>
          <w:tab w:val="clear" w:pos="454"/>
          <w:tab w:val="clear" w:pos="680"/>
        </w:tabs>
        <w:spacing w:before="12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C98AE28" w14:textId="77777777" w:rsidR="006538B9" w:rsidRDefault="006538B9" w:rsidP="003E5C13">
      <w:pPr>
        <w:tabs>
          <w:tab w:val="clear" w:pos="454"/>
          <w:tab w:val="clear" w:pos="680"/>
        </w:tabs>
        <w:spacing w:before="12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85E0D78" w14:textId="77777777" w:rsidR="006538B9" w:rsidRDefault="006538B9" w:rsidP="003E5C13">
      <w:pPr>
        <w:tabs>
          <w:tab w:val="clear" w:pos="454"/>
          <w:tab w:val="clear" w:pos="680"/>
        </w:tabs>
        <w:spacing w:before="12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B47D418" w14:textId="77777777" w:rsidR="00C4572C" w:rsidRDefault="00C4572C" w:rsidP="003E5C13">
      <w:pPr>
        <w:tabs>
          <w:tab w:val="clear" w:pos="454"/>
          <w:tab w:val="clear" w:pos="680"/>
        </w:tabs>
        <w:spacing w:before="120" w:line="240" w:lineRule="auto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0DE01C7" w14:textId="77777777" w:rsidR="006538B9" w:rsidRPr="002166DB" w:rsidRDefault="006538B9" w:rsidP="00933753">
      <w:pPr>
        <w:tabs>
          <w:tab w:val="clear" w:pos="454"/>
          <w:tab w:val="clear" w:pos="680"/>
        </w:tabs>
        <w:spacing w:before="120"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CF0FB52" w14:textId="77777777" w:rsidR="002166DB" w:rsidRPr="002166DB" w:rsidRDefault="002166DB" w:rsidP="00F646D3">
      <w:pPr>
        <w:tabs>
          <w:tab w:val="clear" w:pos="454"/>
          <w:tab w:val="left" w:pos="567"/>
        </w:tabs>
        <w:spacing w:before="120" w:after="120" w:line="240" w:lineRule="auto"/>
        <w:ind w:left="544"/>
        <w:jc w:val="both"/>
        <w:rPr>
          <w:rFonts w:ascii="Angsana New" w:hAnsi="Angsana New"/>
          <w:b/>
          <w:bCs/>
          <w:sz w:val="30"/>
          <w:szCs w:val="30"/>
          <w:u w:val="single"/>
        </w:rPr>
      </w:pPr>
      <w:r w:rsidRPr="002166DB">
        <w:rPr>
          <w:rFonts w:ascii="Angsana New" w:hAnsi="Angsana New" w:hint="cs"/>
          <w:b/>
          <w:bCs/>
          <w:sz w:val="30"/>
          <w:szCs w:val="30"/>
          <w:u w:val="single"/>
          <w:cs/>
        </w:rPr>
        <w:lastRenderedPageBreak/>
        <w:t>การคืนทุน</w:t>
      </w:r>
      <w:r w:rsidRPr="002166DB">
        <w:rPr>
          <w:rFonts w:ascii="Angsana New" w:hAnsi="Angsana New"/>
          <w:b/>
          <w:bCs/>
          <w:sz w:val="30"/>
          <w:szCs w:val="30"/>
          <w:u w:val="single"/>
          <w:cs/>
        </w:rPr>
        <w:t xml:space="preserve"> </w:t>
      </w:r>
    </w:p>
    <w:p w14:paraId="43E66356" w14:textId="77777777" w:rsidR="002166DB" w:rsidRPr="002166DB" w:rsidRDefault="002166DB" w:rsidP="003E5C13">
      <w:pPr>
        <w:spacing w:before="120" w:line="240" w:lineRule="auto"/>
        <w:ind w:left="547"/>
        <w:jc w:val="both"/>
        <w:rPr>
          <w:rFonts w:ascii="Angsana New" w:hAnsi="Angsana New"/>
          <w:spacing w:val="-4"/>
          <w:sz w:val="30"/>
          <w:szCs w:val="30"/>
        </w:rPr>
      </w:pPr>
      <w:r w:rsidRPr="002166DB">
        <w:rPr>
          <w:rFonts w:ascii="Angsana New" w:hAnsi="Angsana New" w:hint="cs"/>
          <w:sz w:val="30"/>
          <w:szCs w:val="30"/>
          <w:cs/>
        </w:rPr>
        <w:t>บริษัท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ฟูจิอิ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ไอออน เวิร์ค (ประเทศไทย) จำกัด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ได้จดทะเบียนเลิกบริษัทต่อกรมพัฒนาธุรกิจการค้า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8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กันยายน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2560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และได้ชำระคืนทุนให้บริษัทเมื่อวันที่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3</w:t>
      </w:r>
      <w:r w:rsidRPr="002166DB">
        <w:rPr>
          <w:rFonts w:ascii="Angsana New" w:hAnsi="Angsana New"/>
          <w:sz w:val="30"/>
          <w:szCs w:val="30"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ตุลาคม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2562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1</w:t>
      </w:r>
      <w:r w:rsidRPr="002166DB">
        <w:rPr>
          <w:rFonts w:ascii="Angsana New" w:hAnsi="Angsana New"/>
          <w:sz w:val="30"/>
          <w:szCs w:val="30"/>
          <w:cs/>
        </w:rPr>
        <w:t>.</w:t>
      </w:r>
      <w:r w:rsidR="007F1887">
        <w:rPr>
          <w:rFonts w:ascii="Angsana New" w:hAnsi="Angsana New"/>
          <w:sz w:val="30"/>
          <w:szCs w:val="30"/>
        </w:rPr>
        <w:t>8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บาท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0</w:t>
      </w:r>
      <w:r w:rsidRPr="002166DB">
        <w:rPr>
          <w:rFonts w:ascii="Angsana New" w:hAnsi="Angsana New"/>
          <w:sz w:val="30"/>
          <w:szCs w:val="30"/>
        </w:rPr>
        <w:t>.</w:t>
      </w:r>
      <w:r w:rsidR="007F1887">
        <w:rPr>
          <w:rFonts w:ascii="Angsana New" w:hAnsi="Angsana New"/>
          <w:sz w:val="30"/>
          <w:szCs w:val="30"/>
        </w:rPr>
        <w:t>9</w:t>
      </w:r>
      <w:r w:rsidRPr="002166DB">
        <w:rPr>
          <w:rFonts w:ascii="Angsana New" w:hAnsi="Angsana New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z w:val="30"/>
          <w:szCs w:val="30"/>
          <w:cs/>
        </w:rPr>
        <w:t>ล้านบาท</w:t>
      </w:r>
      <w:r w:rsidRPr="002166DB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166D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787DBF78" w14:textId="77777777" w:rsidR="002166DB" w:rsidRDefault="002166DB" w:rsidP="00F646D3">
      <w:pPr>
        <w:tabs>
          <w:tab w:val="clear" w:pos="454"/>
          <w:tab w:val="left" w:pos="709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E5C13">
        <w:rPr>
          <w:rFonts w:ascii="Angsana New" w:hAnsi="Angsana New" w:hint="cs"/>
          <w:sz w:val="30"/>
          <w:szCs w:val="30"/>
          <w:cs/>
        </w:rPr>
        <w:t>บริษัท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ยูเรกา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เทรดดิ้ง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จำกัด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ซึ่งเป็นบริษัทย่อยทางตรง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ได้จดทะเบียนเลิกบริษัทต่อกรมพัฒนาธุรกิจการค้า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8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กันยายน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2560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และได้ชำระคืนทุนให้บริษัทเมื่อวันที่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20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กันยายน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2562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0</w:t>
      </w:r>
      <w:r w:rsidRPr="003E5C13">
        <w:rPr>
          <w:rFonts w:ascii="Angsana New" w:hAnsi="Angsana New"/>
          <w:sz w:val="30"/>
          <w:szCs w:val="30"/>
          <w:cs/>
        </w:rPr>
        <w:t>.</w:t>
      </w:r>
      <w:r w:rsidR="007F1887">
        <w:rPr>
          <w:rFonts w:ascii="Angsana New" w:hAnsi="Angsana New"/>
          <w:sz w:val="30"/>
          <w:szCs w:val="30"/>
        </w:rPr>
        <w:t>8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บาท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1</w:t>
      </w:r>
      <w:r w:rsidRPr="003E5C13">
        <w:rPr>
          <w:rFonts w:ascii="Angsana New" w:hAnsi="Angsana New"/>
          <w:sz w:val="30"/>
          <w:szCs w:val="30"/>
          <w:cs/>
        </w:rPr>
        <w:t>.</w:t>
      </w:r>
      <w:r w:rsidR="007F1887">
        <w:rPr>
          <w:rFonts w:ascii="Angsana New" w:hAnsi="Angsana New"/>
          <w:sz w:val="30"/>
          <w:szCs w:val="30"/>
        </w:rPr>
        <w:t>5</w:t>
      </w:r>
      <w:r w:rsidRPr="003E5C13">
        <w:rPr>
          <w:rFonts w:ascii="Angsana New" w:hAnsi="Angsana New"/>
          <w:sz w:val="30"/>
          <w:szCs w:val="30"/>
          <w:cs/>
        </w:rPr>
        <w:t xml:space="preserve"> </w:t>
      </w:r>
      <w:r w:rsidRPr="003E5C13">
        <w:rPr>
          <w:rFonts w:ascii="Angsana New" w:hAnsi="Angsana New" w:hint="cs"/>
          <w:sz w:val="30"/>
          <w:szCs w:val="30"/>
          <w:cs/>
        </w:rPr>
        <w:t>ล้านบาท</w:t>
      </w:r>
    </w:p>
    <w:p w14:paraId="0B2747A6" w14:textId="77777777" w:rsidR="00566CED" w:rsidRDefault="00566CED" w:rsidP="0094352E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450"/>
        </w:tabs>
        <w:spacing w:before="240"/>
        <w:ind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 xml:space="preserve">อสังหาริมทรัพย์เพื่อการลงทุน </w:t>
      </w:r>
      <w:r>
        <w:rPr>
          <w:rFonts w:ascii="Angsana New" w:hAnsi="Angsana New"/>
          <w:b/>
          <w:bCs/>
          <w:sz w:val="30"/>
          <w:szCs w:val="30"/>
        </w:rPr>
        <w:t xml:space="preserve">- </w:t>
      </w:r>
      <w:r>
        <w:rPr>
          <w:rFonts w:ascii="Angsana New" w:hAnsi="Angsana New" w:hint="cs"/>
          <w:b/>
          <w:bCs/>
          <w:sz w:val="30"/>
          <w:szCs w:val="30"/>
          <w:cs/>
        </w:rPr>
        <w:t>สุทธิ</w:t>
      </w:r>
    </w:p>
    <w:p w14:paraId="7CF451E4" w14:textId="2EE28CBC" w:rsidR="00566CED" w:rsidRDefault="00566CED" w:rsidP="00F646D3">
      <w:pPr>
        <w:spacing w:before="120" w:line="240" w:lineRule="auto"/>
        <w:ind w:left="547" w:hanging="97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</w:t>
      </w:r>
      <w:r w:rsidR="00083AEA">
        <w:rPr>
          <w:rFonts w:ascii="Angsana New" w:hAnsi="Angsana New" w:hint="cs"/>
          <w:sz w:val="30"/>
          <w:szCs w:val="30"/>
          <w:cs/>
        </w:rPr>
        <w:t>การเคลื่อนไหวอย่างย่อสำหรับงวดเก้า</w:t>
      </w:r>
      <w:r w:rsidRPr="000D213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 w:rsidR="00083AEA">
        <w:rPr>
          <w:rFonts w:ascii="Angsana New" w:hAnsi="Angsana New" w:hint="cs"/>
          <w:sz w:val="30"/>
          <w:szCs w:val="30"/>
          <w:cs/>
        </w:rPr>
        <w:t>กันย</w:t>
      </w:r>
      <w:r>
        <w:rPr>
          <w:rFonts w:ascii="Angsana New" w:hAnsi="Angsana New" w:hint="cs"/>
          <w:sz w:val="30"/>
          <w:szCs w:val="30"/>
          <w:cs/>
        </w:rPr>
        <w:t>ายน</w:t>
      </w:r>
      <w:r w:rsidRPr="000D213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3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Pr="000D213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791" w:type="pct"/>
        <w:tblInd w:w="392" w:type="dxa"/>
        <w:tblLook w:val="0000" w:firstRow="0" w:lastRow="0" w:firstColumn="0" w:lastColumn="0" w:noHBand="0" w:noVBand="0"/>
      </w:tblPr>
      <w:tblGrid>
        <w:gridCol w:w="5101"/>
        <w:gridCol w:w="2060"/>
        <w:gridCol w:w="294"/>
        <w:gridCol w:w="2169"/>
      </w:tblGrid>
      <w:tr w:rsidR="00566CED" w:rsidRPr="009E58A4" w14:paraId="7897325E" w14:textId="77777777" w:rsidTr="00566CED">
        <w:trPr>
          <w:trHeight w:hRule="exact" w:val="403"/>
        </w:trPr>
        <w:tc>
          <w:tcPr>
            <w:tcW w:w="2650" w:type="pct"/>
          </w:tcPr>
          <w:p w14:paraId="43F68692" w14:textId="77777777" w:rsidR="00566CED" w:rsidRPr="009E58A4" w:rsidRDefault="00566CED" w:rsidP="00444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50" w:type="pct"/>
            <w:gridSpan w:val="3"/>
            <w:tcBorders>
              <w:bottom w:val="single" w:sz="4" w:space="0" w:color="auto"/>
            </w:tcBorders>
          </w:tcPr>
          <w:p w14:paraId="63957ADC" w14:textId="77777777" w:rsidR="00566CED" w:rsidRPr="009E58A4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566CED" w:rsidRPr="009E58A4" w14:paraId="7A468B7D" w14:textId="77777777" w:rsidTr="00566CED">
        <w:trPr>
          <w:trHeight w:hRule="exact" w:val="403"/>
        </w:trPr>
        <w:tc>
          <w:tcPr>
            <w:tcW w:w="2650" w:type="pct"/>
          </w:tcPr>
          <w:p w14:paraId="5B74484B" w14:textId="77777777" w:rsidR="00566CED" w:rsidRPr="009E58A4" w:rsidRDefault="00566CED" w:rsidP="00444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640BD" w14:textId="77777777" w:rsidR="00566CED" w:rsidRPr="009E58A4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vAlign w:val="bottom"/>
          </w:tcPr>
          <w:p w14:paraId="65EE3DD1" w14:textId="77777777" w:rsidR="00566CED" w:rsidRPr="009E58A4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66CBD" w14:textId="77777777" w:rsidR="00566CED" w:rsidRPr="009E58A4" w:rsidRDefault="00566CED" w:rsidP="00444E8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7A9C" w:rsidRPr="009E58A4" w14:paraId="5DAC0983" w14:textId="77777777" w:rsidTr="002623AD">
        <w:trPr>
          <w:trHeight w:hRule="exact" w:val="403"/>
        </w:trPr>
        <w:tc>
          <w:tcPr>
            <w:tcW w:w="2650" w:type="pct"/>
          </w:tcPr>
          <w:p w14:paraId="7F622BEC" w14:textId="77777777" w:rsidR="00C37A9C" w:rsidRPr="009B592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</w:rPr>
            </w:pP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ราคาตาม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บัญชีสุทธิ ณ 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  <w:tc>
          <w:tcPr>
            <w:tcW w:w="1070" w:type="pct"/>
            <w:shd w:val="clear" w:color="auto" w:fill="auto"/>
          </w:tcPr>
          <w:p w14:paraId="743C0420" w14:textId="02527346" w:rsidR="00C37A9C" w:rsidRPr="002623A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2623AD">
              <w:rPr>
                <w:rFonts w:ascii="Angsana New" w:eastAsia="Calibri" w:hAnsi="Angsana New"/>
                <w:sz w:val="30"/>
                <w:szCs w:val="30"/>
              </w:rPr>
              <w:t>43,593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3D774885" w14:textId="77777777" w:rsidR="00C37A9C" w:rsidRPr="002623A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</w:tcPr>
          <w:p w14:paraId="2425EAC3" w14:textId="77777777" w:rsidR="00C37A9C" w:rsidRPr="002623A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 w:rsidRPr="002623AD">
              <w:rPr>
                <w:rFonts w:ascii="Angsana New" w:eastAsia="Calibri" w:hAnsi="Angsana New"/>
                <w:sz w:val="30"/>
                <w:szCs w:val="30"/>
              </w:rPr>
              <w:t>43,593</w:t>
            </w:r>
          </w:p>
        </w:tc>
      </w:tr>
      <w:tr w:rsidR="00C37A9C" w:rsidRPr="009E58A4" w14:paraId="0D99F109" w14:textId="77777777" w:rsidTr="00C37A9C">
        <w:trPr>
          <w:trHeight w:hRule="exact" w:val="403"/>
        </w:trPr>
        <w:tc>
          <w:tcPr>
            <w:tcW w:w="2650" w:type="pct"/>
          </w:tcPr>
          <w:p w14:paraId="2BF5DC27" w14:textId="77777777" w:rsidR="00C37A9C" w:rsidRPr="009E58A4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ซื้อ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ระหว่างงวด 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120B9DC9" w14:textId="301CE71F" w:rsidR="00C37A9C" w:rsidRPr="002623A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62B0E4C9" w14:textId="77777777" w:rsidR="00C37A9C" w:rsidRPr="002623A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14:paraId="3745D8C6" w14:textId="1209DACD" w:rsidR="00C37A9C" w:rsidRPr="002623A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C37A9C" w:rsidRPr="009E58A4" w14:paraId="78462249" w14:textId="77777777" w:rsidTr="00C37A9C">
        <w:trPr>
          <w:trHeight w:hRule="exact" w:val="403"/>
        </w:trPr>
        <w:tc>
          <w:tcPr>
            <w:tcW w:w="2650" w:type="pct"/>
          </w:tcPr>
          <w:p w14:paraId="65C09639" w14:textId="77777777" w:rsidR="00C37A9C" w:rsidRPr="009E58A4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บวก</w:t>
            </w:r>
            <w:r w:rsidRPr="001F62B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โอนเข้า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284FEC23" w14:textId="5FDB6DEC" w:rsidR="00C37A9C" w:rsidRPr="002623A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1D22D5FB" w14:textId="77777777" w:rsidR="00C37A9C" w:rsidRPr="002623A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14:paraId="5C77BACD" w14:textId="1F1BAB96" w:rsidR="00C37A9C" w:rsidRPr="002623A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-</w:t>
            </w:r>
          </w:p>
        </w:tc>
      </w:tr>
      <w:tr w:rsidR="00C37A9C" w:rsidRPr="009E58A4" w14:paraId="17D994CC" w14:textId="77777777" w:rsidTr="00C37A9C">
        <w:trPr>
          <w:trHeight w:hRule="exact" w:val="403"/>
        </w:trPr>
        <w:tc>
          <w:tcPr>
            <w:tcW w:w="2650" w:type="pct"/>
          </w:tcPr>
          <w:p w14:paraId="359E463A" w14:textId="77777777" w:rsidR="00C37A9C" w:rsidRPr="009E58A4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ขาย</w:t>
            </w: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13F8F4B7" w14:textId="0014E987" w:rsidR="00C37A9C" w:rsidRPr="002623A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50D0DB8F" w14:textId="77777777" w:rsidR="00C37A9C" w:rsidRPr="002623A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14:paraId="7783D6EF" w14:textId="03926D6A" w:rsidR="00C37A9C" w:rsidRPr="002623A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C37A9C" w:rsidRPr="009E58A4" w14:paraId="7B52A247" w14:textId="77777777" w:rsidTr="00C37A9C">
        <w:trPr>
          <w:trHeight w:hRule="exact" w:val="403"/>
        </w:trPr>
        <w:tc>
          <w:tcPr>
            <w:tcW w:w="2650" w:type="pct"/>
          </w:tcPr>
          <w:p w14:paraId="112E2743" w14:textId="77777777" w:rsidR="00C37A9C" w:rsidRPr="009E58A4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ค่าเสื่อมราคา / โอนออก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A4DDF4" w14:textId="3D4F9E02" w:rsidR="00C37A9C" w:rsidRPr="002623A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(1,665)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79E39E59" w14:textId="77777777" w:rsidR="00C37A9C" w:rsidRPr="002623A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3EABD4" w14:textId="237C3FC5" w:rsidR="00C37A9C" w:rsidRPr="002623AD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(1,665)</w:t>
            </w:r>
          </w:p>
        </w:tc>
      </w:tr>
      <w:tr w:rsidR="00C37A9C" w:rsidRPr="009E58A4" w14:paraId="65D4FF96" w14:textId="77777777" w:rsidTr="00C37A9C">
        <w:trPr>
          <w:trHeight w:hRule="exact" w:val="403"/>
        </w:trPr>
        <w:tc>
          <w:tcPr>
            <w:tcW w:w="2650" w:type="pct"/>
          </w:tcPr>
          <w:p w14:paraId="2C287BD3" w14:textId="10B69C76" w:rsidR="00C37A9C" w:rsidRPr="00BF3C0E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ราคาตาม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บัญชีสุทธิ ณ วันที่ </w:t>
            </w: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ยน </w:t>
            </w: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231536" w14:textId="326D94E3" w:rsidR="00C37A9C" w:rsidRPr="00083AEA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41,928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64F17E00" w14:textId="77777777" w:rsidR="00C37A9C" w:rsidRPr="00BF3C0E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7BA77C" w14:textId="70A72E3F" w:rsidR="00C37A9C" w:rsidRPr="00BF3C0E" w:rsidRDefault="00C37A9C" w:rsidP="00C3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41,928</w:t>
            </w:r>
          </w:p>
        </w:tc>
      </w:tr>
    </w:tbl>
    <w:p w14:paraId="51938ACC" w14:textId="1939EF54" w:rsidR="000271F3" w:rsidRDefault="000A4658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/>
          <w:sz w:val="30"/>
          <w:szCs w:val="30"/>
          <w:cs/>
        </w:rPr>
        <w:t>ราคาทรัพย์สินของบริษัทก่อนหักค่าเสื่อมราค</w:t>
      </w:r>
      <w:r w:rsidRPr="002623AD">
        <w:rPr>
          <w:rFonts w:ascii="Angsana New" w:hAnsi="Angsana New" w:hint="cs"/>
          <w:sz w:val="30"/>
          <w:szCs w:val="30"/>
          <w:cs/>
        </w:rPr>
        <w:t>า</w:t>
      </w:r>
      <w:r w:rsidRPr="002623AD">
        <w:rPr>
          <w:rFonts w:ascii="Angsana New" w:hAnsi="Angsana New"/>
          <w:sz w:val="30"/>
          <w:szCs w:val="30"/>
          <w:cs/>
        </w:rPr>
        <w:t>สะสมของ</w:t>
      </w:r>
      <w:r w:rsidRPr="002623AD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2623AD">
        <w:rPr>
          <w:rFonts w:ascii="Angsana New" w:hAnsi="Angsana New"/>
          <w:sz w:val="30"/>
          <w:szCs w:val="30"/>
          <w:cs/>
        </w:rPr>
        <w:t xml:space="preserve"> ซึ่งได้คิดค่าเสื่อมราคาเต็มจำนวนแล</w:t>
      </w:r>
      <w:r w:rsidRPr="002623AD">
        <w:rPr>
          <w:rFonts w:ascii="Angsana New" w:hAnsi="Angsana New" w:hint="cs"/>
          <w:sz w:val="30"/>
          <w:szCs w:val="30"/>
          <w:cs/>
        </w:rPr>
        <w:t>้</w:t>
      </w:r>
      <w:r w:rsidRPr="002623AD">
        <w:rPr>
          <w:rFonts w:ascii="Angsana New" w:hAnsi="Angsana New"/>
          <w:sz w:val="30"/>
          <w:szCs w:val="30"/>
          <w:cs/>
        </w:rPr>
        <w:t xml:space="preserve">วแต่ยังคงใช้งานจนถึงวันที่ </w:t>
      </w:r>
      <w:r w:rsidRPr="002623AD">
        <w:rPr>
          <w:rFonts w:ascii="Angsana New" w:hAnsi="Angsana New"/>
          <w:sz w:val="30"/>
          <w:szCs w:val="30"/>
        </w:rPr>
        <w:t xml:space="preserve">30 </w:t>
      </w:r>
      <w:r w:rsidR="00083AEA">
        <w:rPr>
          <w:rFonts w:ascii="Angsana New" w:hAnsi="Angsana New" w:hint="cs"/>
          <w:sz w:val="30"/>
          <w:szCs w:val="30"/>
          <w:cs/>
        </w:rPr>
        <w:t>กันยา</w:t>
      </w:r>
      <w:r w:rsidRPr="002623AD">
        <w:rPr>
          <w:rFonts w:ascii="Angsana New" w:hAnsi="Angsana New"/>
          <w:sz w:val="30"/>
          <w:szCs w:val="30"/>
          <w:cs/>
        </w:rPr>
        <w:t xml:space="preserve">ยน </w:t>
      </w:r>
      <w:r w:rsidRPr="002623AD">
        <w:rPr>
          <w:rFonts w:ascii="Angsana New" w:hAnsi="Angsana New"/>
          <w:sz w:val="30"/>
          <w:szCs w:val="30"/>
        </w:rPr>
        <w:t xml:space="preserve">2563 </w:t>
      </w:r>
      <w:r w:rsidRPr="002623AD">
        <w:rPr>
          <w:rFonts w:ascii="Angsana New" w:hAnsi="Angsana New"/>
          <w:sz w:val="30"/>
          <w:szCs w:val="30"/>
          <w:cs/>
        </w:rPr>
        <w:t>มี</w:t>
      </w:r>
      <w:r w:rsidRPr="000C08F7">
        <w:rPr>
          <w:rFonts w:ascii="Angsana New" w:hAnsi="Angsana New"/>
          <w:sz w:val="30"/>
          <w:szCs w:val="30"/>
          <w:cs/>
        </w:rPr>
        <w:t>จำนวน</w:t>
      </w:r>
      <w:r w:rsidRPr="000C08F7">
        <w:rPr>
          <w:rFonts w:ascii="Angsana New" w:hAnsi="Angsana New"/>
          <w:sz w:val="30"/>
          <w:szCs w:val="30"/>
        </w:rPr>
        <w:t xml:space="preserve"> </w:t>
      </w:r>
      <w:r w:rsidR="00823F9E">
        <w:rPr>
          <w:rFonts w:ascii="Angsana New" w:hAnsi="Angsana New"/>
          <w:sz w:val="30"/>
          <w:szCs w:val="30"/>
        </w:rPr>
        <w:t>9.56</w:t>
      </w:r>
      <w:r w:rsidRPr="002623AD">
        <w:rPr>
          <w:rFonts w:ascii="Angsana New" w:hAnsi="Angsana New"/>
          <w:sz w:val="30"/>
          <w:szCs w:val="30"/>
        </w:rPr>
        <w:t xml:space="preserve"> </w:t>
      </w:r>
      <w:r w:rsidRPr="002623AD">
        <w:rPr>
          <w:rFonts w:ascii="Angsana New" w:hAnsi="Angsana New"/>
          <w:sz w:val="30"/>
          <w:szCs w:val="30"/>
          <w:cs/>
        </w:rPr>
        <w:t>ล้านบาท (</w:t>
      </w:r>
      <w:r w:rsidRPr="002623AD">
        <w:rPr>
          <w:rFonts w:ascii="Angsana New" w:hAnsi="Angsana New"/>
          <w:sz w:val="30"/>
          <w:szCs w:val="30"/>
        </w:rPr>
        <w:t xml:space="preserve">31 </w:t>
      </w:r>
      <w:r w:rsidRPr="002623A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623AD">
        <w:rPr>
          <w:rFonts w:ascii="Angsana New" w:hAnsi="Angsana New"/>
          <w:sz w:val="30"/>
          <w:szCs w:val="30"/>
        </w:rPr>
        <w:t xml:space="preserve">2562 : 8.38 </w:t>
      </w:r>
      <w:r w:rsidRPr="002623AD">
        <w:rPr>
          <w:rFonts w:ascii="Angsana New" w:hAnsi="Angsana New"/>
          <w:sz w:val="30"/>
          <w:szCs w:val="30"/>
          <w:cs/>
        </w:rPr>
        <w:t>ล้านบาท</w:t>
      </w:r>
      <w:r w:rsidRPr="002623AD">
        <w:rPr>
          <w:rFonts w:ascii="Angsana New" w:hAnsi="Angsana New"/>
          <w:sz w:val="30"/>
          <w:szCs w:val="30"/>
        </w:rPr>
        <w:t>)</w:t>
      </w:r>
    </w:p>
    <w:p w14:paraId="3F310CFC" w14:textId="2440A687" w:rsidR="00786FD1" w:rsidRDefault="00786FD1" w:rsidP="000271F3">
      <w:pPr>
        <w:pStyle w:val="ListParagraph"/>
        <w:tabs>
          <w:tab w:val="clear" w:pos="227"/>
          <w:tab w:val="clear" w:pos="680"/>
        </w:tabs>
        <w:spacing w:before="120" w:line="240" w:lineRule="auto"/>
        <w:ind w:left="448"/>
        <w:contextualSpacing w:val="0"/>
        <w:rPr>
          <w:rFonts w:ascii="Angsana New" w:hAnsi="Angsana New"/>
          <w:sz w:val="30"/>
          <w:szCs w:val="30"/>
        </w:rPr>
      </w:pPr>
      <w:r w:rsidRPr="00786FD1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อสังหาริมทรัพย์เพื่อการลงทุนแสดงด้วยวิ</w:t>
      </w:r>
      <w:r>
        <w:rPr>
          <w:rFonts w:ascii="Angsana New" w:hAnsi="Angsana New" w:hint="cs"/>
          <w:sz w:val="30"/>
          <w:szCs w:val="30"/>
          <w:cs/>
        </w:rPr>
        <w:t>ธีราคาทุนหักค่าเสื่อม</w:t>
      </w:r>
      <w:r w:rsidRPr="00786FD1">
        <w:rPr>
          <w:rFonts w:ascii="Angsana New" w:hAnsi="Angsana New" w:hint="cs"/>
          <w:sz w:val="30"/>
          <w:szCs w:val="30"/>
          <w:cs/>
        </w:rPr>
        <w:t>ราคาสะสม</w:t>
      </w:r>
    </w:p>
    <w:p w14:paraId="308E87A8" w14:textId="77777777" w:rsidR="002E0BB1" w:rsidRDefault="002E0BB1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</w:p>
    <w:p w14:paraId="66F7050E" w14:textId="77777777" w:rsidR="002E0BB1" w:rsidRDefault="002E0BB1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</w:p>
    <w:p w14:paraId="2D89DFCD" w14:textId="77777777" w:rsidR="002E0BB1" w:rsidRDefault="002E0BB1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</w:p>
    <w:p w14:paraId="1D5B7CAA" w14:textId="77777777" w:rsidR="002E0BB1" w:rsidRDefault="002E0BB1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</w:p>
    <w:p w14:paraId="59CA3A48" w14:textId="77777777" w:rsidR="002E0BB1" w:rsidRDefault="002E0BB1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</w:p>
    <w:p w14:paraId="3E2AC2A9" w14:textId="77777777" w:rsidR="002E0BB1" w:rsidRDefault="002E0BB1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</w:p>
    <w:p w14:paraId="097A9375" w14:textId="77777777" w:rsidR="002E0BB1" w:rsidRDefault="002E0BB1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</w:p>
    <w:p w14:paraId="3E779C9C" w14:textId="77777777" w:rsidR="002E0BB1" w:rsidRDefault="002E0BB1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</w:p>
    <w:p w14:paraId="0DBFF3DA" w14:textId="77777777" w:rsidR="002E0BB1" w:rsidRDefault="002E0BB1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</w:p>
    <w:p w14:paraId="17FAAA3F" w14:textId="77777777" w:rsidR="002E0BB1" w:rsidRPr="00786FD1" w:rsidRDefault="002E0BB1" w:rsidP="00786FD1">
      <w:pPr>
        <w:pStyle w:val="ListParagraph"/>
        <w:tabs>
          <w:tab w:val="clear" w:pos="227"/>
          <w:tab w:val="clear" w:pos="680"/>
        </w:tabs>
        <w:spacing w:before="240" w:line="240" w:lineRule="auto"/>
        <w:ind w:left="448"/>
        <w:jc w:val="thaiDistribute"/>
        <w:rPr>
          <w:rFonts w:ascii="Angsana New" w:hAnsi="Angsana New"/>
          <w:sz w:val="30"/>
          <w:szCs w:val="30"/>
        </w:rPr>
      </w:pPr>
    </w:p>
    <w:p w14:paraId="1F09F76C" w14:textId="77777777" w:rsidR="00583CA4" w:rsidRPr="00583CA4" w:rsidRDefault="00583CA4" w:rsidP="00583CA4">
      <w:pPr>
        <w:pStyle w:val="ListParagraph"/>
        <w:tabs>
          <w:tab w:val="clear" w:pos="227"/>
          <w:tab w:val="clear" w:pos="454"/>
          <w:tab w:val="left" w:pos="450"/>
        </w:tabs>
        <w:spacing w:before="240" w:line="240" w:lineRule="auto"/>
        <w:ind w:left="539"/>
        <w:jc w:val="thaiDistribute"/>
        <w:rPr>
          <w:rFonts w:ascii="Angsana New" w:hAnsi="Angsana New"/>
          <w:b/>
          <w:bCs/>
          <w:sz w:val="22"/>
        </w:rPr>
      </w:pPr>
    </w:p>
    <w:p w14:paraId="2B14477C" w14:textId="77777777" w:rsidR="006E7D43" w:rsidRPr="002623AD" w:rsidRDefault="000D2138" w:rsidP="00EB4879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450"/>
        </w:tabs>
        <w:spacing w:before="240" w:line="240" w:lineRule="auto"/>
        <w:ind w:left="539" w:hanging="539"/>
        <w:jc w:val="thaiDistribute"/>
        <w:rPr>
          <w:rFonts w:ascii="Angsana New" w:hAnsi="Angsana New"/>
          <w:b/>
          <w:bCs/>
          <w:sz w:val="30"/>
          <w:szCs w:val="30"/>
        </w:rPr>
      </w:pPr>
      <w:r w:rsidRPr="002623AD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="008563B4" w:rsidRPr="002623A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4831FB" w:rsidRPr="002623AD">
        <w:rPr>
          <w:rFonts w:ascii="Angsana New" w:hAnsi="Angsana New"/>
          <w:b/>
          <w:bCs/>
          <w:sz w:val="30"/>
          <w:szCs w:val="30"/>
        </w:rPr>
        <w:t>-</w:t>
      </w:r>
      <w:r w:rsidR="008563B4" w:rsidRPr="002623AD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44071DDD" w14:textId="1D010B3E" w:rsidR="000D2138" w:rsidRDefault="009B592D" w:rsidP="000D2138">
      <w:pPr>
        <w:spacing w:before="120" w:line="240" w:lineRule="auto"/>
        <w:ind w:left="547" w:hanging="97"/>
        <w:jc w:val="both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 w:hint="cs"/>
          <w:sz w:val="30"/>
          <w:szCs w:val="30"/>
          <w:cs/>
        </w:rPr>
        <w:t>รายการเคลื่อนไหวอย่างย่อ</w:t>
      </w:r>
      <w:r>
        <w:rPr>
          <w:rFonts w:ascii="Angsana New" w:hAnsi="Angsana New" w:hint="cs"/>
          <w:sz w:val="30"/>
          <w:szCs w:val="30"/>
          <w:cs/>
        </w:rPr>
        <w:t>สำหรับ</w:t>
      </w:r>
      <w:r w:rsidR="00C5367A">
        <w:rPr>
          <w:rFonts w:ascii="Angsana New" w:hAnsi="Angsana New" w:hint="cs"/>
          <w:sz w:val="30"/>
          <w:szCs w:val="30"/>
          <w:cs/>
        </w:rPr>
        <w:t>งวดเก้า</w:t>
      </w:r>
      <w:r w:rsidR="000D2138" w:rsidRPr="000D213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0D2138" w:rsidRPr="000D2138">
        <w:rPr>
          <w:rFonts w:ascii="Angsana New" w:hAnsi="Angsana New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30</w:t>
      </w:r>
      <w:r w:rsidR="00973F85">
        <w:rPr>
          <w:rFonts w:ascii="Angsana New" w:hAnsi="Angsana New"/>
          <w:sz w:val="30"/>
          <w:szCs w:val="30"/>
        </w:rPr>
        <w:t xml:space="preserve"> </w:t>
      </w:r>
      <w:r w:rsidR="00083AEA">
        <w:rPr>
          <w:rFonts w:ascii="Angsana New" w:hAnsi="Angsana New" w:hint="cs"/>
          <w:sz w:val="30"/>
          <w:szCs w:val="30"/>
          <w:cs/>
        </w:rPr>
        <w:t>กันย</w:t>
      </w:r>
      <w:r w:rsidR="00973F85">
        <w:rPr>
          <w:rFonts w:ascii="Angsana New" w:hAnsi="Angsana New" w:hint="cs"/>
          <w:sz w:val="30"/>
          <w:szCs w:val="30"/>
          <w:cs/>
        </w:rPr>
        <w:t>ายน</w:t>
      </w:r>
      <w:r w:rsidR="000D2138" w:rsidRPr="000D2138">
        <w:rPr>
          <w:rFonts w:ascii="Angsana New" w:hAnsi="Angsana New" w:hint="cs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z w:val="30"/>
          <w:szCs w:val="30"/>
        </w:rPr>
        <w:t>25</w:t>
      </w:r>
      <w:r w:rsidR="007F1887">
        <w:rPr>
          <w:rFonts w:ascii="Angsana New" w:hAnsi="Angsana New" w:hint="cs"/>
          <w:sz w:val="30"/>
          <w:szCs w:val="30"/>
        </w:rPr>
        <w:t>6</w:t>
      </w:r>
      <w:r w:rsidR="007F1887">
        <w:rPr>
          <w:rFonts w:ascii="Angsana New" w:hAnsi="Angsana New"/>
          <w:sz w:val="30"/>
          <w:szCs w:val="30"/>
        </w:rPr>
        <w:t>3</w:t>
      </w:r>
      <w:r w:rsidR="000D2138" w:rsidRPr="000D2138">
        <w:rPr>
          <w:rFonts w:ascii="Angsana New" w:hAnsi="Angsana New"/>
          <w:sz w:val="30"/>
          <w:szCs w:val="30"/>
          <w:cs/>
        </w:rPr>
        <w:t xml:space="preserve"> </w:t>
      </w:r>
      <w:r w:rsidR="000D2138" w:rsidRPr="000D213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791" w:type="pct"/>
        <w:tblInd w:w="392" w:type="dxa"/>
        <w:tblLook w:val="0000" w:firstRow="0" w:lastRow="0" w:firstColumn="0" w:lastColumn="0" w:noHBand="0" w:noVBand="0"/>
      </w:tblPr>
      <w:tblGrid>
        <w:gridCol w:w="5101"/>
        <w:gridCol w:w="2060"/>
        <w:gridCol w:w="294"/>
        <w:gridCol w:w="2169"/>
      </w:tblGrid>
      <w:tr w:rsidR="009E58A4" w:rsidRPr="009E58A4" w14:paraId="58268933" w14:textId="77777777" w:rsidTr="00566CED">
        <w:trPr>
          <w:trHeight w:hRule="exact" w:val="403"/>
        </w:trPr>
        <w:tc>
          <w:tcPr>
            <w:tcW w:w="2650" w:type="pct"/>
          </w:tcPr>
          <w:p w14:paraId="60117B81" w14:textId="77777777" w:rsidR="009E58A4" w:rsidRPr="009E58A4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50" w:type="pct"/>
            <w:gridSpan w:val="3"/>
            <w:tcBorders>
              <w:bottom w:val="single" w:sz="4" w:space="0" w:color="auto"/>
            </w:tcBorders>
          </w:tcPr>
          <w:p w14:paraId="19BBE400" w14:textId="77777777"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9E58A4" w:rsidRPr="009E58A4" w14:paraId="54A0FBCC" w14:textId="77777777" w:rsidTr="00566CED">
        <w:trPr>
          <w:trHeight w:hRule="exact" w:val="403"/>
        </w:trPr>
        <w:tc>
          <w:tcPr>
            <w:tcW w:w="2650" w:type="pct"/>
          </w:tcPr>
          <w:p w14:paraId="596A4204" w14:textId="77777777" w:rsidR="009E58A4" w:rsidRPr="009E58A4" w:rsidRDefault="009B592D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38126" w14:textId="77777777"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vAlign w:val="bottom"/>
          </w:tcPr>
          <w:p w14:paraId="562E65A5" w14:textId="77777777"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E58C9" w14:textId="77777777" w:rsidR="009E58A4" w:rsidRPr="009E58A4" w:rsidRDefault="009E58A4" w:rsidP="009E58A4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58A4" w:rsidRPr="009E58A4" w14:paraId="431C68D5" w14:textId="77777777" w:rsidTr="002623AD">
        <w:trPr>
          <w:trHeight w:hRule="exact" w:val="403"/>
        </w:trPr>
        <w:tc>
          <w:tcPr>
            <w:tcW w:w="2650" w:type="pct"/>
          </w:tcPr>
          <w:p w14:paraId="3EE8A6B6" w14:textId="77777777" w:rsidR="009E58A4" w:rsidRPr="009B592D" w:rsidRDefault="009E58A4" w:rsidP="0017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</w:rPr>
            </w:pP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ราคาตาม</w:t>
            </w:r>
            <w:r w:rsidR="009B592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บัญชีสุทธิ ณ วันที่ </w:t>
            </w:r>
            <w:r w:rsidR="007F1887"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="009B592D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="009B592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 w:rsidR="007F1887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7E5079A4" w14:textId="7458A03E" w:rsidR="009E58A4" w:rsidRPr="009E58A4" w:rsidRDefault="009B447A" w:rsidP="004463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</w:t>
            </w:r>
            <w:r w:rsidR="00F646D3">
              <w:rPr>
                <w:rFonts w:ascii="Angsana New" w:eastAsia="Calibri" w:hAnsi="Angsana New"/>
                <w:sz w:val="30"/>
                <w:szCs w:val="30"/>
              </w:rPr>
              <w:t>36,258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70578D80" w14:textId="77777777" w:rsidR="009E58A4" w:rsidRPr="009E58A4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</w:tcPr>
          <w:p w14:paraId="69DC4A54" w14:textId="2897967C" w:rsidR="009E58A4" w:rsidRPr="009E58A4" w:rsidRDefault="002623AD" w:rsidP="0070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71,33</w:t>
            </w:r>
            <w:r w:rsidR="00EA303F">
              <w:rPr>
                <w:rFonts w:ascii="Angsana New" w:eastAsia="Calibri" w:hAnsi="Angsana New"/>
                <w:sz w:val="30"/>
                <w:szCs w:val="30"/>
              </w:rPr>
              <w:t>4</w:t>
            </w:r>
          </w:p>
        </w:tc>
      </w:tr>
      <w:tr w:rsidR="009E58A4" w:rsidRPr="009E58A4" w14:paraId="37BF6F2F" w14:textId="77777777" w:rsidTr="00C23A0C">
        <w:trPr>
          <w:trHeight w:hRule="exact" w:val="403"/>
        </w:trPr>
        <w:tc>
          <w:tcPr>
            <w:tcW w:w="2650" w:type="pct"/>
          </w:tcPr>
          <w:p w14:paraId="33EE97EF" w14:textId="77777777" w:rsidR="009E58A4" w:rsidRPr="009E58A4" w:rsidRDefault="009E58A4" w:rsidP="001F6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ซื้อ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ระหว่างงวด 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63477C85" w14:textId="29CC42A9" w:rsidR="009E58A4" w:rsidRPr="009E58A4" w:rsidRDefault="004E5B96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199,329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4880EC35" w14:textId="77777777" w:rsidR="009E58A4" w:rsidRPr="009E58A4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14:paraId="14F28AB1" w14:textId="6BAF7B86" w:rsidR="009E58A4" w:rsidRPr="009E58A4" w:rsidRDefault="000C08F7" w:rsidP="0070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1,35</w:t>
            </w:r>
            <w:r w:rsidR="00B736F2">
              <w:rPr>
                <w:rFonts w:ascii="Angsana New" w:eastAsia="Calibri" w:hAnsi="Angsana New"/>
                <w:sz w:val="30"/>
                <w:szCs w:val="30"/>
              </w:rPr>
              <w:t>1</w:t>
            </w:r>
          </w:p>
        </w:tc>
      </w:tr>
      <w:tr w:rsidR="001F62BD" w:rsidRPr="009E58A4" w14:paraId="28A1C101" w14:textId="77777777" w:rsidTr="00C23A0C">
        <w:trPr>
          <w:trHeight w:hRule="exact" w:val="403"/>
        </w:trPr>
        <w:tc>
          <w:tcPr>
            <w:tcW w:w="2650" w:type="pct"/>
          </w:tcPr>
          <w:p w14:paraId="46193178" w14:textId="77777777" w:rsidR="001F62BD" w:rsidRPr="009E58A4" w:rsidRDefault="001F62BD" w:rsidP="0017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บวก</w:t>
            </w:r>
            <w:r w:rsidRPr="001F62B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โอนเข้า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4F8BA8CD" w14:textId="1C262716" w:rsidR="001F62BD" w:rsidRDefault="004E5B96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184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3BD7A301" w14:textId="77777777" w:rsidR="001F62BD" w:rsidRPr="009E58A4" w:rsidRDefault="001F62BD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14:paraId="5A9531BB" w14:textId="1F175DF1" w:rsidR="001F62BD" w:rsidRPr="001F62BD" w:rsidRDefault="00EC6CD9" w:rsidP="0070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-</w:t>
            </w:r>
          </w:p>
        </w:tc>
      </w:tr>
      <w:tr w:rsidR="009E58A4" w:rsidRPr="009E58A4" w14:paraId="4658E10C" w14:textId="77777777" w:rsidTr="00C23A0C">
        <w:trPr>
          <w:trHeight w:hRule="exact" w:val="403"/>
        </w:trPr>
        <w:tc>
          <w:tcPr>
            <w:tcW w:w="2650" w:type="pct"/>
          </w:tcPr>
          <w:p w14:paraId="607616AF" w14:textId="77777777" w:rsidR="009E58A4" w:rsidRPr="009E58A4" w:rsidRDefault="009E58A4" w:rsidP="0017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ขาย</w:t>
            </w: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2D5110D1" w14:textId="7EB63AB9" w:rsidR="009E58A4" w:rsidRPr="009E58A4" w:rsidRDefault="004E5B96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19FEE238" w14:textId="77777777" w:rsidR="009E58A4" w:rsidRPr="009E58A4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14:paraId="62392BF9" w14:textId="5E7BBAFE" w:rsidR="009E58A4" w:rsidRPr="009E58A4" w:rsidRDefault="00EC6CD9" w:rsidP="0070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9E58A4" w:rsidRPr="009E58A4" w14:paraId="75AAF9B4" w14:textId="77777777" w:rsidTr="00C23A0C">
        <w:trPr>
          <w:trHeight w:hRule="exact" w:val="403"/>
        </w:trPr>
        <w:tc>
          <w:tcPr>
            <w:tcW w:w="2650" w:type="pct"/>
          </w:tcPr>
          <w:p w14:paraId="5ABE7149" w14:textId="77777777" w:rsidR="009E58A4" w:rsidRPr="009E58A4" w:rsidRDefault="009E58A4" w:rsidP="00173A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ค่าเสื่อมราคา / โอนออก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CD4E3" w14:textId="2FF7D334" w:rsidR="009E58A4" w:rsidRPr="009E58A4" w:rsidRDefault="004E5B96" w:rsidP="00F64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(9,081)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224FDA5D" w14:textId="77777777" w:rsidR="009E58A4" w:rsidRPr="009E58A4" w:rsidRDefault="009E58A4" w:rsidP="009B4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8E9B7" w14:textId="4BC19750" w:rsidR="009E58A4" w:rsidRPr="009E58A4" w:rsidRDefault="00EC6CD9" w:rsidP="0070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(5,210)</w:t>
            </w:r>
          </w:p>
        </w:tc>
      </w:tr>
      <w:tr w:rsidR="009E58A4" w:rsidRPr="009E58A4" w14:paraId="6BC35D86" w14:textId="77777777" w:rsidTr="00C23A0C">
        <w:trPr>
          <w:trHeight w:hRule="exact" w:val="403"/>
        </w:trPr>
        <w:tc>
          <w:tcPr>
            <w:tcW w:w="2650" w:type="pct"/>
          </w:tcPr>
          <w:p w14:paraId="3B3A61B5" w14:textId="0159C4C1" w:rsidR="009E58A4" w:rsidRPr="00BF3C0E" w:rsidRDefault="009E58A4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ราคาตาม</w:t>
            </w:r>
            <w:r w:rsidR="009B592D"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บัญชีสุทธิ ณ วันที่ </w:t>
            </w:r>
            <w:r w:rsidR="007F1887" w:rsidRPr="00BF3C0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30</w:t>
            </w:r>
            <w:r w:rsidR="00973F85" w:rsidRPr="00BF3C0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 </w:t>
            </w:r>
            <w:r w:rsidR="00083AEA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="00973F85"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ายน </w:t>
            </w:r>
            <w:r w:rsidR="007F1887" w:rsidRPr="00BF3C0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C32536" w14:textId="516E3F71" w:rsidR="009E58A4" w:rsidRPr="00BF3C0E" w:rsidRDefault="004E5B96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326,690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5E7754E5" w14:textId="77777777" w:rsidR="009E58A4" w:rsidRPr="00BF3C0E" w:rsidRDefault="009E58A4" w:rsidP="009E58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00AB96" w14:textId="3DB912BF" w:rsidR="009E58A4" w:rsidRPr="00BF3C0E" w:rsidRDefault="00EC6CD9" w:rsidP="00704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67,47</w:t>
            </w:r>
            <w:r w:rsidR="00B736F2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40E7DB2F" w14:textId="77777777" w:rsidR="009B592D" w:rsidRDefault="009B592D" w:rsidP="009B592D">
      <w:pPr>
        <w:pStyle w:val="ListParagraph"/>
        <w:tabs>
          <w:tab w:val="clear" w:pos="227"/>
          <w:tab w:val="clear" w:pos="680"/>
        </w:tabs>
        <w:spacing w:line="240" w:lineRule="auto"/>
        <w:ind w:left="446"/>
      </w:pPr>
    </w:p>
    <w:p w14:paraId="5A9D5833" w14:textId="55E70C06" w:rsidR="005C28F8" w:rsidRPr="0058781F" w:rsidRDefault="009B592D" w:rsidP="005C28F8">
      <w:pPr>
        <w:pStyle w:val="ListParagraph"/>
        <w:tabs>
          <w:tab w:val="clear" w:pos="227"/>
          <w:tab w:val="clear" w:pos="680"/>
        </w:tabs>
        <w:spacing w:before="120" w:line="240" w:lineRule="auto"/>
        <w:ind w:left="448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58781F">
        <w:rPr>
          <w:rFonts w:ascii="Angsana New" w:hAnsi="Angsana New"/>
          <w:sz w:val="30"/>
          <w:szCs w:val="30"/>
          <w:cs/>
        </w:rPr>
        <w:t>ราคาทรัพย์สินของบริษัทก่อนหักค่าเสื่อมราค</w:t>
      </w:r>
      <w:r w:rsidR="005738AA" w:rsidRPr="0058781F">
        <w:rPr>
          <w:rFonts w:ascii="Angsana New" w:hAnsi="Angsana New" w:hint="cs"/>
          <w:sz w:val="30"/>
          <w:szCs w:val="30"/>
          <w:cs/>
        </w:rPr>
        <w:t>า</w:t>
      </w:r>
      <w:r w:rsidRPr="0058781F">
        <w:rPr>
          <w:rFonts w:ascii="Angsana New" w:hAnsi="Angsana New"/>
          <w:sz w:val="30"/>
          <w:szCs w:val="30"/>
          <w:cs/>
        </w:rPr>
        <w:t>สะสมของอาคารและอุปกรณ์ ซึ่งได้คิดค่าเสื่อมราคาเต็มจำนวนแล</w:t>
      </w:r>
      <w:r w:rsidR="004D65F0" w:rsidRPr="0058781F">
        <w:rPr>
          <w:rFonts w:ascii="Angsana New" w:hAnsi="Angsana New" w:hint="cs"/>
          <w:sz w:val="30"/>
          <w:szCs w:val="30"/>
          <w:cs/>
        </w:rPr>
        <w:t>้</w:t>
      </w:r>
      <w:r w:rsidRPr="0058781F">
        <w:rPr>
          <w:rFonts w:ascii="Angsana New" w:hAnsi="Angsana New"/>
          <w:sz w:val="30"/>
          <w:szCs w:val="30"/>
          <w:cs/>
        </w:rPr>
        <w:t xml:space="preserve">วแต่ยังคงใช้งานจนถึงวันที่ </w:t>
      </w:r>
      <w:r w:rsidR="007F1887" w:rsidRPr="0058781F">
        <w:rPr>
          <w:rFonts w:ascii="Angsana New" w:hAnsi="Angsana New"/>
          <w:sz w:val="30"/>
          <w:szCs w:val="30"/>
        </w:rPr>
        <w:t>30</w:t>
      </w:r>
      <w:r w:rsidRPr="0058781F">
        <w:rPr>
          <w:rFonts w:ascii="Angsana New" w:hAnsi="Angsana New"/>
          <w:sz w:val="30"/>
          <w:szCs w:val="30"/>
        </w:rPr>
        <w:t xml:space="preserve"> </w:t>
      </w:r>
      <w:r w:rsidR="00083AEA" w:rsidRPr="0058781F">
        <w:rPr>
          <w:rFonts w:ascii="Angsana New" w:hAnsi="Angsana New" w:hint="cs"/>
          <w:sz w:val="30"/>
          <w:szCs w:val="30"/>
          <w:cs/>
        </w:rPr>
        <w:t>กันยา</w:t>
      </w:r>
      <w:r w:rsidR="00973F85" w:rsidRPr="0058781F">
        <w:rPr>
          <w:rFonts w:ascii="Angsana New" w:hAnsi="Angsana New"/>
          <w:sz w:val="30"/>
          <w:szCs w:val="30"/>
          <w:cs/>
        </w:rPr>
        <w:t>ยน</w:t>
      </w:r>
      <w:r w:rsidRPr="0058781F">
        <w:rPr>
          <w:rFonts w:ascii="Angsana New" w:hAnsi="Angsana New"/>
          <w:sz w:val="30"/>
          <w:szCs w:val="30"/>
          <w:cs/>
        </w:rPr>
        <w:t xml:space="preserve"> </w:t>
      </w:r>
      <w:r w:rsidR="007F1887" w:rsidRPr="0058781F">
        <w:rPr>
          <w:rFonts w:ascii="Angsana New" w:hAnsi="Angsana New"/>
          <w:sz w:val="30"/>
          <w:szCs w:val="30"/>
        </w:rPr>
        <w:t>2563</w:t>
      </w:r>
      <w:r w:rsidRPr="0058781F">
        <w:rPr>
          <w:rFonts w:ascii="Angsana New" w:hAnsi="Angsana New"/>
          <w:sz w:val="30"/>
          <w:szCs w:val="30"/>
        </w:rPr>
        <w:t xml:space="preserve"> </w:t>
      </w:r>
      <w:r w:rsidRPr="0058781F">
        <w:rPr>
          <w:rFonts w:ascii="Angsana New" w:hAnsi="Angsana New"/>
          <w:sz w:val="30"/>
          <w:szCs w:val="30"/>
          <w:cs/>
        </w:rPr>
        <w:t>มี</w:t>
      </w:r>
      <w:r w:rsidR="00A734B5" w:rsidRPr="00823F9E">
        <w:rPr>
          <w:rFonts w:ascii="Angsana New" w:hAnsi="Angsana New"/>
          <w:sz w:val="30"/>
          <w:szCs w:val="30"/>
          <w:cs/>
        </w:rPr>
        <w:t>จำนวน</w:t>
      </w:r>
      <w:r w:rsidR="00A734B5" w:rsidRPr="00823F9E">
        <w:rPr>
          <w:rFonts w:ascii="Angsana New" w:hAnsi="Angsana New"/>
          <w:sz w:val="30"/>
          <w:szCs w:val="30"/>
        </w:rPr>
        <w:t xml:space="preserve"> </w:t>
      </w:r>
      <w:r w:rsidR="00823F9E" w:rsidRPr="00823F9E">
        <w:rPr>
          <w:rFonts w:ascii="Angsana New" w:hAnsi="Angsana New"/>
          <w:sz w:val="30"/>
          <w:szCs w:val="30"/>
        </w:rPr>
        <w:t>36.33</w:t>
      </w:r>
      <w:r w:rsidRPr="00823F9E">
        <w:rPr>
          <w:rFonts w:ascii="Angsana New" w:hAnsi="Angsana New"/>
          <w:sz w:val="30"/>
          <w:szCs w:val="30"/>
        </w:rPr>
        <w:t xml:space="preserve"> </w:t>
      </w:r>
      <w:r w:rsidRPr="00823F9E">
        <w:rPr>
          <w:rFonts w:ascii="Angsana New" w:hAnsi="Angsana New"/>
          <w:sz w:val="30"/>
          <w:szCs w:val="30"/>
          <w:cs/>
        </w:rPr>
        <w:t>ล้านบาท</w:t>
      </w:r>
      <w:r w:rsidRPr="0058781F">
        <w:rPr>
          <w:rFonts w:ascii="Angsana New" w:hAnsi="Angsana New"/>
          <w:sz w:val="30"/>
          <w:szCs w:val="30"/>
          <w:cs/>
        </w:rPr>
        <w:t xml:space="preserve"> (</w:t>
      </w:r>
      <w:r w:rsidR="007F1887" w:rsidRPr="0058781F">
        <w:rPr>
          <w:rFonts w:ascii="Angsana New" w:hAnsi="Angsana New"/>
          <w:sz w:val="30"/>
          <w:szCs w:val="30"/>
        </w:rPr>
        <w:t>31</w:t>
      </w:r>
      <w:r w:rsidRPr="0058781F">
        <w:rPr>
          <w:rFonts w:ascii="Angsana New" w:hAnsi="Angsana New"/>
          <w:sz w:val="30"/>
          <w:szCs w:val="30"/>
        </w:rPr>
        <w:t xml:space="preserve"> </w:t>
      </w:r>
      <w:r w:rsidRPr="0058781F">
        <w:rPr>
          <w:rFonts w:ascii="Angsana New" w:hAnsi="Angsana New"/>
          <w:sz w:val="30"/>
          <w:szCs w:val="30"/>
          <w:cs/>
        </w:rPr>
        <w:t xml:space="preserve">ธันวาคม </w:t>
      </w:r>
      <w:r w:rsidR="007F1887" w:rsidRPr="0058781F">
        <w:rPr>
          <w:rFonts w:ascii="Angsana New" w:hAnsi="Angsana New"/>
          <w:sz w:val="30"/>
          <w:szCs w:val="30"/>
        </w:rPr>
        <w:t>2562</w:t>
      </w:r>
      <w:r w:rsidRPr="0058781F">
        <w:rPr>
          <w:rFonts w:ascii="Angsana New" w:hAnsi="Angsana New"/>
          <w:sz w:val="30"/>
          <w:szCs w:val="30"/>
        </w:rPr>
        <w:t xml:space="preserve"> : </w:t>
      </w:r>
      <w:r w:rsidR="002623AD" w:rsidRPr="0058781F">
        <w:rPr>
          <w:rFonts w:ascii="Angsana New" w:hAnsi="Angsana New"/>
          <w:sz w:val="30"/>
          <w:szCs w:val="30"/>
        </w:rPr>
        <w:t>29.82</w:t>
      </w:r>
      <w:r w:rsidRPr="0058781F">
        <w:rPr>
          <w:rFonts w:ascii="Angsana New" w:hAnsi="Angsana New"/>
          <w:sz w:val="30"/>
          <w:szCs w:val="30"/>
        </w:rPr>
        <w:t xml:space="preserve"> </w:t>
      </w:r>
      <w:r w:rsidRPr="0058781F">
        <w:rPr>
          <w:rFonts w:ascii="Angsana New" w:hAnsi="Angsana New"/>
          <w:sz w:val="30"/>
          <w:szCs w:val="30"/>
          <w:cs/>
        </w:rPr>
        <w:t>ล้านบาท)</w:t>
      </w:r>
    </w:p>
    <w:p w14:paraId="5B18351B" w14:textId="07ADE148" w:rsidR="00161FAA" w:rsidRPr="00DE42C8" w:rsidRDefault="00D06D9C" w:rsidP="00DE42C8">
      <w:pPr>
        <w:tabs>
          <w:tab w:val="clear" w:pos="227"/>
          <w:tab w:val="clear" w:pos="680"/>
        </w:tabs>
        <w:spacing w:before="120" w:line="240" w:lineRule="auto"/>
        <w:ind w:left="425"/>
        <w:jc w:val="thaiDistribute"/>
        <w:rPr>
          <w:rFonts w:ascii="Angsana New" w:hAnsi="Angsana New"/>
          <w:spacing w:val="-10"/>
          <w:sz w:val="30"/>
          <w:szCs w:val="30"/>
        </w:rPr>
      </w:pPr>
      <w:r w:rsidRPr="00DE42C8">
        <w:rPr>
          <w:rFonts w:ascii="Angsana New" w:hAnsi="Angsana New" w:hint="cs"/>
          <w:spacing w:val="-10"/>
          <w:sz w:val="30"/>
          <w:szCs w:val="30"/>
          <w:cs/>
        </w:rPr>
        <w:t xml:space="preserve">สำหรับงวดเก้าเดือนสิ้นสุดวันที่ </w:t>
      </w:r>
      <w:r w:rsidRPr="00DE42C8">
        <w:rPr>
          <w:rFonts w:ascii="Angsana New" w:hAnsi="Angsana New"/>
          <w:spacing w:val="-10"/>
          <w:sz w:val="30"/>
          <w:szCs w:val="30"/>
        </w:rPr>
        <w:t xml:space="preserve">30 </w:t>
      </w:r>
      <w:r w:rsidRPr="00DE42C8">
        <w:rPr>
          <w:rFonts w:ascii="Angsana New" w:hAnsi="Angsana New" w:hint="cs"/>
          <w:spacing w:val="-10"/>
          <w:sz w:val="30"/>
          <w:szCs w:val="30"/>
          <w:cs/>
        </w:rPr>
        <w:t xml:space="preserve">กันยายน </w:t>
      </w:r>
      <w:r w:rsidR="00DE42C8" w:rsidRPr="00DE42C8">
        <w:rPr>
          <w:rFonts w:ascii="Angsana New" w:hAnsi="Angsana New"/>
          <w:spacing w:val="-10"/>
          <w:sz w:val="30"/>
          <w:szCs w:val="30"/>
        </w:rPr>
        <w:t xml:space="preserve">2563 </w:t>
      </w:r>
      <w:r w:rsidRPr="00DE42C8">
        <w:rPr>
          <w:rFonts w:ascii="Angsana New" w:hAnsi="Angsana New" w:hint="cs"/>
          <w:spacing w:val="-10"/>
          <w:sz w:val="30"/>
          <w:szCs w:val="30"/>
          <w:cs/>
        </w:rPr>
        <w:t>บริษัทย่อยแห</w:t>
      </w:r>
      <w:r w:rsidR="00161FAA" w:rsidRPr="00DE42C8">
        <w:rPr>
          <w:rFonts w:ascii="Angsana New" w:hAnsi="Angsana New" w:hint="cs"/>
          <w:spacing w:val="-10"/>
          <w:sz w:val="30"/>
          <w:szCs w:val="30"/>
          <w:cs/>
        </w:rPr>
        <w:t>่งหนึ่งบันทึกต้นทุนทางการเงินเข้</w:t>
      </w:r>
      <w:r w:rsidR="00DE42C8" w:rsidRPr="00DE42C8">
        <w:rPr>
          <w:rFonts w:ascii="Angsana New" w:hAnsi="Angsana New" w:hint="cs"/>
          <w:spacing w:val="-10"/>
          <w:sz w:val="30"/>
          <w:szCs w:val="30"/>
          <w:cs/>
        </w:rPr>
        <w:t>าเป็นส่วนหนึ่งของ</w:t>
      </w:r>
      <w:r w:rsidRPr="00DE42C8">
        <w:rPr>
          <w:rFonts w:ascii="Angsana New" w:hAnsi="Angsana New" w:hint="cs"/>
          <w:spacing w:val="-10"/>
          <w:sz w:val="30"/>
          <w:szCs w:val="30"/>
          <w:cs/>
        </w:rPr>
        <w:t xml:space="preserve">สินทรัพย์ระหว่างก่อสร้างจำนวน </w:t>
      </w:r>
      <w:r w:rsidR="00161FAA" w:rsidRPr="00DE42C8">
        <w:rPr>
          <w:rFonts w:ascii="Angsana New" w:hAnsi="Angsana New"/>
          <w:spacing w:val="-10"/>
          <w:sz w:val="30"/>
          <w:szCs w:val="30"/>
        </w:rPr>
        <w:t xml:space="preserve">0.55 </w:t>
      </w:r>
      <w:r w:rsidR="00161FAA" w:rsidRPr="00DE42C8">
        <w:rPr>
          <w:rFonts w:ascii="Angsana New" w:hAnsi="Angsana New" w:hint="cs"/>
          <w:spacing w:val="-10"/>
          <w:sz w:val="30"/>
          <w:szCs w:val="30"/>
          <w:cs/>
        </w:rPr>
        <w:t>ล้านบาท</w:t>
      </w:r>
    </w:p>
    <w:p w14:paraId="3FB63482" w14:textId="673B6B1E" w:rsidR="005C28F8" w:rsidRPr="005C28F8" w:rsidRDefault="00AE3CAC" w:rsidP="005C28F8">
      <w:pPr>
        <w:pStyle w:val="ListParagraph"/>
        <w:tabs>
          <w:tab w:val="clear" w:pos="227"/>
          <w:tab w:val="clear" w:pos="680"/>
        </w:tabs>
        <w:spacing w:before="120" w:line="240" w:lineRule="auto"/>
        <w:ind w:left="448"/>
        <w:contextualSpacing w:val="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58781F">
        <w:rPr>
          <w:rFonts w:ascii="Angsana New" w:hAnsi="Angsana New" w:hint="cs"/>
          <w:sz w:val="30"/>
          <w:szCs w:val="30"/>
          <w:cs/>
        </w:rPr>
        <w:t xml:space="preserve">ตามมติที่ประชุมผู้ถือหุ้นเมื่อวันที่ </w:t>
      </w:r>
      <w:r w:rsidRPr="0058781F">
        <w:rPr>
          <w:rFonts w:ascii="Angsana New" w:hAnsi="Angsana New"/>
          <w:sz w:val="30"/>
          <w:szCs w:val="30"/>
        </w:rPr>
        <w:t xml:space="preserve">30 </w:t>
      </w:r>
      <w:r w:rsidRPr="0058781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58781F">
        <w:rPr>
          <w:rFonts w:ascii="Angsana New" w:hAnsi="Angsana New"/>
          <w:sz w:val="30"/>
          <w:szCs w:val="30"/>
        </w:rPr>
        <w:t xml:space="preserve">2563 </w:t>
      </w:r>
      <w:r w:rsidRPr="0058781F">
        <w:rPr>
          <w:rFonts w:ascii="Angsana New" w:hAnsi="Angsana New" w:hint="cs"/>
          <w:sz w:val="30"/>
          <w:szCs w:val="30"/>
          <w:cs/>
        </w:rPr>
        <w:t>มีมติ</w:t>
      </w:r>
      <w:r w:rsidR="00EB4879" w:rsidRPr="0058781F">
        <w:rPr>
          <w:rFonts w:ascii="Angsana New" w:hAnsi="Angsana New" w:hint="cs"/>
          <w:sz w:val="30"/>
          <w:szCs w:val="30"/>
          <w:cs/>
        </w:rPr>
        <w:t>ให้บริษัทย่อย</w:t>
      </w:r>
      <w:r w:rsidRPr="0058781F">
        <w:rPr>
          <w:rFonts w:ascii="Angsana New" w:hAnsi="Angsana New" w:hint="cs"/>
          <w:sz w:val="30"/>
          <w:szCs w:val="30"/>
          <w:cs/>
        </w:rPr>
        <w:t>อนุมัติ</w:t>
      </w:r>
      <w:r w:rsidRPr="0058781F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เข้าลงทุนในโครงการขายน้ำประปาต่อการประปาส่วนภูมิภาค คิดเป็นมูลค่าการลงทุน จำนวน </w:t>
      </w:r>
      <w:r w:rsidR="00912EA2" w:rsidRPr="0058781F">
        <w:rPr>
          <w:rFonts w:asciiTheme="majorBidi" w:hAnsiTheme="majorBidi"/>
          <w:spacing w:val="-2"/>
          <w:sz w:val="30"/>
          <w:szCs w:val="30"/>
        </w:rPr>
        <w:t>237</w:t>
      </w:r>
      <w:r w:rsidRPr="0058781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</w:t>
      </w:r>
    </w:p>
    <w:p w14:paraId="10C81E1D" w14:textId="6F7761B9" w:rsidR="00A02637" w:rsidRPr="002623AD" w:rsidRDefault="00A02637" w:rsidP="005C28F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left" w:pos="450"/>
        </w:tabs>
        <w:spacing w:before="240" w:line="240" w:lineRule="auto"/>
        <w:ind w:left="539" w:hanging="539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สินทรัพย์สิทธิการใช้</w:t>
      </w:r>
      <w:r w:rsidRPr="002623A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2623AD">
        <w:rPr>
          <w:rFonts w:ascii="Angsana New" w:hAnsi="Angsana New"/>
          <w:b/>
          <w:bCs/>
          <w:sz w:val="30"/>
          <w:szCs w:val="30"/>
        </w:rPr>
        <w:t>-</w:t>
      </w:r>
      <w:r w:rsidRPr="002623AD">
        <w:rPr>
          <w:rFonts w:ascii="Angsana New" w:hAnsi="Angsana New" w:hint="cs"/>
          <w:b/>
          <w:bCs/>
          <w:sz w:val="30"/>
          <w:szCs w:val="30"/>
          <w:cs/>
        </w:rPr>
        <w:t xml:space="preserve"> สุทธิ</w:t>
      </w:r>
    </w:p>
    <w:p w14:paraId="6837E86B" w14:textId="77777777" w:rsidR="00A02637" w:rsidRDefault="00A02637" w:rsidP="00A02637">
      <w:pPr>
        <w:spacing w:before="120" w:line="240" w:lineRule="auto"/>
        <w:ind w:left="547" w:hanging="97"/>
        <w:jc w:val="both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 w:hint="cs"/>
          <w:sz w:val="30"/>
          <w:szCs w:val="30"/>
          <w:cs/>
        </w:rPr>
        <w:t>รายการเคลื่อนไหวอย่างย่อ</w:t>
      </w:r>
      <w:r>
        <w:rPr>
          <w:rFonts w:ascii="Angsana New" w:hAnsi="Angsana New" w:hint="cs"/>
          <w:sz w:val="30"/>
          <w:szCs w:val="30"/>
          <w:cs/>
        </w:rPr>
        <w:t>สำหรับงวดเก้า</w:t>
      </w:r>
      <w:r w:rsidRPr="000D213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0D213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3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Pr="000D213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791" w:type="pct"/>
        <w:tblInd w:w="392" w:type="dxa"/>
        <w:tblLook w:val="0000" w:firstRow="0" w:lastRow="0" w:firstColumn="0" w:lastColumn="0" w:noHBand="0" w:noVBand="0"/>
      </w:tblPr>
      <w:tblGrid>
        <w:gridCol w:w="5101"/>
        <w:gridCol w:w="2060"/>
        <w:gridCol w:w="294"/>
        <w:gridCol w:w="2169"/>
      </w:tblGrid>
      <w:tr w:rsidR="00A02637" w:rsidRPr="009E58A4" w14:paraId="0AA833B5" w14:textId="77777777" w:rsidTr="003E1BFF">
        <w:trPr>
          <w:trHeight w:hRule="exact" w:val="403"/>
        </w:trPr>
        <w:tc>
          <w:tcPr>
            <w:tcW w:w="2650" w:type="pct"/>
          </w:tcPr>
          <w:p w14:paraId="43DC3F51" w14:textId="77777777" w:rsidR="00A02637" w:rsidRPr="009E58A4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50" w:type="pct"/>
            <w:gridSpan w:val="3"/>
            <w:tcBorders>
              <w:bottom w:val="single" w:sz="4" w:space="0" w:color="auto"/>
            </w:tcBorders>
          </w:tcPr>
          <w:p w14:paraId="7375D639" w14:textId="77777777" w:rsidR="00A02637" w:rsidRPr="009E58A4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A02637" w:rsidRPr="009E58A4" w14:paraId="7F077A0E" w14:textId="77777777" w:rsidTr="003E1BFF">
        <w:trPr>
          <w:trHeight w:hRule="exact" w:val="403"/>
        </w:trPr>
        <w:tc>
          <w:tcPr>
            <w:tcW w:w="2650" w:type="pct"/>
          </w:tcPr>
          <w:p w14:paraId="71D468EA" w14:textId="77777777" w:rsidR="00A02637" w:rsidRPr="009E58A4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9C1C1" w14:textId="77777777" w:rsidR="00A02637" w:rsidRPr="009E58A4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vAlign w:val="bottom"/>
          </w:tcPr>
          <w:p w14:paraId="631B06C4" w14:textId="77777777" w:rsidR="00A02637" w:rsidRPr="009E58A4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F7E92" w14:textId="77777777" w:rsidR="00A02637" w:rsidRPr="009E58A4" w:rsidRDefault="00A02637" w:rsidP="003E1BF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2637" w:rsidRPr="009E58A4" w14:paraId="7AD40905" w14:textId="77777777" w:rsidTr="00FA16E4">
        <w:trPr>
          <w:trHeight w:hRule="exact" w:val="403"/>
        </w:trPr>
        <w:tc>
          <w:tcPr>
            <w:tcW w:w="2650" w:type="pct"/>
          </w:tcPr>
          <w:p w14:paraId="5CE2752D" w14:textId="77777777" w:rsidR="00A02637" w:rsidRPr="009B592D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</w:rPr>
            </w:pP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ราคาตาม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บัญชีสุทธิ ณ 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76B6368E" w14:textId="262B1A41" w:rsidR="00A02637" w:rsidRPr="009E58A4" w:rsidRDefault="00FA16E4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4757E56A" w14:textId="77777777" w:rsidR="00A02637" w:rsidRPr="009E58A4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</w:tcPr>
          <w:p w14:paraId="1208E8B4" w14:textId="7C3E7F91" w:rsidR="00A02637" w:rsidRPr="00A02637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-</w:t>
            </w:r>
          </w:p>
        </w:tc>
      </w:tr>
      <w:tr w:rsidR="00A02637" w:rsidRPr="009E58A4" w14:paraId="1F0D4C91" w14:textId="77777777" w:rsidTr="00FA16E4">
        <w:trPr>
          <w:trHeight w:hRule="exact" w:val="403"/>
        </w:trPr>
        <w:tc>
          <w:tcPr>
            <w:tcW w:w="2650" w:type="pct"/>
          </w:tcPr>
          <w:p w14:paraId="336AF788" w14:textId="77777777" w:rsidR="00A02637" w:rsidRPr="009E58A4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ซื้อ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ระหว่างงวด 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29A6F9D8" w14:textId="673E31C2" w:rsidR="00A02637" w:rsidRPr="009E58A4" w:rsidRDefault="00F72A00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F72A00">
              <w:rPr>
                <w:rFonts w:ascii="Angsana New" w:eastAsia="Calibri" w:hAnsi="Angsana New"/>
                <w:sz w:val="30"/>
                <w:szCs w:val="30"/>
              </w:rPr>
              <w:t>71,137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05CB9A5B" w14:textId="77777777" w:rsidR="00A02637" w:rsidRPr="009E58A4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14:paraId="6EED4217" w14:textId="04B0CA67" w:rsidR="00A02637" w:rsidRPr="009E58A4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A02637" w:rsidRPr="009E58A4" w14:paraId="4E25C036" w14:textId="77777777" w:rsidTr="00FA16E4">
        <w:trPr>
          <w:trHeight w:hRule="exact" w:val="403"/>
        </w:trPr>
        <w:tc>
          <w:tcPr>
            <w:tcW w:w="2650" w:type="pct"/>
          </w:tcPr>
          <w:p w14:paraId="5C3F12D8" w14:textId="77777777" w:rsidR="00A02637" w:rsidRPr="009E58A4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บวก</w:t>
            </w:r>
            <w:r w:rsidRPr="001F62B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โอนเข้า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7AC2BCD6" w14:textId="0D7516EC" w:rsidR="00A02637" w:rsidRDefault="00F72A00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1BD34BD0" w14:textId="77777777" w:rsidR="00A02637" w:rsidRPr="009E58A4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14:paraId="14103DF6" w14:textId="0D51741D" w:rsidR="00A02637" w:rsidRPr="001F62BD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GB"/>
              </w:rPr>
              <w:t>-</w:t>
            </w:r>
          </w:p>
        </w:tc>
      </w:tr>
      <w:tr w:rsidR="00A02637" w:rsidRPr="009E58A4" w14:paraId="1D87D906" w14:textId="77777777" w:rsidTr="00FA16E4">
        <w:trPr>
          <w:trHeight w:hRule="exact" w:val="403"/>
        </w:trPr>
        <w:tc>
          <w:tcPr>
            <w:tcW w:w="2650" w:type="pct"/>
          </w:tcPr>
          <w:p w14:paraId="194BBA27" w14:textId="77777777" w:rsidR="00A02637" w:rsidRPr="009E58A4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ขาย</w:t>
            </w: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0931182D" w14:textId="10A4CCA0" w:rsidR="00A02637" w:rsidRPr="009E58A4" w:rsidRDefault="00FA16E4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3B793E0E" w14:textId="77777777" w:rsidR="00A02637" w:rsidRPr="009E58A4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14:paraId="354E7268" w14:textId="08E033D6" w:rsidR="00A02637" w:rsidRPr="009E58A4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A02637" w:rsidRPr="009E58A4" w14:paraId="6C1783D7" w14:textId="77777777" w:rsidTr="00FA16E4">
        <w:trPr>
          <w:trHeight w:hRule="exact" w:val="403"/>
        </w:trPr>
        <w:tc>
          <w:tcPr>
            <w:tcW w:w="2650" w:type="pct"/>
          </w:tcPr>
          <w:p w14:paraId="7F9D7B77" w14:textId="77777777" w:rsidR="00A02637" w:rsidRPr="009E58A4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ค่าเสื่อมราคา / โอนออก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67E96" w14:textId="3AC2702C" w:rsidR="00A02637" w:rsidRPr="009E58A4" w:rsidRDefault="00FA16E4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(1,189)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43833229" w14:textId="77777777" w:rsidR="00A02637" w:rsidRPr="009E58A4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28176D" w14:textId="1C314E2B" w:rsidR="00A02637" w:rsidRPr="009E58A4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-</w:t>
            </w:r>
          </w:p>
        </w:tc>
      </w:tr>
      <w:tr w:rsidR="00A02637" w:rsidRPr="009E58A4" w14:paraId="5DCA5EED" w14:textId="77777777" w:rsidTr="00FA16E4">
        <w:trPr>
          <w:trHeight w:hRule="exact" w:val="403"/>
        </w:trPr>
        <w:tc>
          <w:tcPr>
            <w:tcW w:w="2650" w:type="pct"/>
          </w:tcPr>
          <w:p w14:paraId="5D29C7BD" w14:textId="77777777" w:rsidR="00A02637" w:rsidRPr="00BF3C0E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ราคาตาม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บัญชีสุทธิ ณ วันที่ </w:t>
            </w: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ายน </w:t>
            </w: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E0886F" w14:textId="1D4AC901" w:rsidR="00A02637" w:rsidRPr="00BF3C0E" w:rsidRDefault="00FA16E4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69,948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0EDEDDF3" w14:textId="77777777" w:rsidR="00A02637" w:rsidRPr="00BF3C0E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55BAB" w14:textId="2A908EA8" w:rsidR="00A02637" w:rsidRPr="00BF3C0E" w:rsidRDefault="00A02637" w:rsidP="003E1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9C7D64F" w14:textId="027592F5" w:rsidR="00F72A00" w:rsidRDefault="00F72A00" w:rsidP="005C28F8">
      <w:pPr>
        <w:tabs>
          <w:tab w:val="clear" w:pos="227"/>
          <w:tab w:val="clear" w:pos="680"/>
        </w:tabs>
        <w:spacing w:before="240" w:line="240" w:lineRule="auto"/>
      </w:pPr>
    </w:p>
    <w:p w14:paraId="328AC4DC" w14:textId="77777777" w:rsidR="00F72A00" w:rsidRDefault="00F72A00" w:rsidP="00F72A00">
      <w:pPr>
        <w:pStyle w:val="ListParagraph"/>
        <w:tabs>
          <w:tab w:val="clear" w:pos="227"/>
          <w:tab w:val="clear" w:pos="680"/>
        </w:tabs>
        <w:spacing w:before="240" w:line="240" w:lineRule="auto"/>
        <w:ind w:left="446"/>
      </w:pPr>
    </w:p>
    <w:p w14:paraId="5695346F" w14:textId="77777777" w:rsidR="00526D41" w:rsidRDefault="00526D41" w:rsidP="00F72A00">
      <w:pPr>
        <w:pStyle w:val="ListParagraph"/>
        <w:tabs>
          <w:tab w:val="clear" w:pos="227"/>
          <w:tab w:val="clear" w:pos="680"/>
        </w:tabs>
        <w:spacing w:before="240" w:line="240" w:lineRule="auto"/>
        <w:ind w:left="446"/>
      </w:pPr>
    </w:p>
    <w:p w14:paraId="350969FB" w14:textId="77777777" w:rsidR="00526D41" w:rsidRDefault="00526D41" w:rsidP="00F72A00">
      <w:pPr>
        <w:pStyle w:val="ListParagraph"/>
        <w:tabs>
          <w:tab w:val="clear" w:pos="227"/>
          <w:tab w:val="clear" w:pos="680"/>
        </w:tabs>
        <w:spacing w:before="240" w:line="240" w:lineRule="auto"/>
        <w:ind w:left="446"/>
      </w:pPr>
    </w:p>
    <w:p w14:paraId="45338BFD" w14:textId="77777777" w:rsidR="00526D41" w:rsidRDefault="00526D41" w:rsidP="00F72A00">
      <w:pPr>
        <w:pStyle w:val="ListParagraph"/>
        <w:tabs>
          <w:tab w:val="clear" w:pos="227"/>
          <w:tab w:val="clear" w:pos="680"/>
        </w:tabs>
        <w:spacing w:before="240" w:line="240" w:lineRule="auto"/>
        <w:ind w:left="446"/>
        <w:rPr>
          <w:cs/>
        </w:rPr>
      </w:pPr>
    </w:p>
    <w:p w14:paraId="44D4A5D7" w14:textId="77777777" w:rsidR="006E7D43" w:rsidRPr="009E58A4" w:rsidRDefault="009E58A4" w:rsidP="00F72A00">
      <w:pPr>
        <w:pStyle w:val="ListParagraph"/>
        <w:numPr>
          <w:ilvl w:val="0"/>
          <w:numId w:val="24"/>
        </w:numPr>
        <w:tabs>
          <w:tab w:val="clear" w:pos="227"/>
        </w:tabs>
        <w:spacing w:before="240" w:after="120"/>
        <w:ind w:hanging="540"/>
      </w:pPr>
      <w:r w:rsidRPr="009B592D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เงินเบิกเกินบัญชีและเงินกู้ยืมระยะสั้นสถาบันการเงิน</w:t>
      </w:r>
    </w:p>
    <w:tbl>
      <w:tblPr>
        <w:tblW w:w="9563" w:type="dxa"/>
        <w:tblInd w:w="360" w:type="dxa"/>
        <w:tblLook w:val="04A0" w:firstRow="1" w:lastRow="0" w:firstColumn="1" w:lastColumn="0" w:noHBand="0" w:noVBand="1"/>
      </w:tblPr>
      <w:tblGrid>
        <w:gridCol w:w="3609"/>
        <w:gridCol w:w="1276"/>
        <w:gridCol w:w="284"/>
        <w:gridCol w:w="1275"/>
        <w:gridCol w:w="284"/>
        <w:gridCol w:w="1276"/>
        <w:gridCol w:w="283"/>
        <w:gridCol w:w="1276"/>
      </w:tblGrid>
      <w:tr w:rsidR="009E58A4" w:rsidRPr="00733D53" w14:paraId="49463321" w14:textId="77777777" w:rsidTr="00EB4879">
        <w:trPr>
          <w:trHeight w:hRule="exact" w:val="397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AFA8E" w14:textId="77777777"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595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9ADE12" w14:textId="77777777"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9E58A4" w:rsidRPr="00733D53" w14:paraId="734A319C" w14:textId="77777777" w:rsidTr="00EB4879">
        <w:trPr>
          <w:trHeight w:hRule="exact" w:val="397"/>
        </w:trPr>
        <w:tc>
          <w:tcPr>
            <w:tcW w:w="36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24439E" w14:textId="77777777" w:rsidR="009E58A4" w:rsidRPr="00733D53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42DAF0" w14:textId="77777777"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D62186" w14:textId="77777777"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7D0E0BC" w14:textId="77777777" w:rsidR="009E58A4" w:rsidRPr="00107142" w:rsidRDefault="009E58A4" w:rsidP="009B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3AEA" w:rsidRPr="00733D53" w14:paraId="47203988" w14:textId="77777777" w:rsidTr="00EB4879">
        <w:trPr>
          <w:trHeight w:val="20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5E190C" w14:textId="77777777" w:rsidR="00083AEA" w:rsidRPr="00733D53" w:rsidRDefault="00083AEA" w:rsidP="0008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F3A013" w14:textId="6006C77D" w:rsidR="00083AEA" w:rsidRPr="00733D53" w:rsidRDefault="00083AEA" w:rsidP="0008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กันยายน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150D405" w14:textId="77777777" w:rsidR="00083AEA" w:rsidRPr="00733D53" w:rsidRDefault="00083AEA" w:rsidP="0008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E280E3" w14:textId="77777777" w:rsidR="00083AEA" w:rsidRPr="00733D53" w:rsidRDefault="00083AEA" w:rsidP="0008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077395D" w14:textId="77777777" w:rsidR="00083AEA" w:rsidRPr="00733D53" w:rsidRDefault="00083AEA" w:rsidP="0008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8E09345" w14:textId="375EC448" w:rsidR="00083AEA" w:rsidRPr="00733D53" w:rsidRDefault="00083AEA" w:rsidP="0008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กันยายน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7E7E35" w14:textId="77777777" w:rsidR="00083AEA" w:rsidRPr="00733D53" w:rsidRDefault="00083AEA" w:rsidP="0008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BC7D50" w14:textId="77777777" w:rsidR="00083AEA" w:rsidRPr="00733D53" w:rsidRDefault="00083AEA" w:rsidP="0008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973F85" w:rsidRPr="00733D53" w14:paraId="33A13823" w14:textId="77777777" w:rsidTr="000B6EA9">
        <w:trPr>
          <w:trHeight w:hRule="exact" w:val="397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BFD95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eastAsia="Times New Roman" w:hAnsi="Angsana New"/>
                <w:sz w:val="30"/>
                <w:szCs w:val="30"/>
              </w:rPr>
            </w:pP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>เงินเบิกเกินบัญชี</w:t>
            </w:r>
          </w:p>
          <w:p w14:paraId="104C1B8B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C951E0" w14:textId="0FC8383C" w:rsidR="00973F85" w:rsidRPr="00733D53" w:rsidRDefault="000B6EA9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17,060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6E8ED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28ACF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18</w:t>
            </w:r>
            <w:r w:rsidR="00973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325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428AD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949E5" w14:textId="68D698F2" w:rsidR="00973F85" w:rsidRPr="00EC6CD9" w:rsidRDefault="00EC6CD9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EC6CD9">
              <w:rPr>
                <w:rFonts w:ascii="Angsana New" w:eastAsia="Times New Roman" w:hAnsi="Angsana New"/>
                <w:sz w:val="30"/>
                <w:szCs w:val="30"/>
              </w:rPr>
              <w:t>13,233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B48FE2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0CC0F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16</w:t>
            </w:r>
            <w:r w:rsidR="00973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808</w:t>
            </w:r>
          </w:p>
        </w:tc>
      </w:tr>
      <w:tr w:rsidR="00973F85" w:rsidRPr="00733D53" w14:paraId="3A9429C3" w14:textId="77777777" w:rsidTr="000B6EA9">
        <w:trPr>
          <w:trHeight w:hRule="exact" w:val="397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364A4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68BDD1" w14:textId="0F220AC6" w:rsidR="00973F85" w:rsidRPr="00733D53" w:rsidRDefault="000B6EA9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45,000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46FDC1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818E48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51</w:t>
            </w:r>
            <w:r w:rsidR="00973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125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3C50B3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AF0B61F" w14:textId="0BB67B72" w:rsidR="00973F85" w:rsidRPr="00EC6CD9" w:rsidRDefault="00EC6CD9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EC6CD9">
              <w:rPr>
                <w:rFonts w:ascii="Angsana New" w:eastAsia="Times New Roman" w:hAnsi="Angsana New"/>
                <w:sz w:val="30"/>
                <w:szCs w:val="30"/>
              </w:rPr>
              <w:t>45,000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87ADF5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298306" w14:textId="7777777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45</w:t>
            </w:r>
            <w:r w:rsidR="00973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</w:tr>
      <w:tr w:rsidR="00973F85" w:rsidRPr="00733D53" w14:paraId="72E6BB2D" w14:textId="77777777" w:rsidTr="000B6EA9">
        <w:trPr>
          <w:trHeight w:hRule="exact" w:val="397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12FA99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33D5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รวมเงินเบิกเกินบัญชีและเงินกู้ยืม</w:t>
            </w:r>
          </w:p>
          <w:p w14:paraId="3024BAD7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8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733D5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นง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209C3B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A1639E8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B85525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7A73A71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79DE43" w14:textId="77777777" w:rsidR="00973F85" w:rsidRPr="00EC6CD9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F5088AE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F985AF8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73F85" w:rsidRPr="00733D53" w14:paraId="1F368178" w14:textId="77777777" w:rsidTr="000B6EA9">
        <w:trPr>
          <w:trHeight w:hRule="exact" w:val="397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A79A72" w14:textId="77777777" w:rsidR="00973F85" w:rsidRPr="00733D5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733D53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     ระยะสั้นจากสถาบันการเงิน</w:t>
            </w: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0DCCCDF" w14:textId="28041184" w:rsidR="00973F85" w:rsidRPr="005265E3" w:rsidRDefault="000B6EA9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62,060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AC6F76" w14:textId="77777777" w:rsidR="00973F85" w:rsidRPr="005265E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3CE3CD" w14:textId="77777777" w:rsidR="00973F85" w:rsidRPr="005265E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69</w:t>
            </w:r>
            <w:r w:rsidR="00973F85" w:rsidRPr="005265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DFBF275" w14:textId="77777777" w:rsidR="00973F85" w:rsidRPr="005265E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915B2E" w14:textId="72AA7DBB" w:rsidR="00973F85" w:rsidRPr="00EC6CD9" w:rsidRDefault="00EC6CD9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EC6CD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58,233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63C409" w14:textId="77777777" w:rsidR="00973F85" w:rsidRPr="005265E3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2645C52" w14:textId="77777777" w:rsidR="00973F85" w:rsidRPr="005265E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61</w:t>
            </w:r>
            <w:r w:rsidR="00973F85" w:rsidRPr="005265E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808</w:t>
            </w:r>
          </w:p>
        </w:tc>
      </w:tr>
    </w:tbl>
    <w:p w14:paraId="27B81E6B" w14:textId="0923426B" w:rsidR="000402A9" w:rsidRDefault="000402A9" w:rsidP="000402A9">
      <w:pPr>
        <w:spacing w:before="120" w:line="240" w:lineRule="auto"/>
        <w:ind w:left="547" w:hanging="97"/>
        <w:jc w:val="both"/>
        <w:rPr>
          <w:rFonts w:ascii="Angsana New" w:hAnsi="Angsana New"/>
          <w:sz w:val="30"/>
          <w:szCs w:val="30"/>
        </w:rPr>
      </w:pPr>
      <w:r w:rsidRPr="002623AD">
        <w:rPr>
          <w:rFonts w:ascii="Angsana New" w:hAnsi="Angsana New" w:hint="cs"/>
          <w:sz w:val="30"/>
          <w:szCs w:val="30"/>
          <w:cs/>
        </w:rPr>
        <w:t>รายการเคลื่อนไหว</w:t>
      </w:r>
      <w:r>
        <w:rPr>
          <w:rFonts w:ascii="Angsana New" w:hAnsi="Angsana New" w:hint="cs"/>
          <w:sz w:val="30"/>
          <w:szCs w:val="30"/>
          <w:cs/>
        </w:rPr>
        <w:t>ของเงินกู้ยืมระยะสั้นจากสถาบันการเงินสำหรับงวดเก้า</w:t>
      </w:r>
      <w:r w:rsidRPr="000D2138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0D213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</w:rPr>
        <w:t>6</w:t>
      </w:r>
      <w:r>
        <w:rPr>
          <w:rFonts w:ascii="Angsana New" w:hAnsi="Angsana New"/>
          <w:sz w:val="30"/>
          <w:szCs w:val="30"/>
        </w:rPr>
        <w:t>3</w:t>
      </w:r>
      <w:r w:rsidRPr="000D2138">
        <w:rPr>
          <w:rFonts w:ascii="Angsana New" w:hAnsi="Angsana New"/>
          <w:sz w:val="30"/>
          <w:szCs w:val="30"/>
          <w:cs/>
        </w:rPr>
        <w:t xml:space="preserve"> </w:t>
      </w:r>
      <w:r w:rsidRPr="000D213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4791" w:type="pct"/>
        <w:tblInd w:w="392" w:type="dxa"/>
        <w:tblLook w:val="0000" w:firstRow="0" w:lastRow="0" w:firstColumn="0" w:lastColumn="0" w:noHBand="0" w:noVBand="0"/>
      </w:tblPr>
      <w:tblGrid>
        <w:gridCol w:w="5101"/>
        <w:gridCol w:w="2060"/>
        <w:gridCol w:w="294"/>
        <w:gridCol w:w="2169"/>
      </w:tblGrid>
      <w:tr w:rsidR="000402A9" w:rsidRPr="009E58A4" w14:paraId="145BFD1F" w14:textId="77777777" w:rsidTr="00C365B8">
        <w:trPr>
          <w:trHeight w:hRule="exact" w:val="403"/>
        </w:trPr>
        <w:tc>
          <w:tcPr>
            <w:tcW w:w="2650" w:type="pct"/>
          </w:tcPr>
          <w:p w14:paraId="5D73C929" w14:textId="77777777" w:rsidR="000402A9" w:rsidRPr="009E58A4" w:rsidRDefault="000402A9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2350" w:type="pct"/>
            <w:gridSpan w:val="3"/>
            <w:tcBorders>
              <w:bottom w:val="single" w:sz="4" w:space="0" w:color="auto"/>
            </w:tcBorders>
          </w:tcPr>
          <w:p w14:paraId="3DF8FF03" w14:textId="77777777" w:rsidR="000402A9" w:rsidRPr="009E58A4" w:rsidRDefault="000402A9" w:rsidP="00C365B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100" w:afterAutospacing="1" w:line="240" w:lineRule="auto"/>
              <w:ind w:right="-57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0402A9" w:rsidRPr="009E58A4" w14:paraId="02BDDBE1" w14:textId="77777777" w:rsidTr="00C365B8">
        <w:trPr>
          <w:trHeight w:hRule="exact" w:val="403"/>
        </w:trPr>
        <w:tc>
          <w:tcPr>
            <w:tcW w:w="2650" w:type="pct"/>
          </w:tcPr>
          <w:p w14:paraId="280A3860" w14:textId="77777777" w:rsidR="000402A9" w:rsidRPr="009E58A4" w:rsidRDefault="000402A9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217180" w14:textId="77777777" w:rsidR="000402A9" w:rsidRPr="009E58A4" w:rsidRDefault="000402A9" w:rsidP="00C365B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  <w:vAlign w:val="bottom"/>
          </w:tcPr>
          <w:p w14:paraId="3D0BFEF0" w14:textId="77777777" w:rsidR="000402A9" w:rsidRPr="009E58A4" w:rsidRDefault="000402A9" w:rsidP="00C365B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12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002F3" w14:textId="77777777" w:rsidR="000402A9" w:rsidRPr="009E58A4" w:rsidRDefault="000402A9" w:rsidP="00C365B8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uto"/>
              <w:jc w:val="center"/>
              <w:outlineLvl w:val="3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Times New Roman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02A9" w:rsidRPr="009E58A4" w14:paraId="4425CAF8" w14:textId="77777777" w:rsidTr="004B7C64">
        <w:trPr>
          <w:trHeight w:hRule="exact" w:val="403"/>
        </w:trPr>
        <w:tc>
          <w:tcPr>
            <w:tcW w:w="2650" w:type="pct"/>
          </w:tcPr>
          <w:p w14:paraId="48A8F1AC" w14:textId="09EB6FBA" w:rsidR="000402A9" w:rsidRPr="009B592D" w:rsidRDefault="000402A9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ยอดยกมา ณ วันที่ </w:t>
            </w:r>
            <w:r>
              <w:rPr>
                <w:rFonts w:ascii="Angsana New" w:eastAsia="Calibri" w:hAnsi="Angsana New"/>
                <w:sz w:val="30"/>
                <w:szCs w:val="30"/>
              </w:rPr>
              <w:t xml:space="preserve">1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144C3067" w14:textId="590DEBA7" w:rsidR="000402A9" w:rsidRPr="009E58A4" w:rsidRDefault="00FA16E4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51,125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49E98C86" w14:textId="77777777" w:rsidR="000402A9" w:rsidRPr="009E58A4" w:rsidRDefault="000402A9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</w:tcPr>
          <w:p w14:paraId="1FC0D7DC" w14:textId="0033E502" w:rsidR="000402A9" w:rsidRPr="000402A9" w:rsidRDefault="000402A9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45,000</w:t>
            </w:r>
          </w:p>
        </w:tc>
      </w:tr>
      <w:tr w:rsidR="000402A9" w:rsidRPr="009E58A4" w14:paraId="0E464E83" w14:textId="77777777" w:rsidTr="004B7C64">
        <w:trPr>
          <w:trHeight w:hRule="exact" w:val="403"/>
        </w:trPr>
        <w:tc>
          <w:tcPr>
            <w:tcW w:w="2650" w:type="pct"/>
          </w:tcPr>
          <w:p w14:paraId="78E860D6" w14:textId="5733FFDA" w:rsidR="000402A9" w:rsidRPr="009E58A4" w:rsidRDefault="000402A9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กู้เพิ่ม</w:t>
            </w:r>
          </w:p>
        </w:tc>
        <w:tc>
          <w:tcPr>
            <w:tcW w:w="1070" w:type="pct"/>
            <w:shd w:val="clear" w:color="auto" w:fill="auto"/>
            <w:vAlign w:val="bottom"/>
          </w:tcPr>
          <w:p w14:paraId="05D7DC4B" w14:textId="061639AB" w:rsidR="000402A9" w:rsidRPr="009E58A4" w:rsidRDefault="00FA16E4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  <w:cs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118,925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452AE81C" w14:textId="77777777" w:rsidR="000402A9" w:rsidRPr="009E58A4" w:rsidRDefault="000402A9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shd w:val="clear" w:color="auto" w:fill="auto"/>
            <w:vAlign w:val="bottom"/>
          </w:tcPr>
          <w:p w14:paraId="1A176339" w14:textId="61E53E8A" w:rsidR="000402A9" w:rsidRPr="009E58A4" w:rsidRDefault="000402A9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112,800</w:t>
            </w:r>
          </w:p>
        </w:tc>
      </w:tr>
      <w:tr w:rsidR="000402A9" w:rsidRPr="009E58A4" w14:paraId="3480CE84" w14:textId="77777777" w:rsidTr="004B7C64">
        <w:trPr>
          <w:trHeight w:hRule="exact" w:val="403"/>
        </w:trPr>
        <w:tc>
          <w:tcPr>
            <w:tcW w:w="2650" w:type="pct"/>
          </w:tcPr>
          <w:p w14:paraId="3377ED62" w14:textId="5B68508A" w:rsidR="000402A9" w:rsidRPr="009E58A4" w:rsidRDefault="000402A9" w:rsidP="00040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9E58A4">
              <w:rPr>
                <w:rFonts w:ascii="Angsana New" w:eastAsia="Calibri" w:hAnsi="Angsana New" w:hint="cs"/>
                <w:b/>
                <w:bCs/>
                <w:sz w:val="30"/>
                <w:szCs w:val="30"/>
                <w:u w:val="single"/>
                <w:cs/>
              </w:rPr>
              <w:t>หัก</w:t>
            </w:r>
            <w:r w:rsidRPr="009E58A4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0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A8A51" w14:textId="1DAEF9FD" w:rsidR="000402A9" w:rsidRPr="009E58A4" w:rsidRDefault="00FA16E4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(125,050)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4CF9045D" w14:textId="77777777" w:rsidR="000402A9" w:rsidRPr="009E58A4" w:rsidRDefault="000402A9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953CF" w14:textId="12CD3D55" w:rsidR="000402A9" w:rsidRPr="009E58A4" w:rsidRDefault="00AC389A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sz w:val="30"/>
                <w:szCs w:val="30"/>
              </w:rPr>
            </w:pPr>
            <w:r>
              <w:rPr>
                <w:rFonts w:ascii="Angsana New" w:eastAsia="Calibri" w:hAnsi="Angsana New"/>
                <w:sz w:val="30"/>
                <w:szCs w:val="30"/>
              </w:rPr>
              <w:t>(112</w:t>
            </w:r>
            <w:r w:rsidR="000402A9">
              <w:rPr>
                <w:rFonts w:ascii="Angsana New" w:eastAsia="Calibri" w:hAnsi="Angsana New"/>
                <w:sz w:val="30"/>
                <w:szCs w:val="30"/>
              </w:rPr>
              <w:t>,800)</w:t>
            </w:r>
          </w:p>
        </w:tc>
      </w:tr>
      <w:tr w:rsidR="000402A9" w:rsidRPr="009E58A4" w14:paraId="4E0A3A97" w14:textId="77777777" w:rsidTr="004B7C64">
        <w:trPr>
          <w:trHeight w:hRule="exact" w:val="403"/>
        </w:trPr>
        <w:tc>
          <w:tcPr>
            <w:tcW w:w="2650" w:type="pct"/>
          </w:tcPr>
          <w:p w14:paraId="4C7F7F22" w14:textId="037C4CFF" w:rsidR="000402A9" w:rsidRPr="00BF3C0E" w:rsidRDefault="000402A9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ind w:left="56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ยอดยกไป ณ 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BF3C0E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 xml:space="preserve">ายน </w:t>
            </w:r>
            <w:r w:rsidRPr="00BF3C0E">
              <w:rPr>
                <w:rFonts w:ascii="Angsana New" w:eastAsia="Calibri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D2BBE" w14:textId="5CB92079" w:rsidR="000402A9" w:rsidRPr="00BF3C0E" w:rsidRDefault="00FA16E4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45,000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0FC4038C" w14:textId="77777777" w:rsidR="000402A9" w:rsidRPr="00BF3C0E" w:rsidRDefault="000402A9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851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C8DE6F" w14:textId="192B7CE1" w:rsidR="000402A9" w:rsidRPr="00BF3C0E" w:rsidRDefault="000402A9" w:rsidP="00C365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"/>
                <w:tab w:val="left" w:pos="1418"/>
                <w:tab w:val="left" w:pos="1985"/>
              </w:tabs>
              <w:spacing w:after="200" w:line="240" w:lineRule="auto"/>
              <w:jc w:val="right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sz w:val="30"/>
                <w:szCs w:val="30"/>
              </w:rPr>
              <w:t>45,000</w:t>
            </w:r>
          </w:p>
        </w:tc>
      </w:tr>
    </w:tbl>
    <w:p w14:paraId="09119D9B" w14:textId="27BB37F4" w:rsidR="009E58A4" w:rsidRPr="00EC6CD9" w:rsidRDefault="009E58A4" w:rsidP="005C7E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50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EC6CD9">
        <w:rPr>
          <w:rFonts w:ascii="Angsana New" w:eastAsia="MS Mincho" w:hAnsi="Angsana New"/>
          <w:sz w:val="30"/>
          <w:szCs w:val="30"/>
          <w:cs/>
        </w:rPr>
        <w:t xml:space="preserve">ณ วันที่ </w:t>
      </w:r>
      <w:r w:rsidR="007F1887" w:rsidRPr="00EC6CD9">
        <w:rPr>
          <w:rFonts w:ascii="Angsana New" w:eastAsia="MS Mincho" w:hAnsi="Angsana New"/>
          <w:sz w:val="30"/>
          <w:szCs w:val="30"/>
        </w:rPr>
        <w:t>30</w:t>
      </w:r>
      <w:r w:rsidRPr="00EC6CD9">
        <w:rPr>
          <w:rFonts w:ascii="Angsana New" w:eastAsia="MS Mincho" w:hAnsi="Angsana New"/>
          <w:sz w:val="30"/>
          <w:szCs w:val="30"/>
        </w:rPr>
        <w:t xml:space="preserve"> </w:t>
      </w:r>
      <w:r w:rsidR="00083AEA" w:rsidRPr="00EC6CD9">
        <w:rPr>
          <w:rFonts w:ascii="Angsana New" w:eastAsia="MS Mincho" w:hAnsi="Angsana New" w:hint="cs"/>
          <w:sz w:val="30"/>
          <w:szCs w:val="30"/>
          <w:cs/>
        </w:rPr>
        <w:t>กันยา</w:t>
      </w:r>
      <w:r w:rsidR="00973F85" w:rsidRPr="00EC6CD9">
        <w:rPr>
          <w:rFonts w:ascii="Angsana New" w:eastAsia="MS Mincho" w:hAnsi="Angsana New" w:hint="cs"/>
          <w:sz w:val="30"/>
          <w:szCs w:val="30"/>
          <w:cs/>
        </w:rPr>
        <w:t>ยน</w:t>
      </w:r>
      <w:r w:rsidRPr="00EC6CD9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7F1887" w:rsidRPr="00EC6CD9">
        <w:rPr>
          <w:rFonts w:ascii="Angsana New" w:eastAsia="MS Mincho" w:hAnsi="Angsana New"/>
          <w:sz w:val="30"/>
          <w:szCs w:val="30"/>
        </w:rPr>
        <w:t>2563</w:t>
      </w:r>
      <w:r w:rsidRPr="00EC6CD9">
        <w:rPr>
          <w:rFonts w:ascii="Angsana New" w:eastAsia="MS Mincho" w:hAnsi="Angsana New"/>
          <w:sz w:val="30"/>
          <w:szCs w:val="30"/>
        </w:rPr>
        <w:t xml:space="preserve"> </w:t>
      </w:r>
      <w:r w:rsidRPr="00EC6CD9">
        <w:rPr>
          <w:rFonts w:ascii="Angsana New" w:eastAsia="MS Mincho" w:hAnsi="Angsana New"/>
          <w:sz w:val="30"/>
          <w:szCs w:val="30"/>
          <w:cs/>
        </w:rPr>
        <w:t xml:space="preserve">เงินเบิกเกินบัญชีธนาคาร และเงินกู้ยืมระยะสั้นจากสถาบันการเงินมีอัตราดอกเบี้ย </w:t>
      </w:r>
      <w:r w:rsidRPr="00EC6CD9">
        <w:rPr>
          <w:rFonts w:ascii="Angsana New" w:eastAsia="MS Mincho" w:hAnsi="Angsana New"/>
          <w:sz w:val="30"/>
          <w:szCs w:val="30"/>
        </w:rPr>
        <w:t xml:space="preserve">MOR </w:t>
      </w:r>
      <w:r w:rsidRPr="00EC6CD9">
        <w:rPr>
          <w:rFonts w:ascii="Angsana New" w:eastAsia="MS Mincho" w:hAnsi="Angsana New"/>
          <w:sz w:val="30"/>
          <w:szCs w:val="30"/>
          <w:cs/>
        </w:rPr>
        <w:t xml:space="preserve">และ </w:t>
      </w:r>
      <w:r w:rsidRPr="00EC6CD9">
        <w:rPr>
          <w:rFonts w:ascii="Angsana New" w:eastAsia="MS Mincho" w:hAnsi="Angsana New"/>
          <w:sz w:val="30"/>
          <w:szCs w:val="30"/>
        </w:rPr>
        <w:t xml:space="preserve">MLR </w:t>
      </w:r>
      <w:r w:rsidRPr="00EC6CD9">
        <w:rPr>
          <w:rFonts w:ascii="Angsana New" w:eastAsia="MS Mincho" w:hAnsi="Angsana New"/>
          <w:sz w:val="30"/>
          <w:szCs w:val="30"/>
          <w:cs/>
        </w:rPr>
        <w:t xml:space="preserve">ลบร้อยละ </w:t>
      </w:r>
      <w:r w:rsidR="00084CF9">
        <w:rPr>
          <w:rFonts w:ascii="Angsana New" w:eastAsia="MS Mincho" w:hAnsi="Angsana New"/>
          <w:sz w:val="30"/>
          <w:szCs w:val="30"/>
        </w:rPr>
        <w:t>1</w:t>
      </w:r>
      <w:r w:rsidRPr="00EC6CD9">
        <w:rPr>
          <w:rFonts w:ascii="Angsana New" w:eastAsia="MS Mincho" w:hAnsi="Angsana New"/>
          <w:sz w:val="30"/>
          <w:szCs w:val="30"/>
        </w:rPr>
        <w:t xml:space="preserve"> </w:t>
      </w:r>
      <w:r w:rsidRPr="00EC6CD9">
        <w:rPr>
          <w:rFonts w:ascii="Angsana New" w:eastAsia="MS Mincho" w:hAnsi="Angsana New"/>
          <w:sz w:val="30"/>
          <w:szCs w:val="30"/>
          <w:cs/>
        </w:rPr>
        <w:t>ต่อปี</w:t>
      </w:r>
    </w:p>
    <w:p w14:paraId="6E267515" w14:textId="0E6AA85E" w:rsidR="00EB4879" w:rsidRDefault="009E58A4" w:rsidP="002E0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50" w:right="18"/>
        <w:jc w:val="thaiDistribute"/>
        <w:rPr>
          <w:rFonts w:ascii="Angsana New" w:hAnsi="Angsana New"/>
          <w:i/>
          <w:iCs/>
          <w:sz w:val="30"/>
          <w:szCs w:val="30"/>
        </w:rPr>
      </w:pPr>
      <w:r w:rsidRPr="00EC6CD9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7F1887" w:rsidRPr="00EC6CD9">
        <w:rPr>
          <w:rFonts w:ascii="Angsana New" w:hAnsi="Angsana New"/>
          <w:sz w:val="30"/>
          <w:szCs w:val="30"/>
        </w:rPr>
        <w:t>30</w:t>
      </w:r>
      <w:r w:rsidR="00973F85" w:rsidRPr="00EC6CD9">
        <w:rPr>
          <w:rFonts w:ascii="Angsana New" w:hAnsi="Angsana New"/>
          <w:sz w:val="30"/>
          <w:szCs w:val="30"/>
        </w:rPr>
        <w:t xml:space="preserve"> </w:t>
      </w:r>
      <w:r w:rsidR="00083AEA" w:rsidRPr="00EC6CD9">
        <w:rPr>
          <w:rFonts w:ascii="Angsana New" w:hAnsi="Angsana New" w:hint="cs"/>
          <w:sz w:val="30"/>
          <w:szCs w:val="30"/>
          <w:cs/>
        </w:rPr>
        <w:t>กันย</w:t>
      </w:r>
      <w:r w:rsidR="00973F85" w:rsidRPr="00EC6CD9">
        <w:rPr>
          <w:rFonts w:ascii="Angsana New" w:hAnsi="Angsana New" w:hint="cs"/>
          <w:sz w:val="30"/>
          <w:szCs w:val="30"/>
          <w:cs/>
        </w:rPr>
        <w:t xml:space="preserve">ายน </w:t>
      </w:r>
      <w:r w:rsidR="007F1887" w:rsidRPr="00EC6CD9">
        <w:rPr>
          <w:rFonts w:ascii="Angsana New" w:hAnsi="Angsana New"/>
          <w:sz w:val="30"/>
          <w:szCs w:val="30"/>
        </w:rPr>
        <w:t>25</w:t>
      </w:r>
      <w:r w:rsidR="007F1887" w:rsidRPr="00EC6CD9">
        <w:rPr>
          <w:rFonts w:ascii="Angsana New" w:hAnsi="Angsana New" w:hint="cs"/>
          <w:sz w:val="30"/>
          <w:szCs w:val="30"/>
        </w:rPr>
        <w:t>6</w:t>
      </w:r>
      <w:r w:rsidR="007F1887" w:rsidRPr="00EC6CD9">
        <w:rPr>
          <w:rFonts w:ascii="Angsana New" w:hAnsi="Angsana New"/>
          <w:sz w:val="30"/>
          <w:szCs w:val="30"/>
        </w:rPr>
        <w:t>3</w:t>
      </w:r>
      <w:r w:rsidRPr="00EC6CD9">
        <w:rPr>
          <w:rFonts w:ascii="Angsana New" w:hAnsi="Angsana New"/>
          <w:sz w:val="30"/>
          <w:szCs w:val="30"/>
        </w:rPr>
        <w:t xml:space="preserve"> </w:t>
      </w:r>
      <w:r w:rsidRPr="00EC6CD9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EC6CD9">
        <w:rPr>
          <w:rFonts w:ascii="Angsana New" w:hAnsi="Angsana New"/>
          <w:sz w:val="30"/>
          <w:szCs w:val="30"/>
          <w:cs/>
        </w:rPr>
        <w:t>วงเงินสินเชื่อ</w:t>
      </w:r>
      <w:r w:rsidR="00BF3C0E" w:rsidRPr="00EC6CD9">
        <w:rPr>
          <w:rFonts w:ascii="Angsana New" w:hAnsi="Angsana New" w:hint="cs"/>
          <w:sz w:val="30"/>
          <w:szCs w:val="30"/>
          <w:cs/>
        </w:rPr>
        <w:t>ระยะสั้น</w:t>
      </w:r>
      <w:r w:rsidRPr="00EC6CD9">
        <w:rPr>
          <w:rFonts w:ascii="Angsana New" w:hAnsi="Angsana New" w:hint="cs"/>
          <w:sz w:val="30"/>
          <w:szCs w:val="30"/>
          <w:cs/>
        </w:rPr>
        <w:t>ซึ่งยังมิได้เบิกใช้เป็น</w:t>
      </w:r>
      <w:r w:rsidRPr="00EC6CD9">
        <w:rPr>
          <w:rFonts w:ascii="Angsana New" w:hAnsi="Angsana New"/>
          <w:sz w:val="30"/>
          <w:szCs w:val="30"/>
          <w:cs/>
        </w:rPr>
        <w:t>จำนวนเงินรวม</w:t>
      </w:r>
      <w:r w:rsidRPr="00EC6CD9">
        <w:rPr>
          <w:rFonts w:ascii="Angsana New" w:hAnsi="Angsana New"/>
          <w:sz w:val="30"/>
          <w:szCs w:val="30"/>
        </w:rPr>
        <w:t xml:space="preserve"> </w:t>
      </w:r>
      <w:r w:rsidR="00084CF9">
        <w:rPr>
          <w:rFonts w:ascii="Angsana New" w:hAnsi="Angsana New"/>
          <w:sz w:val="30"/>
          <w:szCs w:val="30"/>
        </w:rPr>
        <w:t>10.7</w:t>
      </w:r>
      <w:r w:rsidRPr="00EC6CD9">
        <w:rPr>
          <w:rFonts w:ascii="Angsana New" w:hAnsi="Angsana New"/>
          <w:sz w:val="30"/>
          <w:szCs w:val="30"/>
        </w:rPr>
        <w:t xml:space="preserve"> </w:t>
      </w:r>
      <w:r w:rsidRPr="00EC6CD9">
        <w:rPr>
          <w:rFonts w:ascii="Angsana New" w:hAnsi="Angsana New" w:hint="cs"/>
          <w:sz w:val="30"/>
          <w:szCs w:val="30"/>
          <w:cs/>
        </w:rPr>
        <w:t>ล้านบาท</w:t>
      </w:r>
      <w:r w:rsidRPr="00EC6CD9">
        <w:rPr>
          <w:rFonts w:ascii="Angsana New" w:hAnsi="Angsana New"/>
          <w:sz w:val="30"/>
          <w:szCs w:val="30"/>
        </w:rPr>
        <w:t xml:space="preserve"> </w:t>
      </w:r>
      <w:r w:rsidRPr="00EC6CD9">
        <w:rPr>
          <w:rFonts w:ascii="Angsana New" w:hAnsi="Angsana New"/>
          <w:i/>
          <w:iCs/>
          <w:sz w:val="30"/>
          <w:szCs w:val="30"/>
        </w:rPr>
        <w:t>(</w:t>
      </w:r>
      <w:r w:rsidR="007F1887" w:rsidRPr="00EC6CD9">
        <w:rPr>
          <w:rFonts w:ascii="Angsana New" w:hAnsi="Angsana New"/>
          <w:i/>
          <w:iCs/>
          <w:sz w:val="30"/>
          <w:szCs w:val="30"/>
        </w:rPr>
        <w:t>31</w:t>
      </w:r>
      <w:r w:rsidRPr="00EC6CD9">
        <w:rPr>
          <w:rFonts w:ascii="Angsana New" w:hAnsi="Angsana New"/>
          <w:i/>
          <w:iCs/>
          <w:sz w:val="30"/>
          <w:szCs w:val="30"/>
        </w:rPr>
        <w:t xml:space="preserve"> </w:t>
      </w:r>
      <w:r w:rsidRPr="00EC6CD9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7F1887" w:rsidRPr="00EC6CD9">
        <w:rPr>
          <w:rFonts w:ascii="Angsana New" w:hAnsi="Angsana New"/>
          <w:i/>
          <w:iCs/>
          <w:sz w:val="30"/>
          <w:szCs w:val="30"/>
        </w:rPr>
        <w:t>2562</w:t>
      </w:r>
      <w:r w:rsidR="00F459C2" w:rsidRPr="00EC6CD9">
        <w:rPr>
          <w:rFonts w:ascii="Angsana New" w:hAnsi="Angsana New"/>
          <w:i/>
          <w:iCs/>
          <w:sz w:val="30"/>
          <w:szCs w:val="30"/>
        </w:rPr>
        <w:t xml:space="preserve">: </w:t>
      </w:r>
      <w:r w:rsidR="007F1887" w:rsidRPr="00EC6CD9">
        <w:rPr>
          <w:rFonts w:ascii="Angsana New" w:hAnsi="Angsana New"/>
          <w:i/>
          <w:iCs/>
          <w:sz w:val="30"/>
          <w:szCs w:val="30"/>
        </w:rPr>
        <w:t>8</w:t>
      </w:r>
      <w:r w:rsidRPr="00EC6CD9">
        <w:rPr>
          <w:rFonts w:ascii="Angsana New" w:hAnsi="Angsana New"/>
          <w:i/>
          <w:iCs/>
          <w:sz w:val="30"/>
          <w:szCs w:val="30"/>
        </w:rPr>
        <w:t>.</w:t>
      </w:r>
      <w:r w:rsidR="007F1887" w:rsidRPr="00EC6CD9">
        <w:rPr>
          <w:rFonts w:ascii="Angsana New" w:hAnsi="Angsana New"/>
          <w:i/>
          <w:iCs/>
          <w:sz w:val="30"/>
          <w:szCs w:val="30"/>
        </w:rPr>
        <w:t>2</w:t>
      </w:r>
      <w:r w:rsidRPr="00EC6CD9">
        <w:rPr>
          <w:rFonts w:ascii="Angsana New" w:hAnsi="Angsana New"/>
          <w:i/>
          <w:iCs/>
          <w:sz w:val="30"/>
          <w:szCs w:val="30"/>
        </w:rPr>
        <w:t xml:space="preserve"> </w:t>
      </w:r>
      <w:r w:rsidRPr="00EC6CD9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EC6CD9">
        <w:rPr>
          <w:rFonts w:ascii="Angsana New" w:hAnsi="Angsana New"/>
          <w:i/>
          <w:iCs/>
          <w:sz w:val="30"/>
          <w:szCs w:val="30"/>
        </w:rPr>
        <w:t>)</w:t>
      </w:r>
    </w:p>
    <w:p w14:paraId="346290D7" w14:textId="77777777" w:rsidR="000402A9" w:rsidRDefault="000402A9" w:rsidP="002E0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5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45B5E6C" w14:textId="77777777" w:rsidR="000402A9" w:rsidRDefault="000402A9" w:rsidP="002E0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5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04238AB" w14:textId="77777777" w:rsidR="000402A9" w:rsidRDefault="000402A9" w:rsidP="002E0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5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84AD06" w14:textId="77777777" w:rsidR="000402A9" w:rsidRDefault="000402A9" w:rsidP="002E0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5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EE7BCD" w14:textId="77777777" w:rsidR="000402A9" w:rsidRDefault="000402A9" w:rsidP="002E0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5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310274D" w14:textId="77777777" w:rsidR="000402A9" w:rsidRDefault="000402A9" w:rsidP="002E0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5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DC09CA0" w14:textId="77777777" w:rsidR="000402A9" w:rsidRDefault="000402A9" w:rsidP="002E0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5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458F66" w14:textId="77777777" w:rsidR="000402A9" w:rsidRDefault="000402A9" w:rsidP="002E0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5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DD47628" w14:textId="77777777" w:rsidR="000402A9" w:rsidRDefault="000402A9" w:rsidP="002E0B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450" w:right="18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0CF9B6D" w14:textId="77777777" w:rsidR="0022337C" w:rsidRPr="00F6407A" w:rsidRDefault="00F6407A" w:rsidP="009F098A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57" w:hanging="357"/>
        <w:jc w:val="thaiDistribute"/>
        <w:rPr>
          <w:rFonts w:ascii="Angsana New" w:hAnsi="Angsana New"/>
          <w:bCs/>
          <w:sz w:val="30"/>
          <w:szCs w:val="30"/>
          <w:cs/>
          <w:lang w:eastAsia="ja-JP"/>
        </w:rPr>
      </w:pPr>
      <w:r w:rsidRPr="00F6407A">
        <w:rPr>
          <w:rFonts w:ascii="Angsana New" w:hAnsi="Angsana New" w:hint="cs"/>
          <w:bCs/>
          <w:sz w:val="30"/>
          <w:szCs w:val="30"/>
          <w:cs/>
          <w:lang w:eastAsia="ja-JP"/>
        </w:rPr>
        <w:lastRenderedPageBreak/>
        <w:t>เงินกู้ยืมระยะยาว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970"/>
        <w:gridCol w:w="1275"/>
        <w:gridCol w:w="284"/>
        <w:gridCol w:w="1276"/>
        <w:gridCol w:w="283"/>
        <w:gridCol w:w="1276"/>
        <w:gridCol w:w="283"/>
        <w:gridCol w:w="1276"/>
      </w:tblGrid>
      <w:tr w:rsidR="00F6407A" w:rsidRPr="00F6407A" w14:paraId="192D01C7" w14:textId="77777777" w:rsidTr="007C5282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8A5767" w14:textId="77777777" w:rsidR="00F6407A" w:rsidRPr="00F6407A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47C3BD" w14:textId="77777777"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F6407A" w:rsidRPr="00F6407A" w14:paraId="76F7036F" w14:textId="77777777" w:rsidTr="007C5282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A9FA25" w14:textId="77777777" w:rsidR="00F6407A" w:rsidRPr="00F6407A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EE48E4" w14:textId="77777777"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6F1897" w14:textId="77777777"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20F1073" w14:textId="77777777" w:rsidR="00F6407A" w:rsidRPr="00107142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3AEA" w:rsidRPr="00F6407A" w14:paraId="5A1BC810" w14:textId="77777777" w:rsidTr="007C5282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BBC98" w14:textId="77777777" w:rsidR="00083AEA" w:rsidRPr="00F6407A" w:rsidRDefault="00083AEA" w:rsidP="0008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8F1C69" w14:textId="515CA831" w:rsidR="00083AEA" w:rsidRPr="00733D53" w:rsidRDefault="00083AEA" w:rsidP="0008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กันยายน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41D876" w14:textId="77777777" w:rsidR="00083AEA" w:rsidRPr="00733D53" w:rsidRDefault="00083AEA" w:rsidP="0008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71A0B6C" w14:textId="77777777" w:rsidR="00083AEA" w:rsidRPr="00733D53" w:rsidRDefault="00083AEA" w:rsidP="0008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34FEEE" w14:textId="77777777" w:rsidR="00083AEA" w:rsidRPr="00733D53" w:rsidRDefault="00083AEA" w:rsidP="0008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24E259" w14:textId="01DE1F40" w:rsidR="00083AEA" w:rsidRPr="00733D53" w:rsidRDefault="00083AEA" w:rsidP="0008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กันยายน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0C7422" w14:textId="77777777" w:rsidR="00083AEA" w:rsidRPr="00733D53" w:rsidRDefault="00083AEA" w:rsidP="0008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D0034F" w14:textId="77777777" w:rsidR="00083AEA" w:rsidRPr="00733D53" w:rsidRDefault="00083AEA" w:rsidP="00083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52304D" w:rsidRPr="00F6407A" w14:paraId="1B994A64" w14:textId="77777777" w:rsidTr="000B6EA9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6E9E5" w14:textId="77777777" w:rsidR="0052304D" w:rsidRPr="00F6407A" w:rsidRDefault="0052304D" w:rsidP="00DD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4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6407A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DD7FF76" w14:textId="3F20C8A6" w:rsidR="0052304D" w:rsidRPr="00F6407A" w:rsidRDefault="000B6EA9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17,004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7022B7" w14:textId="77777777"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F09FF2" w14:textId="77777777" w:rsidR="0052304D" w:rsidRPr="00F6407A" w:rsidRDefault="007F1887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  <w:r w:rsidR="0052304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437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34DC1B" w14:textId="77777777"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ECE5CF" w14:textId="2558C5C9" w:rsidR="0052304D" w:rsidRPr="00F6407A" w:rsidRDefault="00EC6CD9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12,161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38DC30" w14:textId="77777777"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63FACC" w14:textId="77777777" w:rsidR="0052304D" w:rsidRPr="00F6407A" w:rsidRDefault="007F1887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</w:t>
            </w:r>
            <w:r w:rsidR="0052304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437</w:t>
            </w:r>
          </w:p>
        </w:tc>
      </w:tr>
      <w:tr w:rsidR="00F6407A" w:rsidRPr="00F6407A" w14:paraId="1FF18A40" w14:textId="77777777" w:rsidTr="000B6EA9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C78F7B" w14:textId="77777777" w:rsidR="00F6407A" w:rsidRPr="00F6407A" w:rsidRDefault="00F6407A" w:rsidP="00DD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4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6407A">
              <w:rPr>
                <w:rFonts w:ascii="Angsana New" w:eastAsia="Times New Roman" w:hAnsi="Angsana New"/>
                <w:sz w:val="30"/>
                <w:szCs w:val="30"/>
                <w:cs/>
              </w:rPr>
              <w:t>หนี้สินตามสัญญาเช่าทางการเงิน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D84185" w14:textId="67BE5E05" w:rsidR="00F6407A" w:rsidRPr="00DD1950" w:rsidRDefault="000B6EA9" w:rsidP="006E7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/>
              </w:rPr>
              <w:t>66,515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564B02" w14:textId="77777777" w:rsidR="00F6407A" w:rsidRPr="00F6407A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884E57" w14:textId="77777777" w:rsidR="00F6407A" w:rsidRPr="00F6407A" w:rsidRDefault="00107142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322571" w14:textId="77777777" w:rsidR="00F6407A" w:rsidRPr="00F6407A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D31E9F" w14:textId="59A8898F" w:rsidR="00F6407A" w:rsidRPr="00F6407A" w:rsidRDefault="00EC6CD9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4A6092" w14:textId="77777777" w:rsidR="00F6407A" w:rsidRPr="00F6407A" w:rsidRDefault="00F6407A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867C4B0" w14:textId="77777777" w:rsidR="00F6407A" w:rsidRPr="00F6407A" w:rsidRDefault="00107142" w:rsidP="00F64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52304D" w:rsidRPr="00F6407A" w14:paraId="3CD83BE8" w14:textId="77777777" w:rsidTr="000B6EA9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518BD3" w14:textId="77777777" w:rsidR="0052304D" w:rsidRPr="00F6407A" w:rsidRDefault="0052304D" w:rsidP="00DD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640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รวมเงินกู้ยืมระยะยาว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236DD793" w14:textId="0D29DE3B" w:rsidR="0052304D" w:rsidRPr="00F6407A" w:rsidRDefault="000B6EA9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83,519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3E58A" w14:textId="77777777"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72B9AF61" w14:textId="77777777" w:rsidR="0052304D" w:rsidRPr="00F6407A" w:rsidRDefault="007F1887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</w:t>
            </w:r>
            <w:r w:rsidR="0052304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437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8A0AAE" w14:textId="77777777"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42C8AB86" w14:textId="31B20F1D" w:rsidR="0052304D" w:rsidRPr="00F6407A" w:rsidRDefault="00EC6CD9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12,161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90641" w14:textId="77777777" w:rsidR="0052304D" w:rsidRPr="00F6407A" w:rsidRDefault="0052304D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321A589" w14:textId="77777777" w:rsidR="0052304D" w:rsidRPr="00F6407A" w:rsidRDefault="007F1887" w:rsidP="005230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</w:t>
            </w:r>
            <w:r w:rsidR="0052304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437</w:t>
            </w:r>
          </w:p>
        </w:tc>
      </w:tr>
    </w:tbl>
    <w:p w14:paraId="7DBE97AF" w14:textId="77777777" w:rsidR="00A76D97" w:rsidRDefault="00A76D97" w:rsidP="009E5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360"/>
        <w:rPr>
          <w:rFonts w:ascii="Angsana New" w:eastAsia="Calibri" w:hAnsi="Angsana New"/>
          <w:b/>
          <w:bCs/>
          <w:sz w:val="30"/>
          <w:szCs w:val="30"/>
        </w:rPr>
      </w:pPr>
      <w:r w:rsidRPr="00A76D97">
        <w:rPr>
          <w:rFonts w:ascii="Angsana New" w:eastAsia="Calibri" w:hAnsi="Angsana New" w:hint="cs"/>
          <w:b/>
          <w:bCs/>
          <w:sz w:val="30"/>
          <w:szCs w:val="30"/>
          <w:cs/>
        </w:rPr>
        <w:t>ส่วนของหนี้สินระยะยาวที่ถึงกำหนดชำระภายในหนึ่งปี</w:t>
      </w: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970"/>
        <w:gridCol w:w="1275"/>
        <w:gridCol w:w="284"/>
        <w:gridCol w:w="1276"/>
        <w:gridCol w:w="283"/>
        <w:gridCol w:w="1276"/>
        <w:gridCol w:w="283"/>
        <w:gridCol w:w="1276"/>
      </w:tblGrid>
      <w:tr w:rsidR="00A76D97" w:rsidRPr="00F6407A" w14:paraId="5E476885" w14:textId="77777777" w:rsidTr="00ED1496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DFD07" w14:textId="77777777"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9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70B11C" w14:textId="77777777"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พันบาท</w:t>
            </w:r>
          </w:p>
        </w:tc>
      </w:tr>
      <w:tr w:rsidR="00A76D97" w:rsidRPr="00F6407A" w14:paraId="5881AA6A" w14:textId="77777777" w:rsidTr="00ED1496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19EFD" w14:textId="77777777" w:rsidR="00A76D97" w:rsidRPr="00F6407A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BD4699" w14:textId="77777777"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A2AA2" w14:textId="77777777"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3525488" w14:textId="77777777" w:rsidR="00A76D97" w:rsidRPr="00107142" w:rsidRDefault="00A76D97" w:rsidP="00D05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107142">
              <w:rPr>
                <w:rFonts w:ascii="Angsana New" w:eastAsia="Times New Roman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3AEA" w:rsidRPr="00733D53" w14:paraId="5B37917A" w14:textId="77777777" w:rsidTr="00ED1496">
        <w:trPr>
          <w:trHeight w:val="20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38984" w14:textId="77777777" w:rsidR="00083AEA" w:rsidRPr="00F6407A" w:rsidRDefault="00083AEA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86F3ABC" w14:textId="58A923B8" w:rsidR="00083AEA" w:rsidRPr="00733D53" w:rsidRDefault="00083AEA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กันยายน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2D1776" w14:textId="77777777" w:rsidR="00083AEA" w:rsidRPr="00733D53" w:rsidRDefault="00083AEA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2E9F504" w14:textId="77777777" w:rsidR="00083AEA" w:rsidRPr="00733D53" w:rsidRDefault="00083AEA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696AB3" w14:textId="77777777" w:rsidR="00083AEA" w:rsidRPr="00733D53" w:rsidRDefault="00083AEA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2F437A" w14:textId="7F3055C3" w:rsidR="00083AEA" w:rsidRPr="00733D53" w:rsidRDefault="00083AEA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กันยายน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3C48E8" w14:textId="77777777" w:rsidR="00083AEA" w:rsidRPr="00733D53" w:rsidRDefault="00083AEA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3" w:firstLine="27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5BEDA" w14:textId="77777777" w:rsidR="00083AEA" w:rsidRPr="00733D53" w:rsidRDefault="00083AEA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31</w:t>
            </w:r>
            <w:r w:rsidRPr="00733D53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733D53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973F85" w:rsidRPr="00F6407A" w14:paraId="7ADBE0FA" w14:textId="77777777" w:rsidTr="000B6EA9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DED1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ส่วนของ</w:t>
            </w:r>
            <w:r w:rsidRPr="00F6407A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3F2CF1" w14:textId="77777777" w:rsidR="00973F85" w:rsidRDefault="000B6EA9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196</w:t>
            </w:r>
          </w:p>
          <w:p w14:paraId="6A74EE89" w14:textId="4ACBEC74" w:rsidR="000B6EA9" w:rsidRPr="00F6407A" w:rsidRDefault="000B6EA9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EFEC4A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48A9A6" w14:textId="77777777" w:rsidR="00973F85" w:rsidRPr="00F6407A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973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552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A12C2F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928C99B" w14:textId="44DD9D68" w:rsidR="00973F85" w:rsidRPr="00F6407A" w:rsidRDefault="00EC6CD9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38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CB4AE7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E0542AF" w14:textId="77777777" w:rsidR="00973F85" w:rsidRPr="00F6407A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</w:t>
            </w:r>
            <w:r w:rsidR="00973F85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sz w:val="30"/>
                <w:szCs w:val="30"/>
              </w:rPr>
              <w:t>552</w:t>
            </w:r>
          </w:p>
        </w:tc>
      </w:tr>
      <w:tr w:rsidR="00973F85" w:rsidRPr="00F6407A" w14:paraId="4B80D883" w14:textId="77777777" w:rsidTr="00ED1496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2D9DE" w14:textId="04ABD32D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ส่วนของ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7D0E03" w14:textId="6FFAA5A4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8F664E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547050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658CD3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D8335F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37B09B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7F1621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973F85" w:rsidRPr="00F6407A" w14:paraId="373B4E5F" w14:textId="77777777" w:rsidTr="000B6EA9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F0257" w14:textId="77777777" w:rsidR="00973F85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 xml:space="preserve">       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A099AE5" w14:textId="3C784A98" w:rsidR="00973F85" w:rsidRPr="00F6407A" w:rsidRDefault="000B6EA9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5,897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88347C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D52451A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31B7EF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6A1C39" w14:textId="32E48528" w:rsidR="00973F85" w:rsidRPr="00F6407A" w:rsidRDefault="00A25AE8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C98CBA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288321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973F85" w:rsidRPr="00F6407A" w14:paraId="3D826868" w14:textId="77777777" w:rsidTr="00ED1496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A73FE" w14:textId="77777777" w:rsidR="00973F85" w:rsidRPr="00F6407A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640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รวมเงินกู้ยืมระยะยาว</w:t>
            </w:r>
            <w:r w:rsidRPr="00D35071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ที่ถึงกำหนดชำระภายในหนึ่งปี</w:t>
            </w:r>
            <w:r w:rsidRPr="00F6407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80BD2D" w14:textId="77777777" w:rsidR="00973F85" w:rsidRPr="004B597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E64263" w14:textId="77777777" w:rsidR="00973F85" w:rsidRPr="004B597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8D9E0B" w14:textId="77777777" w:rsidR="00973F85" w:rsidRPr="004B597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F4C9CF" w14:textId="77777777" w:rsidR="00973F85" w:rsidRPr="004B597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EF04C8" w14:textId="77777777" w:rsidR="00973F85" w:rsidRPr="004B597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974CCB" w14:textId="77777777" w:rsidR="00973F85" w:rsidRPr="004B597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269BCF2" w14:textId="77777777" w:rsidR="00973F85" w:rsidRPr="004B597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D1496" w:rsidRPr="00F6407A" w14:paraId="752D2F5B" w14:textId="77777777" w:rsidTr="000B6EA9">
        <w:trPr>
          <w:trHeight w:hRule="exact" w:val="397"/>
        </w:trPr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C251D" w14:textId="77777777" w:rsidR="00ED1496" w:rsidRPr="00F6407A" w:rsidRDefault="00ED1496" w:rsidP="00ED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98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       </w:t>
            </w:r>
            <w:r w:rsidRPr="003A39DC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75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5458A060" w14:textId="6DD28BAC" w:rsidR="00ED1496" w:rsidRPr="004B597E" w:rsidRDefault="000B6EA9" w:rsidP="00ED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6,093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D70B8" w14:textId="77777777" w:rsidR="00ED1496" w:rsidRPr="004B597E" w:rsidRDefault="00ED1496" w:rsidP="00ED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09AA27A0" w14:textId="77777777" w:rsidR="00ED1496" w:rsidRPr="004B597E" w:rsidRDefault="00ED1496" w:rsidP="00ED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  <w:r w:rsidRPr="004B597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BEE45D" w14:textId="77777777" w:rsidR="00ED1496" w:rsidRPr="004B597E" w:rsidRDefault="00ED1496" w:rsidP="00ED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394BA950" w14:textId="2D7D56D1" w:rsidR="00ED1496" w:rsidRPr="006E734E" w:rsidRDefault="000B6EA9" w:rsidP="00ED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B40A0" w14:textId="77777777" w:rsidR="00ED1496" w:rsidRPr="004B597E" w:rsidRDefault="00ED1496" w:rsidP="00ED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left w:val="nil"/>
              <w:bottom w:val="double" w:sz="4" w:space="0" w:color="000000"/>
              <w:right w:val="nil"/>
            </w:tcBorders>
            <w:shd w:val="clear" w:color="auto" w:fill="auto"/>
            <w:noWrap/>
            <w:vAlign w:val="bottom"/>
          </w:tcPr>
          <w:p w14:paraId="12DAF672" w14:textId="77777777" w:rsidR="00ED1496" w:rsidRPr="004B597E" w:rsidRDefault="00ED1496" w:rsidP="00ED14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  <w:r w:rsidRPr="004B597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552</w:t>
            </w:r>
          </w:p>
        </w:tc>
      </w:tr>
    </w:tbl>
    <w:p w14:paraId="512F279C" w14:textId="348E9F4A" w:rsidR="00444E85" w:rsidRPr="002663E0" w:rsidRDefault="00444E85" w:rsidP="00C36741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896" w:hanging="448"/>
        <w:jc w:val="thaiDistribute"/>
        <w:rPr>
          <w:rFonts w:ascii="Angsana New" w:eastAsia="MS Mincho" w:hAnsi="Angsana New"/>
          <w:sz w:val="30"/>
          <w:szCs w:val="30"/>
        </w:rPr>
      </w:pPr>
      <w:r w:rsidRPr="00EB4879">
        <w:rPr>
          <w:rFonts w:ascii="Angsana New" w:eastAsia="MS Mincho" w:hAnsi="Angsana New" w:hint="cs"/>
          <w:sz w:val="30"/>
          <w:szCs w:val="30"/>
          <w:cs/>
        </w:rPr>
        <w:t xml:space="preserve">ณ วันที่ </w:t>
      </w:r>
      <w:r w:rsidRPr="00EB4879">
        <w:rPr>
          <w:rFonts w:ascii="Angsana New" w:eastAsia="MS Mincho" w:hAnsi="Angsana New"/>
          <w:sz w:val="30"/>
          <w:szCs w:val="30"/>
        </w:rPr>
        <w:t xml:space="preserve">30 </w:t>
      </w:r>
      <w:r w:rsidR="009C1656">
        <w:rPr>
          <w:rFonts w:ascii="Angsana New" w:eastAsia="MS Mincho" w:hAnsi="Angsana New" w:hint="cs"/>
          <w:sz w:val="30"/>
          <w:szCs w:val="30"/>
          <w:cs/>
        </w:rPr>
        <w:t>กันยา</w:t>
      </w:r>
      <w:r w:rsidRPr="00EB4879">
        <w:rPr>
          <w:rFonts w:ascii="Angsana New" w:eastAsia="MS Mincho" w:hAnsi="Angsana New" w:hint="cs"/>
          <w:sz w:val="30"/>
          <w:szCs w:val="30"/>
          <w:cs/>
        </w:rPr>
        <w:t xml:space="preserve">ยน </w:t>
      </w:r>
      <w:r w:rsidRPr="00EB4879">
        <w:rPr>
          <w:rFonts w:ascii="Angsana New" w:eastAsia="MS Mincho" w:hAnsi="Angsana New"/>
          <w:sz w:val="30"/>
          <w:szCs w:val="30"/>
        </w:rPr>
        <w:t xml:space="preserve">2563 </w:t>
      </w:r>
      <w:r w:rsidRPr="00EB4879">
        <w:rPr>
          <w:rFonts w:ascii="Angsana New" w:eastAsia="MS Mincho" w:hAnsi="Angsana New" w:hint="cs"/>
          <w:sz w:val="30"/>
          <w:szCs w:val="30"/>
          <w:cs/>
        </w:rPr>
        <w:t xml:space="preserve">บริษัทมีการขอวงเงินสินเชื่อระยะยาวกับสถาบันการเงินแห่งหนึ่ง วงเงิน </w:t>
      </w:r>
      <w:r w:rsidR="0063499E" w:rsidRPr="002663E0">
        <w:rPr>
          <w:rFonts w:ascii="Angsana New" w:eastAsia="MS Mincho" w:hAnsi="Angsana New"/>
          <w:sz w:val="30"/>
          <w:szCs w:val="30"/>
        </w:rPr>
        <w:t>12</w:t>
      </w:r>
      <w:r w:rsidRPr="002663E0">
        <w:rPr>
          <w:rFonts w:ascii="Angsana New" w:eastAsia="MS Mincho" w:hAnsi="Angsana New"/>
          <w:sz w:val="30"/>
          <w:szCs w:val="30"/>
        </w:rPr>
        <w:t xml:space="preserve"> </w:t>
      </w:r>
      <w:r w:rsidRPr="002663E0">
        <w:rPr>
          <w:rFonts w:ascii="Angsana New" w:eastAsia="MS Mincho" w:hAnsi="Angsana New" w:hint="cs"/>
          <w:sz w:val="30"/>
          <w:szCs w:val="30"/>
          <w:cs/>
        </w:rPr>
        <w:t>ล้านบาท อัตราดอกเบี้ย</w:t>
      </w:r>
      <w:r w:rsidR="0063499E" w:rsidRPr="002663E0">
        <w:rPr>
          <w:rFonts w:ascii="Angsana New" w:eastAsia="MS Mincho" w:hAnsi="Angsana New" w:hint="cs"/>
          <w:sz w:val="30"/>
          <w:szCs w:val="30"/>
          <w:cs/>
        </w:rPr>
        <w:t>ร้อยละ</w:t>
      </w:r>
      <w:r w:rsidRPr="002663E0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63499E" w:rsidRPr="002663E0">
        <w:rPr>
          <w:rFonts w:ascii="Angsana New" w:eastAsia="MS Mincho" w:hAnsi="Angsana New"/>
          <w:sz w:val="30"/>
          <w:szCs w:val="30"/>
        </w:rPr>
        <w:t>MLR</w:t>
      </w:r>
      <w:r w:rsidR="000671D8" w:rsidRPr="002663E0">
        <w:rPr>
          <w:rFonts w:ascii="Angsana New" w:eastAsia="MS Mincho" w:hAnsi="Angsana New"/>
          <w:sz w:val="30"/>
          <w:szCs w:val="30"/>
        </w:rPr>
        <w:t xml:space="preserve">-0.6 </w:t>
      </w:r>
      <w:r w:rsidR="0063499E" w:rsidRPr="002663E0">
        <w:rPr>
          <w:rFonts w:ascii="Angsana New" w:eastAsia="MS Mincho" w:hAnsi="Angsana New" w:hint="cs"/>
          <w:sz w:val="30"/>
          <w:szCs w:val="30"/>
          <w:cs/>
        </w:rPr>
        <w:t>ต่อปี</w:t>
      </w:r>
      <w:r w:rsidRPr="002663E0">
        <w:rPr>
          <w:rFonts w:ascii="Angsana New" w:eastAsia="MS Mincho" w:hAnsi="Angsana New"/>
          <w:sz w:val="30"/>
          <w:szCs w:val="30"/>
        </w:rPr>
        <w:t xml:space="preserve"> </w:t>
      </w:r>
      <w:r w:rsidR="00FA65BA" w:rsidRPr="002663E0">
        <w:rPr>
          <w:rFonts w:ascii="Angsana New" w:eastAsia="MS Mincho" w:hAnsi="Angsana New" w:hint="cs"/>
          <w:sz w:val="30"/>
          <w:szCs w:val="30"/>
          <w:cs/>
        </w:rPr>
        <w:t xml:space="preserve">และวงเงิน </w:t>
      </w:r>
      <w:r w:rsidR="00FA65BA" w:rsidRPr="002663E0">
        <w:rPr>
          <w:rFonts w:ascii="Angsana New" w:eastAsia="MS Mincho" w:hAnsi="Angsana New"/>
          <w:sz w:val="30"/>
          <w:szCs w:val="30"/>
        </w:rPr>
        <w:t xml:space="preserve">0.21 </w:t>
      </w:r>
      <w:r w:rsidR="00FA65BA" w:rsidRPr="002663E0">
        <w:rPr>
          <w:rFonts w:ascii="Angsana New" w:eastAsia="MS Mincho" w:hAnsi="Angsana New" w:hint="cs"/>
          <w:sz w:val="30"/>
          <w:szCs w:val="30"/>
          <w:cs/>
        </w:rPr>
        <w:t xml:space="preserve">ล้านบาท อัตราดอกเบี้ยร้อยละ </w:t>
      </w:r>
      <w:r w:rsidR="00FA65BA" w:rsidRPr="002663E0">
        <w:rPr>
          <w:rFonts w:ascii="Angsana New" w:eastAsia="MS Mincho" w:hAnsi="Angsana New"/>
          <w:sz w:val="30"/>
          <w:szCs w:val="30"/>
        </w:rPr>
        <w:t xml:space="preserve">MLR </w:t>
      </w:r>
      <w:r w:rsidR="00FA65BA" w:rsidRPr="002663E0">
        <w:rPr>
          <w:rFonts w:ascii="Angsana New" w:eastAsia="MS Mincho" w:hAnsi="Angsana New" w:hint="cs"/>
          <w:sz w:val="30"/>
          <w:szCs w:val="30"/>
          <w:cs/>
        </w:rPr>
        <w:t>ต่อปี</w:t>
      </w:r>
    </w:p>
    <w:p w14:paraId="190F64D7" w14:textId="30E9D11B" w:rsidR="000671D8" w:rsidRPr="002663E0" w:rsidRDefault="004E7BEC" w:rsidP="00C36741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before="120" w:after="120" w:line="240" w:lineRule="auto"/>
        <w:ind w:left="896" w:hanging="448"/>
        <w:jc w:val="thaiDistribute"/>
        <w:rPr>
          <w:rFonts w:ascii="Angsana New" w:eastAsia="MS Mincho" w:hAnsi="Angsana New"/>
          <w:sz w:val="30"/>
          <w:szCs w:val="30"/>
        </w:rPr>
      </w:pPr>
      <w:r w:rsidRPr="002663E0">
        <w:rPr>
          <w:rFonts w:ascii="Angsana New" w:eastAsia="MS Mincho" w:hAnsi="Angsana New" w:hint="cs"/>
          <w:sz w:val="30"/>
          <w:szCs w:val="30"/>
          <w:cs/>
        </w:rPr>
        <w:t>ณ</w:t>
      </w:r>
      <w:r w:rsidRPr="002663E0">
        <w:rPr>
          <w:rFonts w:ascii="Angsana New" w:eastAsia="MS Mincho" w:hAnsi="Angsana New"/>
          <w:sz w:val="30"/>
          <w:szCs w:val="30"/>
        </w:rPr>
        <w:t xml:space="preserve"> </w:t>
      </w:r>
      <w:r w:rsidR="000671D8" w:rsidRPr="002663E0">
        <w:rPr>
          <w:rFonts w:ascii="Angsana New" w:eastAsia="MS Mincho" w:hAnsi="Angsana New" w:hint="cs"/>
          <w:sz w:val="30"/>
          <w:szCs w:val="30"/>
          <w:cs/>
        </w:rPr>
        <w:t xml:space="preserve">วันที่ </w:t>
      </w:r>
      <w:r w:rsidR="000671D8" w:rsidRPr="002663E0">
        <w:rPr>
          <w:rFonts w:ascii="Angsana New" w:eastAsia="MS Mincho" w:hAnsi="Angsana New"/>
          <w:sz w:val="30"/>
          <w:szCs w:val="30"/>
        </w:rPr>
        <w:t xml:space="preserve">30 </w:t>
      </w:r>
      <w:r w:rsidR="009C1656" w:rsidRPr="002663E0">
        <w:rPr>
          <w:rFonts w:ascii="Angsana New" w:eastAsia="MS Mincho" w:hAnsi="Angsana New" w:hint="cs"/>
          <w:sz w:val="30"/>
          <w:szCs w:val="30"/>
          <w:cs/>
        </w:rPr>
        <w:t>กันย</w:t>
      </w:r>
      <w:r w:rsidR="000671D8" w:rsidRPr="002663E0">
        <w:rPr>
          <w:rFonts w:ascii="Angsana New" w:eastAsia="MS Mincho" w:hAnsi="Angsana New" w:hint="cs"/>
          <w:sz w:val="30"/>
          <w:szCs w:val="30"/>
          <w:cs/>
        </w:rPr>
        <w:t xml:space="preserve">ายน </w:t>
      </w:r>
      <w:r w:rsidR="000671D8" w:rsidRPr="002663E0">
        <w:rPr>
          <w:rFonts w:ascii="Angsana New" w:eastAsia="MS Mincho" w:hAnsi="Angsana New"/>
          <w:sz w:val="30"/>
          <w:szCs w:val="30"/>
        </w:rPr>
        <w:t xml:space="preserve">2563 </w:t>
      </w:r>
      <w:r w:rsidR="000671D8" w:rsidRPr="002663E0">
        <w:rPr>
          <w:rFonts w:ascii="Angsana New" w:eastAsia="MS Mincho" w:hAnsi="Angsana New" w:hint="cs"/>
          <w:sz w:val="30"/>
          <w:szCs w:val="30"/>
          <w:cs/>
        </w:rPr>
        <w:t>บริษัทย่อยแห่ง</w:t>
      </w:r>
      <w:r w:rsidR="004312B5" w:rsidRPr="002663E0">
        <w:rPr>
          <w:rFonts w:ascii="Angsana New" w:eastAsia="MS Mincho" w:hAnsi="Angsana New" w:hint="cs"/>
          <w:sz w:val="30"/>
          <w:szCs w:val="30"/>
          <w:cs/>
        </w:rPr>
        <w:t>หนึ่ง</w:t>
      </w:r>
      <w:r w:rsidR="000671D8" w:rsidRPr="002663E0">
        <w:rPr>
          <w:rFonts w:ascii="Angsana New" w:eastAsia="MS Mincho" w:hAnsi="Angsana New" w:hint="cs"/>
          <w:sz w:val="30"/>
          <w:szCs w:val="30"/>
          <w:cs/>
        </w:rPr>
        <w:t>มีการขอวงเงินสินเชื่อระยะยาวกับสถาบันการเงินแห่งหนึ่ง วงเงิน</w:t>
      </w:r>
      <w:r w:rsidRPr="002663E0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2663E0">
        <w:rPr>
          <w:rFonts w:ascii="Angsana New" w:eastAsia="MS Mincho" w:hAnsi="Angsana New"/>
          <w:sz w:val="30"/>
          <w:szCs w:val="30"/>
        </w:rPr>
        <w:t xml:space="preserve">3 </w:t>
      </w:r>
      <w:r w:rsidRPr="002663E0">
        <w:rPr>
          <w:rFonts w:ascii="Angsana New" w:eastAsia="MS Mincho" w:hAnsi="Angsana New" w:hint="cs"/>
          <w:sz w:val="30"/>
          <w:szCs w:val="30"/>
          <w:cs/>
        </w:rPr>
        <w:t xml:space="preserve">ล้านบาท อัตราดอกเบี้ยร้อยละ </w:t>
      </w:r>
      <w:r w:rsidRPr="002663E0">
        <w:rPr>
          <w:rFonts w:ascii="Angsana New" w:eastAsia="MS Mincho" w:hAnsi="Angsana New"/>
          <w:sz w:val="30"/>
          <w:szCs w:val="30"/>
        </w:rPr>
        <w:t xml:space="preserve">MLR-0.5 </w:t>
      </w:r>
      <w:r w:rsidRPr="002663E0">
        <w:rPr>
          <w:rFonts w:ascii="Angsana New" w:eastAsia="MS Mincho" w:hAnsi="Angsana New" w:hint="cs"/>
          <w:sz w:val="30"/>
          <w:szCs w:val="30"/>
          <w:cs/>
        </w:rPr>
        <w:t>ต่อ</w:t>
      </w:r>
      <w:r w:rsidR="00BF3C0E" w:rsidRPr="002663E0">
        <w:rPr>
          <w:rFonts w:ascii="Angsana New" w:eastAsia="MS Mincho" w:hAnsi="Angsana New" w:hint="cs"/>
          <w:sz w:val="30"/>
          <w:szCs w:val="30"/>
          <w:cs/>
        </w:rPr>
        <w:t>ปี</w:t>
      </w:r>
      <w:r w:rsidRPr="002663E0">
        <w:rPr>
          <w:rFonts w:ascii="Angsana New" w:eastAsia="MS Mincho" w:hAnsi="Angsana New"/>
          <w:sz w:val="30"/>
          <w:szCs w:val="30"/>
        </w:rPr>
        <w:t xml:space="preserve"> </w:t>
      </w:r>
      <w:r w:rsidRPr="002663E0">
        <w:rPr>
          <w:rFonts w:ascii="Angsana New" w:eastAsia="MS Mincho" w:hAnsi="Angsana New" w:hint="cs"/>
          <w:sz w:val="30"/>
          <w:szCs w:val="30"/>
          <w:cs/>
        </w:rPr>
        <w:t>ค้ำประกันโดยบริษัทใหญ่และกรรมการของบริษัท</w:t>
      </w:r>
    </w:p>
    <w:p w14:paraId="7E9C456C" w14:textId="6D420551" w:rsidR="004E7BEC" w:rsidRDefault="004E7BEC" w:rsidP="00C36741">
      <w:pPr>
        <w:pStyle w:val="ListParagraph"/>
        <w:numPr>
          <w:ilvl w:val="1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before="120" w:after="120" w:line="240" w:lineRule="auto"/>
        <w:ind w:left="896" w:hanging="448"/>
        <w:rPr>
          <w:rFonts w:ascii="Angsana New" w:eastAsia="MS Mincho" w:hAnsi="Angsana New"/>
          <w:sz w:val="30"/>
          <w:szCs w:val="30"/>
        </w:rPr>
      </w:pPr>
      <w:r w:rsidRPr="00EB4879">
        <w:rPr>
          <w:rFonts w:ascii="Angsana New" w:eastAsia="MS Mincho" w:hAnsi="Angsana New" w:hint="cs"/>
          <w:sz w:val="30"/>
          <w:szCs w:val="30"/>
          <w:cs/>
        </w:rPr>
        <w:t xml:space="preserve">ณ วันที่ </w:t>
      </w:r>
      <w:r w:rsidRPr="00EB4879">
        <w:rPr>
          <w:rFonts w:ascii="Angsana New" w:eastAsia="MS Mincho" w:hAnsi="Angsana New"/>
          <w:sz w:val="30"/>
          <w:szCs w:val="30"/>
        </w:rPr>
        <w:t xml:space="preserve">30 </w:t>
      </w:r>
      <w:r w:rsidR="009C1656">
        <w:rPr>
          <w:rFonts w:ascii="Angsana New" w:eastAsia="MS Mincho" w:hAnsi="Angsana New" w:hint="cs"/>
          <w:sz w:val="30"/>
          <w:szCs w:val="30"/>
          <w:cs/>
        </w:rPr>
        <w:t>กันย</w:t>
      </w:r>
      <w:r w:rsidR="00A7407B">
        <w:rPr>
          <w:rFonts w:ascii="Angsana New" w:eastAsia="MS Mincho" w:hAnsi="Angsana New" w:hint="cs"/>
          <w:sz w:val="30"/>
          <w:szCs w:val="30"/>
          <w:cs/>
        </w:rPr>
        <w:t>า</w:t>
      </w:r>
      <w:r w:rsidRPr="00EB4879">
        <w:rPr>
          <w:rFonts w:ascii="Angsana New" w:eastAsia="MS Mincho" w:hAnsi="Angsana New" w:hint="cs"/>
          <w:sz w:val="30"/>
          <w:szCs w:val="30"/>
          <w:cs/>
        </w:rPr>
        <w:t xml:space="preserve">ยน </w:t>
      </w:r>
      <w:r w:rsidRPr="00EB4879">
        <w:rPr>
          <w:rFonts w:ascii="Angsana New" w:eastAsia="MS Mincho" w:hAnsi="Angsana New"/>
          <w:sz w:val="30"/>
          <w:szCs w:val="30"/>
        </w:rPr>
        <w:t xml:space="preserve">2563 </w:t>
      </w:r>
      <w:r w:rsidRPr="00EB4879">
        <w:rPr>
          <w:rFonts w:ascii="Angsana New" w:eastAsia="MS Mincho" w:hAnsi="Angsana New" w:hint="cs"/>
          <w:sz w:val="30"/>
          <w:szCs w:val="30"/>
          <w:cs/>
        </w:rPr>
        <w:t xml:space="preserve">บริษัทย่อยแห่งหนึ่งเข้าโครงการสินเชื่อดอกเบี้ย </w:t>
      </w:r>
      <w:r w:rsidRPr="00EB4879">
        <w:rPr>
          <w:rFonts w:ascii="Angsana New" w:eastAsia="MS Mincho" w:hAnsi="Angsana New"/>
          <w:sz w:val="30"/>
          <w:szCs w:val="30"/>
        </w:rPr>
        <w:t xml:space="preserve">0% </w:t>
      </w:r>
      <w:r w:rsidRPr="00EB4879">
        <w:rPr>
          <w:rFonts w:ascii="Angsana New" w:eastAsia="MS Mincho" w:hAnsi="Angsana New" w:hint="cs"/>
          <w:sz w:val="30"/>
          <w:szCs w:val="30"/>
          <w:cs/>
        </w:rPr>
        <w:t>เพื่อรักษาคนงานเอ</w:t>
      </w:r>
      <w:r w:rsidR="007D746B">
        <w:rPr>
          <w:rFonts w:ascii="Angsana New" w:eastAsia="MS Mincho" w:hAnsi="Angsana New" w:hint="cs"/>
          <w:sz w:val="30"/>
          <w:szCs w:val="30"/>
          <w:cs/>
        </w:rPr>
        <w:t xml:space="preserve">สเอ็มอี </w:t>
      </w:r>
      <w:r w:rsidRPr="00EB4879">
        <w:rPr>
          <w:rFonts w:ascii="Angsana New" w:eastAsia="MS Mincho" w:hAnsi="Angsana New" w:hint="cs"/>
          <w:sz w:val="30"/>
          <w:szCs w:val="30"/>
          <w:cs/>
        </w:rPr>
        <w:t>วงเงิน</w:t>
      </w:r>
      <w:r w:rsidR="007D746B" w:rsidRPr="00ED2EAC">
        <w:rPr>
          <w:rFonts w:ascii="Angsana New" w:eastAsia="MS Mincho" w:hAnsi="Angsana New" w:hint="cs"/>
          <w:sz w:val="30"/>
          <w:szCs w:val="30"/>
          <w:cs/>
        </w:rPr>
        <w:t>สินเชื่อ</w:t>
      </w:r>
      <w:r w:rsidRPr="00ED2EAC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Pr="00ED2EAC">
        <w:rPr>
          <w:rFonts w:ascii="Angsana New" w:eastAsia="MS Mincho" w:hAnsi="Angsana New"/>
          <w:sz w:val="30"/>
          <w:szCs w:val="30"/>
        </w:rPr>
        <w:t xml:space="preserve">4.27 </w:t>
      </w:r>
      <w:r w:rsidRPr="00ED2EAC">
        <w:rPr>
          <w:rFonts w:ascii="Angsana New" w:eastAsia="MS Mincho" w:hAnsi="Angsana New" w:hint="cs"/>
          <w:sz w:val="30"/>
          <w:szCs w:val="30"/>
          <w:cs/>
        </w:rPr>
        <w:t xml:space="preserve">ล้านบาท </w:t>
      </w:r>
      <w:r w:rsidR="0081619B" w:rsidRPr="00ED2EAC">
        <w:rPr>
          <w:rFonts w:ascii="Angsana New" w:eastAsia="MS Mincho" w:hAnsi="Angsana New" w:hint="cs"/>
          <w:sz w:val="30"/>
          <w:szCs w:val="30"/>
          <w:cs/>
        </w:rPr>
        <w:t xml:space="preserve">คงเหลือเบิกใช้ </w:t>
      </w:r>
      <w:r w:rsidR="00ED2EAC" w:rsidRPr="00ED2EAC">
        <w:rPr>
          <w:rFonts w:ascii="Angsana New" w:eastAsia="MS Mincho" w:hAnsi="Angsana New"/>
          <w:sz w:val="30"/>
          <w:szCs w:val="30"/>
        </w:rPr>
        <w:t>2.27</w:t>
      </w:r>
      <w:r w:rsidR="0081619B" w:rsidRPr="00ED2EAC">
        <w:rPr>
          <w:rFonts w:ascii="Angsana New" w:eastAsia="MS Mincho" w:hAnsi="Angsana New"/>
          <w:sz w:val="30"/>
          <w:szCs w:val="30"/>
        </w:rPr>
        <w:t xml:space="preserve"> </w:t>
      </w:r>
      <w:r w:rsidR="0081619B" w:rsidRPr="00ED2EAC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2AC5A716" w14:textId="77777777" w:rsidR="000402A9" w:rsidRDefault="000402A9" w:rsidP="00040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120" w:line="240" w:lineRule="auto"/>
        <w:rPr>
          <w:rFonts w:ascii="Angsana New" w:hAnsi="Angsana New"/>
          <w:sz w:val="30"/>
          <w:szCs w:val="30"/>
        </w:rPr>
      </w:pPr>
    </w:p>
    <w:p w14:paraId="7F5ECF87" w14:textId="77777777" w:rsidR="000402A9" w:rsidRDefault="000402A9" w:rsidP="00040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120" w:line="240" w:lineRule="auto"/>
        <w:rPr>
          <w:rFonts w:ascii="Angsana New" w:hAnsi="Angsana New"/>
          <w:sz w:val="30"/>
          <w:szCs w:val="30"/>
        </w:rPr>
      </w:pPr>
    </w:p>
    <w:p w14:paraId="25D75D74" w14:textId="77777777" w:rsidR="00D04B3D" w:rsidRDefault="00D04B3D" w:rsidP="00040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120" w:line="240" w:lineRule="auto"/>
        <w:rPr>
          <w:rFonts w:ascii="Angsana New" w:hAnsi="Angsana New"/>
          <w:sz w:val="30"/>
          <w:szCs w:val="30"/>
        </w:rPr>
      </w:pPr>
    </w:p>
    <w:p w14:paraId="734C798F" w14:textId="77777777" w:rsidR="000402A9" w:rsidRDefault="000402A9" w:rsidP="00040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120" w:line="240" w:lineRule="auto"/>
        <w:rPr>
          <w:rFonts w:ascii="Angsana New" w:hAnsi="Angsana New"/>
          <w:sz w:val="30"/>
          <w:szCs w:val="30"/>
        </w:rPr>
      </w:pPr>
    </w:p>
    <w:p w14:paraId="57E0452E" w14:textId="77777777" w:rsidR="000402A9" w:rsidRDefault="000402A9" w:rsidP="00040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120" w:line="240" w:lineRule="auto"/>
        <w:rPr>
          <w:rFonts w:ascii="Angsana New" w:hAnsi="Angsana New"/>
          <w:sz w:val="30"/>
          <w:szCs w:val="30"/>
        </w:rPr>
      </w:pPr>
    </w:p>
    <w:p w14:paraId="51CAD4A5" w14:textId="77777777" w:rsidR="000402A9" w:rsidRPr="000402A9" w:rsidRDefault="000402A9" w:rsidP="00040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after="120" w:line="240" w:lineRule="auto"/>
        <w:rPr>
          <w:rFonts w:ascii="Angsana New" w:hAnsi="Angsana New"/>
          <w:sz w:val="30"/>
          <w:szCs w:val="30"/>
        </w:rPr>
      </w:pPr>
    </w:p>
    <w:p w14:paraId="72E96576" w14:textId="77777777" w:rsidR="00E95267" w:rsidRPr="004831FB" w:rsidRDefault="00E95267" w:rsidP="0077355E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before="240" w:line="600" w:lineRule="exact"/>
        <w:ind w:left="289" w:hanging="289"/>
        <w:rPr>
          <w:rFonts w:ascii="Angsana New" w:eastAsia="MS Mincho" w:hAnsi="Angsana New"/>
          <w:b/>
          <w:bCs/>
          <w:sz w:val="30"/>
          <w:szCs w:val="30"/>
        </w:rPr>
      </w:pPr>
      <w:r w:rsidRPr="004831FB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 ทุนเรือนหุ้นและส่วนเกิน(ส่วนต่ำ)มูลค่าหุ้น</w:t>
      </w:r>
    </w:p>
    <w:tbl>
      <w:tblPr>
        <w:tblW w:w="9810" w:type="dxa"/>
        <w:tblLayout w:type="fixed"/>
        <w:tblLook w:val="0000" w:firstRow="0" w:lastRow="0" w:firstColumn="0" w:lastColumn="0" w:noHBand="0" w:noVBand="0"/>
      </w:tblPr>
      <w:tblGrid>
        <w:gridCol w:w="2977"/>
        <w:gridCol w:w="993"/>
        <w:gridCol w:w="273"/>
        <w:gridCol w:w="1144"/>
        <w:gridCol w:w="283"/>
        <w:gridCol w:w="1132"/>
        <w:gridCol w:w="275"/>
        <w:gridCol w:w="6"/>
        <w:gridCol w:w="1279"/>
        <w:gridCol w:w="247"/>
        <w:gridCol w:w="10"/>
        <w:gridCol w:w="1191"/>
      </w:tblGrid>
      <w:tr w:rsidR="00E95267" w:rsidRPr="00A91975" w14:paraId="61E58F94" w14:textId="77777777" w:rsidTr="00844031">
        <w:trPr>
          <w:trHeight w:hRule="exact" w:val="397"/>
          <w:tblHeader/>
        </w:trPr>
        <w:tc>
          <w:tcPr>
            <w:tcW w:w="1517" w:type="pct"/>
            <w:shd w:val="clear" w:color="auto" w:fill="auto"/>
          </w:tcPr>
          <w:p w14:paraId="7EE65607" w14:textId="77777777" w:rsidR="00E95267" w:rsidRPr="00E10394" w:rsidRDefault="00E95267" w:rsidP="00E95267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  <w:r w:rsidRPr="00E10394">
              <w:rPr>
                <w:rFonts w:ascii="Angsana New" w:hAnsi="Angsana New" w:cs="Angsana New"/>
                <w:b/>
                <w:bCs/>
              </w:rPr>
              <w:tab/>
            </w:r>
          </w:p>
        </w:tc>
        <w:tc>
          <w:tcPr>
            <w:tcW w:w="506" w:type="pct"/>
            <w:shd w:val="clear" w:color="auto" w:fill="auto"/>
          </w:tcPr>
          <w:p w14:paraId="657F359D" w14:textId="75B35F64" w:rsidR="00E95267" w:rsidRPr="00E10394" w:rsidRDefault="00E95267" w:rsidP="00E95267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5C38B79A" w14:textId="77777777" w:rsidR="00E95267" w:rsidRPr="00E10394" w:rsidRDefault="00E95267" w:rsidP="00E95267">
            <w:pPr>
              <w:pStyle w:val="BodyText3"/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304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E87A8C" w14:textId="60DE3D8D" w:rsidR="00E95267" w:rsidRPr="00E10394" w:rsidRDefault="00E95267" w:rsidP="00DE6AC7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DE6AC7" w:rsidRPr="00E10394">
              <w:rPr>
                <w:rFonts w:ascii="Angsana New" w:hAnsi="Angsana New" w:cs="Angsana New"/>
              </w:rPr>
              <w:t xml:space="preserve">30 </w:t>
            </w:r>
            <w:r w:rsidR="00083AEA">
              <w:rPr>
                <w:rFonts w:ascii="Angsana New" w:hAnsi="Angsana New" w:cs="Angsana New" w:hint="cs"/>
                <w:cs/>
              </w:rPr>
              <w:t>กันย</w:t>
            </w:r>
            <w:r w:rsidR="00DE6AC7" w:rsidRPr="00E10394">
              <w:rPr>
                <w:rFonts w:ascii="Angsana New" w:hAnsi="Angsana New" w:cs="Angsana New"/>
                <w:cs/>
              </w:rPr>
              <w:t xml:space="preserve">ายน </w:t>
            </w:r>
            <w:r w:rsidR="00DE6AC7" w:rsidRPr="00E10394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1FB1FA0B" w14:textId="77777777" w:rsidR="00E95267" w:rsidRPr="00E10394" w:rsidRDefault="00E95267" w:rsidP="00E95267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9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9D23FC8" w14:textId="77777777" w:rsidR="00E95267" w:rsidRPr="00E10394" w:rsidRDefault="00E95267" w:rsidP="00E95267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E10394">
              <w:rPr>
                <w:rFonts w:ascii="Angsana New" w:hAnsi="Angsana New" w:cs="Angsana New"/>
              </w:rPr>
              <w:t>31</w:t>
            </w:r>
            <w:r w:rsidRPr="00E10394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E10394">
              <w:rPr>
                <w:rFonts w:ascii="Angsana New" w:hAnsi="Angsana New" w:cs="Angsana New"/>
              </w:rPr>
              <w:t>2562</w:t>
            </w:r>
          </w:p>
        </w:tc>
      </w:tr>
      <w:tr w:rsidR="00A72E4D" w:rsidRPr="00A91975" w14:paraId="0371BB10" w14:textId="77777777" w:rsidTr="00681187">
        <w:trPr>
          <w:trHeight w:hRule="exact" w:val="428"/>
          <w:tblHeader/>
        </w:trPr>
        <w:tc>
          <w:tcPr>
            <w:tcW w:w="1517" w:type="pct"/>
            <w:shd w:val="clear" w:color="auto" w:fill="auto"/>
          </w:tcPr>
          <w:p w14:paraId="3EC21C3F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37C283EA" w14:textId="581EAFD2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>มูลค่าหุ้น</w:t>
            </w:r>
          </w:p>
        </w:tc>
        <w:tc>
          <w:tcPr>
            <w:tcW w:w="139" w:type="pct"/>
            <w:shd w:val="clear" w:color="auto" w:fill="auto"/>
          </w:tcPr>
          <w:p w14:paraId="3C4B787B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83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659E3AC" w14:textId="1E05AEA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E10394">
              <w:rPr>
                <w:rFonts w:ascii="Angsana New" w:hAnsi="Angsana New" w:cs="Angsana New"/>
                <w:cs/>
              </w:rPr>
              <w:t>หุ้น</w:t>
            </w:r>
          </w:p>
        </w:tc>
        <w:tc>
          <w:tcPr>
            <w:tcW w:w="14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8000EC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16B0237F" w14:textId="2A4B2AB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</w:t>
            </w:r>
            <w:r>
              <w:rPr>
                <w:rFonts w:ascii="Angsana New" w:hAnsi="Angsana New" w:cs="Angsana New"/>
                <w:cs/>
              </w:rPr>
              <w:t>พันบาท</w:t>
            </w:r>
          </w:p>
        </w:tc>
        <w:tc>
          <w:tcPr>
            <w:tcW w:w="143" w:type="pct"/>
            <w:gridSpan w:val="2"/>
            <w:shd w:val="clear" w:color="auto" w:fill="auto"/>
          </w:tcPr>
          <w:p w14:paraId="7E4E76BB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52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32DDB99" w14:textId="5D9A1A1E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   </w:t>
            </w:r>
            <w:r>
              <w:rPr>
                <w:rFonts w:ascii="Angsana New" w:hAnsi="Angsana New" w:cs="Angsana New" w:hint="cs"/>
                <w:cs/>
              </w:rPr>
              <w:t>พัน</w:t>
            </w:r>
            <w:r w:rsidRPr="00E10394">
              <w:rPr>
                <w:rFonts w:ascii="Angsana New" w:hAnsi="Angsana New" w:cs="Angsana New"/>
                <w:cs/>
              </w:rPr>
              <w:t>หุ้น</w:t>
            </w:r>
          </w:p>
        </w:tc>
        <w:tc>
          <w:tcPr>
            <w:tcW w:w="13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14E3335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200F3BB1" w14:textId="2F62A78E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จำนวน</w:t>
            </w:r>
            <w:r>
              <w:rPr>
                <w:rFonts w:ascii="Angsana New" w:hAnsi="Angsana New" w:cs="Angsana New"/>
              </w:rPr>
              <w:t xml:space="preserve">     </w:t>
            </w:r>
            <w:r>
              <w:rPr>
                <w:rFonts w:ascii="Angsana New" w:hAnsi="Angsana New" w:cs="Angsana New"/>
                <w:cs/>
              </w:rPr>
              <w:t>พันบาท</w:t>
            </w:r>
          </w:p>
        </w:tc>
      </w:tr>
      <w:tr w:rsidR="00A72E4D" w:rsidRPr="00A91975" w14:paraId="7EE466B1" w14:textId="77777777" w:rsidTr="00681187">
        <w:trPr>
          <w:trHeight w:hRule="exact" w:val="428"/>
          <w:tblHeader/>
        </w:trPr>
        <w:tc>
          <w:tcPr>
            <w:tcW w:w="1517" w:type="pct"/>
            <w:shd w:val="clear" w:color="auto" w:fill="auto"/>
          </w:tcPr>
          <w:p w14:paraId="3D220C69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06" w:type="pct"/>
            <w:tcBorders>
              <w:bottom w:val="single" w:sz="4" w:space="0" w:color="auto"/>
            </w:tcBorders>
            <w:shd w:val="clear" w:color="auto" w:fill="auto"/>
          </w:tcPr>
          <w:p w14:paraId="5E42E971" w14:textId="2C4BDEE9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>ต่อหน่วย</w:t>
            </w:r>
          </w:p>
        </w:tc>
        <w:tc>
          <w:tcPr>
            <w:tcW w:w="139" w:type="pct"/>
            <w:shd w:val="clear" w:color="auto" w:fill="auto"/>
          </w:tcPr>
          <w:p w14:paraId="480270F6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83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0B47033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" w:type="pct"/>
            <w:vMerge/>
            <w:shd w:val="clear" w:color="auto" w:fill="auto"/>
          </w:tcPr>
          <w:p w14:paraId="45411E68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E38595D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02C93FF9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52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DA7D83E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1" w:type="pct"/>
            <w:gridSpan w:val="2"/>
            <w:vMerge/>
            <w:shd w:val="clear" w:color="auto" w:fill="auto"/>
          </w:tcPr>
          <w:p w14:paraId="2B1FC9D9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D8F5608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A72E4D" w:rsidRPr="00A91975" w14:paraId="0F76C5EC" w14:textId="77777777" w:rsidTr="00681187">
        <w:trPr>
          <w:trHeight w:hRule="exact" w:val="90"/>
          <w:tblHeader/>
        </w:trPr>
        <w:tc>
          <w:tcPr>
            <w:tcW w:w="1517" w:type="pct"/>
            <w:shd w:val="clear" w:color="auto" w:fill="auto"/>
          </w:tcPr>
          <w:p w14:paraId="1B4482D3" w14:textId="77777777" w:rsidR="00A72E4D" w:rsidRPr="00B05549" w:rsidRDefault="00A72E4D" w:rsidP="00A67A50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506" w:type="pct"/>
            <w:tcBorders>
              <w:top w:val="single" w:sz="4" w:space="0" w:color="auto"/>
            </w:tcBorders>
            <w:shd w:val="clear" w:color="auto" w:fill="auto"/>
          </w:tcPr>
          <w:p w14:paraId="2E5B8922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08A8A4D6" w14:textId="77777777" w:rsidR="00A72E4D" w:rsidRPr="00B05549" w:rsidRDefault="00A72E4D" w:rsidP="00A67A50">
            <w:pPr>
              <w:pStyle w:val="BodyText3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48C86428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AB73822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71F155E0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3" w:type="pct"/>
            <w:gridSpan w:val="2"/>
            <w:shd w:val="clear" w:color="auto" w:fill="auto"/>
          </w:tcPr>
          <w:p w14:paraId="5278774C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auto"/>
          </w:tcPr>
          <w:p w14:paraId="72858170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06C395EF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185BA933" w14:textId="77777777" w:rsidR="00A72E4D" w:rsidRPr="00B05549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A72E4D" w:rsidRPr="00A91975" w14:paraId="669B612C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5A93B1A5" w14:textId="77777777" w:rsidR="00A72E4D" w:rsidRPr="00E10394" w:rsidRDefault="00A72E4D" w:rsidP="00A67A50">
            <w:pPr>
              <w:pStyle w:val="BodyText3"/>
              <w:spacing w:line="240" w:lineRule="auto"/>
              <w:ind w:left="-108" w:firstLine="284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ทุนจดทะเบียนประกอบด้วย</w:t>
            </w:r>
          </w:p>
        </w:tc>
        <w:tc>
          <w:tcPr>
            <w:tcW w:w="506" w:type="pct"/>
            <w:shd w:val="clear" w:color="auto" w:fill="auto"/>
          </w:tcPr>
          <w:p w14:paraId="6F12E8A5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4373FCC0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3B42080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404FA4AB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4A6D099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5416AF8A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0559235E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47AE85A5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0D49E323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72E4D" w:rsidRPr="00A91975" w14:paraId="0C38DBD2" w14:textId="77777777" w:rsidTr="00A25AE8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71EBBC4F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     หุ้นสามัญ</w:t>
            </w:r>
          </w:p>
        </w:tc>
        <w:tc>
          <w:tcPr>
            <w:tcW w:w="506" w:type="pct"/>
            <w:shd w:val="clear" w:color="auto" w:fill="auto"/>
          </w:tcPr>
          <w:p w14:paraId="7BA40F0B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5FE20C02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DF3A208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654,500</w:t>
            </w:r>
          </w:p>
        </w:tc>
        <w:tc>
          <w:tcPr>
            <w:tcW w:w="144" w:type="pct"/>
            <w:shd w:val="clear" w:color="auto" w:fill="auto"/>
          </w:tcPr>
          <w:p w14:paraId="069C1009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2C1FD7F4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163,625</w:t>
            </w:r>
          </w:p>
        </w:tc>
        <w:tc>
          <w:tcPr>
            <w:tcW w:w="140" w:type="pct"/>
            <w:shd w:val="clear" w:color="auto" w:fill="auto"/>
          </w:tcPr>
          <w:p w14:paraId="5CAC6556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5CB868D6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654,500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299AB65B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2F528804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163,625</w:t>
            </w:r>
          </w:p>
        </w:tc>
      </w:tr>
      <w:tr w:rsidR="00A72E4D" w:rsidRPr="00A91975" w14:paraId="188DAB65" w14:textId="77777777" w:rsidTr="00A25AE8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7C55BD02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   ออกหุ้นใหม่</w:t>
            </w:r>
          </w:p>
        </w:tc>
        <w:tc>
          <w:tcPr>
            <w:tcW w:w="506" w:type="pct"/>
            <w:shd w:val="clear" w:color="auto" w:fill="auto"/>
          </w:tcPr>
          <w:p w14:paraId="0040FF00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58834D7C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40406783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550,801</w:t>
            </w:r>
          </w:p>
        </w:tc>
        <w:tc>
          <w:tcPr>
            <w:tcW w:w="144" w:type="pct"/>
            <w:shd w:val="clear" w:color="auto" w:fill="auto"/>
          </w:tcPr>
          <w:p w14:paraId="01CFF02C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213D8AD3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137,700</w:t>
            </w:r>
          </w:p>
        </w:tc>
        <w:tc>
          <w:tcPr>
            <w:tcW w:w="140" w:type="pct"/>
            <w:shd w:val="clear" w:color="auto" w:fill="auto"/>
          </w:tcPr>
          <w:p w14:paraId="51037507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0CAD7D1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-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76A586C4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4730071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-</w:t>
            </w:r>
          </w:p>
        </w:tc>
      </w:tr>
      <w:tr w:rsidR="00A72E4D" w:rsidRPr="00A91975" w14:paraId="12371616" w14:textId="77777777" w:rsidTr="00A25AE8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0DF4FC97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     ลดหุ้นสามัญ</w:t>
            </w:r>
          </w:p>
        </w:tc>
        <w:tc>
          <w:tcPr>
            <w:tcW w:w="506" w:type="pct"/>
            <w:shd w:val="clear" w:color="auto" w:fill="auto"/>
          </w:tcPr>
          <w:p w14:paraId="0A8AD77E" w14:textId="76C2B63E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0B79BDD1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873A183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(18,960)</w:t>
            </w:r>
          </w:p>
        </w:tc>
        <w:tc>
          <w:tcPr>
            <w:tcW w:w="144" w:type="pct"/>
            <w:shd w:val="clear" w:color="auto" w:fill="auto"/>
          </w:tcPr>
          <w:p w14:paraId="67080D55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3AF4618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(4,740)</w:t>
            </w:r>
          </w:p>
        </w:tc>
        <w:tc>
          <w:tcPr>
            <w:tcW w:w="140" w:type="pct"/>
            <w:shd w:val="clear" w:color="auto" w:fill="auto"/>
          </w:tcPr>
          <w:p w14:paraId="4C4F38BC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16406E53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-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40D51A74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4A64A5B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-</w:t>
            </w:r>
          </w:p>
        </w:tc>
      </w:tr>
      <w:tr w:rsidR="00A72E4D" w:rsidRPr="00A91975" w14:paraId="6367B4A4" w14:textId="77777777" w:rsidTr="00A25AE8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6656F5F9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31274333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9" w:type="pct"/>
            <w:shd w:val="clear" w:color="auto" w:fill="auto"/>
          </w:tcPr>
          <w:p w14:paraId="4A49CB07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E9AAC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1,186,341</w:t>
            </w:r>
          </w:p>
        </w:tc>
        <w:tc>
          <w:tcPr>
            <w:tcW w:w="144" w:type="pct"/>
            <w:shd w:val="clear" w:color="auto" w:fill="auto"/>
          </w:tcPr>
          <w:p w14:paraId="418064C4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69A74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296,585</w:t>
            </w:r>
          </w:p>
        </w:tc>
        <w:tc>
          <w:tcPr>
            <w:tcW w:w="140" w:type="pct"/>
            <w:shd w:val="clear" w:color="auto" w:fill="auto"/>
          </w:tcPr>
          <w:p w14:paraId="13803986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B7404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654,500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530E88FB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A9E29E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163,625</w:t>
            </w:r>
          </w:p>
        </w:tc>
      </w:tr>
      <w:tr w:rsidR="00A72E4D" w:rsidRPr="00A91975" w14:paraId="6350C103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1C89F17D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i/>
                <w:iCs/>
              </w:rPr>
            </w:pPr>
          </w:p>
          <w:p w14:paraId="73021030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31340217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9" w:type="pct"/>
            <w:shd w:val="clear" w:color="auto" w:fill="auto"/>
          </w:tcPr>
          <w:p w14:paraId="3341018D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FE545DA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" w:type="pct"/>
            <w:shd w:val="clear" w:color="auto" w:fill="auto"/>
          </w:tcPr>
          <w:p w14:paraId="79B5AEE8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4A03FE01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pct"/>
            <w:shd w:val="clear" w:color="auto" w:fill="auto"/>
          </w:tcPr>
          <w:p w14:paraId="163452CB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7058F4D5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1FB58D56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12FBDCC2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A72E4D" w:rsidRPr="00A91975" w14:paraId="109824EB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2C097552" w14:textId="77777777" w:rsidR="00A72E4D" w:rsidRPr="00E10394" w:rsidRDefault="00A72E4D" w:rsidP="00A67A50">
            <w:pPr>
              <w:pStyle w:val="BodyText3"/>
              <w:spacing w:line="240" w:lineRule="auto"/>
              <w:ind w:left="-108" w:firstLine="284"/>
              <w:rPr>
                <w:rFonts w:ascii="Angsana New" w:hAnsi="Angsana New" w:cs="Angsana New"/>
                <w:b/>
                <w:bCs/>
                <w: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ทุนที่ออกและชำระแล้ว</w:t>
            </w:r>
          </w:p>
        </w:tc>
        <w:tc>
          <w:tcPr>
            <w:tcW w:w="506" w:type="pct"/>
            <w:shd w:val="clear" w:color="auto" w:fill="auto"/>
          </w:tcPr>
          <w:p w14:paraId="01E68D7B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9" w:type="pct"/>
            <w:shd w:val="clear" w:color="auto" w:fill="auto"/>
          </w:tcPr>
          <w:p w14:paraId="04CE4E20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997DC11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4" w:type="pct"/>
            <w:shd w:val="clear" w:color="auto" w:fill="auto"/>
          </w:tcPr>
          <w:p w14:paraId="51E28315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79CBA48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" w:type="pct"/>
            <w:shd w:val="clear" w:color="auto" w:fill="auto"/>
          </w:tcPr>
          <w:p w14:paraId="1474B2F5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5C020CB0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55AD91CE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7EBF6BD1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A72E4D" w:rsidRPr="00A91975" w14:paraId="71043A59" w14:textId="77777777" w:rsidTr="00A25AE8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37CD05BE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     หุ้นสามัญ</w:t>
            </w:r>
          </w:p>
        </w:tc>
        <w:tc>
          <w:tcPr>
            <w:tcW w:w="506" w:type="pct"/>
            <w:shd w:val="clear" w:color="auto" w:fill="auto"/>
          </w:tcPr>
          <w:p w14:paraId="4F62109B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0023E833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C8F907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635,540</w:t>
            </w:r>
          </w:p>
        </w:tc>
        <w:tc>
          <w:tcPr>
            <w:tcW w:w="144" w:type="pct"/>
            <w:shd w:val="clear" w:color="auto" w:fill="auto"/>
          </w:tcPr>
          <w:p w14:paraId="2AA712CF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668959C0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158,885</w:t>
            </w:r>
          </w:p>
        </w:tc>
        <w:tc>
          <w:tcPr>
            <w:tcW w:w="140" w:type="pct"/>
            <w:shd w:val="clear" w:color="auto" w:fill="auto"/>
          </w:tcPr>
          <w:p w14:paraId="3E4510B0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7A9E0607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635,540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1B5A2F6F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6DDA7696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158,885</w:t>
            </w:r>
          </w:p>
        </w:tc>
      </w:tr>
      <w:tr w:rsidR="00A72E4D" w:rsidRPr="00A91975" w14:paraId="17C4ADEC" w14:textId="77777777" w:rsidTr="00A25AE8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4A3F4ADD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     ออกหุ้นใหม่</w:t>
            </w:r>
          </w:p>
        </w:tc>
        <w:tc>
          <w:tcPr>
            <w:tcW w:w="506" w:type="pct"/>
            <w:shd w:val="clear" w:color="auto" w:fill="auto"/>
          </w:tcPr>
          <w:p w14:paraId="7927D4BA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0818D89D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3C3AA806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254,216</w:t>
            </w:r>
          </w:p>
        </w:tc>
        <w:tc>
          <w:tcPr>
            <w:tcW w:w="144" w:type="pct"/>
            <w:shd w:val="clear" w:color="auto" w:fill="auto"/>
          </w:tcPr>
          <w:p w14:paraId="314CAF5E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65F08409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63,554</w:t>
            </w:r>
          </w:p>
        </w:tc>
        <w:tc>
          <w:tcPr>
            <w:tcW w:w="140" w:type="pct"/>
            <w:shd w:val="clear" w:color="auto" w:fill="auto"/>
          </w:tcPr>
          <w:p w14:paraId="570633C5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23FCF8F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-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3AE8D562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114ED16B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-</w:t>
            </w:r>
          </w:p>
        </w:tc>
      </w:tr>
      <w:tr w:rsidR="00A72E4D" w:rsidRPr="00A91975" w14:paraId="02DA8762" w14:textId="77777777" w:rsidTr="00A25AE8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6F50E51D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0D727416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9" w:type="pct"/>
            <w:shd w:val="clear" w:color="auto" w:fill="auto"/>
          </w:tcPr>
          <w:p w14:paraId="7ADC2EDB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FE709B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889,756</w:t>
            </w:r>
          </w:p>
        </w:tc>
        <w:tc>
          <w:tcPr>
            <w:tcW w:w="144" w:type="pct"/>
            <w:shd w:val="clear" w:color="auto" w:fill="auto"/>
          </w:tcPr>
          <w:p w14:paraId="1B32DDA0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D0B96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222,439</w:t>
            </w:r>
          </w:p>
        </w:tc>
        <w:tc>
          <w:tcPr>
            <w:tcW w:w="140" w:type="pct"/>
            <w:shd w:val="clear" w:color="auto" w:fill="auto"/>
          </w:tcPr>
          <w:p w14:paraId="37621F68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5BAF2C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635,540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3A5C1562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AD27B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158,885</w:t>
            </w:r>
          </w:p>
        </w:tc>
      </w:tr>
      <w:tr w:rsidR="00A72E4D" w:rsidRPr="00A91975" w14:paraId="0F0E6951" w14:textId="77777777" w:rsidTr="00844031">
        <w:trPr>
          <w:trHeight w:hRule="exact" w:val="379"/>
        </w:trPr>
        <w:tc>
          <w:tcPr>
            <w:tcW w:w="1517" w:type="pct"/>
            <w:shd w:val="clear" w:color="auto" w:fill="auto"/>
          </w:tcPr>
          <w:p w14:paraId="148868AF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</w:rPr>
            </w:pPr>
          </w:p>
          <w:p w14:paraId="5024D040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</w:rPr>
            </w:pPr>
          </w:p>
          <w:p w14:paraId="2F560D74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</w:rPr>
            </w:pPr>
          </w:p>
          <w:p w14:paraId="134EEBB1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</w:rPr>
            </w:pPr>
          </w:p>
          <w:p w14:paraId="55B4A2E4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0DD9EA82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39" w:type="pct"/>
            <w:shd w:val="clear" w:color="auto" w:fill="auto"/>
          </w:tcPr>
          <w:p w14:paraId="7C06435B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1752FAD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56EAD0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61F1B179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1032626D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77F69F8C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4B53C7A7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681F2D01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72E4D" w:rsidRPr="00A91975" w14:paraId="35930DD8" w14:textId="77777777" w:rsidTr="00ED1496">
        <w:trPr>
          <w:trHeight w:hRule="exact" w:val="397"/>
        </w:trPr>
        <w:tc>
          <w:tcPr>
            <w:tcW w:w="2023" w:type="pct"/>
            <w:gridSpan w:val="2"/>
            <w:shd w:val="clear" w:color="auto" w:fill="auto"/>
          </w:tcPr>
          <w:p w14:paraId="36EAF5C2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  ทุนที่ออกและชำระแล้วประกอบด้วย</w:t>
            </w:r>
          </w:p>
        </w:tc>
        <w:tc>
          <w:tcPr>
            <w:tcW w:w="139" w:type="pct"/>
            <w:shd w:val="clear" w:color="auto" w:fill="auto"/>
          </w:tcPr>
          <w:p w14:paraId="6EE2E931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1218F537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6283EE8F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7A63CAE6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616BC96C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7F1B156A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4D1173E6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31982A14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72E4D" w:rsidRPr="00A91975" w14:paraId="7D1EA5EB" w14:textId="77777777" w:rsidTr="00A25AE8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6586E35F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     หุ้นสามัญ</w:t>
            </w:r>
          </w:p>
        </w:tc>
        <w:tc>
          <w:tcPr>
            <w:tcW w:w="506" w:type="pct"/>
            <w:shd w:val="clear" w:color="auto" w:fill="auto"/>
          </w:tcPr>
          <w:p w14:paraId="02CD8D6E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i/>
                <w:iCs/>
              </w:rPr>
              <w:t>0.25</w:t>
            </w:r>
          </w:p>
        </w:tc>
        <w:tc>
          <w:tcPr>
            <w:tcW w:w="139" w:type="pct"/>
            <w:shd w:val="clear" w:color="auto" w:fill="auto"/>
          </w:tcPr>
          <w:p w14:paraId="22B7673D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100646E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889,756</w:t>
            </w:r>
          </w:p>
        </w:tc>
        <w:tc>
          <w:tcPr>
            <w:tcW w:w="144" w:type="pct"/>
            <w:shd w:val="clear" w:color="auto" w:fill="auto"/>
          </w:tcPr>
          <w:p w14:paraId="3719B591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70573AD6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222,439</w:t>
            </w:r>
          </w:p>
        </w:tc>
        <w:tc>
          <w:tcPr>
            <w:tcW w:w="140" w:type="pct"/>
            <w:shd w:val="clear" w:color="auto" w:fill="auto"/>
          </w:tcPr>
          <w:p w14:paraId="5D7928AA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0C19E497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635,540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58633EBC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726A8FE1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158,885</w:t>
            </w:r>
          </w:p>
        </w:tc>
      </w:tr>
      <w:tr w:rsidR="00A72E4D" w:rsidRPr="00A91975" w14:paraId="2EF3BFCF" w14:textId="77777777" w:rsidTr="00A25AE8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1BD019E4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197DFA80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highlight w:val="green"/>
              </w:rPr>
            </w:pPr>
          </w:p>
        </w:tc>
        <w:tc>
          <w:tcPr>
            <w:tcW w:w="139" w:type="pct"/>
            <w:shd w:val="clear" w:color="auto" w:fill="auto"/>
          </w:tcPr>
          <w:p w14:paraId="10FFBC98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F2E09F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889,756</w:t>
            </w:r>
          </w:p>
        </w:tc>
        <w:tc>
          <w:tcPr>
            <w:tcW w:w="144" w:type="pct"/>
            <w:shd w:val="clear" w:color="auto" w:fill="auto"/>
          </w:tcPr>
          <w:p w14:paraId="299FFF97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1D16CC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222,439</w:t>
            </w:r>
          </w:p>
        </w:tc>
        <w:tc>
          <w:tcPr>
            <w:tcW w:w="140" w:type="pct"/>
            <w:shd w:val="clear" w:color="auto" w:fill="auto"/>
          </w:tcPr>
          <w:p w14:paraId="4900933C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D39D7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635,540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1A40CD2B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0B98DA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</w:rPr>
              <w:t>158,885</w:t>
            </w:r>
          </w:p>
        </w:tc>
      </w:tr>
      <w:tr w:rsidR="00A72E4D" w:rsidRPr="00A91975" w14:paraId="653324C6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58122F28" w14:textId="77777777" w:rsidR="00A72E4D" w:rsidRPr="00E10394" w:rsidRDefault="00A72E4D" w:rsidP="00A67A50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</w:p>
        </w:tc>
        <w:tc>
          <w:tcPr>
            <w:tcW w:w="506" w:type="pct"/>
            <w:shd w:val="clear" w:color="auto" w:fill="auto"/>
          </w:tcPr>
          <w:p w14:paraId="4CA7EBE5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highlight w:val="green"/>
              </w:rPr>
            </w:pPr>
          </w:p>
        </w:tc>
        <w:tc>
          <w:tcPr>
            <w:tcW w:w="139" w:type="pct"/>
            <w:shd w:val="clear" w:color="auto" w:fill="auto"/>
          </w:tcPr>
          <w:p w14:paraId="61118C47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793F62B2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0FBA3DE1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tcBorders>
              <w:top w:val="double" w:sz="4" w:space="0" w:color="auto"/>
            </w:tcBorders>
            <w:shd w:val="clear" w:color="auto" w:fill="auto"/>
          </w:tcPr>
          <w:p w14:paraId="76E493E9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3A0B542C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FA8DFA5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6C98979A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34FCE6E8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72E4D" w:rsidRPr="00A91975" w14:paraId="4C7DD589" w14:textId="77777777" w:rsidTr="00844031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7616BF9B" w14:textId="77777777" w:rsidR="00A72E4D" w:rsidRPr="00E10394" w:rsidRDefault="00A72E4D" w:rsidP="00A67A50">
            <w:pPr>
              <w:pStyle w:val="BodyText3"/>
              <w:spacing w:line="240" w:lineRule="auto"/>
              <w:ind w:left="-108" w:firstLine="284"/>
              <w:rPr>
                <w:rFonts w:ascii="Angsana New" w:hAnsi="Angsana New" w:cs="Angsana New"/>
                <w:b/>
                <w:bCs/>
                <w: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ส่วนเกินมูลค่าหุ้น</w:t>
            </w:r>
          </w:p>
        </w:tc>
        <w:tc>
          <w:tcPr>
            <w:tcW w:w="506" w:type="pct"/>
            <w:shd w:val="clear" w:color="auto" w:fill="auto"/>
          </w:tcPr>
          <w:p w14:paraId="61C18AED" w14:textId="77777777" w:rsidR="00A72E4D" w:rsidRPr="00E10394" w:rsidRDefault="00A72E4D" w:rsidP="00A67A50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highlight w:val="green"/>
              </w:rPr>
            </w:pPr>
          </w:p>
        </w:tc>
        <w:tc>
          <w:tcPr>
            <w:tcW w:w="139" w:type="pct"/>
            <w:shd w:val="clear" w:color="auto" w:fill="auto"/>
          </w:tcPr>
          <w:p w14:paraId="58FB9C69" w14:textId="77777777" w:rsidR="00A72E4D" w:rsidRPr="00E10394" w:rsidRDefault="00A72E4D" w:rsidP="00A67A50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47AC3AB7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4" w:type="pct"/>
            <w:shd w:val="clear" w:color="auto" w:fill="auto"/>
          </w:tcPr>
          <w:p w14:paraId="35555EC4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27214857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0" w:type="pct"/>
            <w:shd w:val="clear" w:color="auto" w:fill="auto"/>
          </w:tcPr>
          <w:p w14:paraId="42E101DB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4D10F6A4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1" w:type="pct"/>
            <w:gridSpan w:val="2"/>
            <w:shd w:val="clear" w:color="auto" w:fill="auto"/>
          </w:tcPr>
          <w:p w14:paraId="1ED2C161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16516AE0" w14:textId="77777777" w:rsidR="00A72E4D" w:rsidRPr="00E10394" w:rsidRDefault="00A72E4D" w:rsidP="00A67A50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A72E4D" w:rsidRPr="00A91975" w14:paraId="57A1BE39" w14:textId="77777777" w:rsidTr="00A25AE8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1275D186" w14:textId="048BD7F7" w:rsidR="00A72E4D" w:rsidRPr="00E10394" w:rsidRDefault="00A72E4D" w:rsidP="00C3007C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 w:rsidRPr="00E10394">
              <w:rPr>
                <w:rFonts w:ascii="Angsana New" w:hAnsi="Angsana New" w:cs="Angsana New"/>
                <w:cs/>
              </w:rPr>
              <w:t xml:space="preserve">     </w:t>
            </w:r>
            <w:r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912EA2">
              <w:rPr>
                <w:rFonts w:ascii="Angsana New" w:hAnsi="Angsana New" w:cs="Angsana New" w:hint="cs"/>
              </w:rPr>
              <w:t>1</w:t>
            </w:r>
            <w:r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912EA2">
              <w:rPr>
                <w:rFonts w:ascii="Angsana New" w:hAnsi="Angsana New" w:cs="Angsana New" w:hint="cs"/>
              </w:rPr>
              <w:t>2563</w:t>
            </w:r>
          </w:p>
        </w:tc>
        <w:tc>
          <w:tcPr>
            <w:tcW w:w="506" w:type="pct"/>
            <w:shd w:val="clear" w:color="auto" w:fill="auto"/>
          </w:tcPr>
          <w:p w14:paraId="4CF3B29B" w14:textId="77777777" w:rsidR="00A72E4D" w:rsidRPr="00E10394" w:rsidRDefault="00A72E4D" w:rsidP="00B55D29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/>
                <w:i/>
                <w:iCs/>
              </w:rPr>
              <w:t>0.65</w:t>
            </w:r>
          </w:p>
        </w:tc>
        <w:tc>
          <w:tcPr>
            <w:tcW w:w="139" w:type="pct"/>
            <w:shd w:val="clear" w:color="auto" w:fill="auto"/>
          </w:tcPr>
          <w:p w14:paraId="3C17D59A" w14:textId="77777777" w:rsidR="00A72E4D" w:rsidRPr="00E10394" w:rsidRDefault="00A72E4D" w:rsidP="00B55D29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96A40FF" w14:textId="77777777" w:rsidR="00A72E4D" w:rsidRPr="00E10394" w:rsidRDefault="00A72E4D" w:rsidP="00B55D29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321,740</w:t>
            </w:r>
          </w:p>
        </w:tc>
        <w:tc>
          <w:tcPr>
            <w:tcW w:w="144" w:type="pct"/>
            <w:shd w:val="clear" w:color="auto" w:fill="auto"/>
          </w:tcPr>
          <w:p w14:paraId="7C4C5E7C" w14:textId="77777777" w:rsidR="00A72E4D" w:rsidRPr="00E10394" w:rsidRDefault="00A72E4D" w:rsidP="00B55D29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18D1B1F6" w14:textId="77777777" w:rsidR="00A72E4D" w:rsidRPr="00E10394" w:rsidRDefault="00A72E4D" w:rsidP="00B55D29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209,891</w:t>
            </w:r>
          </w:p>
        </w:tc>
        <w:tc>
          <w:tcPr>
            <w:tcW w:w="140" w:type="pct"/>
            <w:shd w:val="clear" w:color="auto" w:fill="auto"/>
          </w:tcPr>
          <w:p w14:paraId="3FA4E809" w14:textId="77777777" w:rsidR="00A72E4D" w:rsidRPr="00E10394" w:rsidRDefault="00A72E4D" w:rsidP="00B55D29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3466678E" w14:textId="77777777" w:rsidR="00A72E4D" w:rsidRPr="00E10394" w:rsidRDefault="00A72E4D" w:rsidP="00B55D29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321,740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579F7499" w14:textId="77777777" w:rsidR="00A72E4D" w:rsidRPr="00E10394" w:rsidRDefault="00A72E4D" w:rsidP="00B55D29">
            <w:pPr>
              <w:pStyle w:val="BodyText3"/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1B48EC66" w14:textId="77777777" w:rsidR="00A72E4D" w:rsidRPr="00E10394" w:rsidRDefault="00A72E4D" w:rsidP="00B55D29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209,891</w:t>
            </w:r>
          </w:p>
        </w:tc>
      </w:tr>
      <w:tr w:rsidR="00A72E4D" w:rsidRPr="00A91975" w14:paraId="3B04711F" w14:textId="77777777" w:rsidTr="00A25AE8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730B813F" w14:textId="77777777" w:rsidR="00A72E4D" w:rsidRPr="00E10394" w:rsidRDefault="00A72E4D" w:rsidP="00C3007C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ออกหุ้นใหม่</w:t>
            </w:r>
          </w:p>
        </w:tc>
        <w:tc>
          <w:tcPr>
            <w:tcW w:w="506" w:type="pct"/>
            <w:shd w:val="clear" w:color="auto" w:fill="auto"/>
          </w:tcPr>
          <w:p w14:paraId="1B6A4759" w14:textId="77777777" w:rsidR="00A72E4D" w:rsidRPr="00E10394" w:rsidRDefault="00A72E4D" w:rsidP="00C3007C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>
              <w:rPr>
                <w:rFonts w:ascii="Angsana New" w:hAnsi="Angsana New" w:cs="Angsana New"/>
                <w:i/>
                <w:iCs/>
              </w:rPr>
              <w:t>0.55</w:t>
            </w:r>
          </w:p>
        </w:tc>
        <w:tc>
          <w:tcPr>
            <w:tcW w:w="139" w:type="pct"/>
            <w:shd w:val="clear" w:color="auto" w:fill="auto"/>
          </w:tcPr>
          <w:p w14:paraId="573FE5BE" w14:textId="77777777" w:rsidR="00A72E4D" w:rsidRPr="00E10394" w:rsidRDefault="00A72E4D" w:rsidP="00C3007C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495D7DA5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254,216</w:t>
            </w:r>
          </w:p>
        </w:tc>
        <w:tc>
          <w:tcPr>
            <w:tcW w:w="144" w:type="pct"/>
            <w:shd w:val="clear" w:color="auto" w:fill="auto"/>
          </w:tcPr>
          <w:p w14:paraId="22A9F1B1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6CA9E977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139,819</w:t>
            </w:r>
          </w:p>
        </w:tc>
        <w:tc>
          <w:tcPr>
            <w:tcW w:w="140" w:type="pct"/>
            <w:shd w:val="clear" w:color="auto" w:fill="auto"/>
          </w:tcPr>
          <w:p w14:paraId="4D6E7616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21B50D93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39D6833D" w14:textId="77777777" w:rsidR="00A72E4D" w:rsidRPr="00E10394" w:rsidRDefault="00A72E4D" w:rsidP="00C3007C">
            <w:pPr>
              <w:pStyle w:val="BodyText3"/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757595E5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72E4D" w:rsidRPr="00A91975" w14:paraId="39B6AD62" w14:textId="77777777" w:rsidTr="00A25AE8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347480B6" w14:textId="77777777" w:rsidR="00A72E4D" w:rsidRPr="00E10394" w:rsidRDefault="00A72E4D" w:rsidP="00C3007C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ลดลงจากค่าใช้จ่ายในการออกหุ้นใหม่ใหม่</w:t>
            </w:r>
          </w:p>
        </w:tc>
        <w:tc>
          <w:tcPr>
            <w:tcW w:w="506" w:type="pct"/>
            <w:shd w:val="clear" w:color="auto" w:fill="auto"/>
          </w:tcPr>
          <w:p w14:paraId="747AA6C6" w14:textId="77777777" w:rsidR="00A72E4D" w:rsidRPr="00E10394" w:rsidRDefault="00A72E4D" w:rsidP="00C3007C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205CDFE9" w14:textId="77777777" w:rsidR="00A72E4D" w:rsidRPr="00E10394" w:rsidRDefault="00A72E4D" w:rsidP="00C3007C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2606A95D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9C25B5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495F7130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(2,590)</w:t>
            </w:r>
          </w:p>
        </w:tc>
        <w:tc>
          <w:tcPr>
            <w:tcW w:w="140" w:type="pct"/>
            <w:shd w:val="clear" w:color="auto" w:fill="auto"/>
          </w:tcPr>
          <w:p w14:paraId="6D860F82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4B0DDC98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6DD4A27C" w14:textId="77777777" w:rsidR="00A72E4D" w:rsidRPr="00E10394" w:rsidRDefault="00A72E4D" w:rsidP="00C3007C">
            <w:pPr>
              <w:pStyle w:val="BodyText3"/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116A6523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72E4D" w:rsidRPr="00A91975" w14:paraId="4E96EF52" w14:textId="77777777" w:rsidTr="00A25AE8">
        <w:trPr>
          <w:trHeight w:hRule="exact" w:val="397"/>
        </w:trPr>
        <w:tc>
          <w:tcPr>
            <w:tcW w:w="1517" w:type="pct"/>
            <w:shd w:val="clear" w:color="auto" w:fill="auto"/>
          </w:tcPr>
          <w:p w14:paraId="30264EE3" w14:textId="77777777" w:rsidR="00A72E4D" w:rsidRPr="00E10394" w:rsidRDefault="00A72E4D" w:rsidP="00C3007C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ลดลงจากการล้างขาดทุนสะสม</w:t>
            </w:r>
          </w:p>
        </w:tc>
        <w:tc>
          <w:tcPr>
            <w:tcW w:w="506" w:type="pct"/>
            <w:shd w:val="clear" w:color="auto" w:fill="auto"/>
          </w:tcPr>
          <w:p w14:paraId="48AD1C7A" w14:textId="77777777" w:rsidR="00A72E4D" w:rsidRPr="00E10394" w:rsidRDefault="00A72E4D" w:rsidP="00C3007C">
            <w:pPr>
              <w:pStyle w:val="BodyText3"/>
              <w:spacing w:line="240" w:lineRule="auto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39" w:type="pct"/>
            <w:shd w:val="clear" w:color="auto" w:fill="auto"/>
          </w:tcPr>
          <w:p w14:paraId="342A4F22" w14:textId="77777777" w:rsidR="00A72E4D" w:rsidRPr="00E10394" w:rsidRDefault="00A72E4D" w:rsidP="00C3007C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562AAAE2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DEA90A5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</w:tcPr>
          <w:p w14:paraId="6ABBDD09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(182,286)</w:t>
            </w:r>
          </w:p>
        </w:tc>
        <w:tc>
          <w:tcPr>
            <w:tcW w:w="140" w:type="pct"/>
            <w:shd w:val="clear" w:color="auto" w:fill="auto"/>
          </w:tcPr>
          <w:p w14:paraId="441B8CF8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655" w:type="pct"/>
            <w:gridSpan w:val="2"/>
            <w:shd w:val="clear" w:color="auto" w:fill="auto"/>
          </w:tcPr>
          <w:p w14:paraId="6FFBD2BE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2AD0BC42" w14:textId="77777777" w:rsidR="00A72E4D" w:rsidRPr="00E10394" w:rsidRDefault="00A72E4D" w:rsidP="00C3007C">
            <w:pPr>
              <w:pStyle w:val="BodyText3"/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607" w:type="pct"/>
            <w:shd w:val="clear" w:color="auto" w:fill="auto"/>
          </w:tcPr>
          <w:p w14:paraId="24D305EC" w14:textId="77777777" w:rsidR="00A72E4D" w:rsidRPr="00E10394" w:rsidRDefault="00A72E4D" w:rsidP="00C3007C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A72E4D" w:rsidRPr="00A91975" w14:paraId="1ED68A3E" w14:textId="77777777" w:rsidTr="00A25AE8">
        <w:trPr>
          <w:trHeight w:hRule="exact" w:val="494"/>
        </w:trPr>
        <w:tc>
          <w:tcPr>
            <w:tcW w:w="2023" w:type="pct"/>
            <w:gridSpan w:val="2"/>
            <w:shd w:val="clear" w:color="auto" w:fill="auto"/>
            <w:vAlign w:val="bottom"/>
          </w:tcPr>
          <w:p w14:paraId="0F680CA9" w14:textId="77777777" w:rsidR="00A72E4D" w:rsidRPr="00E10394" w:rsidRDefault="00A72E4D" w:rsidP="00C3007C">
            <w:pPr>
              <w:pStyle w:val="BodyText3"/>
              <w:spacing w:line="240" w:lineRule="auto"/>
              <w:ind w:left="-108"/>
              <w:rPr>
                <w:rFonts w:ascii="Angsana New" w:hAnsi="Angsana New" w:cs="Angsana New"/>
                <w:i/>
                <w:iCs/>
              </w:rPr>
            </w:pP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 xml:space="preserve">     </w:t>
            </w:r>
            <w:r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รวมส่วนเกิน</w:t>
            </w:r>
            <w:r w:rsidRPr="00E10394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มูลค่าหุ้นสามัญ - สุทธิ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25BA6A24" w14:textId="77777777" w:rsidR="00A72E4D" w:rsidRPr="00E10394" w:rsidRDefault="00A72E4D" w:rsidP="00C3007C">
            <w:pPr>
              <w:pStyle w:val="BodyText3"/>
              <w:spacing w:line="240" w:lineRule="auto"/>
              <w:rPr>
                <w:rFonts w:ascii="Angsana New" w:hAnsi="Angsana New" w:cs="Angsana New"/>
                <w:highlight w:val="green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7B86AA23" w14:textId="77777777" w:rsidR="00A72E4D" w:rsidRPr="00E10394" w:rsidRDefault="00A72E4D" w:rsidP="007C5282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575,956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839F05B" w14:textId="77777777" w:rsidR="00A72E4D" w:rsidRPr="00E10394" w:rsidRDefault="00A72E4D" w:rsidP="007C5282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77" w:type="pct"/>
            <w:shd w:val="clear" w:color="auto" w:fill="auto"/>
            <w:vAlign w:val="bottom"/>
          </w:tcPr>
          <w:p w14:paraId="61C6C5C6" w14:textId="77777777" w:rsidR="00A72E4D" w:rsidRPr="00E10394" w:rsidRDefault="00A72E4D" w:rsidP="007C5282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164,834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19E1A5E" w14:textId="77777777" w:rsidR="00A72E4D" w:rsidRPr="00E10394" w:rsidRDefault="00A72E4D" w:rsidP="007C5282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55" w:type="pct"/>
            <w:gridSpan w:val="2"/>
            <w:shd w:val="clear" w:color="auto" w:fill="auto"/>
            <w:vAlign w:val="bottom"/>
          </w:tcPr>
          <w:p w14:paraId="49664F08" w14:textId="77777777" w:rsidR="00A72E4D" w:rsidRPr="00E10394" w:rsidRDefault="00A72E4D" w:rsidP="007C5282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321,740</w:t>
            </w:r>
          </w:p>
        </w:tc>
        <w:tc>
          <w:tcPr>
            <w:tcW w:w="126" w:type="pct"/>
            <w:shd w:val="clear" w:color="auto" w:fill="auto"/>
            <w:vAlign w:val="bottom"/>
          </w:tcPr>
          <w:p w14:paraId="74F2B94C" w14:textId="77777777" w:rsidR="00A72E4D" w:rsidRPr="00E10394" w:rsidRDefault="00A72E4D" w:rsidP="007C5282">
            <w:pPr>
              <w:pStyle w:val="BodyText3"/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612" w:type="pct"/>
            <w:gridSpan w:val="2"/>
            <w:shd w:val="clear" w:color="auto" w:fill="auto"/>
            <w:vAlign w:val="bottom"/>
          </w:tcPr>
          <w:p w14:paraId="1EBB9F2F" w14:textId="77777777" w:rsidR="00A72E4D" w:rsidRPr="00E10394" w:rsidRDefault="00A72E4D" w:rsidP="007C5282">
            <w:pPr>
              <w:pStyle w:val="BodyText3"/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E10394">
              <w:rPr>
                <w:rFonts w:ascii="Angsana New" w:hAnsi="Angsana New" w:cs="Angsana New"/>
              </w:rPr>
              <w:t>209,891</w:t>
            </w:r>
          </w:p>
        </w:tc>
      </w:tr>
    </w:tbl>
    <w:p w14:paraId="278240E5" w14:textId="77777777" w:rsidR="00F66D60" w:rsidRDefault="00F66D60" w:rsidP="00DD71C3">
      <w:pPr>
        <w:pStyle w:val="a0"/>
        <w:tabs>
          <w:tab w:val="clear" w:pos="1080"/>
          <w:tab w:val="left" w:pos="810"/>
        </w:tabs>
        <w:spacing w:before="120" w:line="240" w:lineRule="atLeast"/>
        <w:ind w:left="360" w:right="43" w:hanging="90"/>
        <w:jc w:val="thaiDistribute"/>
        <w:rPr>
          <w:rFonts w:ascii="Angsana New" w:hAnsi="Angsana New" w:cs="Angsana New"/>
          <w:highlight w:val="green"/>
          <w:cs/>
        </w:rPr>
      </w:pPr>
    </w:p>
    <w:p w14:paraId="573D11B7" w14:textId="77777777" w:rsidR="004B7C64" w:rsidRDefault="004B7C64" w:rsidP="00DD71C3">
      <w:pPr>
        <w:pStyle w:val="a0"/>
        <w:tabs>
          <w:tab w:val="clear" w:pos="1080"/>
          <w:tab w:val="left" w:pos="810"/>
        </w:tabs>
        <w:spacing w:before="120" w:line="240" w:lineRule="atLeast"/>
        <w:ind w:left="360" w:right="43" w:hanging="90"/>
        <w:jc w:val="thaiDistribute"/>
        <w:rPr>
          <w:rFonts w:ascii="Angsana New" w:hAnsi="Angsana New" w:cs="Angsana New"/>
          <w:highlight w:val="green"/>
          <w:cs/>
        </w:rPr>
      </w:pPr>
    </w:p>
    <w:p w14:paraId="5CDD8719" w14:textId="77777777" w:rsidR="004B7C64" w:rsidRDefault="004B7C64" w:rsidP="00DD71C3">
      <w:pPr>
        <w:pStyle w:val="a0"/>
        <w:tabs>
          <w:tab w:val="clear" w:pos="1080"/>
          <w:tab w:val="left" w:pos="810"/>
        </w:tabs>
        <w:spacing w:before="120" w:line="240" w:lineRule="atLeast"/>
        <w:ind w:left="360" w:right="43" w:hanging="90"/>
        <w:jc w:val="thaiDistribute"/>
        <w:rPr>
          <w:rFonts w:ascii="Angsana New" w:hAnsi="Angsana New" w:cs="Angsana New"/>
          <w:highlight w:val="green"/>
          <w:cs/>
        </w:rPr>
      </w:pPr>
    </w:p>
    <w:p w14:paraId="3994C052" w14:textId="77777777" w:rsidR="004B7C64" w:rsidRDefault="004B7C64" w:rsidP="00DD71C3">
      <w:pPr>
        <w:pStyle w:val="a0"/>
        <w:tabs>
          <w:tab w:val="clear" w:pos="1080"/>
          <w:tab w:val="left" w:pos="810"/>
        </w:tabs>
        <w:spacing w:before="120" w:line="240" w:lineRule="atLeast"/>
        <w:ind w:left="360" w:right="43" w:hanging="90"/>
        <w:jc w:val="thaiDistribute"/>
        <w:rPr>
          <w:rFonts w:ascii="Angsana New" w:hAnsi="Angsana New" w:cs="Angsana New"/>
          <w:highlight w:val="green"/>
          <w:cs/>
        </w:rPr>
      </w:pPr>
    </w:p>
    <w:p w14:paraId="1AA2D565" w14:textId="77777777" w:rsidR="004B7C64" w:rsidRDefault="004B7C64" w:rsidP="00DD71C3">
      <w:pPr>
        <w:pStyle w:val="a0"/>
        <w:tabs>
          <w:tab w:val="clear" w:pos="1080"/>
          <w:tab w:val="left" w:pos="810"/>
        </w:tabs>
        <w:spacing w:before="120" w:line="240" w:lineRule="atLeast"/>
        <w:ind w:left="360" w:right="43" w:hanging="90"/>
        <w:jc w:val="thaiDistribute"/>
        <w:rPr>
          <w:rFonts w:ascii="Angsana New" w:hAnsi="Angsana New" w:cs="Angsana New"/>
          <w:highlight w:val="green"/>
          <w:cs/>
        </w:rPr>
      </w:pPr>
    </w:p>
    <w:p w14:paraId="721DAC0D" w14:textId="77777777" w:rsidR="00973EB6" w:rsidRPr="00794188" w:rsidRDefault="00973EB6" w:rsidP="00DD71C3">
      <w:pPr>
        <w:pStyle w:val="a0"/>
        <w:tabs>
          <w:tab w:val="clear" w:pos="1080"/>
          <w:tab w:val="left" w:pos="810"/>
        </w:tabs>
        <w:spacing w:before="120" w:line="240" w:lineRule="atLeast"/>
        <w:ind w:left="360" w:right="43" w:hanging="90"/>
        <w:jc w:val="thaiDistribute"/>
        <w:rPr>
          <w:rFonts w:ascii="Angsana New" w:hAnsi="Angsana New" w:cs="Angsana New"/>
          <w:cs/>
        </w:rPr>
      </w:pPr>
      <w:r w:rsidRPr="00794188">
        <w:rPr>
          <w:rFonts w:ascii="Angsana New" w:hAnsi="Angsana New" w:cs="Angsana New" w:hint="cs"/>
          <w:cs/>
        </w:rPr>
        <w:lastRenderedPageBreak/>
        <w:t xml:space="preserve">ตามมติที่ประชุมสามัญผู้ถือหุ้นประจำปี </w:t>
      </w:r>
      <w:r w:rsidRPr="00794188">
        <w:rPr>
          <w:rFonts w:ascii="Angsana New" w:hAnsi="Angsana New" w:cs="Angsana New"/>
          <w:lang w:val="en-US"/>
        </w:rPr>
        <w:t>2563</w:t>
      </w:r>
      <w:r w:rsidRPr="00794188">
        <w:rPr>
          <w:rFonts w:ascii="Angsana New" w:hAnsi="Angsana New" w:cs="Angsana New"/>
          <w:cs/>
        </w:rPr>
        <w:t xml:space="preserve"> </w:t>
      </w:r>
      <w:r w:rsidRPr="00794188">
        <w:rPr>
          <w:rFonts w:ascii="Angsana New" w:hAnsi="Angsana New" w:cs="Angsana New" w:hint="cs"/>
          <w:cs/>
        </w:rPr>
        <w:t xml:space="preserve">ในวันที่ </w:t>
      </w:r>
      <w:r w:rsidRPr="00794188">
        <w:rPr>
          <w:rFonts w:ascii="Angsana New" w:hAnsi="Angsana New" w:cs="Angsana New"/>
          <w:lang w:val="en-GB"/>
        </w:rPr>
        <w:t>30</w:t>
      </w:r>
      <w:r w:rsidRPr="00794188">
        <w:rPr>
          <w:rFonts w:ascii="Angsana New" w:hAnsi="Angsana New" w:cs="Angsana New"/>
          <w:cs/>
        </w:rPr>
        <w:t xml:space="preserve"> </w:t>
      </w:r>
      <w:r w:rsidRPr="00794188">
        <w:rPr>
          <w:rFonts w:ascii="Angsana New" w:hAnsi="Angsana New" w:cs="Angsana New" w:hint="cs"/>
          <w:cs/>
        </w:rPr>
        <w:t xml:space="preserve">เมษายน </w:t>
      </w:r>
      <w:r w:rsidRPr="00794188">
        <w:rPr>
          <w:rFonts w:ascii="Angsana New" w:hAnsi="Angsana New" w:cs="Angsana New"/>
          <w:lang w:val="en-US"/>
        </w:rPr>
        <w:t>2563</w:t>
      </w:r>
      <w:r w:rsidRPr="00794188">
        <w:rPr>
          <w:rFonts w:ascii="Angsana New" w:hAnsi="Angsana New" w:cs="Angsana New"/>
          <w:cs/>
        </w:rPr>
        <w:t xml:space="preserve"> </w:t>
      </w:r>
      <w:r w:rsidRPr="00794188">
        <w:rPr>
          <w:rFonts w:ascii="Angsana New" w:hAnsi="Angsana New" w:cs="Angsana New" w:hint="cs"/>
          <w:cs/>
        </w:rPr>
        <w:t>มีมติเห็น</w:t>
      </w:r>
      <w:r w:rsidR="00A72F43" w:rsidRPr="00794188">
        <w:rPr>
          <w:rFonts w:ascii="Angsana New" w:hAnsi="Angsana New" w:cs="Angsana New" w:hint="cs"/>
          <w:cs/>
        </w:rPr>
        <w:t>อนุมัติ</w:t>
      </w:r>
      <w:r w:rsidRPr="00794188">
        <w:rPr>
          <w:rFonts w:ascii="Angsana New" w:hAnsi="Angsana New" w:cs="Angsana New" w:hint="cs"/>
          <w:cs/>
        </w:rPr>
        <w:t>เรื่อง ดังต่อไปนี้</w:t>
      </w:r>
    </w:p>
    <w:p w14:paraId="775E56A5" w14:textId="77777777" w:rsidR="00973EB6" w:rsidRPr="00933753" w:rsidRDefault="00973EB6" w:rsidP="00933753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hanging="450"/>
        <w:jc w:val="thaiDistribute"/>
        <w:rPr>
          <w:rFonts w:ascii="Angsana New" w:hAnsi="Angsana New"/>
          <w:b/>
          <w:bCs/>
          <w:spacing w:val="-6"/>
          <w:sz w:val="30"/>
          <w:szCs w:val="30"/>
        </w:rPr>
      </w:pPr>
      <w:r w:rsidRPr="00933753">
        <w:rPr>
          <w:rFonts w:ascii="Angsana New" w:hAnsi="Angsana New"/>
          <w:spacing w:val="-6"/>
          <w:sz w:val="30"/>
          <w:szCs w:val="30"/>
          <w:cs/>
        </w:rPr>
        <w:t xml:space="preserve">อนุมัติการลดทุนจดทะเบียนของบริษัท จากทุนจดทะเบียนเดิมจำนวน </w:t>
      </w:r>
      <w:r w:rsidRPr="00933753">
        <w:rPr>
          <w:rFonts w:ascii="Angsana New" w:hAnsi="Angsana New"/>
          <w:spacing w:val="-6"/>
          <w:sz w:val="30"/>
          <w:szCs w:val="30"/>
        </w:rPr>
        <w:t xml:space="preserve">163,625,000 </w:t>
      </w:r>
      <w:r w:rsidRPr="00933753">
        <w:rPr>
          <w:rFonts w:ascii="Angsana New" w:hAnsi="Angsana New"/>
          <w:spacing w:val="-6"/>
          <w:sz w:val="30"/>
          <w:szCs w:val="30"/>
          <w:cs/>
        </w:rPr>
        <w:t>บาท เป็น</w:t>
      </w:r>
      <w:r w:rsidRPr="00933753">
        <w:rPr>
          <w:rFonts w:ascii="Angsana New" w:hAnsi="Angsana New"/>
          <w:spacing w:val="-6"/>
          <w:sz w:val="30"/>
          <w:szCs w:val="30"/>
        </w:rPr>
        <w:t xml:space="preserve"> 158,884,960.75 </w:t>
      </w:r>
      <w:r w:rsidRPr="00933753">
        <w:rPr>
          <w:rFonts w:ascii="Angsana New" w:hAnsi="Angsana New"/>
          <w:spacing w:val="-6"/>
          <w:sz w:val="30"/>
          <w:szCs w:val="30"/>
          <w:cs/>
        </w:rPr>
        <w:t>บาท โดยการยกเลิกหุ้นสามัญที่ได้จดทะเบียนไว้แล้วแต่ยังไม่ได้จำหน่าย จำนวน</w:t>
      </w:r>
      <w:r w:rsidRPr="00933753">
        <w:rPr>
          <w:rFonts w:ascii="Angsana New" w:hAnsi="Angsana New"/>
          <w:spacing w:val="-6"/>
          <w:sz w:val="30"/>
          <w:szCs w:val="30"/>
        </w:rPr>
        <w:t xml:space="preserve"> 18,960,157 </w:t>
      </w:r>
      <w:r w:rsidRPr="00933753">
        <w:rPr>
          <w:rFonts w:ascii="Angsana New" w:hAnsi="Angsana New"/>
          <w:spacing w:val="-6"/>
          <w:sz w:val="30"/>
          <w:szCs w:val="30"/>
          <w:cs/>
        </w:rPr>
        <w:t xml:space="preserve">หุ้น มูลค่าที่ตราไว้ หุ้นละ </w:t>
      </w:r>
      <w:r w:rsidRPr="00933753">
        <w:rPr>
          <w:rFonts w:ascii="Angsana New" w:hAnsi="Angsana New"/>
          <w:spacing w:val="-6"/>
          <w:sz w:val="30"/>
          <w:szCs w:val="30"/>
        </w:rPr>
        <w:t xml:space="preserve">0.25 </w:t>
      </w:r>
      <w:r w:rsidRPr="00933753">
        <w:rPr>
          <w:rFonts w:ascii="Angsana New" w:hAnsi="Angsana New"/>
          <w:spacing w:val="-6"/>
          <w:sz w:val="30"/>
          <w:szCs w:val="30"/>
          <w:cs/>
        </w:rPr>
        <w:t xml:space="preserve">บาท และอนุมัติแก้ไขหนังสือบริคณห์สนธิของบริษัท เพื่อให้สอดคล้องกับการลดทุนจดทะเบียนของบริษัท </w:t>
      </w:r>
    </w:p>
    <w:p w14:paraId="792EF5BE" w14:textId="017DF605" w:rsidR="00973EB6" w:rsidRPr="00933753" w:rsidRDefault="00973EB6" w:rsidP="00933753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450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อนุมัติการเพิ่มทุนจดทะเบียนของบริษัทอีกจำนวน </w:t>
      </w:r>
      <w:r w:rsidRPr="00933753">
        <w:rPr>
          <w:rFonts w:ascii="Angsana New" w:hAnsi="Angsana New"/>
          <w:spacing w:val="-4"/>
          <w:sz w:val="30"/>
          <w:szCs w:val="30"/>
        </w:rPr>
        <w:t>137,700,299.25</w:t>
      </w:r>
      <w:r w:rsidR="00933753" w:rsidRPr="00933753">
        <w:rPr>
          <w:rFonts w:ascii="Angsana New" w:hAnsi="Angsana New"/>
          <w:spacing w:val="-4"/>
          <w:sz w:val="30"/>
          <w:szCs w:val="30"/>
        </w:rPr>
        <w:t xml:space="preserve"> </w:t>
      </w:r>
      <w:r w:rsidRPr="00933753">
        <w:rPr>
          <w:rFonts w:ascii="Angsana New" w:hAnsi="Angsana New"/>
          <w:spacing w:val="-4"/>
          <w:sz w:val="30"/>
          <w:szCs w:val="30"/>
          <w:cs/>
        </w:rPr>
        <w:t>บาท จากทุนจดทะเบียนเดิม</w:t>
      </w:r>
      <w:r w:rsidRPr="0093375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Pr="00933753">
        <w:rPr>
          <w:rFonts w:ascii="Angsana New" w:hAnsi="Angsana New"/>
          <w:spacing w:val="-4"/>
          <w:sz w:val="30"/>
          <w:szCs w:val="30"/>
        </w:rPr>
        <w:t xml:space="preserve">158,884,960.75 </w:t>
      </w: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บาท เป็นจำนวน </w:t>
      </w:r>
      <w:r w:rsidRPr="00933753">
        <w:rPr>
          <w:rFonts w:ascii="Angsana New" w:hAnsi="Angsana New"/>
          <w:spacing w:val="-4"/>
          <w:sz w:val="30"/>
          <w:szCs w:val="30"/>
        </w:rPr>
        <w:t xml:space="preserve">296,585,260.00 </w:t>
      </w: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บาท โดยการออกหุ้นสามัญเพิ่มทุนจำนวน </w:t>
      </w:r>
      <w:r w:rsidRPr="00933753">
        <w:rPr>
          <w:rFonts w:ascii="Angsana New" w:hAnsi="Angsana New"/>
          <w:spacing w:val="-4"/>
          <w:sz w:val="30"/>
          <w:szCs w:val="30"/>
        </w:rPr>
        <w:t xml:space="preserve">550,801,197 </w:t>
      </w: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หุ้น มูลค่าหุ้นที่ตราไว้หุ้นละ </w:t>
      </w:r>
      <w:r w:rsidRPr="00933753">
        <w:rPr>
          <w:rFonts w:ascii="Angsana New" w:hAnsi="Angsana New"/>
          <w:spacing w:val="-4"/>
          <w:sz w:val="30"/>
          <w:szCs w:val="30"/>
        </w:rPr>
        <w:t xml:space="preserve">0.25 </w:t>
      </w: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บาท และอนุมัติแก้ไขหนังสือบริคณห์สนธิของบริษัท เพื่อให้สอดคล้องกับการเพิ่มทุนจดทะเบียนของบริษัท </w:t>
      </w:r>
    </w:p>
    <w:p w14:paraId="19967954" w14:textId="77777777" w:rsidR="00973EB6" w:rsidRPr="00933753" w:rsidRDefault="00973EB6" w:rsidP="00933753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อนุมัติจัดสรรหุ้นสามัญเพิ่มทุนของบริษัท </w:t>
      </w:r>
      <w:r w:rsidRPr="00933753">
        <w:rPr>
          <w:rFonts w:ascii="Angsana New" w:hAnsi="Angsana New" w:hint="cs"/>
          <w:spacing w:val="-4"/>
          <w:sz w:val="30"/>
          <w:szCs w:val="30"/>
          <w:cs/>
        </w:rPr>
        <w:t xml:space="preserve">ด้วยวิธี </w:t>
      </w:r>
      <w:r w:rsidRPr="00933753">
        <w:rPr>
          <w:rFonts w:ascii="Angsana New" w:hAnsi="Angsana New"/>
          <w:spacing w:val="-4"/>
          <w:sz w:val="30"/>
          <w:szCs w:val="30"/>
        </w:rPr>
        <w:t xml:space="preserve">Right Offering </w:t>
      </w:r>
      <w:r w:rsidRPr="00933753">
        <w:rPr>
          <w:rFonts w:ascii="Angsana New" w:hAnsi="Angsana New" w:hint="cs"/>
          <w:spacing w:val="-4"/>
          <w:sz w:val="30"/>
          <w:szCs w:val="30"/>
          <w:cs/>
        </w:rPr>
        <w:t>(</w:t>
      </w:r>
      <w:r w:rsidRPr="00933753">
        <w:rPr>
          <w:rFonts w:ascii="Angsana New" w:hAnsi="Angsana New"/>
          <w:spacing w:val="-4"/>
          <w:sz w:val="30"/>
          <w:szCs w:val="30"/>
          <w:lang w:val="en-GB"/>
        </w:rPr>
        <w:t xml:space="preserve">RO) </w:t>
      </w:r>
      <w:r w:rsidRPr="00933753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933753">
        <w:rPr>
          <w:rFonts w:ascii="Angsana New" w:hAnsi="Angsana New" w:hint="cs"/>
          <w:spacing w:val="-4"/>
          <w:sz w:val="30"/>
          <w:szCs w:val="30"/>
          <w:cs/>
        </w:rPr>
        <w:t>ไม่เกิน</w:t>
      </w: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33753">
        <w:rPr>
          <w:rFonts w:ascii="Angsana New" w:hAnsi="Angsana New"/>
          <w:spacing w:val="-4"/>
          <w:sz w:val="30"/>
          <w:szCs w:val="30"/>
        </w:rPr>
        <w:t xml:space="preserve">254,215,937 </w:t>
      </w:r>
      <w:r w:rsidRPr="00933753">
        <w:rPr>
          <w:rFonts w:ascii="Angsana New" w:hAnsi="Angsana New"/>
          <w:spacing w:val="-4"/>
          <w:sz w:val="30"/>
          <w:szCs w:val="30"/>
          <w:cs/>
        </w:rPr>
        <w:t>หุ้น</w:t>
      </w:r>
      <w:r w:rsidRPr="00933753">
        <w:rPr>
          <w:rFonts w:ascii="Angsana New" w:hAnsi="Angsana New" w:hint="cs"/>
          <w:spacing w:val="-4"/>
          <w:sz w:val="30"/>
          <w:szCs w:val="30"/>
          <w:cs/>
        </w:rPr>
        <w:t xml:space="preserve"> มูลค่าหุ้นที่ตราไว้หุ้นละ </w:t>
      </w:r>
      <w:r w:rsidRPr="00933753">
        <w:rPr>
          <w:rFonts w:ascii="Angsana New" w:hAnsi="Angsana New"/>
          <w:spacing w:val="-4"/>
          <w:sz w:val="30"/>
          <w:szCs w:val="30"/>
          <w:lang w:val="en-GB"/>
        </w:rPr>
        <w:t xml:space="preserve">0.25 </w:t>
      </w:r>
      <w:r w:rsidRPr="00933753">
        <w:rPr>
          <w:rFonts w:ascii="Angsana New" w:hAnsi="Angsana New" w:hint="cs"/>
          <w:spacing w:val="-4"/>
          <w:sz w:val="30"/>
          <w:szCs w:val="30"/>
          <w:cs/>
        </w:rPr>
        <w:t xml:space="preserve">บาท ราคาเสนอขาย </w:t>
      </w:r>
      <w:r w:rsidRPr="00933753">
        <w:rPr>
          <w:rFonts w:ascii="Angsana New" w:hAnsi="Angsana New"/>
          <w:spacing w:val="-4"/>
          <w:sz w:val="30"/>
          <w:szCs w:val="30"/>
          <w:lang w:val="en-GB"/>
        </w:rPr>
        <w:t xml:space="preserve">0.80 </w:t>
      </w:r>
      <w:r w:rsidRPr="00933753">
        <w:rPr>
          <w:rFonts w:ascii="Angsana New" w:hAnsi="Angsana New" w:hint="cs"/>
          <w:spacing w:val="-4"/>
          <w:sz w:val="30"/>
          <w:szCs w:val="30"/>
          <w:cs/>
        </w:rPr>
        <w:t>บาท</w:t>
      </w: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 ให้แก่ผู้ถือหุ้นเดิม</w:t>
      </w:r>
      <w:r w:rsidRPr="00933753">
        <w:rPr>
          <w:rFonts w:ascii="Angsana New" w:hAnsi="Angsana New" w:hint="cs"/>
          <w:spacing w:val="-4"/>
          <w:sz w:val="30"/>
          <w:szCs w:val="30"/>
          <w:cs/>
        </w:rPr>
        <w:t xml:space="preserve"> โดย</w:t>
      </w:r>
      <w:r w:rsidRPr="00933753">
        <w:rPr>
          <w:rFonts w:ascii="Angsana New" w:hAnsi="Angsana New"/>
          <w:spacing w:val="-4"/>
          <w:sz w:val="30"/>
          <w:szCs w:val="30"/>
          <w:cs/>
        </w:rPr>
        <w:t>จัดสรร</w:t>
      </w:r>
      <w:r w:rsidRPr="00933753">
        <w:rPr>
          <w:rFonts w:ascii="Angsana New" w:hAnsi="Angsana New" w:hint="cs"/>
          <w:spacing w:val="-4"/>
          <w:sz w:val="30"/>
          <w:szCs w:val="30"/>
          <w:cs/>
        </w:rPr>
        <w:t>ให้แก่ผู้ถือหุ้นเดิมในอัตรา</w:t>
      </w:r>
      <w:r w:rsidR="00A72F43" w:rsidRPr="00933753">
        <w:rPr>
          <w:rFonts w:ascii="Angsana New" w:hAnsi="Angsana New" w:hint="cs"/>
          <w:spacing w:val="-4"/>
          <w:sz w:val="30"/>
          <w:szCs w:val="30"/>
          <w:cs/>
        </w:rPr>
        <w:t>ส่วน</w:t>
      </w: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933753">
        <w:rPr>
          <w:rFonts w:ascii="Angsana New" w:hAnsi="Angsana New"/>
          <w:spacing w:val="-4"/>
          <w:sz w:val="30"/>
          <w:szCs w:val="30"/>
        </w:rPr>
        <w:t xml:space="preserve">5 </w:t>
      </w: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หุ้นเดิมต่อ </w:t>
      </w:r>
      <w:r w:rsidRPr="00933753">
        <w:rPr>
          <w:rFonts w:ascii="Angsana New" w:hAnsi="Angsana New"/>
          <w:spacing w:val="-4"/>
          <w:sz w:val="30"/>
          <w:szCs w:val="30"/>
        </w:rPr>
        <w:t xml:space="preserve">2 </w:t>
      </w:r>
      <w:r w:rsidRPr="00933753">
        <w:rPr>
          <w:rFonts w:ascii="Angsana New" w:hAnsi="Angsana New"/>
          <w:spacing w:val="-4"/>
          <w:sz w:val="30"/>
          <w:szCs w:val="30"/>
          <w:cs/>
        </w:rPr>
        <w:t>หุ้นใหม่</w:t>
      </w:r>
      <w:r w:rsidRPr="0093375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933753">
        <w:rPr>
          <w:rFonts w:ascii="Angsana New" w:hAnsi="Angsana New"/>
          <w:spacing w:val="-4"/>
          <w:sz w:val="30"/>
          <w:szCs w:val="30"/>
          <w:cs/>
        </w:rPr>
        <w:t xml:space="preserve">โดยหากยังคงมีหุ้นที่เหลือจากการจัดสรรให้แก่ผู้ถือหุ้นตามสิทธิและการจัดสรรเกินกว่าสิทธิแล้วให้ยกเลิกหุ้นส่วนที่เหลือทั้งจำนวน </w:t>
      </w:r>
    </w:p>
    <w:p w14:paraId="3CB9565F" w14:textId="77777777" w:rsidR="00566CED" w:rsidRPr="00794188" w:rsidRDefault="00566CED" w:rsidP="00DD71C3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794188">
        <w:rPr>
          <w:rFonts w:ascii="Angsana New" w:hAnsi="Angsana New" w:hint="cs"/>
          <w:spacing w:val="-2"/>
          <w:sz w:val="30"/>
          <w:szCs w:val="30"/>
          <w:cs/>
        </w:rPr>
        <w:t>อนุมัติล้างขาดทุนสะสมโดยการใช้ทุนสำรองจากส่วนเกินมูลค่าหุ้นมาหักล้างขาดทุนสะสมของบริษัท</w:t>
      </w:r>
    </w:p>
    <w:p w14:paraId="2D333F99" w14:textId="77777777" w:rsidR="00F67928" w:rsidRPr="00794188" w:rsidRDefault="00F67928" w:rsidP="00F6792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701"/>
        <w:jc w:val="thaiDistribute"/>
        <w:rPr>
          <w:rFonts w:ascii="Angsana New" w:hAnsi="Angsana New"/>
          <w:spacing w:val="-2"/>
          <w:sz w:val="30"/>
          <w:szCs w:val="30"/>
          <w:cs/>
          <w:lang w:val="th-TH"/>
        </w:rPr>
      </w:pPr>
    </w:p>
    <w:p w14:paraId="221B9631" w14:textId="77777777" w:rsidR="00FB2FB4" w:rsidRPr="00794188" w:rsidRDefault="00FB2FB4" w:rsidP="00DD71C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  <w:r w:rsidRPr="00794188">
        <w:rPr>
          <w:rFonts w:ascii="Angsana New" w:hAnsi="Angsana New" w:hint="cs"/>
          <w:b/>
          <w:bCs/>
          <w:sz w:val="30"/>
          <w:szCs w:val="30"/>
          <w:cs/>
        </w:rPr>
        <w:t>ใบสำคัญแสดงสิทธิซื้อหุ้นสามัญ</w:t>
      </w:r>
    </w:p>
    <w:p w14:paraId="175DA5D4" w14:textId="77777777" w:rsidR="00F66D60" w:rsidRDefault="00FB2FB4" w:rsidP="00F6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eastAsia="Times New Roman" w:hAnsi="Angsana New"/>
          <w:sz w:val="30"/>
          <w:szCs w:val="30"/>
        </w:rPr>
      </w:pPr>
      <w:r w:rsidRPr="00794188">
        <w:rPr>
          <w:rFonts w:ascii="Angsana New" w:hAnsi="Angsana New" w:hint="cs"/>
          <w:spacing w:val="-4"/>
          <w:sz w:val="30"/>
          <w:szCs w:val="30"/>
          <w:cs/>
        </w:rPr>
        <w:t xml:space="preserve">เมื่อวันที่ </w:t>
      </w:r>
      <w:r w:rsidR="0034376A" w:rsidRPr="00794188">
        <w:rPr>
          <w:rFonts w:ascii="Angsana New" w:hAnsi="Angsana New"/>
          <w:spacing w:val="-4"/>
          <w:sz w:val="30"/>
          <w:szCs w:val="30"/>
        </w:rPr>
        <w:t xml:space="preserve">30 </w:t>
      </w:r>
      <w:r w:rsidR="0034376A" w:rsidRPr="00794188">
        <w:rPr>
          <w:rFonts w:ascii="Angsana New" w:hAnsi="Angsana New" w:hint="cs"/>
          <w:spacing w:val="-4"/>
          <w:sz w:val="30"/>
          <w:szCs w:val="30"/>
          <w:cs/>
        </w:rPr>
        <w:t xml:space="preserve">เมษายน </w:t>
      </w:r>
      <w:r w:rsidR="0034376A" w:rsidRPr="00794188">
        <w:rPr>
          <w:rFonts w:ascii="Angsana New" w:hAnsi="Angsana New"/>
          <w:spacing w:val="-4"/>
          <w:sz w:val="30"/>
          <w:szCs w:val="30"/>
        </w:rPr>
        <w:t>2563</w:t>
      </w:r>
      <w:r w:rsidRPr="00794188">
        <w:rPr>
          <w:rFonts w:ascii="Angsana New" w:hAnsi="Angsana New"/>
          <w:spacing w:val="-4"/>
          <w:sz w:val="30"/>
          <w:szCs w:val="30"/>
        </w:rPr>
        <w:t xml:space="preserve"> </w:t>
      </w:r>
      <w:r w:rsidRPr="00794188">
        <w:rPr>
          <w:rFonts w:ascii="Angsana New" w:hAnsi="Angsana New" w:hint="cs"/>
          <w:spacing w:val="-4"/>
          <w:sz w:val="30"/>
          <w:szCs w:val="30"/>
          <w:cs/>
        </w:rPr>
        <w:t>ที่</w:t>
      </w:r>
      <w:r w:rsidR="0034376A" w:rsidRPr="00794188">
        <w:rPr>
          <w:rFonts w:ascii="Angsana New" w:hAnsi="Angsana New" w:hint="cs"/>
          <w:sz w:val="30"/>
          <w:szCs w:val="30"/>
          <w:cs/>
        </w:rPr>
        <w:t xml:space="preserve">ประชุมสามัญผู้ถือหุ้นประจำปี </w:t>
      </w:r>
      <w:r w:rsidR="0034376A" w:rsidRPr="00794188">
        <w:rPr>
          <w:rFonts w:ascii="Angsana New" w:hAnsi="Angsana New"/>
          <w:sz w:val="30"/>
          <w:szCs w:val="30"/>
        </w:rPr>
        <w:t xml:space="preserve">2563 </w:t>
      </w:r>
      <w:r w:rsidR="0034376A" w:rsidRPr="00794188">
        <w:rPr>
          <w:rFonts w:ascii="Angsana New" w:hAnsi="Angsana New" w:hint="cs"/>
          <w:sz w:val="30"/>
          <w:szCs w:val="30"/>
          <w:cs/>
        </w:rPr>
        <w:t>มีมติ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 xml:space="preserve">อนุมัติออกใบสำคัญแสดงสิทธิที่จะซื้อหุ้นสามัญชนิดระบุชื่อผู้ถือและสามารถโอนเปลี่ยนมือได้ </w:t>
      </w:r>
      <w:r w:rsidR="0034376A" w:rsidRPr="00794188">
        <w:rPr>
          <w:rFonts w:ascii="Angsana New" w:eastAsia="Times New Roman" w:hAnsi="Angsana New"/>
          <w:sz w:val="30"/>
          <w:szCs w:val="30"/>
        </w:rPr>
        <w:t>(UREKA-W2)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 xml:space="preserve"> โดยจัดสรรให้แก่ผู้ถือหุ้นเดิมตามสัดส่วนการถือหุ้น</w:t>
      </w:r>
      <w:r w:rsidR="0034376A" w:rsidRPr="00794188">
        <w:rPr>
          <w:rFonts w:ascii="Angsana New" w:eastAsia="Times New Roman" w:hAnsi="Angsana New"/>
          <w:sz w:val="30"/>
          <w:szCs w:val="30"/>
        </w:rPr>
        <w:t xml:space="preserve"> (RO)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 xml:space="preserve"> ใน</w:t>
      </w:r>
      <w:r w:rsidR="0034376A" w:rsidRPr="00794188">
        <w:rPr>
          <w:rFonts w:ascii="Angsana New" w:eastAsia="Times New Roman" w:hAnsi="Angsana New" w:hint="cs"/>
          <w:sz w:val="30"/>
          <w:szCs w:val="30"/>
          <w:cs/>
        </w:rPr>
        <w:t>อัตราส่วน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34376A" w:rsidRPr="00794188">
        <w:rPr>
          <w:rFonts w:ascii="Angsana New" w:eastAsia="Times New Roman" w:hAnsi="Angsana New"/>
          <w:sz w:val="30"/>
          <w:szCs w:val="30"/>
        </w:rPr>
        <w:t>3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 xml:space="preserve"> หุ้นสามัญเดิมต่อใบสำคัญแสดงสิทธิ </w:t>
      </w:r>
      <w:r w:rsidR="0034376A" w:rsidRPr="00794188">
        <w:rPr>
          <w:rFonts w:ascii="Angsana New" w:eastAsia="Times New Roman" w:hAnsi="Angsana New"/>
          <w:sz w:val="30"/>
          <w:szCs w:val="30"/>
        </w:rPr>
        <w:t>1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 xml:space="preserve"> หน่วย รวมจำนวนใบสำคัญแสดงสิทธิที่ได้รับการจัดสรรไม่เกิน </w:t>
      </w:r>
      <w:r w:rsidR="008F6C1E" w:rsidRPr="00794188">
        <w:rPr>
          <w:rFonts w:ascii="Angsana New" w:eastAsia="Times New Roman" w:hAnsi="Angsana New"/>
          <w:sz w:val="30"/>
          <w:szCs w:val="30"/>
        </w:rPr>
        <w:t>296,585,260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 xml:space="preserve"> หน่วย และมีราคาการใช้สิทธิเท่ากับ </w:t>
      </w:r>
      <w:r w:rsidR="008F6C1E" w:rsidRPr="00794188">
        <w:rPr>
          <w:rFonts w:ascii="Angsana New" w:eastAsia="Times New Roman" w:hAnsi="Angsana New"/>
          <w:sz w:val="30"/>
          <w:szCs w:val="30"/>
        </w:rPr>
        <w:t>0.0</w:t>
      </w:r>
      <w:r w:rsidR="0034376A" w:rsidRPr="00794188">
        <w:rPr>
          <w:rFonts w:ascii="Angsana New" w:eastAsia="Times New Roman" w:hAnsi="Angsana New"/>
          <w:sz w:val="30"/>
          <w:szCs w:val="30"/>
        </w:rPr>
        <w:t>0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 xml:space="preserve"> บาทต่อหุ้น อัตราการใช้สิทธิ ใบสำคัญแสดงสิทธิ </w:t>
      </w:r>
      <w:r w:rsidR="0034376A" w:rsidRPr="00794188">
        <w:rPr>
          <w:rFonts w:ascii="Angsana New" w:eastAsia="Times New Roman" w:hAnsi="Angsana New"/>
          <w:sz w:val="30"/>
          <w:szCs w:val="30"/>
        </w:rPr>
        <w:t>1</w:t>
      </w:r>
      <w:r w:rsidR="008F6C1E" w:rsidRPr="00794188">
        <w:rPr>
          <w:rFonts w:ascii="Angsana New" w:eastAsia="Times New Roman" w:hAnsi="Angsana New" w:hint="cs"/>
          <w:sz w:val="30"/>
          <w:szCs w:val="30"/>
          <w:cs/>
        </w:rPr>
        <w:t xml:space="preserve"> หน่วย มีสิทธิซื้อ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>หุ้นสามัญ</w:t>
      </w:r>
      <w:r w:rsidR="008F6C1E" w:rsidRPr="00794188">
        <w:rPr>
          <w:rFonts w:ascii="Angsana New" w:eastAsia="Times New Roman" w:hAnsi="Angsana New" w:hint="cs"/>
          <w:sz w:val="30"/>
          <w:szCs w:val="30"/>
          <w:cs/>
        </w:rPr>
        <w:t xml:space="preserve">ได้ </w:t>
      </w:r>
      <w:r w:rsidR="008F6C1E" w:rsidRPr="00794188">
        <w:rPr>
          <w:rFonts w:ascii="Angsana New" w:eastAsia="Times New Roman" w:hAnsi="Angsana New"/>
          <w:sz w:val="30"/>
          <w:szCs w:val="30"/>
        </w:rPr>
        <w:t xml:space="preserve">1 </w:t>
      </w:r>
      <w:r w:rsidR="008F6C1E" w:rsidRPr="00794188">
        <w:rPr>
          <w:rFonts w:ascii="Angsana New" w:eastAsia="Times New Roman" w:hAnsi="Angsana New" w:hint="cs"/>
          <w:sz w:val="30"/>
          <w:szCs w:val="30"/>
          <w:cs/>
        </w:rPr>
        <w:t>หุ้น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 xml:space="preserve"> โดยใบสำคัญแสดงสิทธิมีอายุ </w:t>
      </w:r>
      <w:r w:rsidR="008F6C1E" w:rsidRPr="00794188">
        <w:rPr>
          <w:rFonts w:ascii="Angsana New" w:eastAsia="Times New Roman" w:hAnsi="Angsana New"/>
          <w:sz w:val="30"/>
          <w:szCs w:val="30"/>
        </w:rPr>
        <w:t>3</w:t>
      </w:r>
      <w:r w:rsidR="0034376A" w:rsidRPr="00794188">
        <w:rPr>
          <w:rFonts w:ascii="Angsana New" w:eastAsia="Times New Roman" w:hAnsi="Angsana New"/>
          <w:sz w:val="30"/>
          <w:szCs w:val="30"/>
        </w:rPr>
        <w:t xml:space="preserve"> </w:t>
      </w:r>
      <w:r w:rsidR="0034376A" w:rsidRPr="00794188">
        <w:rPr>
          <w:rFonts w:ascii="Angsana New" w:eastAsia="Times New Roman" w:hAnsi="Angsana New"/>
          <w:sz w:val="30"/>
          <w:szCs w:val="30"/>
          <w:cs/>
        </w:rPr>
        <w:t>ปี นับจากวันที่บริษัทออกและเสนอขาย</w:t>
      </w:r>
    </w:p>
    <w:p w14:paraId="7EAF6930" w14:textId="77777777" w:rsidR="00F66D60" w:rsidRDefault="00F66D60" w:rsidP="00F6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eastAsia="Times New Roman" w:hAnsi="Angsana New"/>
          <w:sz w:val="30"/>
          <w:szCs w:val="30"/>
        </w:rPr>
      </w:pPr>
    </w:p>
    <w:p w14:paraId="2A6358F7" w14:textId="77777777" w:rsidR="00F66D60" w:rsidRDefault="00F66D60" w:rsidP="00F6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eastAsia="Times New Roman" w:hAnsi="Angsana New"/>
          <w:sz w:val="30"/>
          <w:szCs w:val="30"/>
        </w:rPr>
      </w:pPr>
    </w:p>
    <w:p w14:paraId="4058BF64" w14:textId="77777777" w:rsidR="00F66D60" w:rsidRDefault="00F66D60" w:rsidP="00F6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eastAsia="Times New Roman" w:hAnsi="Angsana New"/>
          <w:sz w:val="30"/>
          <w:szCs w:val="30"/>
        </w:rPr>
      </w:pPr>
    </w:p>
    <w:p w14:paraId="27B339FE" w14:textId="77777777" w:rsidR="00F66D60" w:rsidRDefault="00F66D60" w:rsidP="00F6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eastAsia="Times New Roman" w:hAnsi="Angsana New"/>
          <w:sz w:val="30"/>
          <w:szCs w:val="30"/>
        </w:rPr>
      </w:pPr>
    </w:p>
    <w:p w14:paraId="21C496DF" w14:textId="77777777" w:rsidR="00F66D60" w:rsidRDefault="00F66D60" w:rsidP="00F6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eastAsia="Times New Roman" w:hAnsi="Angsana New"/>
          <w:sz w:val="30"/>
          <w:szCs w:val="30"/>
        </w:rPr>
      </w:pPr>
    </w:p>
    <w:p w14:paraId="5853C620" w14:textId="77777777" w:rsidR="00933753" w:rsidRDefault="00933753" w:rsidP="00F6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eastAsia="Times New Roman" w:hAnsi="Angsana New"/>
          <w:sz w:val="30"/>
          <w:szCs w:val="30"/>
        </w:rPr>
      </w:pPr>
    </w:p>
    <w:p w14:paraId="5228E2A9" w14:textId="77777777" w:rsidR="00D04B3D" w:rsidRDefault="00D04B3D" w:rsidP="00F6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eastAsia="Times New Roman" w:hAnsi="Angsana New"/>
          <w:sz w:val="30"/>
          <w:szCs w:val="30"/>
        </w:rPr>
      </w:pPr>
    </w:p>
    <w:p w14:paraId="058C5E17" w14:textId="77777777" w:rsidR="00D04B3D" w:rsidRDefault="00D04B3D" w:rsidP="00F6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eastAsia="Times New Roman" w:hAnsi="Angsana New"/>
          <w:sz w:val="30"/>
          <w:szCs w:val="30"/>
        </w:rPr>
      </w:pPr>
    </w:p>
    <w:p w14:paraId="680F63AB" w14:textId="77777777" w:rsidR="00F66D60" w:rsidRDefault="00F66D60" w:rsidP="00F6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eastAsia="Times New Roman" w:hAnsi="Angsana New"/>
          <w:sz w:val="30"/>
          <w:szCs w:val="30"/>
        </w:rPr>
      </w:pPr>
    </w:p>
    <w:p w14:paraId="1EE255C9" w14:textId="77777777" w:rsidR="00F66D60" w:rsidRPr="00F66D60" w:rsidRDefault="00F66D60" w:rsidP="00F66D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eastAsia="Times New Roman" w:hAnsi="Angsana New"/>
          <w:sz w:val="30"/>
          <w:szCs w:val="30"/>
        </w:rPr>
      </w:pPr>
    </w:p>
    <w:p w14:paraId="6C01CF24" w14:textId="77777777" w:rsidR="006E7D43" w:rsidRPr="004464D4" w:rsidRDefault="006E7D43" w:rsidP="00DD71C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360"/>
        <w:rPr>
          <w:rFonts w:ascii="Angsana New" w:hAnsi="Angsana New"/>
          <w:b/>
          <w:bCs/>
          <w:sz w:val="30"/>
          <w:szCs w:val="30"/>
        </w:rPr>
      </w:pPr>
      <w:r w:rsidRPr="004D6D6A">
        <w:rPr>
          <w:rFonts w:ascii="Angsana New" w:hAnsi="Angsana New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1C749117" w14:textId="4A896F19" w:rsidR="006E7D43" w:rsidRPr="00B17CE4" w:rsidRDefault="00C8051B" w:rsidP="00F96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57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 xml:space="preserve">เริ่มตั้งแต่วันที่ </w:t>
      </w:r>
      <w:r w:rsidR="007F1887">
        <w:rPr>
          <w:rFonts w:ascii="Angsana New" w:hAnsi="Angsana New"/>
          <w:spacing w:val="-4"/>
          <w:sz w:val="30"/>
          <w:szCs w:val="30"/>
        </w:rPr>
        <w:t>1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ตุลาคม </w:t>
      </w:r>
      <w:r w:rsidR="007F1887">
        <w:rPr>
          <w:rFonts w:ascii="Angsana New" w:hAnsi="Angsana New"/>
          <w:spacing w:val="-4"/>
          <w:sz w:val="30"/>
          <w:szCs w:val="30"/>
        </w:rPr>
        <w:t>2562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กลุ่มบริษัทได้นำเสนอและเปิ</w:t>
      </w:r>
      <w:r w:rsidR="00A81206">
        <w:rPr>
          <w:rFonts w:ascii="Angsana New" w:hAnsi="Angsana New" w:hint="cs"/>
          <w:spacing w:val="-4"/>
          <w:sz w:val="30"/>
          <w:szCs w:val="30"/>
          <w:cs/>
        </w:rPr>
        <w:t>ด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เผยข้อมูลจำแนกตามส่วนงานเป็น </w:t>
      </w:r>
      <w:r w:rsidR="007F1887">
        <w:rPr>
          <w:rFonts w:ascii="Angsana New" w:hAnsi="Angsana New"/>
          <w:spacing w:val="-4"/>
          <w:sz w:val="30"/>
          <w:szCs w:val="30"/>
        </w:rPr>
        <w:t>5</w:t>
      </w:r>
      <w:r>
        <w:rPr>
          <w:rFonts w:ascii="Angsana New" w:hAnsi="Angsana New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ส่วนงาน จากเดิมที่มีการแสดงข้อมูลจำแนกส่วนงาน</w:t>
      </w:r>
      <w:r w:rsidR="006E7D43" w:rsidRPr="00B17CE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pacing w:val="-4"/>
          <w:sz w:val="30"/>
          <w:szCs w:val="30"/>
        </w:rPr>
        <w:t>3</w:t>
      </w:r>
      <w:r w:rsidR="006E7D43" w:rsidRPr="00B17CE4">
        <w:rPr>
          <w:rFonts w:ascii="Angsana New" w:hAnsi="Angsana New"/>
          <w:spacing w:val="-4"/>
          <w:sz w:val="30"/>
          <w:szCs w:val="30"/>
        </w:rPr>
        <w:t xml:space="preserve"> </w:t>
      </w:r>
      <w:r w:rsidR="006E7D43" w:rsidRPr="00B17CE4">
        <w:rPr>
          <w:rFonts w:ascii="Angsana New" w:hAnsi="Angsana New"/>
          <w:spacing w:val="-4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</w:t>
      </w:r>
      <w:r w:rsidR="001E768B">
        <w:rPr>
          <w:rFonts w:ascii="Angsana New" w:hAnsi="Angsana New"/>
          <w:spacing w:val="-4"/>
          <w:sz w:val="30"/>
          <w:szCs w:val="30"/>
        </w:rPr>
        <w:t xml:space="preserve"> </w:t>
      </w:r>
      <w:r w:rsidR="006E7D43" w:rsidRPr="00F96B09">
        <w:rPr>
          <w:rFonts w:ascii="Angsana New" w:hAnsi="Angsana New"/>
          <w:spacing w:val="-6"/>
          <w:sz w:val="30"/>
          <w:szCs w:val="30"/>
          <w:cs/>
        </w:rPr>
        <w:t>เนื่องจากใช้เทคโนโลยี</w:t>
      </w:r>
      <w:r w:rsidR="006E7D43" w:rsidRPr="00B17CE4">
        <w:rPr>
          <w:rFonts w:ascii="Angsana New" w:hAnsi="Angsana New"/>
          <w:spacing w:val="-4"/>
          <w:sz w:val="30"/>
          <w:szCs w:val="30"/>
          <w:cs/>
        </w:rPr>
        <w:t>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6E7D43" w:rsidRPr="00B17CE4">
        <w:rPr>
          <w:rFonts w:ascii="Angsana New" w:hAnsi="Angsana New" w:hint="cs"/>
          <w:spacing w:val="-4"/>
          <w:sz w:val="30"/>
          <w:szCs w:val="30"/>
          <w:cs/>
        </w:rPr>
        <w:t>โ</w:t>
      </w:r>
      <w:r w:rsidR="006E7D43" w:rsidRPr="00B17CE4">
        <w:rPr>
          <w:rFonts w:ascii="Angsana New" w:hAnsi="Angsana New"/>
          <w:spacing w:val="-4"/>
          <w:sz w:val="30"/>
          <w:szCs w:val="30"/>
          <w:cs/>
        </w:rPr>
        <w:t xml:space="preserve">ดยสรุปมีดังนี้ </w:t>
      </w:r>
    </w:p>
    <w:p w14:paraId="3EEEE052" w14:textId="77777777" w:rsidR="006E7D43" w:rsidRPr="006B49E5" w:rsidRDefault="006E7D43" w:rsidP="003F3A3B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54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7F1887">
        <w:rPr>
          <w:rFonts w:ascii="AngsanaUPC" w:hAnsi="AngsanaUPC" w:cs="AngsanaUPC"/>
          <w:sz w:val="30"/>
          <w:szCs w:val="30"/>
        </w:rPr>
        <w:t>1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Pr="006B49E5">
        <w:rPr>
          <w:rFonts w:ascii="AngsanaUPC" w:hAnsi="AngsanaUPC" w:cs="AngsanaUPC" w:hint="cs"/>
          <w:sz w:val="30"/>
          <w:szCs w:val="30"/>
          <w:cs/>
        </w:rPr>
        <w:t>ออกแบบ ผลิตและติดตั้งเครื่องจักรแบบกึ่งอัตโนมัติ</w:t>
      </w:r>
    </w:p>
    <w:p w14:paraId="6D206FC5" w14:textId="77777777" w:rsidR="006E7D43" w:rsidRDefault="006E7D43" w:rsidP="003F3A3B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54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7F1887">
        <w:rPr>
          <w:rFonts w:ascii="AngsanaUPC" w:hAnsi="AngsanaUPC" w:cs="AngsanaUPC"/>
          <w:sz w:val="30"/>
          <w:szCs w:val="30"/>
        </w:rPr>
        <w:t>2</w:t>
      </w:r>
      <w:r w:rsidRPr="006B49E5">
        <w:rPr>
          <w:rFonts w:ascii="AngsanaUPC" w:hAnsi="AngsanaUPC" w:cs="AngsanaUPC"/>
          <w:sz w:val="30"/>
          <w:szCs w:val="30"/>
          <w:cs/>
        </w:rPr>
        <w:t xml:space="preserve"> </w:t>
      </w:r>
      <w:r w:rsidRPr="006B49E5">
        <w:rPr>
          <w:rFonts w:ascii="AngsanaUPC" w:hAnsi="AngsanaUPC" w:cs="AngsanaUPC" w:hint="cs"/>
          <w:sz w:val="30"/>
          <w:szCs w:val="30"/>
          <w:cs/>
        </w:rPr>
        <w:t>ออกแบบ ผลิตและติดตั้งเครื่องจักรแบบอัตโนมัติ</w:t>
      </w:r>
    </w:p>
    <w:p w14:paraId="106CCB6F" w14:textId="77777777" w:rsidR="00C8051B" w:rsidRDefault="00C8051B" w:rsidP="003F3A3B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54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ส่วนงาน </w:t>
      </w:r>
      <w:r w:rsidR="007F1887">
        <w:rPr>
          <w:rFonts w:ascii="AngsanaUPC" w:hAnsi="AngsanaUPC" w:cs="AngsanaUPC"/>
          <w:sz w:val="30"/>
          <w:szCs w:val="30"/>
        </w:rPr>
        <w:t>3</w:t>
      </w:r>
      <w:r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ติดตั้งและบำรุงเครื่องจักร</w:t>
      </w:r>
    </w:p>
    <w:p w14:paraId="38C52655" w14:textId="77777777" w:rsidR="00C8051B" w:rsidRPr="006B49E5" w:rsidRDefault="00C8051B" w:rsidP="003F3A3B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540"/>
        <w:jc w:val="thaiDistribute"/>
        <w:rPr>
          <w:rFonts w:ascii="AngsanaUPC" w:hAnsi="AngsanaUPC" w:cs="AngsanaUPC"/>
          <w:sz w:val="30"/>
          <w:szCs w:val="30"/>
        </w:rPr>
      </w:pPr>
      <w:r>
        <w:rPr>
          <w:rFonts w:ascii="AngsanaUPC" w:hAnsi="AngsanaUPC" w:cs="AngsanaUPC" w:hint="cs"/>
          <w:sz w:val="30"/>
          <w:szCs w:val="30"/>
          <w:cs/>
        </w:rPr>
        <w:t xml:space="preserve">ส่วนงาน </w:t>
      </w:r>
      <w:r w:rsidR="007F1887">
        <w:rPr>
          <w:rFonts w:ascii="AngsanaUPC" w:hAnsi="AngsanaUPC" w:cs="AngsanaUPC"/>
          <w:sz w:val="30"/>
          <w:szCs w:val="30"/>
        </w:rPr>
        <w:t>4</w:t>
      </w:r>
      <w:r>
        <w:rPr>
          <w:rFonts w:ascii="AngsanaUPC" w:hAnsi="AngsanaUPC" w:cs="AngsanaUPC"/>
          <w:sz w:val="30"/>
          <w:szCs w:val="30"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ผลิตสารกำจัดศัตรูพืชและผลิตภัณฑ์เคมีเกษตร</w:t>
      </w:r>
    </w:p>
    <w:p w14:paraId="7E5C6FE1" w14:textId="77777777" w:rsidR="006E7D43" w:rsidRPr="00C426EF" w:rsidRDefault="006E7D43" w:rsidP="003F3A3B">
      <w:pPr>
        <w:pStyle w:val="ListParagraph"/>
        <w:numPr>
          <w:ilvl w:val="0"/>
          <w:numId w:val="21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540"/>
        <w:jc w:val="thaiDistribute"/>
        <w:rPr>
          <w:rFonts w:ascii="AngsanaUPC" w:hAnsi="AngsanaUPC" w:cs="AngsanaUPC"/>
          <w:sz w:val="30"/>
          <w:szCs w:val="30"/>
        </w:rPr>
      </w:pPr>
      <w:r w:rsidRPr="006B49E5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7F1887">
        <w:rPr>
          <w:rFonts w:ascii="AngsanaUPC" w:hAnsi="AngsanaUPC" w:cs="AngsanaUPC"/>
          <w:sz w:val="30"/>
          <w:szCs w:val="30"/>
        </w:rPr>
        <w:t>5</w:t>
      </w:r>
      <w:r w:rsidRPr="00E94350">
        <w:rPr>
          <w:rFonts w:ascii="AngsanaUPC" w:hAnsi="AngsanaUPC" w:cs="AngsanaUPC"/>
          <w:i/>
          <w:iCs/>
          <w:sz w:val="30"/>
          <w:szCs w:val="30"/>
          <w:cs/>
        </w:rPr>
        <w:t xml:space="preserve"> </w:t>
      </w:r>
      <w:r>
        <w:rPr>
          <w:rFonts w:ascii="AngsanaUPC" w:hAnsi="AngsanaUPC" w:cs="AngsanaUPC" w:hint="cs"/>
          <w:sz w:val="30"/>
          <w:szCs w:val="30"/>
          <w:cs/>
        </w:rPr>
        <w:t>อื่นๆ</w:t>
      </w:r>
    </w:p>
    <w:p w14:paraId="3B3D053F" w14:textId="77777777" w:rsidR="006E7D43" w:rsidRPr="00F96B09" w:rsidRDefault="006E7D43" w:rsidP="00F96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360"/>
        <w:jc w:val="thaiDistribute"/>
        <w:rPr>
          <w:rFonts w:ascii="Angsana New" w:hAnsi="Angsana New"/>
          <w:spacing w:val="-6"/>
          <w:sz w:val="30"/>
          <w:szCs w:val="30"/>
        </w:rPr>
      </w:pPr>
      <w:r w:rsidRPr="00F96B09">
        <w:rPr>
          <w:rFonts w:ascii="Angsana New" w:hAnsi="Angsana New"/>
          <w:spacing w:val="-6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Pr="00F96B09">
        <w:rPr>
          <w:rFonts w:ascii="Angsana New" w:hAnsi="Angsana New"/>
          <w:spacing w:val="-6"/>
          <w:sz w:val="30"/>
          <w:szCs w:val="30"/>
        </w:rPr>
        <w:t xml:space="preserve"> </w:t>
      </w:r>
      <w:r w:rsidRPr="00F96B09">
        <w:rPr>
          <w:rFonts w:ascii="Angsana New" w:hAnsi="Angsana New"/>
          <w:spacing w:val="-6"/>
          <w:sz w:val="30"/>
          <w:szCs w:val="30"/>
          <w:cs/>
        </w:rPr>
        <w:t>การดำเนินงานของกลุ่มบริษัท</w:t>
      </w:r>
      <w:r w:rsidRPr="00F96B09">
        <w:rPr>
          <w:rFonts w:ascii="Angsana New" w:hAnsi="Angsana New"/>
          <w:spacing w:val="-6"/>
          <w:sz w:val="30"/>
          <w:szCs w:val="30"/>
        </w:rPr>
        <w:t xml:space="preserve"> </w:t>
      </w:r>
      <w:r w:rsidRPr="00F96B09">
        <w:rPr>
          <w:rFonts w:ascii="Angsana New" w:hAnsi="Angsana New"/>
          <w:spacing w:val="-6"/>
          <w:sz w:val="30"/>
          <w:szCs w:val="30"/>
          <w:cs/>
        </w:rPr>
        <w:t>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2EFF1B21" w14:textId="77777777" w:rsidR="006E7D43" w:rsidRPr="00F96B09" w:rsidRDefault="006E7D43" w:rsidP="00F96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  <w:sectPr w:rsidR="006E7D43" w:rsidRPr="00F96B09" w:rsidSect="00F67928">
          <w:headerReference w:type="default" r:id="rId15"/>
          <w:footerReference w:type="default" r:id="rId16"/>
          <w:pgSz w:w="11907" w:h="16840"/>
          <w:pgMar w:top="691" w:right="927" w:bottom="576" w:left="1152" w:header="720" w:footer="190" w:gutter="0"/>
          <w:cols w:space="708"/>
          <w:docGrid w:linePitch="360"/>
        </w:sectPr>
      </w:pPr>
    </w:p>
    <w:p w14:paraId="0BC08148" w14:textId="77777777" w:rsidR="006E7D43" w:rsidRPr="004464D4" w:rsidRDefault="006E7D43" w:rsidP="00BE65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450"/>
        <w:jc w:val="thaiDistribute"/>
        <w:rPr>
          <w:rFonts w:ascii="AngsanaUPC" w:hAnsi="AngsanaUPC" w:cs="AngsanaUPC"/>
          <w:b/>
          <w:bCs/>
          <w:i/>
          <w:iCs/>
          <w:sz w:val="30"/>
          <w:szCs w:val="30"/>
        </w:rPr>
      </w:pP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lastRenderedPageBreak/>
        <w:t>ข้อมูล</w:t>
      </w:r>
      <w:r w:rsidRPr="004464D4">
        <w:rPr>
          <w:rFonts w:ascii="AngsanaUPC" w:hAnsi="AngsanaUPC" w:cs="AngsanaUPC" w:hint="cs"/>
          <w:b/>
          <w:bCs/>
          <w:i/>
          <w:iCs/>
          <w:sz w:val="30"/>
          <w:szCs w:val="30"/>
          <w:cs/>
        </w:rPr>
        <w:t>ตาม</w:t>
      </w:r>
      <w:r w:rsidRPr="004464D4">
        <w:rPr>
          <w:rFonts w:ascii="AngsanaUPC" w:hAnsi="AngsanaUPC" w:cs="AngsanaUPC"/>
          <w:b/>
          <w:bCs/>
          <w:i/>
          <w:iCs/>
          <w:sz w:val="30"/>
          <w:szCs w:val="30"/>
          <w:cs/>
        </w:rPr>
        <w:t xml:space="preserve">ส่วนงานที่รายงาน </w:t>
      </w:r>
    </w:p>
    <w:p w14:paraId="732C54C9" w14:textId="77777777" w:rsidR="006E7D43" w:rsidRPr="004464D4" w:rsidRDefault="006E7D43" w:rsidP="00CD44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  <w:highlight w:val="yellow"/>
        </w:rPr>
      </w:pPr>
    </w:p>
    <w:tbl>
      <w:tblPr>
        <w:tblW w:w="5000" w:type="pct"/>
        <w:tblInd w:w="360" w:type="dxa"/>
        <w:tblLayout w:type="fixed"/>
        <w:tblLook w:val="00A0" w:firstRow="1" w:lastRow="0" w:firstColumn="1" w:lastColumn="0" w:noHBand="0" w:noVBand="0"/>
      </w:tblPr>
      <w:tblGrid>
        <w:gridCol w:w="2088"/>
        <w:gridCol w:w="727"/>
        <w:gridCol w:w="275"/>
        <w:gridCol w:w="777"/>
        <w:gridCol w:w="275"/>
        <w:gridCol w:w="638"/>
        <w:gridCol w:w="275"/>
        <w:gridCol w:w="733"/>
        <w:gridCol w:w="272"/>
        <w:gridCol w:w="726"/>
        <w:gridCol w:w="272"/>
        <w:gridCol w:w="729"/>
        <w:gridCol w:w="268"/>
        <w:gridCol w:w="723"/>
        <w:gridCol w:w="272"/>
        <w:gridCol w:w="726"/>
        <w:gridCol w:w="268"/>
        <w:gridCol w:w="723"/>
        <w:gridCol w:w="268"/>
        <w:gridCol w:w="726"/>
        <w:gridCol w:w="265"/>
        <w:gridCol w:w="723"/>
        <w:gridCol w:w="268"/>
        <w:gridCol w:w="818"/>
        <w:gridCol w:w="268"/>
        <w:gridCol w:w="723"/>
        <w:gridCol w:w="268"/>
        <w:gridCol w:w="695"/>
      </w:tblGrid>
      <w:tr w:rsidR="00E97B5F" w:rsidRPr="00E97B5F" w14:paraId="071F20F4" w14:textId="77777777" w:rsidTr="00BE65F6">
        <w:tc>
          <w:tcPr>
            <w:tcW w:w="661" w:type="pct"/>
            <w:tcBorders>
              <w:top w:val="nil"/>
              <w:left w:val="nil"/>
              <w:right w:val="nil"/>
            </w:tcBorders>
            <w:noWrap/>
          </w:tcPr>
          <w:p w14:paraId="06BD949D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4339" w:type="pct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FB0C99" w14:textId="77777777" w:rsidR="00E97B5F" w:rsidRPr="0010714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97B5F" w:rsidRPr="00E97B5F" w14:paraId="22A2F605" w14:textId="77777777" w:rsidTr="00BE65F6">
        <w:tc>
          <w:tcPr>
            <w:tcW w:w="661" w:type="pct"/>
            <w:tcBorders>
              <w:top w:val="nil"/>
              <w:left w:val="nil"/>
              <w:right w:val="nil"/>
            </w:tcBorders>
            <w:noWrap/>
          </w:tcPr>
          <w:p w14:paraId="503FDC2C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4339" w:type="pct"/>
            <w:gridSpan w:val="27"/>
            <w:tcBorders>
              <w:top w:val="single" w:sz="4" w:space="0" w:color="auto"/>
              <w:left w:val="nil"/>
              <w:right w:val="nil"/>
            </w:tcBorders>
          </w:tcPr>
          <w:p w14:paraId="3CEE7248" w14:textId="77777777" w:rsidR="00E97B5F" w:rsidRPr="0010714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BE65F6" w:rsidRPr="00E97B5F" w14:paraId="7AA145CE" w14:textId="77777777" w:rsidTr="003F3A3B">
        <w:tc>
          <w:tcPr>
            <w:tcW w:w="661" w:type="pct"/>
            <w:tcBorders>
              <w:top w:val="nil"/>
              <w:left w:val="nil"/>
              <w:right w:val="nil"/>
            </w:tcBorders>
            <w:noWrap/>
          </w:tcPr>
          <w:p w14:paraId="60C4EAB1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63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6C7013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ออกแบบ ผลิต</w:t>
            </w:r>
          </w:p>
        </w:tc>
        <w:tc>
          <w:tcPr>
            <w:tcW w:w="8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478B2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671ECD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ออกแบบ ผลิต</w:t>
            </w:r>
          </w:p>
        </w:tc>
        <w:tc>
          <w:tcPr>
            <w:tcW w:w="8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58C04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28A964B9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9DD02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5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F05A5D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</w:pPr>
            <w:r w:rsidRPr="00E97B5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ผลิตสารกำจัด</w:t>
            </w:r>
          </w:p>
        </w:tc>
        <w:tc>
          <w:tcPr>
            <w:tcW w:w="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763F2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223A9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F080D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4A5B9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" w:type="pct"/>
            <w:tcBorders>
              <w:top w:val="single" w:sz="4" w:space="0" w:color="auto"/>
            </w:tcBorders>
          </w:tcPr>
          <w:p w14:paraId="6E66A397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single" w:sz="4" w:space="0" w:color="auto"/>
            </w:tcBorders>
          </w:tcPr>
          <w:p w14:paraId="729EBB95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tcBorders>
              <w:top w:val="single" w:sz="4" w:space="0" w:color="auto"/>
            </w:tcBorders>
          </w:tcPr>
          <w:p w14:paraId="4E8F3A57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</w:tcPr>
          <w:p w14:paraId="67BDF525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tcBorders>
              <w:top w:val="single" w:sz="4" w:space="0" w:color="auto"/>
            </w:tcBorders>
          </w:tcPr>
          <w:p w14:paraId="7D72689A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3C5D2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8D617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A112A" w14:textId="77777777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3F3A3B" w:rsidRPr="00E97B5F" w14:paraId="1B21A4A2" w14:textId="77777777" w:rsidTr="003F3A3B">
        <w:tc>
          <w:tcPr>
            <w:tcW w:w="661" w:type="pct"/>
            <w:tcBorders>
              <w:top w:val="nil"/>
              <w:left w:val="nil"/>
              <w:right w:val="nil"/>
            </w:tcBorders>
            <w:noWrap/>
          </w:tcPr>
          <w:p w14:paraId="17FFEFF7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3" w:type="pct"/>
            <w:gridSpan w:val="3"/>
            <w:tcBorders>
              <w:top w:val="nil"/>
              <w:left w:val="nil"/>
              <w:right w:val="nil"/>
            </w:tcBorders>
          </w:tcPr>
          <w:p w14:paraId="50A5A195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และติดตั้งเครื่องจักร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14:paraId="7D34BC93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gridSpan w:val="3"/>
            <w:tcBorders>
              <w:top w:val="nil"/>
              <w:left w:val="nil"/>
              <w:right w:val="nil"/>
            </w:tcBorders>
          </w:tcPr>
          <w:p w14:paraId="6B333F5F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และติดตั้งเครื่องจักร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281315FA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gridSpan w:val="3"/>
            <w:tcBorders>
              <w:left w:val="nil"/>
              <w:bottom w:val="nil"/>
              <w:right w:val="nil"/>
            </w:tcBorders>
          </w:tcPr>
          <w:p w14:paraId="7F3ED209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E97B5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ติดตั้งและ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280CA8A5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45" w:type="pct"/>
            <w:gridSpan w:val="3"/>
            <w:tcBorders>
              <w:top w:val="nil"/>
              <w:left w:val="nil"/>
              <w:right w:val="nil"/>
            </w:tcBorders>
          </w:tcPr>
          <w:p w14:paraId="08AE81B6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E97B5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ศัตรูพืชและผลิตภัณฑ์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</w:tcPr>
          <w:p w14:paraId="29B2C656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</w:tcPr>
          <w:p w14:paraId="4A6F92F4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35657FF2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</w:tcPr>
          <w:p w14:paraId="11EA3092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" w:type="pct"/>
          </w:tcPr>
          <w:p w14:paraId="605619B8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</w:tcPr>
          <w:p w14:paraId="62258906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</w:tcPr>
          <w:p w14:paraId="55069B92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59" w:type="pct"/>
          </w:tcPr>
          <w:p w14:paraId="798B1B8F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</w:tcPr>
          <w:p w14:paraId="68AD2FE3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</w:tcPr>
          <w:p w14:paraId="571309E1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106EE498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nil"/>
              <w:left w:val="nil"/>
              <w:right w:val="nil"/>
            </w:tcBorders>
          </w:tcPr>
          <w:p w14:paraId="09444542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</w:tr>
      <w:tr w:rsidR="003F3A3B" w:rsidRPr="00E97B5F" w14:paraId="581A5520" w14:textId="77777777" w:rsidTr="003F3A3B">
        <w:tc>
          <w:tcPr>
            <w:tcW w:w="661" w:type="pct"/>
            <w:tcBorders>
              <w:top w:val="nil"/>
              <w:left w:val="nil"/>
              <w:right w:val="nil"/>
            </w:tcBorders>
            <w:noWrap/>
          </w:tcPr>
          <w:p w14:paraId="74B5A268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97B5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สำหรับงวดสามเดือน</w:t>
            </w:r>
          </w:p>
        </w:tc>
        <w:tc>
          <w:tcPr>
            <w:tcW w:w="56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245B86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แบบกึ่งอัตโนมัติ</w:t>
            </w: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</w:tcPr>
          <w:p w14:paraId="48D82BAD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2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05966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แบบอัตโนมัติ</w:t>
            </w: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14:paraId="164277D2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47" w:type="pct"/>
            <w:gridSpan w:val="3"/>
            <w:tcBorders>
              <w:top w:val="nil"/>
              <w:left w:val="nil"/>
              <w:right w:val="nil"/>
            </w:tcBorders>
          </w:tcPr>
          <w:p w14:paraId="0EFB7DFF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E97B5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บำรุงเครื่องจักร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611D56C8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4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972ADF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เคมีเกษตร</w:t>
            </w:r>
          </w:p>
        </w:tc>
        <w:tc>
          <w:tcPr>
            <w:tcW w:w="85" w:type="pct"/>
            <w:tcBorders>
              <w:top w:val="nil"/>
              <w:left w:val="nil"/>
              <w:right w:val="nil"/>
            </w:tcBorders>
          </w:tcPr>
          <w:p w14:paraId="6B547C49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54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30DD1B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84" w:type="pct"/>
          </w:tcPr>
          <w:p w14:paraId="249F0D88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73" w:type="pct"/>
            <w:gridSpan w:val="3"/>
            <w:tcBorders>
              <w:bottom w:val="single" w:sz="4" w:space="0" w:color="auto"/>
            </w:tcBorders>
          </w:tcPr>
          <w:p w14:paraId="04D6E124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4287E789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A5B37" w14:textId="77777777" w:rsidR="003F3A3B" w:rsidRPr="00E97B5F" w:rsidRDefault="003F3A3B" w:rsidP="003F3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BE65F6" w:rsidRPr="00E97B5F" w14:paraId="755AAF60" w14:textId="77777777" w:rsidTr="00577D4C">
        <w:tc>
          <w:tcPr>
            <w:tcW w:w="661" w:type="pct"/>
            <w:tcBorders>
              <w:top w:val="nil"/>
              <w:left w:val="nil"/>
              <w:right w:val="nil"/>
            </w:tcBorders>
            <w:noWrap/>
            <w:vAlign w:val="bottom"/>
          </w:tcPr>
          <w:p w14:paraId="0540881E" w14:textId="25542FDB" w:rsidR="00E97B5F" w:rsidRPr="00E97B5F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97B5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  สิ้นสุดวันที่ </w:t>
            </w:r>
            <w:r w:rsidR="007F188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>30</w:t>
            </w:r>
            <w:r w:rsidR="00A07427"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B14AC9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</w:t>
            </w:r>
            <w:r w:rsidR="00A07427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ายน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2920F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9A14E7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0B864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44E78F8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83951D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FC5D43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92CA8C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D715CAF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DA148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211CCD" w14:textId="77777777" w:rsidR="00E97B5F" w:rsidRPr="002F35A2" w:rsidRDefault="00E97B5F" w:rsidP="00E9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5AAF8D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140D8E37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158D39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</w:rPr>
              <w:t>2563</w:t>
            </w:r>
          </w:p>
        </w:tc>
        <w:tc>
          <w:tcPr>
            <w:tcW w:w="8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D7BB38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62252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4ACF687F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8BFA2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8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0C681E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031E90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4" w:type="pct"/>
            <w:shd w:val="clear" w:color="auto" w:fill="auto"/>
          </w:tcPr>
          <w:p w14:paraId="7EB86814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auto"/>
          </w:tcPr>
          <w:p w14:paraId="037DCB71" w14:textId="77777777" w:rsidR="00E97B5F" w:rsidRPr="002F35A2" w:rsidRDefault="007F1887" w:rsidP="00E9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85" w:type="pct"/>
            <w:shd w:val="clear" w:color="auto" w:fill="auto"/>
          </w:tcPr>
          <w:p w14:paraId="0BF2716A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</w:tcPr>
          <w:p w14:paraId="6EF5AE4C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85" w:type="pct"/>
            <w:shd w:val="clear" w:color="auto" w:fill="auto"/>
          </w:tcPr>
          <w:p w14:paraId="622C7BB0" w14:textId="77777777" w:rsidR="00E97B5F" w:rsidRPr="002F35A2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2064C" w14:textId="77777777" w:rsidR="00E97B5F" w:rsidRPr="002F35A2" w:rsidRDefault="007F1887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87904" w14:textId="77777777" w:rsidR="00E97B5F" w:rsidRPr="002C3AA4" w:rsidRDefault="00E97B5F" w:rsidP="00CD44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7350A" w14:textId="77777777" w:rsidR="00E97B5F" w:rsidRPr="002C3AA4" w:rsidRDefault="007F1887" w:rsidP="00E97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</w:tr>
      <w:tr w:rsidR="00E00CE6" w:rsidRPr="00E97B5F" w14:paraId="1ADD7CAD" w14:textId="77777777" w:rsidTr="00577D4C">
        <w:trPr>
          <w:trHeight w:val="243"/>
        </w:trPr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</w:tcPr>
          <w:p w14:paraId="3306EF2F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12BAE9" w14:textId="05B88D47" w:rsidR="00E00CE6" w:rsidRPr="002F35A2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995881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E5413A" w14:textId="2C08AA65" w:rsidR="00E00CE6" w:rsidRPr="00524E3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9,288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42B47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FD4180" w14:textId="5AC63560" w:rsidR="00E00CE6" w:rsidRPr="00516E5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C684E6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52446" w14:textId="5C6BECCF" w:rsidR="00E00CE6" w:rsidRPr="0023686B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23686B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67AD7E86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DBC681" w14:textId="34308A1F" w:rsidR="00E00CE6" w:rsidRPr="002F35A2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5B5B04F3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5" w:right="-10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9C00F" w14:textId="77777777" w:rsidR="00E00CE6" w:rsidRPr="00516E5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35A9DADD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5" w:right="-10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3E1AD7" w14:textId="5777AD2E" w:rsidR="00E00CE6" w:rsidRPr="002F35A2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799879AD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5" w:right="-10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0DE4D" w14:textId="77777777" w:rsidR="00E00CE6" w:rsidRPr="00516E5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0FDD24F0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5" w:right="-100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ED36B" w14:textId="7E2F5C00" w:rsidR="00E00CE6" w:rsidRPr="003B4CB1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1,512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18D9B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25610" w14:textId="25F36E0C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975A6">
              <w:rPr>
                <w:rFonts w:ascii="Angsana New" w:hAnsi="Angsana New"/>
                <w:color w:val="000000"/>
                <w:sz w:val="24"/>
                <w:szCs w:val="24"/>
              </w:rPr>
              <w:t>10,643</w:t>
            </w:r>
          </w:p>
        </w:tc>
        <w:tc>
          <w:tcPr>
            <w:tcW w:w="84" w:type="pct"/>
            <w:shd w:val="clear" w:color="auto" w:fill="auto"/>
          </w:tcPr>
          <w:p w14:paraId="042C8D17" w14:textId="77777777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D66B3" w14:textId="64B3E5B1" w:rsidR="00E00CE6" w:rsidRPr="00F17E97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34C9B579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43B1A2" w14:textId="3203D9CC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975A6">
              <w:rPr>
                <w:rFonts w:ascii="Angsana New" w:hAnsi="Angsana New"/>
                <w:color w:val="000000"/>
                <w:sz w:val="24"/>
                <w:szCs w:val="24"/>
              </w:rPr>
              <w:t>(471)</w:t>
            </w:r>
          </w:p>
        </w:tc>
        <w:tc>
          <w:tcPr>
            <w:tcW w:w="85" w:type="pct"/>
            <w:shd w:val="clear" w:color="auto" w:fill="auto"/>
          </w:tcPr>
          <w:p w14:paraId="7502630C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EC355" w14:textId="2F912893" w:rsidR="00E00CE6" w:rsidRPr="002F35A2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1,512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0B89D60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A2B56" w14:textId="6C2B85FE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975A6">
              <w:rPr>
                <w:rFonts w:ascii="Angsana New" w:hAnsi="Angsana New"/>
                <w:color w:val="000000"/>
                <w:sz w:val="24"/>
                <w:szCs w:val="24"/>
              </w:rPr>
              <w:t>20,702</w:t>
            </w:r>
          </w:p>
        </w:tc>
      </w:tr>
      <w:tr w:rsidR="00E00CE6" w:rsidRPr="00E97B5F" w14:paraId="053DB2F6" w14:textId="77777777" w:rsidTr="00577D4C"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4CB0B" w14:textId="77777777" w:rsidR="00E00CE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 (ขาดทุน) ตามส่วนงาน</w:t>
            </w:r>
          </w:p>
          <w:p w14:paraId="58EE48CD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    </w:t>
            </w:r>
            <w:r w:rsidRPr="00E97B5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6BB837" w14:textId="14109238" w:rsidR="00E00CE6" w:rsidRPr="002F35A2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6E45A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F350C0" w14:textId="18FF47A7" w:rsidR="00E00CE6" w:rsidRPr="00524E3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(16,957)   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D997C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A60BAE" w14:textId="72FECDF8" w:rsidR="00E00CE6" w:rsidRPr="00516E5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1ADFB1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0435BB" w14:textId="3406D65A" w:rsidR="00E00CE6" w:rsidRPr="0023686B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(1,348)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4B8E3C1F" w14:textId="77777777" w:rsidR="00E00CE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  <w:p w14:paraId="2AA54E66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BD706E" w14:textId="305FF92C" w:rsidR="00E00CE6" w:rsidRPr="002F35A2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588EE97A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D9FCC07" w14:textId="77777777" w:rsidR="00E00CE6" w:rsidRPr="00516E5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76631928" w14:textId="77777777" w:rsidR="00E00CE6" w:rsidRPr="00516E5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52C91408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126488" w14:textId="188065BA" w:rsidR="00E00CE6" w:rsidRPr="002F35A2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(9,989)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67A75EEA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AF128FA" w14:textId="77777777" w:rsidR="00E00CE6" w:rsidRPr="00516E5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30BDBCDD" w14:textId="77777777" w:rsidR="00E00CE6" w:rsidRPr="00516E5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7A032D0B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E3F921" w14:textId="07E39B81" w:rsidR="00E00CE6" w:rsidRPr="002F35A2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(10,785)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D943D3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0BD183" w14:textId="2D435D2C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975A6">
              <w:rPr>
                <w:rFonts w:ascii="Angsana New" w:hAnsi="Angsana New"/>
                <w:color w:val="000000"/>
                <w:sz w:val="24"/>
                <w:szCs w:val="24"/>
              </w:rPr>
              <w:t>41,605</w:t>
            </w:r>
          </w:p>
        </w:tc>
        <w:tc>
          <w:tcPr>
            <w:tcW w:w="84" w:type="pct"/>
            <w:shd w:val="clear" w:color="auto" w:fill="auto"/>
          </w:tcPr>
          <w:p w14:paraId="047182F5" w14:textId="77777777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B9A7EE" w14:textId="625D0240" w:rsidR="00E00CE6" w:rsidRPr="00F17E97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(696)</w:t>
            </w:r>
          </w:p>
        </w:tc>
        <w:tc>
          <w:tcPr>
            <w:tcW w:w="85" w:type="pct"/>
            <w:shd w:val="clear" w:color="auto" w:fill="auto"/>
          </w:tcPr>
          <w:p w14:paraId="1A6C0E69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71876B" w14:textId="701ECFEB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975A6">
              <w:rPr>
                <w:rFonts w:ascii="Angsana New" w:hAnsi="Angsana New"/>
                <w:color w:val="000000"/>
                <w:sz w:val="24"/>
                <w:szCs w:val="24"/>
              </w:rPr>
              <w:t>(20,353)</w:t>
            </w:r>
          </w:p>
        </w:tc>
        <w:tc>
          <w:tcPr>
            <w:tcW w:w="85" w:type="pct"/>
            <w:shd w:val="clear" w:color="auto" w:fill="auto"/>
          </w:tcPr>
          <w:p w14:paraId="2464F355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D7C717" w14:textId="7C66A6B2" w:rsidR="00E00CE6" w:rsidRPr="002F35A2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(21,470)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23FD9493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398F5D" w14:textId="58A816D3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975A6">
              <w:rPr>
                <w:rFonts w:ascii="Angsana New" w:hAnsi="Angsana New"/>
                <w:color w:val="000000"/>
                <w:sz w:val="24"/>
                <w:szCs w:val="24"/>
              </w:rPr>
              <w:t>2,947</w:t>
            </w:r>
          </w:p>
        </w:tc>
      </w:tr>
      <w:tr w:rsidR="00E00CE6" w:rsidRPr="00E97B5F" w14:paraId="79796CF4" w14:textId="77777777" w:rsidTr="001D7E8D"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7487B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746A9A" w14:textId="77777777" w:rsidR="00E00CE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2A8091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6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9326B9" w14:textId="77777777" w:rsidR="00E00CE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15E59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1CD5FB0" w14:textId="77777777" w:rsidR="00E00CE6" w:rsidRPr="00516E5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DCB73B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6E398A" w14:textId="77777777" w:rsidR="00E00CE6" w:rsidRPr="00524E3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13A21437" w14:textId="77777777" w:rsidR="00E00CE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BEE347B" w14:textId="77777777" w:rsidR="00E00CE6" w:rsidRPr="002F35A2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0C603CDC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30B8628" w14:textId="77777777" w:rsidR="00E00CE6" w:rsidRPr="00516E5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4C269C40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045166D" w14:textId="77777777" w:rsidR="00E00CE6" w:rsidRPr="002F35A2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7579F889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3408EAA" w14:textId="77777777" w:rsidR="00E00CE6" w:rsidRPr="00516E5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3EADF164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21256CE" w14:textId="77777777" w:rsidR="00E00CE6" w:rsidRPr="002F35A2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8EFA3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2DE8AC" w14:textId="77777777" w:rsidR="00E00CE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shd w:val="clear" w:color="auto" w:fill="auto"/>
          </w:tcPr>
          <w:p w14:paraId="4E4411FC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double" w:sz="4" w:space="0" w:color="auto"/>
            </w:tcBorders>
            <w:shd w:val="clear" w:color="auto" w:fill="auto"/>
          </w:tcPr>
          <w:p w14:paraId="2472C1FF" w14:textId="77777777" w:rsidR="00E00CE6" w:rsidRPr="00F17E97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shd w:val="clear" w:color="auto" w:fill="auto"/>
          </w:tcPr>
          <w:p w14:paraId="6189181F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36F37D9" w14:textId="77777777" w:rsidR="00E00CE6" w:rsidRPr="000F1B0D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3CBE70D3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FB2531" w14:textId="77777777" w:rsidR="00E00CE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6DCEC122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D42AC4" w14:textId="77777777" w:rsidR="00E00CE6" w:rsidRPr="000F1B0D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00CE6" w:rsidRPr="00E97B5F" w14:paraId="0F0A2CDF" w14:textId="77777777" w:rsidTr="001D7E8D"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55BEFB" w14:textId="48D5A13E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สำหรับงวดเก้า</w:t>
            </w:r>
            <w:r w:rsidRPr="00E97B5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เดือน</w:t>
            </w: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C8437" w14:textId="77777777" w:rsidR="00E00CE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B91470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1DA3E" w14:textId="77777777" w:rsidR="00E00CE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2E2FEC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2" w:type="pct"/>
            <w:tcBorders>
              <w:left w:val="nil"/>
              <w:right w:val="nil"/>
            </w:tcBorders>
            <w:shd w:val="clear" w:color="auto" w:fill="auto"/>
          </w:tcPr>
          <w:p w14:paraId="73F161CC" w14:textId="77777777" w:rsidR="00E00CE6" w:rsidRPr="00516E5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1D2FD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7DB67" w14:textId="77777777" w:rsidR="00E00CE6" w:rsidRPr="00524E3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75B8A753" w14:textId="77777777" w:rsidR="00E00CE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47F82219" w14:textId="77777777" w:rsidR="00E00CE6" w:rsidRPr="002F35A2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1540F82B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787D505A" w14:textId="77777777" w:rsidR="00E00CE6" w:rsidRPr="00516E5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7A807884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</w:tcPr>
          <w:p w14:paraId="2D9C487B" w14:textId="77777777" w:rsidR="00E00CE6" w:rsidRPr="002F35A2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5F955925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7F89BEB3" w14:textId="77777777" w:rsidR="00E00CE6" w:rsidRPr="00516E5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6265C632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</w:tcPr>
          <w:p w14:paraId="75715F07" w14:textId="77777777" w:rsidR="00E00CE6" w:rsidRPr="002F35A2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77AD8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14:paraId="4C106824" w14:textId="77777777" w:rsidR="00E00CE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shd w:val="clear" w:color="auto" w:fill="auto"/>
          </w:tcPr>
          <w:p w14:paraId="2C780558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shd w:val="clear" w:color="auto" w:fill="auto"/>
          </w:tcPr>
          <w:p w14:paraId="1371D9C3" w14:textId="77777777" w:rsidR="00E00CE6" w:rsidRPr="00F17E97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shd w:val="clear" w:color="auto" w:fill="auto"/>
          </w:tcPr>
          <w:p w14:paraId="11BBCAAF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6C5B61EE" w14:textId="77777777" w:rsidR="00E00CE6" w:rsidRPr="000F1B0D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08C8D6CF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shd w:val="clear" w:color="auto" w:fill="auto"/>
            <w:vAlign w:val="bottom"/>
          </w:tcPr>
          <w:p w14:paraId="1BE573AE" w14:textId="77777777" w:rsidR="00E00CE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4C93A1B1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14:paraId="56AEE814" w14:textId="77777777" w:rsidR="00E00CE6" w:rsidRPr="000F1B0D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00CE6" w:rsidRPr="00E97B5F" w14:paraId="1A73BE79" w14:textId="77777777" w:rsidTr="001D7E8D"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8262E" w14:textId="7D8AD0A5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E97B5F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 xml:space="preserve">   สิ้นสุดวันที่ </w:t>
            </w:r>
            <w:r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8D6AE7" w14:textId="77777777" w:rsidR="00E00CE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B28F7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6F47C0" w14:textId="77777777" w:rsidR="00E00CE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0572E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02" w:type="pct"/>
            <w:tcBorders>
              <w:left w:val="nil"/>
              <w:right w:val="nil"/>
            </w:tcBorders>
            <w:shd w:val="clear" w:color="auto" w:fill="auto"/>
          </w:tcPr>
          <w:p w14:paraId="7FBD7605" w14:textId="77777777" w:rsidR="00E00CE6" w:rsidRPr="00516E5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 w:right="-43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6596D4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803FB" w14:textId="77777777" w:rsidR="00E00CE6" w:rsidRPr="00524E3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019D7A2C" w14:textId="77777777" w:rsidR="00E00CE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11649020" w14:textId="77777777" w:rsidR="00E00CE6" w:rsidRPr="002F35A2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59F9E08F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1" w:type="pct"/>
            <w:tcBorders>
              <w:left w:val="nil"/>
              <w:right w:val="nil"/>
            </w:tcBorders>
            <w:shd w:val="clear" w:color="auto" w:fill="auto"/>
          </w:tcPr>
          <w:p w14:paraId="6228B77C" w14:textId="77777777" w:rsidR="00E00CE6" w:rsidRPr="00516E5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4F13F6FF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</w:tcPr>
          <w:p w14:paraId="4BF78481" w14:textId="77777777" w:rsidR="00E00CE6" w:rsidRPr="002F35A2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71A329F8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tcBorders>
              <w:left w:val="nil"/>
              <w:right w:val="nil"/>
            </w:tcBorders>
            <w:shd w:val="clear" w:color="auto" w:fill="auto"/>
          </w:tcPr>
          <w:p w14:paraId="1B8DF885" w14:textId="77777777" w:rsidR="00E00CE6" w:rsidRPr="00516E5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3083CFAC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105"/>
              <w:jc w:val="right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tcBorders>
              <w:left w:val="nil"/>
              <w:right w:val="nil"/>
            </w:tcBorders>
            <w:shd w:val="clear" w:color="auto" w:fill="auto"/>
          </w:tcPr>
          <w:p w14:paraId="4BC2CCA8" w14:textId="77777777" w:rsidR="00E00CE6" w:rsidRPr="002F35A2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321456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30" w:type="pct"/>
            <w:shd w:val="clear" w:color="auto" w:fill="auto"/>
            <w:vAlign w:val="bottom"/>
          </w:tcPr>
          <w:p w14:paraId="1B42EFC6" w14:textId="77777777" w:rsidR="00E00CE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4" w:type="pct"/>
            <w:shd w:val="clear" w:color="auto" w:fill="auto"/>
          </w:tcPr>
          <w:p w14:paraId="71F5522C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shd w:val="clear" w:color="auto" w:fill="auto"/>
          </w:tcPr>
          <w:p w14:paraId="6B5E5A9E" w14:textId="77777777" w:rsidR="00E00CE6" w:rsidRPr="00F17E97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" w:type="pct"/>
            <w:shd w:val="clear" w:color="auto" w:fill="auto"/>
          </w:tcPr>
          <w:p w14:paraId="1DC74A53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017B0D6D" w14:textId="77777777" w:rsidR="00E00CE6" w:rsidRPr="000F1B0D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</w:tcPr>
          <w:p w14:paraId="68BEB5B5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108"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9" w:type="pct"/>
            <w:shd w:val="clear" w:color="auto" w:fill="auto"/>
            <w:vAlign w:val="bottom"/>
          </w:tcPr>
          <w:p w14:paraId="774DD9E9" w14:textId="77777777" w:rsidR="00E00CE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0ADC04D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0" w:type="pct"/>
            <w:shd w:val="clear" w:color="auto" w:fill="auto"/>
            <w:vAlign w:val="bottom"/>
          </w:tcPr>
          <w:p w14:paraId="24B6F8CE" w14:textId="77777777" w:rsidR="00E00CE6" w:rsidRPr="000F1B0D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E00CE6" w:rsidRPr="00E97B5F" w14:paraId="1144CB67" w14:textId="77777777" w:rsidTr="00577D4C"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5ED972" w14:textId="77777777" w:rsidR="00E00CE6" w:rsidRPr="00C44A60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742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C8D66D" w14:textId="0F4A287B" w:rsidR="00E00CE6" w:rsidRDefault="00577D4C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6D3E2" w14:textId="77777777" w:rsidR="00E00CE6" w:rsidRPr="00E97B5F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B7F76" w14:textId="5E54DC6F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194,561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A5B419" w14:textId="77777777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B01F0" w14:textId="2B63CD43" w:rsidR="00E00CE6" w:rsidRPr="00516E54" w:rsidRDefault="00577D4C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652BF" w14:textId="77777777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2114EC" w14:textId="4207D28E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975A6">
              <w:rPr>
                <w:rFonts w:ascii="Angsana New" w:hAnsi="Angsana New"/>
                <w:color w:val="000000"/>
                <w:sz w:val="24"/>
                <w:szCs w:val="24"/>
              </w:rPr>
              <w:t>18,274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222C69AB" w14:textId="77777777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E86FC" w14:textId="2B8E708C" w:rsidR="00E00CE6" w:rsidRPr="002F35A2" w:rsidRDefault="00577D4C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2,948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1FED3E6D" w14:textId="77777777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09D02" w14:textId="77777777" w:rsidR="00E00CE6" w:rsidRPr="00516E5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40144585" w14:textId="77777777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BD974" w14:textId="3A7FFF1C" w:rsidR="00E00CE6" w:rsidRPr="002F35A2" w:rsidRDefault="00577D4C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17,336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159224B0" w14:textId="77777777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63CD8" w14:textId="77777777" w:rsidR="00E00CE6" w:rsidRPr="00516E54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78A8FA30" w14:textId="77777777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930DD5" w14:textId="3FD741CB" w:rsidR="00E00CE6" w:rsidRPr="002F35A2" w:rsidRDefault="00577D4C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4,698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66ABC" w14:textId="77777777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bottom w:val="single" w:sz="4" w:space="0" w:color="auto"/>
            </w:tcBorders>
            <w:shd w:val="clear" w:color="auto" w:fill="auto"/>
          </w:tcPr>
          <w:p w14:paraId="40B99DA4" w14:textId="66E9B042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975A6">
              <w:rPr>
                <w:rFonts w:ascii="Angsana New" w:hAnsi="Angsana New"/>
                <w:color w:val="000000"/>
                <w:sz w:val="24"/>
                <w:szCs w:val="24"/>
              </w:rPr>
              <w:t>38,986</w:t>
            </w:r>
          </w:p>
        </w:tc>
        <w:tc>
          <w:tcPr>
            <w:tcW w:w="84" w:type="pct"/>
            <w:shd w:val="clear" w:color="auto" w:fill="auto"/>
          </w:tcPr>
          <w:p w14:paraId="2BE1736C" w14:textId="77777777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auto"/>
          </w:tcPr>
          <w:p w14:paraId="0315BDB8" w14:textId="7E2F5D5E" w:rsidR="00E00CE6" w:rsidRPr="00303FB6" w:rsidRDefault="00577D4C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741BFA42" w14:textId="77777777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5C9B94" w14:textId="20702B4C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975A6">
              <w:rPr>
                <w:rFonts w:ascii="Angsana New" w:hAnsi="Angsana New"/>
                <w:color w:val="000000"/>
                <w:sz w:val="24"/>
                <w:szCs w:val="24"/>
              </w:rPr>
              <w:t>(42,802)</w:t>
            </w:r>
          </w:p>
        </w:tc>
        <w:tc>
          <w:tcPr>
            <w:tcW w:w="85" w:type="pct"/>
            <w:shd w:val="clear" w:color="auto" w:fill="auto"/>
          </w:tcPr>
          <w:p w14:paraId="2BC9795F" w14:textId="77777777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420E0C" w14:textId="7A1DD8E7" w:rsidR="00E00CE6" w:rsidRDefault="00577D4C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25,013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021C8B6" w14:textId="77777777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DCCC1" w14:textId="2CE9D3EA" w:rsidR="00E00CE6" w:rsidRPr="00303FB6" w:rsidRDefault="00E00CE6" w:rsidP="00E00C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975A6">
              <w:rPr>
                <w:rFonts w:ascii="Angsana New" w:hAnsi="Angsana New"/>
                <w:color w:val="000000"/>
                <w:sz w:val="24"/>
                <w:szCs w:val="24"/>
              </w:rPr>
              <w:t>209,019</w:t>
            </w:r>
          </w:p>
        </w:tc>
      </w:tr>
      <w:tr w:rsidR="00577D4C" w:rsidRPr="00E97B5F" w14:paraId="7023C5E1" w14:textId="77777777" w:rsidTr="00577D4C">
        <w:tc>
          <w:tcPr>
            <w:tcW w:w="6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BE63E" w14:textId="77777777" w:rsidR="00577D4C" w:rsidRPr="00A07427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0742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 (ขาดทุน) ตามส่วนงาน</w:t>
            </w:r>
          </w:p>
          <w:p w14:paraId="6FFC985C" w14:textId="77777777" w:rsidR="00577D4C" w:rsidRPr="00420162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7427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ก่อนหักภาษีเงินได้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6DF855" w14:textId="2AFF9E2C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(188)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DCB8E9" w14:textId="77777777" w:rsidR="00577D4C" w:rsidRPr="00E97B5F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  <w:tab w:val="decimal" w:pos="882"/>
              </w:tabs>
              <w:spacing w:line="240" w:lineRule="auto"/>
              <w:ind w:right="-19"/>
              <w:rPr>
                <w:rFonts w:ascii="Angsana New" w:hAnsi="Angsana New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AE88ED" w14:textId="4A25BDAD" w:rsidR="00577D4C" w:rsidRPr="00303FB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03FB6">
              <w:rPr>
                <w:rFonts w:ascii="Angsana New" w:hAnsi="Angsana New"/>
                <w:color w:val="000000"/>
                <w:sz w:val="24"/>
                <w:szCs w:val="24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20,525</w:t>
            </w:r>
            <w:r w:rsidRPr="00303FB6">
              <w:rPr>
                <w:rFonts w:ascii="Angsana New" w:hAnsi="Angsan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7D479" w14:textId="77777777" w:rsidR="00577D4C" w:rsidRPr="00303FB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54576AD" w14:textId="77777777" w:rsidR="00577D4C" w:rsidRPr="00516E5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562F00C5" w14:textId="54E68BCF" w:rsidR="00577D4C" w:rsidRPr="00516E5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D6519" w14:textId="77777777" w:rsidR="00577D4C" w:rsidRPr="00303FB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5C60A0" w14:textId="544EFDFE" w:rsidR="00577D4C" w:rsidRPr="00303FB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975A6">
              <w:rPr>
                <w:rFonts w:ascii="Angsana New" w:hAnsi="Angsana New"/>
                <w:color w:val="000000"/>
                <w:sz w:val="24"/>
                <w:szCs w:val="24"/>
              </w:rPr>
              <w:t>(11,697)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4CF3AD38" w14:textId="77777777" w:rsidR="00577D4C" w:rsidRPr="00303FB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B49280B" w14:textId="32030FC0" w:rsidR="00577D4C" w:rsidRPr="002F35A2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(17,776)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0091FAA7" w14:textId="77777777" w:rsidR="00577D4C" w:rsidRPr="00303FB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9852C" w14:textId="77777777" w:rsidR="00577D4C" w:rsidRPr="00516E5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4E86E524" w14:textId="77777777" w:rsidR="00577D4C" w:rsidRPr="00516E5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28117AB5" w14:textId="77777777" w:rsidR="00577D4C" w:rsidRPr="00303FB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9D496C" w14:textId="01233C91" w:rsidR="00577D4C" w:rsidRPr="002F35A2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(28,279)</w:t>
            </w:r>
          </w:p>
        </w:tc>
        <w:tc>
          <w:tcPr>
            <w:tcW w:w="86" w:type="pct"/>
            <w:tcBorders>
              <w:left w:val="nil"/>
              <w:right w:val="nil"/>
            </w:tcBorders>
            <w:shd w:val="clear" w:color="auto" w:fill="auto"/>
          </w:tcPr>
          <w:p w14:paraId="4A167BA4" w14:textId="77777777" w:rsidR="00577D4C" w:rsidRPr="00303FB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B922063" w14:textId="77777777" w:rsidR="00577D4C" w:rsidRPr="00516E5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  <w:p w14:paraId="0FF15FB1" w14:textId="77777777" w:rsidR="00577D4C" w:rsidRPr="00516E5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16E54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</w:tcPr>
          <w:p w14:paraId="39F0C817" w14:textId="77777777" w:rsidR="00577D4C" w:rsidRPr="00303FB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  <w:tab w:val="left" w:pos="693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538FC6F" w14:textId="66E64F67" w:rsidR="00577D4C" w:rsidRPr="002F35A2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(25,286)</w:t>
            </w:r>
          </w:p>
        </w:tc>
        <w:tc>
          <w:tcPr>
            <w:tcW w:w="85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9259C" w14:textId="77777777" w:rsidR="00577D4C" w:rsidRPr="00303FB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64B21A" w14:textId="7BD303F3" w:rsidR="00577D4C" w:rsidRPr="00303FB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975A6">
              <w:rPr>
                <w:rFonts w:ascii="Angsana New" w:hAnsi="Angsana New"/>
                <w:color w:val="000000"/>
                <w:sz w:val="24"/>
                <w:szCs w:val="24"/>
              </w:rPr>
              <w:t>42,840</w:t>
            </w:r>
          </w:p>
        </w:tc>
        <w:tc>
          <w:tcPr>
            <w:tcW w:w="84" w:type="pct"/>
            <w:shd w:val="clear" w:color="auto" w:fill="auto"/>
          </w:tcPr>
          <w:p w14:paraId="571186E1" w14:textId="77777777" w:rsidR="00577D4C" w:rsidRPr="00303FB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70541B" w14:textId="06E0EEA1" w:rsidR="00577D4C" w:rsidRPr="00303FB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(978)</w:t>
            </w:r>
          </w:p>
        </w:tc>
        <w:tc>
          <w:tcPr>
            <w:tcW w:w="85" w:type="pct"/>
            <w:shd w:val="clear" w:color="auto" w:fill="auto"/>
          </w:tcPr>
          <w:p w14:paraId="2E577F01" w14:textId="77777777" w:rsidR="00577D4C" w:rsidRPr="00303FB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B0121E" w14:textId="65B19D24" w:rsidR="00577D4C" w:rsidRPr="00303FB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975A6">
              <w:rPr>
                <w:rFonts w:ascii="Angsana New" w:hAnsi="Angsana New"/>
                <w:color w:val="000000"/>
                <w:sz w:val="24"/>
                <w:szCs w:val="24"/>
              </w:rPr>
              <w:t>(8,175)</w:t>
            </w:r>
          </w:p>
        </w:tc>
        <w:tc>
          <w:tcPr>
            <w:tcW w:w="85" w:type="pct"/>
            <w:shd w:val="clear" w:color="auto" w:fill="auto"/>
          </w:tcPr>
          <w:p w14:paraId="16B3F10D" w14:textId="77777777" w:rsidR="00577D4C" w:rsidRPr="00303FB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3345C9" w14:textId="524F207F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(72,507)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1A08DD21" w14:textId="77777777" w:rsidR="00577D4C" w:rsidRPr="00303FB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289" w:right="-62" w:hanging="30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17FBCD" w14:textId="693928CE" w:rsidR="00577D4C" w:rsidRPr="00303FB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7975A6">
              <w:rPr>
                <w:rFonts w:ascii="Angsana New" w:hAnsi="Angsana New"/>
                <w:color w:val="000000"/>
                <w:sz w:val="24"/>
                <w:szCs w:val="24"/>
              </w:rPr>
              <w:t>2,443</w:t>
            </w:r>
          </w:p>
        </w:tc>
      </w:tr>
    </w:tbl>
    <w:p w14:paraId="54087E67" w14:textId="77777777" w:rsidR="00FC2AAA" w:rsidRDefault="00FC2AAA" w:rsidP="00D54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50"/>
          <w:tab w:val="right" w:pos="15573"/>
        </w:tabs>
        <w:jc w:val="both"/>
        <w:rPr>
          <w:rFonts w:ascii="Angsana New" w:hAnsi="Angsana New"/>
          <w:b/>
          <w:bCs/>
          <w:color w:val="FF0000"/>
          <w:sz w:val="30"/>
          <w:szCs w:val="30"/>
          <w:cs/>
        </w:rPr>
        <w:sectPr w:rsidR="00FC2AAA" w:rsidSect="00EE1E6B">
          <w:headerReference w:type="default" r:id="rId17"/>
          <w:footerReference w:type="default" r:id="rId18"/>
          <w:pgSz w:w="16840" w:h="11907" w:orient="landscape"/>
          <w:pgMar w:top="1152" w:right="691" w:bottom="927" w:left="576" w:header="720" w:footer="288" w:gutter="0"/>
          <w:cols w:space="708"/>
          <w:docGrid w:linePitch="360"/>
        </w:sectPr>
      </w:pPr>
    </w:p>
    <w:p w14:paraId="64E60C68" w14:textId="77777777" w:rsidR="005F539E" w:rsidRPr="00FC2AAA" w:rsidRDefault="005F539E" w:rsidP="00FC2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50"/>
          <w:tab w:val="right" w:pos="15573"/>
        </w:tabs>
        <w:jc w:val="both"/>
        <w:rPr>
          <w:rFonts w:ascii="Angsana New" w:hAnsi="Angsana New"/>
          <w:b/>
          <w:bCs/>
          <w:color w:val="FF0000"/>
          <w:sz w:val="30"/>
          <w:szCs w:val="30"/>
        </w:rPr>
      </w:pPr>
    </w:p>
    <w:tbl>
      <w:tblPr>
        <w:tblStyle w:val="TableGrid"/>
        <w:tblW w:w="1530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850"/>
        <w:gridCol w:w="851"/>
        <w:gridCol w:w="283"/>
        <w:gridCol w:w="851"/>
        <w:gridCol w:w="850"/>
        <w:gridCol w:w="284"/>
        <w:gridCol w:w="850"/>
        <w:gridCol w:w="851"/>
        <w:gridCol w:w="283"/>
        <w:gridCol w:w="851"/>
        <w:gridCol w:w="850"/>
        <w:gridCol w:w="284"/>
        <w:gridCol w:w="850"/>
        <w:gridCol w:w="851"/>
        <w:gridCol w:w="283"/>
        <w:gridCol w:w="851"/>
        <w:gridCol w:w="850"/>
        <w:gridCol w:w="284"/>
        <w:gridCol w:w="850"/>
        <w:gridCol w:w="851"/>
      </w:tblGrid>
      <w:tr w:rsidR="00F52418" w:rsidRPr="00002F8F" w14:paraId="38A9302F" w14:textId="77777777" w:rsidTr="00F52418">
        <w:tc>
          <w:tcPr>
            <w:tcW w:w="1701" w:type="dxa"/>
          </w:tcPr>
          <w:p w14:paraId="6876ED90" w14:textId="77777777" w:rsidR="00F52418" w:rsidRPr="00002F8F" w:rsidRDefault="00F52418" w:rsidP="006E7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608" w:type="dxa"/>
            <w:gridSpan w:val="20"/>
            <w:tcBorders>
              <w:bottom w:val="single" w:sz="4" w:space="0" w:color="auto"/>
            </w:tcBorders>
          </w:tcPr>
          <w:p w14:paraId="358489DA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52418" w:rsidRPr="00002F8F" w14:paraId="32E59FD3" w14:textId="77777777" w:rsidTr="00F52418">
        <w:tc>
          <w:tcPr>
            <w:tcW w:w="1701" w:type="dxa"/>
          </w:tcPr>
          <w:p w14:paraId="4DAA598F" w14:textId="77777777" w:rsidR="00F52418" w:rsidRPr="00002F8F" w:rsidRDefault="00F52418" w:rsidP="006E7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3608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14:paraId="1B3A9EAA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F52418" w:rsidRPr="00002F8F" w14:paraId="38F7F7EE" w14:textId="77777777" w:rsidTr="00F52418">
        <w:tc>
          <w:tcPr>
            <w:tcW w:w="1701" w:type="dxa"/>
          </w:tcPr>
          <w:p w14:paraId="2E3120BE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2DC1F09E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ออกแบบ ผลิต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4389DD7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0B0BFCAD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ออกแบบ ผลิต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5E93BD5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3FA9430E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B7E4068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1579CB32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ผลิตสารกำจัด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C7508D7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30E10B7B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4822C66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50EE202B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A54E6AA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621E7D2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DC71185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F52418" w:rsidRPr="00002F8F" w14:paraId="5A2FC510" w14:textId="77777777" w:rsidTr="00F52418">
        <w:tc>
          <w:tcPr>
            <w:tcW w:w="1701" w:type="dxa"/>
          </w:tcPr>
          <w:p w14:paraId="1BEF2C6C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4187DF3C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และติดตั้งเครื่องจักร</w:t>
            </w:r>
          </w:p>
        </w:tc>
        <w:tc>
          <w:tcPr>
            <w:tcW w:w="283" w:type="dxa"/>
          </w:tcPr>
          <w:p w14:paraId="148BDCE3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54A5AD02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และติดตั้งเครื่องจักร</w:t>
            </w:r>
          </w:p>
        </w:tc>
        <w:tc>
          <w:tcPr>
            <w:tcW w:w="284" w:type="dxa"/>
          </w:tcPr>
          <w:p w14:paraId="72EAF692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3B023EDE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ติดตั้งและ</w:t>
            </w:r>
          </w:p>
        </w:tc>
        <w:tc>
          <w:tcPr>
            <w:tcW w:w="283" w:type="dxa"/>
          </w:tcPr>
          <w:p w14:paraId="60329FFD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1130A8D8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ศัตรูพืชและผลิตภัณฑ์</w:t>
            </w:r>
          </w:p>
        </w:tc>
        <w:tc>
          <w:tcPr>
            <w:tcW w:w="284" w:type="dxa"/>
          </w:tcPr>
          <w:p w14:paraId="12CA2A95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70D04DDF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0248699D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</w:tcPr>
          <w:p w14:paraId="2F085A6B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6E817F0E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78F4382A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4C1B9BAB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F52418" w:rsidRPr="00002F8F" w14:paraId="635F5853" w14:textId="77777777" w:rsidTr="00F52418">
        <w:tc>
          <w:tcPr>
            <w:tcW w:w="1701" w:type="dxa"/>
          </w:tcPr>
          <w:p w14:paraId="75A7DDC3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43F371B5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แบบกึ่งอัตโนมัติ</w:t>
            </w:r>
          </w:p>
        </w:tc>
        <w:tc>
          <w:tcPr>
            <w:tcW w:w="283" w:type="dxa"/>
          </w:tcPr>
          <w:p w14:paraId="6D5E0DEF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4C497A37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แบบอัตโนมัติ</w:t>
            </w:r>
          </w:p>
        </w:tc>
        <w:tc>
          <w:tcPr>
            <w:tcW w:w="284" w:type="dxa"/>
          </w:tcPr>
          <w:p w14:paraId="39E27B81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40A8D071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บำรุงเครื่องจักร</w:t>
            </w:r>
          </w:p>
        </w:tc>
        <w:tc>
          <w:tcPr>
            <w:tcW w:w="283" w:type="dxa"/>
          </w:tcPr>
          <w:p w14:paraId="27514AF4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74B54C8D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เคมีเกษตร</w:t>
            </w:r>
          </w:p>
        </w:tc>
        <w:tc>
          <w:tcPr>
            <w:tcW w:w="284" w:type="dxa"/>
          </w:tcPr>
          <w:p w14:paraId="6A46BC39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14:paraId="36AFD26A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283" w:type="dxa"/>
          </w:tcPr>
          <w:p w14:paraId="12280214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23E47D61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</w:tcPr>
          <w:p w14:paraId="0FAAA9FD" w14:textId="77777777" w:rsidR="00F52418" w:rsidRPr="00002F8F" w:rsidRDefault="00F52418" w:rsidP="00744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14:paraId="214807C8" w14:textId="77777777" w:rsidR="00F52418" w:rsidRPr="00002F8F" w:rsidRDefault="00F52418" w:rsidP="00002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F52418" w:rsidRPr="00002F8F" w14:paraId="776BB7ED" w14:textId="77777777" w:rsidTr="00F52418">
        <w:trPr>
          <w:trHeight w:val="401"/>
        </w:trPr>
        <w:tc>
          <w:tcPr>
            <w:tcW w:w="1701" w:type="dxa"/>
          </w:tcPr>
          <w:p w14:paraId="5BCC4BBB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7822E22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830A916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2DD3AFEC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D10BF09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67D8EFD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49E36E21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504C952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3AC26C2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4E579D65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23DF905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E86F9AC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4B2538EA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E05458B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B49CBD9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3" w:type="dxa"/>
          </w:tcPr>
          <w:p w14:paraId="391E2278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541D18E1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B504DEB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284" w:type="dxa"/>
          </w:tcPr>
          <w:p w14:paraId="52CA3CF0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39093BD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3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4C807740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  <w:cs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31</w:t>
            </w:r>
          </w:p>
        </w:tc>
      </w:tr>
      <w:tr w:rsidR="00B14AC9" w:rsidRPr="00002F8F" w14:paraId="7D48A002" w14:textId="77777777" w:rsidTr="00F52418">
        <w:tc>
          <w:tcPr>
            <w:tcW w:w="1701" w:type="dxa"/>
          </w:tcPr>
          <w:p w14:paraId="7A7BEB97" w14:textId="77777777" w:rsidR="00B14AC9" w:rsidRPr="00002F8F" w:rsidRDefault="00B14AC9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7F0A00A7" w14:textId="01A94126" w:rsidR="00B14AC9" w:rsidRPr="00002F8F" w:rsidRDefault="00B14AC9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51" w:type="dxa"/>
            <w:vAlign w:val="center"/>
          </w:tcPr>
          <w:p w14:paraId="3DC81029" w14:textId="77777777" w:rsidR="00B14AC9" w:rsidRPr="00002F8F" w:rsidRDefault="00B14AC9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3" w:type="dxa"/>
            <w:vAlign w:val="center"/>
          </w:tcPr>
          <w:p w14:paraId="3F20DAB9" w14:textId="77777777" w:rsidR="00B14AC9" w:rsidRPr="00002F8F" w:rsidRDefault="00B14AC9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6A73BF46" w14:textId="18F7A133" w:rsidR="00B14AC9" w:rsidRPr="00002F8F" w:rsidRDefault="00B14AC9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50" w:type="dxa"/>
            <w:vAlign w:val="center"/>
          </w:tcPr>
          <w:p w14:paraId="757DD8FD" w14:textId="77777777" w:rsidR="00B14AC9" w:rsidRPr="00002F8F" w:rsidRDefault="00B14AC9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4" w:type="dxa"/>
            <w:vAlign w:val="center"/>
          </w:tcPr>
          <w:p w14:paraId="77FA45B6" w14:textId="77777777" w:rsidR="00B14AC9" w:rsidRPr="00002F8F" w:rsidRDefault="00B14AC9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7515538" w14:textId="55ABA492" w:rsidR="00B14AC9" w:rsidRPr="00002F8F" w:rsidRDefault="00B14AC9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51" w:type="dxa"/>
            <w:vAlign w:val="center"/>
          </w:tcPr>
          <w:p w14:paraId="663F3A28" w14:textId="77777777" w:rsidR="00B14AC9" w:rsidRPr="00002F8F" w:rsidRDefault="00B14AC9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3" w:type="dxa"/>
          </w:tcPr>
          <w:p w14:paraId="22A6F131" w14:textId="77777777" w:rsidR="00B14AC9" w:rsidRPr="00002F8F" w:rsidRDefault="00B14AC9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797FA469" w14:textId="13945D13" w:rsidR="00B14AC9" w:rsidRPr="00002F8F" w:rsidRDefault="00B14AC9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50" w:type="dxa"/>
            <w:vAlign w:val="center"/>
          </w:tcPr>
          <w:p w14:paraId="30D35884" w14:textId="77777777" w:rsidR="00B14AC9" w:rsidRPr="00002F8F" w:rsidRDefault="00B14AC9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4" w:type="dxa"/>
          </w:tcPr>
          <w:p w14:paraId="36F789E9" w14:textId="77777777" w:rsidR="00B14AC9" w:rsidRPr="00002F8F" w:rsidRDefault="00B14AC9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51726DD6" w14:textId="288E502D" w:rsidR="00B14AC9" w:rsidRPr="00002F8F" w:rsidRDefault="00B14AC9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51" w:type="dxa"/>
            <w:vAlign w:val="center"/>
          </w:tcPr>
          <w:p w14:paraId="2DEC7B71" w14:textId="77777777" w:rsidR="00B14AC9" w:rsidRPr="00002F8F" w:rsidRDefault="00B14AC9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3" w:type="dxa"/>
          </w:tcPr>
          <w:p w14:paraId="64486994" w14:textId="77777777" w:rsidR="00B14AC9" w:rsidRPr="00002F8F" w:rsidRDefault="00B14AC9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  <w:vAlign w:val="center"/>
          </w:tcPr>
          <w:p w14:paraId="49073033" w14:textId="504C5823" w:rsidR="00B14AC9" w:rsidRPr="00002F8F" w:rsidRDefault="00B14AC9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50" w:type="dxa"/>
            <w:vAlign w:val="center"/>
          </w:tcPr>
          <w:p w14:paraId="33D101C6" w14:textId="77777777" w:rsidR="00B14AC9" w:rsidRPr="00002F8F" w:rsidRDefault="00B14AC9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284" w:type="dxa"/>
          </w:tcPr>
          <w:p w14:paraId="743DDC52" w14:textId="77777777" w:rsidR="00B14AC9" w:rsidRPr="00002F8F" w:rsidRDefault="00B14AC9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vAlign w:val="center"/>
          </w:tcPr>
          <w:p w14:paraId="043A3C5D" w14:textId="3AE1D281" w:rsidR="00B14AC9" w:rsidRPr="00002F8F" w:rsidRDefault="00B14AC9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51" w:type="dxa"/>
            <w:vAlign w:val="center"/>
          </w:tcPr>
          <w:p w14:paraId="492A77F4" w14:textId="77777777" w:rsidR="00B14AC9" w:rsidRPr="00002F8F" w:rsidRDefault="00B14AC9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4"/>
                <w:szCs w:val="24"/>
                <w:lang w:val="en-GB"/>
              </w:rPr>
            </w:pPr>
            <w:r w:rsidRPr="00002F8F">
              <w:rPr>
                <w:rFonts w:ascii="Angsana New" w:hAnsi="Angsana New"/>
                <w:b/>
                <w:color w:val="000000"/>
                <w:sz w:val="24"/>
                <w:szCs w:val="24"/>
                <w:cs/>
                <w:lang w:val="en-GB"/>
              </w:rPr>
              <w:t>ธันวาคม</w:t>
            </w:r>
          </w:p>
        </w:tc>
      </w:tr>
      <w:tr w:rsidR="00F52418" w:rsidRPr="00002F8F" w14:paraId="3C581613" w14:textId="77777777" w:rsidTr="00F52418">
        <w:tc>
          <w:tcPr>
            <w:tcW w:w="1701" w:type="dxa"/>
          </w:tcPr>
          <w:p w14:paraId="662F5ACB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41BB1781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14:paraId="41819012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3" w:type="dxa"/>
          </w:tcPr>
          <w:p w14:paraId="2280E512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45E0B7E9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14:paraId="58FC2D5A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4" w:type="dxa"/>
          </w:tcPr>
          <w:p w14:paraId="5D64A904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79B4D7B1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14:paraId="29C387F4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3" w:type="dxa"/>
          </w:tcPr>
          <w:p w14:paraId="4D436FC9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2F244B30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14:paraId="1E6529C3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4" w:type="dxa"/>
          </w:tcPr>
          <w:p w14:paraId="29FFCF98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55CBC512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14:paraId="05542EFD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3" w:type="dxa"/>
          </w:tcPr>
          <w:p w14:paraId="099B6586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29926F57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14:paraId="71C63624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284" w:type="dxa"/>
          </w:tcPr>
          <w:p w14:paraId="5C18059A" w14:textId="77777777" w:rsidR="00F52418" w:rsidRPr="00002F8F" w:rsidRDefault="00F52418" w:rsidP="00F52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209BCEF9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</w:t>
            </w: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1" w:type="dxa"/>
          </w:tcPr>
          <w:p w14:paraId="145FDAC3" w14:textId="77777777" w:rsidR="00F52418" w:rsidRPr="00002F8F" w:rsidRDefault="00F52418" w:rsidP="00F524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4"/>
                <w:szCs w:val="24"/>
              </w:rPr>
            </w:pPr>
            <w:r w:rsidRPr="00002F8F">
              <w:rPr>
                <w:rFonts w:ascii="Angsana New" w:hAnsi="Angsana New"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</w:tr>
      <w:tr w:rsidR="00F52418" w:rsidRPr="00002F8F" w14:paraId="64AAD69C" w14:textId="77777777" w:rsidTr="00F52418">
        <w:tc>
          <w:tcPr>
            <w:tcW w:w="1701" w:type="dxa"/>
          </w:tcPr>
          <w:p w14:paraId="1A53A953" w14:textId="77777777" w:rsidR="00F52418" w:rsidRPr="00002F8F" w:rsidRDefault="00F52418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1693A780" w14:textId="77777777" w:rsidR="00F52418" w:rsidRPr="00002F8F" w:rsidRDefault="00F52418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398DA4E1" w14:textId="77777777" w:rsidR="00F52418" w:rsidRPr="00002F8F" w:rsidRDefault="00F52418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09FB1B3E" w14:textId="77777777" w:rsidR="00F52418" w:rsidRPr="00002F8F" w:rsidRDefault="00F52418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0150C24A" w14:textId="77777777" w:rsidR="00F52418" w:rsidRPr="00002F8F" w:rsidRDefault="00F52418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123A3D2B" w14:textId="77777777" w:rsidR="00F52418" w:rsidRPr="00002F8F" w:rsidRDefault="00F52418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5F495B82" w14:textId="77777777" w:rsidR="00F52418" w:rsidRPr="00002F8F" w:rsidRDefault="00F52418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1C487B1C" w14:textId="77777777" w:rsidR="00F52418" w:rsidRPr="00002F8F" w:rsidRDefault="00F52418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23A79A1F" w14:textId="77777777" w:rsidR="00F52418" w:rsidRPr="00002F8F" w:rsidRDefault="00F52418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6FD04C88" w14:textId="77777777" w:rsidR="00F52418" w:rsidRPr="00002F8F" w:rsidRDefault="00F52418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2515033B" w14:textId="77777777" w:rsidR="00F52418" w:rsidRPr="00002F8F" w:rsidRDefault="00F52418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3229B1CC" w14:textId="77777777" w:rsidR="00F52418" w:rsidRPr="00002F8F" w:rsidRDefault="00F52418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04969DE7" w14:textId="77777777" w:rsidR="00F52418" w:rsidRPr="00002F8F" w:rsidRDefault="00F52418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213462A3" w14:textId="77777777" w:rsidR="00F52418" w:rsidRPr="00002F8F" w:rsidRDefault="00F52418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71B8D822" w14:textId="77777777" w:rsidR="00F52418" w:rsidRPr="00002F8F" w:rsidRDefault="00F52418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</w:tcPr>
          <w:p w14:paraId="5B489725" w14:textId="77777777" w:rsidR="00F52418" w:rsidRPr="00002F8F" w:rsidRDefault="00F52418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0ADB5DF5" w14:textId="77777777" w:rsidR="00F52418" w:rsidRPr="00002F8F" w:rsidRDefault="00F52418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1CB0289E" w14:textId="77777777" w:rsidR="00F52418" w:rsidRPr="00002F8F" w:rsidRDefault="00F52418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</w:tcPr>
          <w:p w14:paraId="2D12FA1C" w14:textId="77777777" w:rsidR="00F52418" w:rsidRPr="00002F8F" w:rsidRDefault="00F52418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</w:tcPr>
          <w:p w14:paraId="4C11CD4D" w14:textId="77777777" w:rsidR="00F52418" w:rsidRPr="00002F8F" w:rsidRDefault="00F52418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851" w:type="dxa"/>
          </w:tcPr>
          <w:p w14:paraId="61FDE799" w14:textId="77777777" w:rsidR="00F52418" w:rsidRPr="00002F8F" w:rsidRDefault="00F52418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="Angsana New" w:hAnsi="Angsana New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002F8F" w:rsidRPr="00002F8F" w14:paraId="01D735B2" w14:textId="77777777" w:rsidTr="00945735">
        <w:tc>
          <w:tcPr>
            <w:tcW w:w="1701" w:type="dxa"/>
            <w:vAlign w:val="bottom"/>
          </w:tcPr>
          <w:p w14:paraId="08F80C72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สินทรัพย์ตามส่วนงาน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F0228DD" w14:textId="0989C49E" w:rsidR="00002F8F" w:rsidRP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77D4C">
              <w:rPr>
                <w:rFonts w:ascii="Angsana New" w:hAnsi="Angsana New"/>
                <w:sz w:val="24"/>
                <w:szCs w:val="24"/>
                <w:lang w:val="en-GB"/>
              </w:rPr>
              <w:t>2,278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0E669A6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513,774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26FC419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4C2AECD" w14:textId="4D365F07" w:rsidR="00002F8F" w:rsidRP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77D4C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B8CAE6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48,724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B4CA245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75FA28E9" w14:textId="2602908C" w:rsidR="00002F8F" w:rsidRP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D4C">
              <w:rPr>
                <w:rFonts w:ascii="Angsana New" w:hAnsi="Angsana New"/>
                <w:sz w:val="24"/>
                <w:szCs w:val="24"/>
              </w:rPr>
              <w:t>215,732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9007433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43,898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1767E40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9D64027" w14:textId="27E67C95" w:rsidR="00002F8F" w:rsidRP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D4C">
              <w:rPr>
                <w:rFonts w:ascii="Angsana New" w:hAnsi="Angsana New"/>
                <w:sz w:val="24"/>
                <w:szCs w:val="24"/>
              </w:rPr>
              <w:t>70,949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B680F61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39,095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222D5C7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D700F75" w14:textId="203B3E3B" w:rsidR="00002F8F" w:rsidRPr="00577D4C" w:rsidRDefault="00414609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521</w:t>
            </w:r>
            <w:r w:rsidR="00577D4C" w:rsidRPr="00577D4C">
              <w:rPr>
                <w:rFonts w:ascii="Angsana New" w:hAnsi="Angsana New"/>
                <w:sz w:val="24"/>
                <w:szCs w:val="24"/>
              </w:rPr>
              <w:t>,235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0DBF03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58,289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7D65C92D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4E3C38D" w14:textId="77CF8B86" w:rsidR="00002F8F" w:rsidRP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D4C">
              <w:rPr>
                <w:rFonts w:ascii="Angsana New" w:hAnsi="Angsana New"/>
                <w:sz w:val="24"/>
                <w:szCs w:val="24"/>
              </w:rPr>
              <w:t>(255,185)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0D1C9F7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(366,044)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B3E0F74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6E39F65" w14:textId="5E202978" w:rsidR="00002F8F" w:rsidRP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D4C">
              <w:rPr>
                <w:rFonts w:ascii="Angsana New" w:hAnsi="Angsana New"/>
                <w:sz w:val="24"/>
                <w:szCs w:val="24"/>
              </w:rPr>
              <w:t>555,009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566BFC1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D4C">
              <w:rPr>
                <w:rFonts w:ascii="Angsana New" w:hAnsi="Angsana New"/>
                <w:sz w:val="24"/>
                <w:szCs w:val="24"/>
              </w:rPr>
              <w:t>337,736</w:t>
            </w:r>
          </w:p>
        </w:tc>
      </w:tr>
      <w:tr w:rsidR="00002F8F" w:rsidRPr="00002F8F" w14:paraId="3940E9DB" w14:textId="77777777" w:rsidTr="00945735">
        <w:tc>
          <w:tcPr>
            <w:tcW w:w="1701" w:type="dxa"/>
            <w:vAlign w:val="bottom"/>
          </w:tcPr>
          <w:p w14:paraId="38339467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หนี้สินตามส่วนงาน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DD109BD" w14:textId="05489986" w:rsidR="00002F8F" w:rsidRP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D4C">
              <w:rPr>
                <w:rFonts w:ascii="Angsana New" w:hAnsi="Angsana New"/>
                <w:sz w:val="24"/>
                <w:szCs w:val="24"/>
              </w:rPr>
              <w:t>460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76F6BBB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229,927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1884B722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7250CB" w14:textId="39E875F8" w:rsidR="00002F8F" w:rsidRP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D4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A92537C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21,805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A99B0C9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51FE8B6" w14:textId="4B702273" w:rsidR="00002F8F" w:rsidRP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D4C">
              <w:rPr>
                <w:rFonts w:ascii="Angsana New" w:hAnsi="Angsana New"/>
                <w:sz w:val="24"/>
                <w:szCs w:val="24"/>
              </w:rPr>
              <w:t>43,614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42F51DB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19,645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4663F9D4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0474077F" w14:textId="50461BB2" w:rsidR="00002F8F" w:rsidRP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D4C">
              <w:rPr>
                <w:rFonts w:ascii="Angsana New" w:hAnsi="Angsana New"/>
                <w:sz w:val="24"/>
                <w:szCs w:val="24"/>
              </w:rPr>
              <w:t>13,996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503F91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17,496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BA392DE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D46056C" w14:textId="46AD0CC4" w:rsidR="001619E2" w:rsidRP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D4C">
              <w:rPr>
                <w:rFonts w:ascii="Angsana New" w:hAnsi="Angsana New"/>
                <w:sz w:val="24"/>
                <w:szCs w:val="24"/>
              </w:rPr>
              <w:t>213,194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4AD19C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26,086</w:t>
            </w:r>
          </w:p>
        </w:tc>
        <w:tc>
          <w:tcPr>
            <w:tcW w:w="283" w:type="dxa"/>
            <w:shd w:val="clear" w:color="auto" w:fill="auto"/>
            <w:vAlign w:val="center"/>
          </w:tcPr>
          <w:p w14:paraId="2B580B31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BB20F25" w14:textId="70288917" w:rsidR="00002F8F" w:rsidRP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D4C">
              <w:rPr>
                <w:rFonts w:ascii="Angsana New" w:hAnsi="Angsana New"/>
                <w:sz w:val="24"/>
                <w:szCs w:val="24"/>
              </w:rPr>
              <w:t>(77,789)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8FBEF0F" w14:textId="77777777" w:rsidR="00002F8F" w:rsidRPr="00577D4C" w:rsidRDefault="00345B4D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577D4C">
              <w:rPr>
                <w:rFonts w:ascii="Angsana New" w:hAnsi="Angsana New"/>
                <w:color w:val="000000"/>
                <w:sz w:val="24"/>
                <w:szCs w:val="24"/>
              </w:rPr>
              <w:t>(205,445</w:t>
            </w:r>
            <w:r w:rsidR="00002F8F" w:rsidRPr="00577D4C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40EEC96" w14:textId="77777777" w:rsidR="00002F8F" w:rsidRPr="00577D4C" w:rsidRDefault="00002F8F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B97240A" w14:textId="12E3D303" w:rsidR="00002F8F" w:rsidRP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D4C">
              <w:rPr>
                <w:rFonts w:ascii="Angsana New" w:hAnsi="Angsana New"/>
                <w:sz w:val="24"/>
                <w:szCs w:val="24"/>
              </w:rPr>
              <w:t>193,475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4E5C89" w14:textId="77777777" w:rsidR="00002F8F" w:rsidRPr="00577D4C" w:rsidRDefault="00345B4D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577D4C">
              <w:rPr>
                <w:rFonts w:ascii="Angsana New" w:hAnsi="Angsana New"/>
                <w:sz w:val="24"/>
                <w:szCs w:val="24"/>
              </w:rPr>
              <w:t>109,514</w:t>
            </w:r>
          </w:p>
        </w:tc>
      </w:tr>
    </w:tbl>
    <w:p w14:paraId="0A585A97" w14:textId="13E469D9" w:rsidR="005F539E" w:rsidRPr="00002F8F" w:rsidRDefault="005F539E" w:rsidP="00577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  <w:highlight w:val="yellow"/>
        </w:rPr>
      </w:pPr>
    </w:p>
    <w:p w14:paraId="7A981923" w14:textId="77777777" w:rsidR="005F539E" w:rsidRPr="00002F8F" w:rsidRDefault="005F539E" w:rsidP="006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  <w:highlight w:val="yellow"/>
        </w:rPr>
      </w:pPr>
    </w:p>
    <w:p w14:paraId="38093C17" w14:textId="77777777" w:rsidR="00107142" w:rsidRPr="00002F8F" w:rsidRDefault="00107142" w:rsidP="006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24"/>
          <w:szCs w:val="24"/>
          <w:highlight w:val="yellow"/>
        </w:rPr>
      </w:pPr>
    </w:p>
    <w:p w14:paraId="5553193E" w14:textId="77777777" w:rsidR="00744EF4" w:rsidRDefault="00744EF4" w:rsidP="006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6FFC4606" w14:textId="77777777" w:rsidR="00F52418" w:rsidRDefault="00F52418" w:rsidP="006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3C17409A" w14:textId="77777777" w:rsidR="00F52418" w:rsidRDefault="00F52418" w:rsidP="006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6316277D" w14:textId="77777777" w:rsidR="00F52418" w:rsidRDefault="00F52418" w:rsidP="006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63F5D48E" w14:textId="77777777" w:rsidR="00F52418" w:rsidRDefault="00F52418" w:rsidP="006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68E825DF" w14:textId="77777777" w:rsidR="00107142" w:rsidRDefault="00107142" w:rsidP="006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  <w:cs/>
        </w:rPr>
      </w:pPr>
    </w:p>
    <w:p w14:paraId="2D01D77F" w14:textId="77777777" w:rsidR="005F539E" w:rsidRDefault="005F539E" w:rsidP="006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tbl>
      <w:tblPr>
        <w:tblW w:w="4915" w:type="pct"/>
        <w:tblInd w:w="180" w:type="dxa"/>
        <w:tblLayout w:type="fixed"/>
        <w:tblLook w:val="00A0" w:firstRow="1" w:lastRow="0" w:firstColumn="1" w:lastColumn="0" w:noHBand="0" w:noVBand="0"/>
      </w:tblPr>
      <w:tblGrid>
        <w:gridCol w:w="3049"/>
        <w:gridCol w:w="994"/>
        <w:gridCol w:w="287"/>
        <w:gridCol w:w="997"/>
        <w:gridCol w:w="286"/>
        <w:gridCol w:w="996"/>
        <w:gridCol w:w="282"/>
        <w:gridCol w:w="990"/>
        <w:gridCol w:w="286"/>
        <w:gridCol w:w="993"/>
        <w:gridCol w:w="286"/>
        <w:gridCol w:w="993"/>
        <w:gridCol w:w="286"/>
        <w:gridCol w:w="996"/>
        <w:gridCol w:w="282"/>
        <w:gridCol w:w="993"/>
        <w:gridCol w:w="282"/>
        <w:gridCol w:w="996"/>
        <w:gridCol w:w="282"/>
        <w:gridCol w:w="965"/>
      </w:tblGrid>
      <w:tr w:rsidR="00493779" w:rsidRPr="00107142" w14:paraId="70CEC3E6" w14:textId="77777777" w:rsidTr="00B53AE0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AB4E3CD" w14:textId="77777777" w:rsidR="00493779" w:rsidRPr="00107142" w:rsidRDefault="0049377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018" w:type="pct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3FFF2" w14:textId="77777777" w:rsidR="00493779" w:rsidRPr="00107142" w:rsidRDefault="0049377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493779" w:rsidRPr="00107142" w14:paraId="0665EFE4" w14:textId="77777777" w:rsidTr="00B53AE0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3E385A" w14:textId="77777777" w:rsidR="00493779" w:rsidRPr="00107142" w:rsidRDefault="0049377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</w:p>
        </w:tc>
        <w:tc>
          <w:tcPr>
            <w:tcW w:w="4018" w:type="pct"/>
            <w:gridSpan w:val="19"/>
            <w:tcBorders>
              <w:top w:val="single" w:sz="4" w:space="0" w:color="auto"/>
              <w:left w:val="nil"/>
              <w:right w:val="nil"/>
            </w:tcBorders>
          </w:tcPr>
          <w:p w14:paraId="3904C0D1" w14:textId="77777777" w:rsidR="00493779" w:rsidRPr="00107142" w:rsidRDefault="008D7E1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8D7E1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B53AE0" w:rsidRPr="00107142" w14:paraId="79ACAC8C" w14:textId="77777777" w:rsidTr="005374F8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FB0A8C4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471DC1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ออกแบบ ผลิต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4D3194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5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73EB03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ออกแบบ ผลิต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0B8950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F96E2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C3E42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9D41DE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4BDF5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2857D1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tcBorders>
              <w:top w:val="single" w:sz="4" w:space="0" w:color="auto"/>
            </w:tcBorders>
            <w:shd w:val="clear" w:color="auto" w:fill="auto"/>
          </w:tcPr>
          <w:p w14:paraId="0ABDB16A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4BE3BC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6C6DED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C1F3A4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B53AE0" w:rsidRPr="00107142" w14:paraId="5E7202F3" w14:textId="77777777" w:rsidTr="005374F8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0646C1F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3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5794C571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และติดตั้งเครื่องจักร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75459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</w:tcPr>
          <w:p w14:paraId="741B9B11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และติดตั้งเครื่องจักร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8D8FB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pct"/>
            <w:gridSpan w:val="3"/>
            <w:tcBorders>
              <w:top w:val="nil"/>
              <w:left w:val="nil"/>
              <w:right w:val="nil"/>
            </w:tcBorders>
          </w:tcPr>
          <w:p w14:paraId="6E48F9A9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ติดตั้งและ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009EB87E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418630F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9D1384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3025E76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shd w:val="clear" w:color="auto" w:fill="auto"/>
          </w:tcPr>
          <w:p w14:paraId="2CEE8E7D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6DD1F09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BFC7D00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05455F3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B53AE0" w:rsidRPr="00107142" w14:paraId="4433A06B" w14:textId="77777777" w:rsidTr="005374F8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E7FC8B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3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0394A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แบบกึ่งอัตโนมัติ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288B9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40DED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แบบอัตโนมัติ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72C85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73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C3A19E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บำรุงเครื่องจักร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6A1BDFD3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73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67FB0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อื่นๆ</w:t>
            </w:r>
          </w:p>
        </w:tc>
        <w:tc>
          <w:tcPr>
            <w:tcW w:w="91" w:type="pct"/>
            <w:shd w:val="clear" w:color="auto" w:fill="auto"/>
          </w:tcPr>
          <w:p w14:paraId="593D5B34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72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0B2AF" w14:textId="77777777" w:rsidR="006615E5" w:rsidRPr="00107142" w:rsidRDefault="006615E5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374F8" w:rsidRPr="00107142" w14:paraId="141940B6" w14:textId="77777777" w:rsidTr="005374F8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9DEF3B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EF736A" w14:textId="77777777" w:rsidR="005374F8" w:rsidRPr="005374F8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2B8033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E2046F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10359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7A2BE6" w14:textId="77777777" w:rsidR="005374F8" w:rsidRPr="005374F8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F2E3BC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175A38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CF5A7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6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98E34D" w14:textId="77777777" w:rsidR="005374F8" w:rsidRPr="005374F8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5506CB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F28379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4DAA77BF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C0BC78" w14:textId="77777777" w:rsidR="005374F8" w:rsidRPr="005374F8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0B1884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B86064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91" w:type="pct"/>
            <w:shd w:val="clear" w:color="auto" w:fill="auto"/>
          </w:tcPr>
          <w:p w14:paraId="3056870A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8752A5" w14:textId="77777777" w:rsidR="005374F8" w:rsidRPr="005374F8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7A2669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2052E8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31</w:t>
            </w:r>
          </w:p>
        </w:tc>
      </w:tr>
      <w:tr w:rsidR="00B14AC9" w:rsidRPr="00107142" w14:paraId="46CD37B3" w14:textId="77777777" w:rsidTr="005374F8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7D442F6" w14:textId="77777777" w:rsidR="00B14AC9" w:rsidRPr="00107142" w:rsidRDefault="00B14AC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5199DBA" w14:textId="7C95559E" w:rsidR="00B14AC9" w:rsidRPr="00107142" w:rsidRDefault="00B14AC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4B18E" w14:textId="77777777" w:rsidR="00B14AC9" w:rsidRPr="00107142" w:rsidRDefault="00B14AC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EDC44EB" w14:textId="77777777" w:rsidR="00B14AC9" w:rsidRPr="00107142" w:rsidRDefault="00B14AC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CA4EC" w14:textId="77777777" w:rsidR="00B14AC9" w:rsidRPr="00107142" w:rsidRDefault="00B14AC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E5F9208" w14:textId="2FE40037" w:rsidR="00B14AC9" w:rsidRPr="00107142" w:rsidRDefault="00B14AC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1FB67" w14:textId="77777777" w:rsidR="00B14AC9" w:rsidRPr="00107142" w:rsidRDefault="00B14AC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6C65543" w14:textId="77777777" w:rsidR="00B14AC9" w:rsidRPr="00107142" w:rsidRDefault="00B14AC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1EA0B" w14:textId="77777777" w:rsidR="00B14AC9" w:rsidRPr="00107142" w:rsidRDefault="00B14AC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73C87C1" w14:textId="385DA92C" w:rsidR="00B14AC9" w:rsidRPr="00107142" w:rsidRDefault="00B14AC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0D633" w14:textId="77777777" w:rsidR="00B14AC9" w:rsidRPr="00107142" w:rsidRDefault="00B14AC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4962943" w14:textId="77777777" w:rsidR="00B14AC9" w:rsidRPr="00107142" w:rsidRDefault="00B14AC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2FB9B4CD" w14:textId="77777777" w:rsidR="00B14AC9" w:rsidRPr="00107142" w:rsidRDefault="00B14AC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259DE90" w14:textId="7678940F" w:rsidR="00B14AC9" w:rsidRPr="00107142" w:rsidRDefault="00B14AC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BF5BB" w14:textId="77777777" w:rsidR="00B14AC9" w:rsidRPr="00107142" w:rsidRDefault="00B14AC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1CEE259" w14:textId="77777777" w:rsidR="00B14AC9" w:rsidRPr="00107142" w:rsidRDefault="00B14AC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91" w:type="pct"/>
            <w:shd w:val="clear" w:color="auto" w:fill="auto"/>
          </w:tcPr>
          <w:p w14:paraId="58CE51E3" w14:textId="77777777" w:rsidR="00B14AC9" w:rsidRPr="00107142" w:rsidRDefault="00B14AC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E285E55" w14:textId="3D2F061F" w:rsidR="00B14AC9" w:rsidRPr="00107142" w:rsidRDefault="00B14AC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color w:val="000000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7E028" w14:textId="77777777" w:rsidR="00B14AC9" w:rsidRPr="00107142" w:rsidRDefault="00B14AC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1F5358" w14:textId="77777777" w:rsidR="00B14AC9" w:rsidRPr="00107142" w:rsidRDefault="00B14AC9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28"/>
                <w:szCs w:val="28"/>
                <w:lang w:val="en-GB"/>
              </w:rPr>
            </w:pPr>
            <w:r w:rsidRPr="00107142">
              <w:rPr>
                <w:rFonts w:ascii="Angsana New" w:hAnsi="Angsana New"/>
                <w:b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5374F8" w:rsidRPr="00107142" w14:paraId="57ED868C" w14:textId="77777777" w:rsidTr="005374F8">
        <w:tc>
          <w:tcPr>
            <w:tcW w:w="982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9DEBAF9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B7C059" w14:textId="77777777" w:rsidR="005374F8" w:rsidRPr="002C3AA4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ABA4D" w14:textId="77777777" w:rsidR="005374F8" w:rsidRPr="002C3AA4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9D6A4" w14:textId="77777777" w:rsidR="005374F8" w:rsidRPr="002C3AA4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C3F89" w14:textId="77777777" w:rsidR="005374F8" w:rsidRPr="002C3AA4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E46C8" w14:textId="77777777" w:rsidR="005374F8" w:rsidRPr="002C3AA4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E4298" w14:textId="77777777" w:rsidR="005374F8" w:rsidRPr="002C3AA4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D9630" w14:textId="77777777" w:rsidR="005374F8" w:rsidRPr="002C3AA4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78886" w14:textId="77777777" w:rsidR="005374F8" w:rsidRPr="002C3AA4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7D7BC3" w14:textId="77777777" w:rsidR="005374F8" w:rsidRPr="002C3AA4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19DB7" w14:textId="77777777" w:rsidR="005374F8" w:rsidRPr="002C3AA4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C3FF5" w14:textId="77777777" w:rsidR="005374F8" w:rsidRPr="002C3AA4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92" w:type="pct"/>
            <w:tcBorders>
              <w:top w:val="nil"/>
              <w:left w:val="nil"/>
              <w:bottom w:val="nil"/>
              <w:right w:val="nil"/>
            </w:tcBorders>
          </w:tcPr>
          <w:p w14:paraId="42FE88F9" w14:textId="77777777" w:rsidR="005374F8" w:rsidRPr="002C3AA4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992BF" w14:textId="77777777" w:rsidR="005374F8" w:rsidRPr="002C3AA4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F7E81" w14:textId="77777777" w:rsidR="005374F8" w:rsidRPr="002C3AA4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0501E4" w14:textId="77777777" w:rsidR="005374F8" w:rsidRPr="002C3AA4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91" w:type="pct"/>
            <w:shd w:val="clear" w:color="auto" w:fill="auto"/>
          </w:tcPr>
          <w:p w14:paraId="2A265861" w14:textId="77777777" w:rsidR="005374F8" w:rsidRPr="002C3AA4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193ED5" w14:textId="77777777" w:rsidR="005374F8" w:rsidRPr="002C3AA4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28"/>
                <w:szCs w:val="28"/>
              </w:rPr>
              <w:t>63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C30B2" w14:textId="77777777" w:rsidR="005374F8" w:rsidRPr="002C3AA4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4E2CD" w14:textId="77777777" w:rsidR="005374F8" w:rsidRPr="002C3AA4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</w:tr>
      <w:tr w:rsidR="005374F8" w:rsidRPr="00107142" w14:paraId="42A3FFB1" w14:textId="77777777" w:rsidTr="00577D4C"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F8BEA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76ECA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2232F9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A2A0A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B8239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F8E36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F8EBA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D338A1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16306822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</w:tcPr>
          <w:p w14:paraId="5A17AC8D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59439302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</w:tcPr>
          <w:p w14:paraId="106BA240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0C3C21A8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3EA8B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9BF66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shd w:val="clear" w:color="auto" w:fill="auto"/>
          </w:tcPr>
          <w:p w14:paraId="06206AEC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shd w:val="clear" w:color="auto" w:fill="auto"/>
          </w:tcPr>
          <w:p w14:paraId="24B2A26C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DD608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" w:type="pct"/>
            <w:shd w:val="clear" w:color="auto" w:fill="auto"/>
            <w:vAlign w:val="bottom"/>
          </w:tcPr>
          <w:p w14:paraId="51D8F813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B1E4D2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374F8" w:rsidRPr="00107142" w14:paraId="091B3B3E" w14:textId="77777777" w:rsidTr="00577D4C"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4F402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สินทรัพย์ตามส่วนงาน</w:t>
            </w: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1A7DF" w14:textId="1CA540D0" w:rsidR="005374F8" w:rsidRPr="00107142" w:rsidRDefault="00577D4C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1,846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20A3A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F226C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153</w:t>
            </w:r>
            <w:r w:rsidR="005374F8"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076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D84A6C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</w:tcPr>
          <w:p w14:paraId="71ABEC1F" w14:textId="3CAA0233" w:rsidR="005374F8" w:rsidRPr="00BF1A11" w:rsidRDefault="00577D4C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E47C3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63F043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  <w:r w:rsidR="005374F8"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625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31050DE3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</w:tcPr>
          <w:p w14:paraId="29F2853F" w14:textId="1EEB832F" w:rsidR="005374F8" w:rsidRPr="00107142" w:rsidRDefault="00577D4C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174,883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57EE9C2D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EA3F77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  <w:r w:rsidR="005374F8"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079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70919F41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</w:tcPr>
          <w:p w14:paraId="1D977787" w14:textId="47A0A02A" w:rsidR="005374F8" w:rsidRPr="00107142" w:rsidRDefault="00577D4C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278,641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133B5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B99367" w14:textId="3526B2B9" w:rsidR="005374F8" w:rsidRPr="00107142" w:rsidRDefault="00EA303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67</w:t>
            </w:r>
            <w:r w:rsidR="005374F8"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746</w:t>
            </w:r>
          </w:p>
        </w:tc>
        <w:tc>
          <w:tcPr>
            <w:tcW w:w="91" w:type="pct"/>
            <w:shd w:val="clear" w:color="auto" w:fill="auto"/>
          </w:tcPr>
          <w:p w14:paraId="1458986F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shd w:val="clear" w:color="auto" w:fill="auto"/>
          </w:tcPr>
          <w:p w14:paraId="25DC8EC7" w14:textId="76CA6568" w:rsidR="005374F8" w:rsidRPr="00107142" w:rsidRDefault="00577D4C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455,370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195E2177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369C69" w14:textId="62AE6AD7" w:rsidR="005374F8" w:rsidRPr="00107142" w:rsidRDefault="00EA303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288</w:t>
            </w:r>
            <w:r w:rsidR="005374F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52</w:t>
            </w:r>
            <w:r w:rsidR="007F1887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</w:tr>
      <w:tr w:rsidR="005374F8" w:rsidRPr="00107142" w14:paraId="03D9DC85" w14:textId="77777777" w:rsidTr="00577D4C">
        <w:tc>
          <w:tcPr>
            <w:tcW w:w="9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C7DDB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0714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หนี้สินตามส่วนงาน</w:t>
            </w: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352D92" w14:textId="0AB42988" w:rsidR="005374F8" w:rsidRPr="00107142" w:rsidRDefault="00577D4C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373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23359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18BA2C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47</w:t>
            </w:r>
            <w:r w:rsidR="005374F8"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296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ADF7C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</w:tcPr>
          <w:p w14:paraId="794C660B" w14:textId="6123366B" w:rsidR="005374F8" w:rsidRPr="00751B90" w:rsidRDefault="00577D4C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3B793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63461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="005374F8"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828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66A44CFF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</w:tcPr>
          <w:p w14:paraId="482AC8B9" w14:textId="4C147385" w:rsidR="005374F8" w:rsidRPr="00107142" w:rsidRDefault="00577D4C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35,355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2C63453D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75" w:right="-8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3FB71" w14:textId="77777777" w:rsidR="005374F8" w:rsidRPr="00107142" w:rsidRDefault="007F1887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</w:t>
            </w:r>
            <w:r w:rsidR="005374F8" w:rsidRPr="00107142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091</w:t>
            </w:r>
          </w:p>
        </w:tc>
        <w:tc>
          <w:tcPr>
            <w:tcW w:w="92" w:type="pct"/>
            <w:tcBorders>
              <w:left w:val="nil"/>
              <w:right w:val="nil"/>
            </w:tcBorders>
            <w:shd w:val="clear" w:color="auto" w:fill="auto"/>
          </w:tcPr>
          <w:p w14:paraId="51B2066D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tcBorders>
              <w:left w:val="nil"/>
              <w:right w:val="nil"/>
            </w:tcBorders>
            <w:shd w:val="clear" w:color="auto" w:fill="auto"/>
          </w:tcPr>
          <w:p w14:paraId="35AD5E7D" w14:textId="7BDD6075" w:rsidR="005374F8" w:rsidRPr="00107142" w:rsidRDefault="00577D4C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56,332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0EA18C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86447" w14:textId="63CD2E56" w:rsidR="005374F8" w:rsidRPr="00107142" w:rsidRDefault="00EA303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22,515</w:t>
            </w:r>
          </w:p>
        </w:tc>
        <w:tc>
          <w:tcPr>
            <w:tcW w:w="91" w:type="pct"/>
            <w:shd w:val="clear" w:color="auto" w:fill="auto"/>
          </w:tcPr>
          <w:p w14:paraId="450BF1A0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49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21" w:type="pct"/>
            <w:shd w:val="clear" w:color="auto" w:fill="auto"/>
          </w:tcPr>
          <w:p w14:paraId="76416E4C" w14:textId="4DA13F31" w:rsidR="005374F8" w:rsidRPr="00107142" w:rsidRDefault="00577D4C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92,060</w:t>
            </w:r>
          </w:p>
        </w:tc>
        <w:tc>
          <w:tcPr>
            <w:tcW w:w="91" w:type="pct"/>
            <w:shd w:val="clear" w:color="auto" w:fill="auto"/>
            <w:vAlign w:val="bottom"/>
          </w:tcPr>
          <w:p w14:paraId="47315E62" w14:textId="77777777" w:rsidR="005374F8" w:rsidRPr="00107142" w:rsidRDefault="005374F8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EAA58" w14:textId="5E6AEEF0" w:rsidR="005374F8" w:rsidRPr="00107142" w:rsidRDefault="00EA303F" w:rsidP="006B7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90</w:t>
            </w:r>
            <w:r w:rsidR="005374F8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730</w:t>
            </w:r>
          </w:p>
        </w:tc>
      </w:tr>
    </w:tbl>
    <w:p w14:paraId="57ED9908" w14:textId="77777777" w:rsidR="00493779" w:rsidRDefault="00493779" w:rsidP="006B7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114A305" w14:textId="77777777" w:rsidR="00493779" w:rsidRDefault="0049377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1FBECBDD" w14:textId="77777777" w:rsidR="00493779" w:rsidRDefault="0049377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759F96FA" w14:textId="77777777" w:rsidR="00493779" w:rsidRDefault="0049377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066FEFC8" w14:textId="77777777" w:rsidR="00493779" w:rsidRDefault="0049377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0F4E81FC" w14:textId="77777777" w:rsidR="00F52418" w:rsidRDefault="00F52418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1DD481C" w14:textId="77777777" w:rsidR="00493779" w:rsidRDefault="0049377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3124306A" w14:textId="77777777" w:rsidR="00493779" w:rsidRDefault="00493779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4622EF8" w14:textId="77777777" w:rsidR="003D7A7A" w:rsidRDefault="003D7A7A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55B0BF7A" w14:textId="77777777" w:rsidR="005F539E" w:rsidRPr="00AB779B" w:rsidRDefault="00AB779B" w:rsidP="00DD71C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left="360" w:firstLine="90"/>
        <w:rPr>
          <w:rFonts w:ascii="Angsana New" w:hAnsi="Angsana New"/>
          <w:b/>
          <w:bCs/>
          <w:sz w:val="30"/>
          <w:szCs w:val="30"/>
          <w:cs/>
        </w:rPr>
      </w:pPr>
      <w:r w:rsidRPr="00AB779B">
        <w:rPr>
          <w:rFonts w:ascii="Angsana New" w:hAnsi="Angsana New" w:hint="cs"/>
          <w:b/>
          <w:bCs/>
          <w:sz w:val="30"/>
          <w:szCs w:val="30"/>
          <w:cs/>
        </w:rPr>
        <w:lastRenderedPageBreak/>
        <w:t xml:space="preserve">   รายได้</w:t>
      </w:r>
    </w:p>
    <w:p w14:paraId="78AE8DEC" w14:textId="77777777" w:rsidR="005F539E" w:rsidRPr="00AB779B" w:rsidRDefault="00AB779B" w:rsidP="00AB7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both"/>
        <w:rPr>
          <w:rFonts w:ascii="Angsana New" w:hAnsi="Angsana New"/>
          <w:sz w:val="30"/>
          <w:szCs w:val="30"/>
        </w:rPr>
      </w:pPr>
      <w:r w:rsidRPr="00AB779B">
        <w:rPr>
          <w:rFonts w:ascii="Angsana New" w:hAnsi="Angsana New" w:hint="cs"/>
          <w:sz w:val="30"/>
          <w:szCs w:val="30"/>
          <w:cs/>
        </w:rPr>
        <w:t xml:space="preserve">ตารางต่อไปนี้แสดงข้อมูลรายที่ถูกจำแนกตามส่วนงานภูมิศาสตร์หลัก และบริการหลัก และจังหวะเวลาในการรับรู้รายได้ </w:t>
      </w:r>
    </w:p>
    <w:tbl>
      <w:tblPr>
        <w:tblW w:w="4912" w:type="pct"/>
        <w:tblInd w:w="450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58"/>
        <w:gridCol w:w="841"/>
        <w:gridCol w:w="264"/>
        <w:gridCol w:w="856"/>
        <w:gridCol w:w="276"/>
        <w:gridCol w:w="915"/>
        <w:gridCol w:w="273"/>
        <w:gridCol w:w="921"/>
        <w:gridCol w:w="273"/>
        <w:gridCol w:w="909"/>
        <w:gridCol w:w="264"/>
        <w:gridCol w:w="931"/>
        <w:gridCol w:w="245"/>
        <w:gridCol w:w="850"/>
        <w:gridCol w:w="251"/>
        <w:gridCol w:w="834"/>
        <w:gridCol w:w="245"/>
        <w:gridCol w:w="838"/>
        <w:gridCol w:w="267"/>
        <w:gridCol w:w="803"/>
        <w:gridCol w:w="245"/>
        <w:gridCol w:w="810"/>
        <w:gridCol w:w="245"/>
        <w:gridCol w:w="797"/>
      </w:tblGrid>
      <w:tr w:rsidR="00AB779B" w:rsidRPr="00AB779B" w14:paraId="384C64FF" w14:textId="77777777" w:rsidTr="00D7306F">
        <w:tc>
          <w:tcPr>
            <w:tcW w:w="760" w:type="pct"/>
            <w:shd w:val="clear" w:color="auto" w:fill="auto"/>
            <w:noWrap/>
          </w:tcPr>
          <w:p w14:paraId="5B87986F" w14:textId="77777777" w:rsidR="00AB779B" w:rsidRPr="00AB779B" w:rsidRDefault="00AB779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240" w:type="pct"/>
            <w:gridSpan w:val="23"/>
            <w:tcBorders>
              <w:bottom w:val="single" w:sz="4" w:space="0" w:color="auto"/>
            </w:tcBorders>
          </w:tcPr>
          <w:p w14:paraId="7BEFC458" w14:textId="77777777" w:rsidR="00AB779B" w:rsidRPr="00107142" w:rsidRDefault="00AB779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พันบาท</w:t>
            </w:r>
          </w:p>
        </w:tc>
      </w:tr>
      <w:tr w:rsidR="00AB779B" w:rsidRPr="00AB779B" w14:paraId="3F05D679" w14:textId="77777777" w:rsidTr="00D7306F">
        <w:tc>
          <w:tcPr>
            <w:tcW w:w="760" w:type="pct"/>
            <w:shd w:val="clear" w:color="auto" w:fill="auto"/>
            <w:noWrap/>
          </w:tcPr>
          <w:p w14:paraId="65CB5C62" w14:textId="77777777" w:rsidR="00AB779B" w:rsidRPr="00AB779B" w:rsidRDefault="00AB779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4240" w:type="pct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14:paraId="45A3FBF6" w14:textId="77777777" w:rsidR="00AB779B" w:rsidRPr="00107142" w:rsidRDefault="00AB779B" w:rsidP="00254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D7306F" w:rsidRPr="00BE65F6" w14:paraId="5189ED4A" w14:textId="77777777" w:rsidTr="00A41399">
        <w:trPr>
          <w:trHeight w:val="1657"/>
        </w:trPr>
        <w:tc>
          <w:tcPr>
            <w:tcW w:w="760" w:type="pct"/>
            <w:shd w:val="clear" w:color="auto" w:fill="auto"/>
            <w:noWrap/>
          </w:tcPr>
          <w:p w14:paraId="5E01AC15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1339074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239580E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5CF3E77A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63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42939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EAE2F18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ออกแบบ ผลิต</w:t>
            </w:r>
          </w:p>
          <w:p w14:paraId="7B519F2E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และติดตั้งเครื่องจักรแบบกึ่งอัตโนมัติ</w:t>
            </w:r>
          </w:p>
        </w:tc>
        <w:tc>
          <w:tcPr>
            <w:tcW w:w="89" w:type="pct"/>
            <w:tcBorders>
              <w:top w:val="single" w:sz="4" w:space="0" w:color="auto"/>
            </w:tcBorders>
            <w:shd w:val="clear" w:color="auto" w:fill="auto"/>
          </w:tcPr>
          <w:p w14:paraId="0554A478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653B5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E35FE81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ออกแบบ ผลิต</w:t>
            </w:r>
          </w:p>
          <w:p w14:paraId="487153BC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88" w:type="pct"/>
            <w:tcBorders>
              <w:top w:val="single" w:sz="4" w:space="0" w:color="auto"/>
            </w:tcBorders>
            <w:shd w:val="clear" w:color="auto" w:fill="auto"/>
          </w:tcPr>
          <w:p w14:paraId="3EA627F7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7581250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  <w:p w14:paraId="58C349E6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  <w:p w14:paraId="56F6D74B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ติดตั้งและ</w:t>
            </w:r>
          </w:p>
          <w:p w14:paraId="56AE30CF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บำรุงเครื่องจักร</w:t>
            </w:r>
          </w:p>
        </w:tc>
        <w:tc>
          <w:tcPr>
            <w:tcW w:w="79" w:type="pct"/>
            <w:tcBorders>
              <w:top w:val="single" w:sz="4" w:space="0" w:color="auto"/>
            </w:tcBorders>
          </w:tcPr>
          <w:p w14:paraId="739369DC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2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511601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ผลิตสารกำจัด</w:t>
            </w:r>
          </w:p>
          <w:p w14:paraId="36C61295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ศัตรูพืชและผลิตภัณฑ์</w:t>
            </w:r>
          </w:p>
          <w:p w14:paraId="67C3BF75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เคมีเกษตร</w:t>
            </w:r>
          </w:p>
        </w:tc>
        <w:tc>
          <w:tcPr>
            <w:tcW w:w="79" w:type="pct"/>
            <w:tcBorders>
              <w:top w:val="single" w:sz="4" w:space="0" w:color="auto"/>
            </w:tcBorders>
          </w:tcPr>
          <w:p w14:paraId="5B94E9D5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B73A8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4FF0E7B8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67F66910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7329883D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79" w:type="pct"/>
            <w:tcBorders>
              <w:top w:val="single" w:sz="4" w:space="0" w:color="auto"/>
            </w:tcBorders>
            <w:shd w:val="clear" w:color="auto" w:fill="auto"/>
          </w:tcPr>
          <w:p w14:paraId="1B5C8EEA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35922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54DF5B0C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17B4B234" w14:textId="77777777" w:rsidR="00990BB6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0A253C60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7306F" w:rsidRPr="00BE65F6" w14:paraId="6ECBE5EF" w14:textId="77777777" w:rsidTr="00577D4C">
        <w:tc>
          <w:tcPr>
            <w:tcW w:w="760" w:type="pct"/>
            <w:shd w:val="clear" w:color="auto" w:fill="auto"/>
            <w:noWrap/>
            <w:vAlign w:val="bottom"/>
          </w:tcPr>
          <w:p w14:paraId="3361157D" w14:textId="1882F62C" w:rsidR="00990BB6" w:rsidRPr="00AB779B" w:rsidRDefault="00990BB6" w:rsidP="00483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7F1887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4838F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B14A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</w:t>
            </w:r>
            <w:r w:rsidR="004838F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21B93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5" w:type="pct"/>
            <w:tcBorders>
              <w:top w:val="single" w:sz="4" w:space="0" w:color="auto"/>
            </w:tcBorders>
            <w:shd w:val="clear" w:color="auto" w:fill="auto"/>
          </w:tcPr>
          <w:p w14:paraId="5068B4F6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F3240C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89" w:type="pct"/>
            <w:tcBorders>
              <w:bottom w:val="nil"/>
            </w:tcBorders>
            <w:shd w:val="clear" w:color="auto" w:fill="auto"/>
          </w:tcPr>
          <w:p w14:paraId="19BAC2AB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14:paraId="2CCAD996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8" w:type="pct"/>
            <w:shd w:val="clear" w:color="auto" w:fill="auto"/>
          </w:tcPr>
          <w:p w14:paraId="7D0A238F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</w:tcPr>
          <w:p w14:paraId="09031D83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88" w:type="pct"/>
            <w:shd w:val="clear" w:color="auto" w:fill="auto"/>
          </w:tcPr>
          <w:p w14:paraId="578FE81B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</w:tcPr>
          <w:p w14:paraId="46C83285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5" w:type="pct"/>
            <w:shd w:val="clear" w:color="auto" w:fill="auto"/>
          </w:tcPr>
          <w:p w14:paraId="0946E293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auto"/>
          </w:tcPr>
          <w:p w14:paraId="7F6ED519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79" w:type="pct"/>
            <w:shd w:val="clear" w:color="auto" w:fill="auto"/>
          </w:tcPr>
          <w:p w14:paraId="59F22D05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</w:tcPr>
          <w:p w14:paraId="3AB60C48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1" w:type="pct"/>
            <w:shd w:val="clear" w:color="auto" w:fill="auto"/>
          </w:tcPr>
          <w:p w14:paraId="7501FC79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</w:tcPr>
          <w:p w14:paraId="683F9162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79" w:type="pct"/>
            <w:shd w:val="clear" w:color="auto" w:fill="auto"/>
          </w:tcPr>
          <w:p w14:paraId="69B95E4D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</w:tcPr>
          <w:p w14:paraId="076399ED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6" w:type="pct"/>
            <w:shd w:val="clear" w:color="auto" w:fill="auto"/>
          </w:tcPr>
          <w:p w14:paraId="1314C66F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</w:tcPr>
          <w:p w14:paraId="1F0D3FAE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79" w:type="pct"/>
            <w:shd w:val="clear" w:color="auto" w:fill="auto"/>
          </w:tcPr>
          <w:p w14:paraId="5A50C842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</w:tcPr>
          <w:p w14:paraId="681F61D8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79" w:type="pct"/>
            <w:shd w:val="clear" w:color="auto" w:fill="auto"/>
          </w:tcPr>
          <w:p w14:paraId="16F97B74" w14:textId="77777777" w:rsidR="00990BB6" w:rsidRPr="002C3AA4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auto"/>
          </w:tcPr>
          <w:p w14:paraId="7C01DEC3" w14:textId="77777777" w:rsidR="00990BB6" w:rsidRPr="002C3AA4" w:rsidRDefault="007F1887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</w:tr>
      <w:tr w:rsidR="00D7306F" w:rsidRPr="00BE65F6" w14:paraId="41AC213F" w14:textId="77777777" w:rsidTr="00577D4C">
        <w:tc>
          <w:tcPr>
            <w:tcW w:w="760" w:type="pct"/>
            <w:shd w:val="clear" w:color="auto" w:fill="auto"/>
            <w:vAlign w:val="bottom"/>
          </w:tcPr>
          <w:p w14:paraId="1F40EED9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17B966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3E304B3B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C2F3B8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0CB928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7E8CE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601B064B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07CD54D3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</w:tcPr>
          <w:p w14:paraId="6B3BD381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2DE62F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</w:tcPr>
          <w:p w14:paraId="08E48FB0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3691B18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32413E7D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0701ED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14:paraId="03E1A3A3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4F6315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3A98DF51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5BBF33C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666EEFE1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shd w:val="clear" w:color="auto" w:fill="auto"/>
          </w:tcPr>
          <w:p w14:paraId="48F57596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0BACD616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09DAE43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3C32F085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0941F04B" w14:textId="77777777" w:rsidR="00990BB6" w:rsidRPr="00AB779B" w:rsidRDefault="00990BB6" w:rsidP="00990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7975A6" w:rsidRPr="00BE65F6" w14:paraId="379A5725" w14:textId="77777777" w:rsidTr="00577D4C">
        <w:tc>
          <w:tcPr>
            <w:tcW w:w="760" w:type="pct"/>
            <w:shd w:val="clear" w:color="auto" w:fill="auto"/>
            <w:vAlign w:val="bottom"/>
          </w:tcPr>
          <w:p w14:paraId="038449FA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271" w:type="pct"/>
            <w:tcBorders>
              <w:bottom w:val="nil"/>
            </w:tcBorders>
            <w:shd w:val="clear" w:color="auto" w:fill="auto"/>
            <w:vAlign w:val="bottom"/>
          </w:tcPr>
          <w:p w14:paraId="0516B85E" w14:textId="42C25353" w:rsidR="007975A6" w:rsidRPr="00AB779B" w:rsidRDefault="00577D4C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bottom"/>
          </w:tcPr>
          <w:p w14:paraId="53AB98A2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bottom w:val="nil"/>
            </w:tcBorders>
            <w:shd w:val="clear" w:color="auto" w:fill="auto"/>
            <w:vAlign w:val="bottom"/>
          </w:tcPr>
          <w:p w14:paraId="790B5850" w14:textId="4E7D5C6C" w:rsidR="007975A6" w:rsidRPr="007E4885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12,053</w:t>
            </w:r>
          </w:p>
        </w:tc>
        <w:tc>
          <w:tcPr>
            <w:tcW w:w="8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47F09F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bottom w:val="nil"/>
            </w:tcBorders>
            <w:shd w:val="clear" w:color="auto" w:fill="auto"/>
            <w:vAlign w:val="bottom"/>
          </w:tcPr>
          <w:p w14:paraId="39E6CB78" w14:textId="316A5397" w:rsidR="007975A6" w:rsidRPr="00AB779B" w:rsidRDefault="00577D4C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14:paraId="66188DE9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bottom w:val="nil"/>
            </w:tcBorders>
            <w:shd w:val="clear" w:color="auto" w:fill="auto"/>
            <w:vAlign w:val="bottom"/>
          </w:tcPr>
          <w:p w14:paraId="5709233F" w14:textId="4EB29FEA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1,446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14:paraId="149A0E8B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nil"/>
              <w:bottom w:val="nil"/>
            </w:tcBorders>
            <w:shd w:val="clear" w:color="auto" w:fill="auto"/>
          </w:tcPr>
          <w:p w14:paraId="752C9820" w14:textId="0D4FB4FD" w:rsidR="007975A6" w:rsidRPr="00AB779B" w:rsidRDefault="00577D4C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4AD4F537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nil"/>
              <w:bottom w:val="nil"/>
            </w:tcBorders>
            <w:shd w:val="clear" w:color="auto" w:fill="auto"/>
          </w:tcPr>
          <w:p w14:paraId="66D026E7" w14:textId="77777777" w:rsidR="007975A6" w:rsidRPr="00A938F3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A938F3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5A7169A5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nil"/>
              <w:bottom w:val="nil"/>
            </w:tcBorders>
            <w:shd w:val="clear" w:color="auto" w:fill="auto"/>
          </w:tcPr>
          <w:p w14:paraId="4BEED733" w14:textId="69691C5A" w:rsidR="007975A6" w:rsidRPr="00830C47" w:rsidRDefault="00577D4C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24C2ADD3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auto"/>
          </w:tcPr>
          <w:p w14:paraId="5B933983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3A1249D5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nil"/>
              <w:bottom w:val="nil"/>
            </w:tcBorders>
            <w:shd w:val="clear" w:color="auto" w:fill="auto"/>
          </w:tcPr>
          <w:p w14:paraId="6AA731CA" w14:textId="5FBAC327" w:rsidR="007975A6" w:rsidRPr="00E86602" w:rsidRDefault="00577D4C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1,512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2B2E022D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bottom w:val="nil"/>
            </w:tcBorders>
            <w:shd w:val="clear" w:color="auto" w:fill="auto"/>
            <w:vAlign w:val="bottom"/>
          </w:tcPr>
          <w:p w14:paraId="1F16527D" w14:textId="60A6CF9A" w:rsidR="007975A6" w:rsidRPr="007975A6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75A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5,413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36674C98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F22C20" w14:textId="1A4CBD13" w:rsidR="007975A6" w:rsidRPr="00AB779B" w:rsidRDefault="00577D4C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1,512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  <w:vAlign w:val="bottom"/>
          </w:tcPr>
          <w:p w14:paraId="6C939759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bottom w:val="nil"/>
            </w:tcBorders>
            <w:shd w:val="clear" w:color="auto" w:fill="auto"/>
          </w:tcPr>
          <w:p w14:paraId="7522155C" w14:textId="5EC6FD0C" w:rsidR="007975A6" w:rsidRPr="007975A6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75A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18,912</w:t>
            </w:r>
          </w:p>
        </w:tc>
      </w:tr>
      <w:tr w:rsidR="007975A6" w:rsidRPr="00BE65F6" w14:paraId="5DB2CE29" w14:textId="77777777" w:rsidTr="00577D4C">
        <w:tc>
          <w:tcPr>
            <w:tcW w:w="760" w:type="pct"/>
            <w:shd w:val="clear" w:color="auto" w:fill="auto"/>
            <w:vAlign w:val="bottom"/>
          </w:tcPr>
          <w:p w14:paraId="370DEF7F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271" w:type="pct"/>
            <w:tcBorders>
              <w:bottom w:val="nil"/>
            </w:tcBorders>
            <w:shd w:val="clear" w:color="auto" w:fill="auto"/>
            <w:vAlign w:val="bottom"/>
          </w:tcPr>
          <w:p w14:paraId="2CA9B8CC" w14:textId="34037856" w:rsidR="007975A6" w:rsidRPr="00AB779B" w:rsidRDefault="00577D4C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bottom"/>
          </w:tcPr>
          <w:p w14:paraId="062345E6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bottom w:val="nil"/>
            </w:tcBorders>
            <w:shd w:val="clear" w:color="auto" w:fill="auto"/>
            <w:vAlign w:val="bottom"/>
          </w:tcPr>
          <w:p w14:paraId="123D4F97" w14:textId="18814697" w:rsidR="007975A6" w:rsidRPr="007E4885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1,790</w:t>
            </w:r>
          </w:p>
        </w:tc>
        <w:tc>
          <w:tcPr>
            <w:tcW w:w="89" w:type="pct"/>
            <w:tcBorders>
              <w:bottom w:val="nil"/>
            </w:tcBorders>
            <w:shd w:val="clear" w:color="auto" w:fill="auto"/>
            <w:vAlign w:val="bottom"/>
          </w:tcPr>
          <w:p w14:paraId="55230ED3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bottom w:val="nil"/>
            </w:tcBorders>
            <w:shd w:val="clear" w:color="auto" w:fill="auto"/>
            <w:vAlign w:val="bottom"/>
          </w:tcPr>
          <w:p w14:paraId="3CFC8C9E" w14:textId="5715946E" w:rsidR="007975A6" w:rsidRPr="00AB779B" w:rsidRDefault="00577D4C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14:paraId="3FAB6CAE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bottom w:val="nil"/>
            </w:tcBorders>
            <w:shd w:val="clear" w:color="auto" w:fill="auto"/>
            <w:vAlign w:val="bottom"/>
          </w:tcPr>
          <w:p w14:paraId="2E751C8A" w14:textId="65E16DBF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14:paraId="5DD49EFE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bottom w:val="nil"/>
            </w:tcBorders>
            <w:shd w:val="clear" w:color="auto" w:fill="auto"/>
          </w:tcPr>
          <w:p w14:paraId="40E44D57" w14:textId="45DF0030" w:rsidR="007975A6" w:rsidRPr="00AB779B" w:rsidRDefault="00577D4C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1177DEFF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bottom w:val="nil"/>
            </w:tcBorders>
            <w:shd w:val="clear" w:color="auto" w:fill="auto"/>
          </w:tcPr>
          <w:p w14:paraId="3EB28EB0" w14:textId="77777777" w:rsidR="007975A6" w:rsidRPr="00A938F3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A938F3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6318DCAA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bottom w:val="nil"/>
            </w:tcBorders>
            <w:shd w:val="clear" w:color="auto" w:fill="auto"/>
          </w:tcPr>
          <w:p w14:paraId="4BD640B8" w14:textId="0071974B" w:rsidR="007975A6" w:rsidRPr="00AB779B" w:rsidRDefault="00577D4C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757DC050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bottom w:val="nil"/>
            </w:tcBorders>
            <w:shd w:val="clear" w:color="auto" w:fill="auto"/>
          </w:tcPr>
          <w:p w14:paraId="7447A55C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7B9FB4A0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bottom w:val="nil"/>
            </w:tcBorders>
            <w:shd w:val="clear" w:color="auto" w:fill="auto"/>
          </w:tcPr>
          <w:p w14:paraId="38E16838" w14:textId="1ADDA3F2" w:rsidR="007975A6" w:rsidRPr="00AB779B" w:rsidRDefault="00577D4C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3A67FD31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bottom w:val="nil"/>
            </w:tcBorders>
            <w:shd w:val="clear" w:color="auto" w:fill="auto"/>
            <w:vAlign w:val="bottom"/>
          </w:tcPr>
          <w:p w14:paraId="42691A44" w14:textId="47233157" w:rsidR="007975A6" w:rsidRPr="007975A6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75A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552177E5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bottom w:val="nil"/>
            </w:tcBorders>
            <w:shd w:val="clear" w:color="auto" w:fill="auto"/>
            <w:vAlign w:val="bottom"/>
          </w:tcPr>
          <w:p w14:paraId="00017A31" w14:textId="0CFE4E7C" w:rsidR="007975A6" w:rsidRPr="00AB779B" w:rsidRDefault="00577D4C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  <w:vAlign w:val="bottom"/>
          </w:tcPr>
          <w:p w14:paraId="53B94FCA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bottom w:val="nil"/>
            </w:tcBorders>
            <w:shd w:val="clear" w:color="auto" w:fill="auto"/>
          </w:tcPr>
          <w:p w14:paraId="0736D5C0" w14:textId="336C398D" w:rsidR="007975A6" w:rsidRPr="007975A6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75A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1,790</w:t>
            </w:r>
          </w:p>
        </w:tc>
      </w:tr>
      <w:tr w:rsidR="007975A6" w:rsidRPr="00BE65F6" w14:paraId="02988BBA" w14:textId="77777777" w:rsidTr="00577D4C">
        <w:tc>
          <w:tcPr>
            <w:tcW w:w="760" w:type="pct"/>
            <w:shd w:val="clear" w:color="auto" w:fill="auto"/>
            <w:vAlign w:val="bottom"/>
          </w:tcPr>
          <w:p w14:paraId="2E7F7BE0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BFFF3D" w14:textId="042C4546" w:rsidR="007975A6" w:rsidRPr="00A41399" w:rsidRDefault="00577D4C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FAFB036" w14:textId="77777777" w:rsidR="007975A6" w:rsidRPr="00A41399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07D491" w14:textId="1F1BF6F7" w:rsidR="007975A6" w:rsidRPr="007975A6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7975A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13,843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1172AD6C" w14:textId="77777777" w:rsidR="007975A6" w:rsidRPr="00A41399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73CD8A" w14:textId="71EC3239" w:rsidR="007975A6" w:rsidRPr="00A41399" w:rsidRDefault="00577D4C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30A12803" w14:textId="77777777" w:rsidR="007975A6" w:rsidRPr="00A41399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88BEC0" w14:textId="650BEDC2" w:rsidR="007975A6" w:rsidRPr="007975A6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7975A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1,446</w:t>
            </w:r>
          </w:p>
        </w:tc>
        <w:tc>
          <w:tcPr>
            <w:tcW w:w="88" w:type="pct"/>
            <w:shd w:val="clear" w:color="auto" w:fill="auto"/>
          </w:tcPr>
          <w:p w14:paraId="660AA669" w14:textId="77777777" w:rsidR="007975A6" w:rsidRPr="00A41399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9F021B" w14:textId="171706B5" w:rsidR="007975A6" w:rsidRPr="00A41399" w:rsidRDefault="00577D4C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0C20983C" w14:textId="77777777" w:rsidR="007975A6" w:rsidRPr="00A41399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7CE1C7" w14:textId="77777777" w:rsidR="007975A6" w:rsidRPr="00A938F3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A938F3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26EE8109" w14:textId="77777777" w:rsidR="007975A6" w:rsidRPr="00A41399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D905C5" w14:textId="20C5CF9F" w:rsidR="007975A6" w:rsidRPr="00A41399" w:rsidRDefault="00577D4C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6EBF25B0" w14:textId="77777777" w:rsidR="007975A6" w:rsidRPr="00A41399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15C9F3" w14:textId="77777777" w:rsidR="007975A6" w:rsidRPr="00A41399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139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7CF1303D" w14:textId="77777777" w:rsidR="007975A6" w:rsidRPr="00A41399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48082" w14:textId="43E744F1" w:rsidR="007975A6" w:rsidRPr="00A41399" w:rsidRDefault="00577D4C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1,512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3252C7E1" w14:textId="77777777" w:rsidR="007975A6" w:rsidRPr="00A41399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CAD59C" w14:textId="2D4E3662" w:rsidR="007975A6" w:rsidRPr="007975A6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75A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5,413</w:t>
            </w:r>
          </w:p>
        </w:tc>
        <w:tc>
          <w:tcPr>
            <w:tcW w:w="79" w:type="pct"/>
            <w:shd w:val="clear" w:color="auto" w:fill="auto"/>
          </w:tcPr>
          <w:p w14:paraId="7C719776" w14:textId="77777777" w:rsidR="007975A6" w:rsidRPr="00A41399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CC893F" w14:textId="13159097" w:rsidR="007975A6" w:rsidRPr="00A41399" w:rsidRDefault="00577D4C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1,512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3DBA07A2" w14:textId="77777777" w:rsidR="007975A6" w:rsidRPr="00A41399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3B236" w14:textId="4EA8C821" w:rsidR="007975A6" w:rsidRPr="007975A6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75A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20,702</w:t>
            </w:r>
          </w:p>
        </w:tc>
      </w:tr>
      <w:tr w:rsidR="007975A6" w:rsidRPr="00BE65F6" w14:paraId="42EF7507" w14:textId="77777777" w:rsidTr="00577D4C">
        <w:trPr>
          <w:trHeight w:hRule="exact" w:val="288"/>
        </w:trPr>
        <w:tc>
          <w:tcPr>
            <w:tcW w:w="760" w:type="pct"/>
            <w:shd w:val="clear" w:color="auto" w:fill="auto"/>
            <w:vAlign w:val="bottom"/>
          </w:tcPr>
          <w:p w14:paraId="31350456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F41FB3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570F950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191906" w14:textId="77777777" w:rsidR="007975A6" w:rsidRPr="00A938F3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0FE1E668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850D47C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7FF4756E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49FBBD" w14:textId="77777777" w:rsidR="007975A6" w:rsidRPr="007975A6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</w:tcPr>
          <w:p w14:paraId="114B6864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shd w:val="clear" w:color="auto" w:fill="auto"/>
          </w:tcPr>
          <w:p w14:paraId="14F078EE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</w:tcPr>
          <w:p w14:paraId="685C0991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double" w:sz="4" w:space="0" w:color="auto"/>
            </w:tcBorders>
            <w:shd w:val="clear" w:color="auto" w:fill="auto"/>
          </w:tcPr>
          <w:p w14:paraId="2DE7E7FA" w14:textId="77777777" w:rsidR="007975A6" w:rsidRPr="00A938F3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shd w:val="clear" w:color="auto" w:fill="auto"/>
          </w:tcPr>
          <w:p w14:paraId="34BB35AB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  <w:shd w:val="clear" w:color="auto" w:fill="auto"/>
          </w:tcPr>
          <w:p w14:paraId="0D069E6A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14:paraId="51F81250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</w:tcPr>
          <w:p w14:paraId="34E35DAE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118DB527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46B63F3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26E61F65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top w:val="double" w:sz="4" w:space="0" w:color="auto"/>
            </w:tcBorders>
            <w:shd w:val="clear" w:color="auto" w:fill="auto"/>
          </w:tcPr>
          <w:p w14:paraId="654F2F6B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29DB11E3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449E829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325C5DAA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C820466" w14:textId="77777777" w:rsidR="007975A6" w:rsidRPr="007975A6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7975A6" w:rsidRPr="00BE65F6" w14:paraId="3277C9BE" w14:textId="77777777" w:rsidTr="00577D4C">
        <w:tc>
          <w:tcPr>
            <w:tcW w:w="760" w:type="pct"/>
            <w:shd w:val="clear" w:color="auto" w:fill="auto"/>
            <w:vAlign w:val="bottom"/>
          </w:tcPr>
          <w:p w14:paraId="77695B51" w14:textId="77777777" w:rsidR="007975A6" w:rsidRPr="00902CF1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02CF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1" w:type="pct"/>
            <w:shd w:val="clear" w:color="auto" w:fill="auto"/>
            <w:vAlign w:val="bottom"/>
          </w:tcPr>
          <w:p w14:paraId="1FE12119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1ABF7A80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3ECB3FBD" w14:textId="77777777" w:rsidR="007975A6" w:rsidRPr="00A938F3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16591B31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7374DEFF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659BBF51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230768CF" w14:textId="77777777" w:rsidR="007975A6" w:rsidRPr="007975A6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</w:tcPr>
          <w:p w14:paraId="6E4C93A1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shd w:val="clear" w:color="auto" w:fill="auto"/>
          </w:tcPr>
          <w:p w14:paraId="0AC87DCE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</w:tcPr>
          <w:p w14:paraId="488EF41E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shd w:val="clear" w:color="auto" w:fill="auto"/>
          </w:tcPr>
          <w:p w14:paraId="2F380A27" w14:textId="77777777" w:rsidR="007975A6" w:rsidRPr="00A938F3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shd w:val="clear" w:color="auto" w:fill="auto"/>
          </w:tcPr>
          <w:p w14:paraId="13EA3930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shd w:val="clear" w:color="auto" w:fill="auto"/>
          </w:tcPr>
          <w:p w14:paraId="1BA090B3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14:paraId="79DBE795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shd w:val="clear" w:color="auto" w:fill="auto"/>
          </w:tcPr>
          <w:p w14:paraId="0450470E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16C28462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3F5D6218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7C88F8EC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shd w:val="clear" w:color="auto" w:fill="auto"/>
          </w:tcPr>
          <w:p w14:paraId="2DC27D82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19559CCD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46D1D46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6908ADC4" w14:textId="77777777" w:rsidR="007975A6" w:rsidRPr="00AB779B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0CFF1FE8" w14:textId="77777777" w:rsidR="007975A6" w:rsidRPr="007975A6" w:rsidRDefault="007975A6" w:rsidP="0079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77D4C" w:rsidRPr="00BE65F6" w14:paraId="48483B13" w14:textId="77777777" w:rsidTr="00577D4C">
        <w:tc>
          <w:tcPr>
            <w:tcW w:w="760" w:type="pct"/>
            <w:shd w:val="clear" w:color="auto" w:fill="auto"/>
            <w:vAlign w:val="bottom"/>
          </w:tcPr>
          <w:p w14:paraId="38835C49" w14:textId="77777777" w:rsidR="00577D4C" w:rsidRPr="003F14BF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1" w:type="pct"/>
            <w:shd w:val="clear" w:color="auto" w:fill="auto"/>
            <w:vAlign w:val="bottom"/>
          </w:tcPr>
          <w:p w14:paraId="22782354" w14:textId="3D58A468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75F019F1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172016E2" w14:textId="43DFB2C6" w:rsidR="00577D4C" w:rsidRPr="007975A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7975A6">
              <w:rPr>
                <w:rFonts w:asciiTheme="majorBidi" w:hAnsiTheme="majorBidi"/>
                <w:sz w:val="30"/>
                <w:szCs w:val="30"/>
                <w:lang w:eastAsia="en-GB"/>
              </w:rPr>
              <w:t>183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451A97F8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2844E3F4" w14:textId="3AA629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75E9DFD4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283CC034" w14:textId="7DA48FF5" w:rsidR="00577D4C" w:rsidRPr="007975A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75A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8" w:type="pct"/>
            <w:shd w:val="clear" w:color="auto" w:fill="auto"/>
          </w:tcPr>
          <w:p w14:paraId="3DA64BDB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shd w:val="clear" w:color="auto" w:fill="auto"/>
          </w:tcPr>
          <w:p w14:paraId="2FB8D68B" w14:textId="463DE4B3" w:rsidR="00577D4C" w:rsidRPr="00FA1BBA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-</w:t>
            </w:r>
          </w:p>
        </w:tc>
        <w:tc>
          <w:tcPr>
            <w:tcW w:w="85" w:type="pct"/>
            <w:shd w:val="clear" w:color="auto" w:fill="auto"/>
          </w:tcPr>
          <w:p w14:paraId="610B5EFF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nil"/>
            </w:tcBorders>
            <w:shd w:val="clear" w:color="auto" w:fill="auto"/>
          </w:tcPr>
          <w:p w14:paraId="0C4847F0" w14:textId="77777777" w:rsidR="00577D4C" w:rsidRPr="00A938F3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A938F3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4BFC79DC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shd w:val="clear" w:color="auto" w:fill="auto"/>
          </w:tcPr>
          <w:p w14:paraId="2FDBC530" w14:textId="243BD6A8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1D289B3B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nil"/>
            </w:tcBorders>
            <w:shd w:val="clear" w:color="auto" w:fill="auto"/>
          </w:tcPr>
          <w:p w14:paraId="39D7E347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2A36E127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16685E27" w14:textId="4AD89B02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1,512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3CF0AE7F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78631E0B" w14:textId="30A46CF8" w:rsidR="00577D4C" w:rsidRPr="007975A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75A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5,413</w:t>
            </w:r>
          </w:p>
        </w:tc>
        <w:tc>
          <w:tcPr>
            <w:tcW w:w="79" w:type="pct"/>
            <w:shd w:val="clear" w:color="auto" w:fill="auto"/>
          </w:tcPr>
          <w:p w14:paraId="0D847905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E237362" w14:textId="6922B64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1,512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210E43C8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shd w:val="clear" w:color="auto" w:fill="auto"/>
          </w:tcPr>
          <w:p w14:paraId="3B4B0694" w14:textId="1FE3E430" w:rsidR="00577D4C" w:rsidRPr="007975A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75A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5,596</w:t>
            </w:r>
          </w:p>
        </w:tc>
      </w:tr>
      <w:tr w:rsidR="00577D4C" w:rsidRPr="00BE65F6" w14:paraId="65084E5C" w14:textId="77777777" w:rsidTr="00577D4C">
        <w:tc>
          <w:tcPr>
            <w:tcW w:w="760" w:type="pct"/>
            <w:tcBorders>
              <w:bottom w:val="nil"/>
            </w:tcBorders>
            <w:shd w:val="clear" w:color="auto" w:fill="auto"/>
            <w:vAlign w:val="bottom"/>
          </w:tcPr>
          <w:p w14:paraId="160F238B" w14:textId="77777777" w:rsidR="00577D4C" w:rsidRPr="003F14BF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D34497" w14:textId="0CA8026D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bottom"/>
          </w:tcPr>
          <w:p w14:paraId="0CFB3E6F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6D92E" w14:textId="07A3F309" w:rsidR="00577D4C" w:rsidRPr="007975A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7975A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13,660</w:t>
            </w:r>
          </w:p>
        </w:tc>
        <w:tc>
          <w:tcPr>
            <w:tcW w:w="89" w:type="pct"/>
            <w:tcBorders>
              <w:bottom w:val="nil"/>
            </w:tcBorders>
            <w:shd w:val="clear" w:color="auto" w:fill="auto"/>
            <w:vAlign w:val="bottom"/>
          </w:tcPr>
          <w:p w14:paraId="3F167DAC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FFFA8" w14:textId="139182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14:paraId="185FB783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FCA26" w14:textId="33B37261" w:rsidR="00577D4C" w:rsidRPr="007975A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7975A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1,446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14:paraId="17CAD811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</w:tcPr>
          <w:p w14:paraId="5BCFC9DC" w14:textId="4F7B904D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4D7FD3EA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auto"/>
          </w:tcPr>
          <w:p w14:paraId="3BF18D6D" w14:textId="77777777" w:rsidR="00577D4C" w:rsidRPr="00A938F3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A938F3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3CCB6B22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</w:tcPr>
          <w:p w14:paraId="62D9DDB4" w14:textId="26A6B9B5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5B1B20E0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</w:tcPr>
          <w:p w14:paraId="3AC90D16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4E07EB6B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DF4D54" w14:textId="2D9F9DBF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31A640BF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E9FD3" w14:textId="102156D4" w:rsidR="00577D4C" w:rsidRPr="007975A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75A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16164396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B947A" w14:textId="73B7A5D2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  <w:vAlign w:val="bottom"/>
          </w:tcPr>
          <w:p w14:paraId="75EBF4FE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auto"/>
          </w:tcPr>
          <w:p w14:paraId="7822AB08" w14:textId="4F7A4184" w:rsidR="00577D4C" w:rsidRPr="007975A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75A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15,106</w:t>
            </w:r>
          </w:p>
        </w:tc>
      </w:tr>
      <w:tr w:rsidR="00577D4C" w:rsidRPr="00A41399" w14:paraId="4813B45B" w14:textId="77777777" w:rsidTr="00577D4C">
        <w:tc>
          <w:tcPr>
            <w:tcW w:w="760" w:type="pct"/>
            <w:tcBorders>
              <w:bottom w:val="nil"/>
            </w:tcBorders>
            <w:shd w:val="clear" w:color="auto" w:fill="auto"/>
            <w:vAlign w:val="bottom"/>
          </w:tcPr>
          <w:p w14:paraId="0AB31463" w14:textId="77777777" w:rsidR="00577D4C" w:rsidRPr="00DA4213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42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21E233" w14:textId="2471BE81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bottom"/>
          </w:tcPr>
          <w:p w14:paraId="15EF75E7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8ADB50" w14:textId="5DE18466" w:rsidR="00577D4C" w:rsidRPr="007975A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7975A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13,843</w:t>
            </w:r>
          </w:p>
        </w:tc>
        <w:tc>
          <w:tcPr>
            <w:tcW w:w="89" w:type="pct"/>
            <w:tcBorders>
              <w:bottom w:val="nil"/>
            </w:tcBorders>
            <w:shd w:val="clear" w:color="auto" w:fill="auto"/>
            <w:vAlign w:val="bottom"/>
          </w:tcPr>
          <w:p w14:paraId="500C4EF9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3E882B" w14:textId="5046C69A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14:paraId="10FA87B5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4D311" w14:textId="240B7DBA" w:rsidR="00577D4C" w:rsidRPr="007975A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7975A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1,446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14:paraId="63921960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E46EC8" w14:textId="525BBBAE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347AF8FA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E4E48" w14:textId="77777777" w:rsidR="00577D4C" w:rsidRPr="00A938F3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A938F3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75FE1A96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4EE534" w14:textId="652F23F3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5DBBC758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DB5171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4139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03D000B2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B75952" w14:textId="7757DAE0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1,512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5DEA8284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9DF918" w14:textId="06F5381A" w:rsidR="00577D4C" w:rsidRPr="007975A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75A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5,413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2F69B9DA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BB984" w14:textId="676155EF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1,512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  <w:vAlign w:val="bottom"/>
          </w:tcPr>
          <w:p w14:paraId="0AD89DDA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C5DB5" w14:textId="78D121CA" w:rsidR="00577D4C" w:rsidRPr="007975A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975A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20,702</w:t>
            </w:r>
          </w:p>
        </w:tc>
      </w:tr>
      <w:tr w:rsidR="00577D4C" w:rsidRPr="00A41399" w14:paraId="7F1FBC10" w14:textId="77777777" w:rsidTr="00025C50">
        <w:tc>
          <w:tcPr>
            <w:tcW w:w="76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E4F0A8F" w14:textId="77777777" w:rsidR="00577D4C" w:rsidRPr="00DA4213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1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954D1AA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FC25B3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53F0DAF" w14:textId="77777777" w:rsidR="00577D4C" w:rsidRPr="00912EA2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FCBB40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0A88DCC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549537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ED2B1B" w14:textId="77777777" w:rsidR="00577D4C" w:rsidRPr="00912EA2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</w:p>
        </w:tc>
        <w:tc>
          <w:tcPr>
            <w:tcW w:w="88" w:type="pct"/>
            <w:tcBorders>
              <w:top w:val="nil"/>
              <w:bottom w:val="nil"/>
            </w:tcBorders>
            <w:shd w:val="clear" w:color="auto" w:fill="auto"/>
          </w:tcPr>
          <w:p w14:paraId="359B99A1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6181C4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shd w:val="clear" w:color="auto" w:fill="auto"/>
          </w:tcPr>
          <w:p w14:paraId="10BC1299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A223B9F" w14:textId="77777777" w:rsidR="00577D4C" w:rsidRPr="00A938F3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2E55F38B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26CD87D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" w:type="pct"/>
            <w:tcBorders>
              <w:top w:val="nil"/>
              <w:bottom w:val="nil"/>
            </w:tcBorders>
            <w:shd w:val="clear" w:color="auto" w:fill="auto"/>
          </w:tcPr>
          <w:p w14:paraId="14BA07B5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FC66B7E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A169837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0FDA4ED9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50F9EA4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345E22F" w14:textId="77777777" w:rsidR="00577D4C" w:rsidRPr="00912EA2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2B02C811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4C2075A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A0C3A3" w14:textId="77777777" w:rsidR="00577D4C" w:rsidRPr="00A41399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C7E2A0B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77D4C" w:rsidRPr="00AB779B" w14:paraId="3F3B420B" w14:textId="77777777" w:rsidTr="00025C50">
        <w:tc>
          <w:tcPr>
            <w:tcW w:w="760" w:type="pct"/>
            <w:tcBorders>
              <w:top w:val="nil"/>
            </w:tcBorders>
            <w:shd w:val="clear" w:color="auto" w:fill="auto"/>
            <w:noWrap/>
          </w:tcPr>
          <w:p w14:paraId="36FAEB77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240" w:type="pct"/>
            <w:gridSpan w:val="23"/>
            <w:tcBorders>
              <w:top w:val="nil"/>
              <w:bottom w:val="single" w:sz="4" w:space="0" w:color="auto"/>
            </w:tcBorders>
          </w:tcPr>
          <w:p w14:paraId="5327F6FE" w14:textId="77777777" w:rsidR="00577D4C" w:rsidRPr="00107142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พันบาท</w:t>
            </w:r>
          </w:p>
        </w:tc>
      </w:tr>
      <w:tr w:rsidR="00577D4C" w:rsidRPr="00AB779B" w14:paraId="236DEBBF" w14:textId="77777777" w:rsidTr="0085232E">
        <w:tc>
          <w:tcPr>
            <w:tcW w:w="760" w:type="pct"/>
            <w:shd w:val="clear" w:color="auto" w:fill="auto"/>
            <w:noWrap/>
          </w:tcPr>
          <w:p w14:paraId="5F617CAE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4240" w:type="pct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14:paraId="39F91380" w14:textId="77777777" w:rsidR="00577D4C" w:rsidRPr="00107142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577D4C" w:rsidRPr="00BE65F6" w14:paraId="6BCFC6D4" w14:textId="77777777" w:rsidTr="0085232E">
        <w:tc>
          <w:tcPr>
            <w:tcW w:w="760" w:type="pct"/>
            <w:shd w:val="clear" w:color="auto" w:fill="auto"/>
            <w:noWrap/>
          </w:tcPr>
          <w:p w14:paraId="4AF9B47C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88DD86E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24B4D692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8985403" w14:textId="23D8A21A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63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BE10B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C551055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ออกแบบ ผลิต</w:t>
            </w:r>
          </w:p>
          <w:p w14:paraId="36603C3C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และติดตั้งเครื่องจักรแบบกึ่งอัตโนมัติ</w:t>
            </w:r>
          </w:p>
        </w:tc>
        <w:tc>
          <w:tcPr>
            <w:tcW w:w="89" w:type="pct"/>
            <w:tcBorders>
              <w:top w:val="single" w:sz="4" w:space="0" w:color="auto"/>
            </w:tcBorders>
            <w:shd w:val="clear" w:color="auto" w:fill="auto"/>
          </w:tcPr>
          <w:p w14:paraId="24F39BD8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8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E8356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1F15A3A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ออกแบบ ผลิต</w:t>
            </w:r>
          </w:p>
          <w:p w14:paraId="131F30B3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88" w:type="pct"/>
            <w:tcBorders>
              <w:top w:val="single" w:sz="4" w:space="0" w:color="auto"/>
            </w:tcBorders>
            <w:shd w:val="clear" w:color="auto" w:fill="auto"/>
          </w:tcPr>
          <w:p w14:paraId="2E9BFD66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78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54F8A3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  <w:p w14:paraId="23D3631A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  <w:p w14:paraId="7F8DA6C5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ติดตั้งและ</w:t>
            </w:r>
          </w:p>
          <w:p w14:paraId="7843DAF5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บำรุงเครื่องจักร</w:t>
            </w:r>
          </w:p>
        </w:tc>
        <w:tc>
          <w:tcPr>
            <w:tcW w:w="79" w:type="pct"/>
            <w:tcBorders>
              <w:top w:val="single" w:sz="4" w:space="0" w:color="auto"/>
            </w:tcBorders>
          </w:tcPr>
          <w:p w14:paraId="5E33F1E5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24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D3D901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ผลิตสารกำจัด</w:t>
            </w:r>
          </w:p>
          <w:p w14:paraId="1F38A3AD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ศัตรูพืชและผลิตภัณฑ์</w:t>
            </w:r>
          </w:p>
          <w:p w14:paraId="5AEBF30C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เคมีเกษตร</w:t>
            </w:r>
          </w:p>
        </w:tc>
        <w:tc>
          <w:tcPr>
            <w:tcW w:w="79" w:type="pct"/>
            <w:tcBorders>
              <w:top w:val="single" w:sz="4" w:space="0" w:color="auto"/>
            </w:tcBorders>
          </w:tcPr>
          <w:p w14:paraId="28D7ECFA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1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AAEF95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7EB6333E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2ED8C524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4D0FB40B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79" w:type="pct"/>
            <w:tcBorders>
              <w:top w:val="single" w:sz="4" w:space="0" w:color="auto"/>
            </w:tcBorders>
            <w:shd w:val="clear" w:color="auto" w:fill="auto"/>
          </w:tcPr>
          <w:p w14:paraId="6E7AEC26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9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26C0E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49B857D6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400E853C" w14:textId="77777777" w:rsidR="00577D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081A1622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77D4C" w:rsidRPr="00BE65F6" w14:paraId="6E921030" w14:textId="77777777" w:rsidTr="00B42CDB">
        <w:tc>
          <w:tcPr>
            <w:tcW w:w="760" w:type="pct"/>
            <w:shd w:val="clear" w:color="auto" w:fill="auto"/>
            <w:noWrap/>
            <w:vAlign w:val="bottom"/>
          </w:tcPr>
          <w:p w14:paraId="1D0BA0DD" w14:textId="7F57E044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F9734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FCD9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5" w:type="pct"/>
            <w:tcBorders>
              <w:top w:val="single" w:sz="4" w:space="0" w:color="auto"/>
            </w:tcBorders>
            <w:shd w:val="clear" w:color="auto" w:fill="auto"/>
          </w:tcPr>
          <w:p w14:paraId="0CBF0460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78DCD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89" w:type="pct"/>
            <w:tcBorders>
              <w:bottom w:val="nil"/>
            </w:tcBorders>
            <w:shd w:val="clear" w:color="auto" w:fill="auto"/>
          </w:tcPr>
          <w:p w14:paraId="7DA7AA6A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14:paraId="2441A683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8" w:type="pct"/>
            <w:shd w:val="clear" w:color="auto" w:fill="auto"/>
          </w:tcPr>
          <w:p w14:paraId="059DA8C4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</w:tcPr>
          <w:p w14:paraId="0C600B06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88" w:type="pct"/>
            <w:shd w:val="clear" w:color="auto" w:fill="auto"/>
          </w:tcPr>
          <w:p w14:paraId="5B9391E9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</w:tcPr>
          <w:p w14:paraId="47518258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5" w:type="pct"/>
            <w:shd w:val="clear" w:color="auto" w:fill="auto"/>
          </w:tcPr>
          <w:p w14:paraId="1D02369F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auto"/>
          </w:tcPr>
          <w:p w14:paraId="78F644A1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79" w:type="pct"/>
          </w:tcPr>
          <w:p w14:paraId="1AB3D0A6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</w:tcPr>
          <w:p w14:paraId="7F582307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1" w:type="pct"/>
            <w:shd w:val="clear" w:color="auto" w:fill="auto"/>
          </w:tcPr>
          <w:p w14:paraId="7344C29E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</w:tcPr>
          <w:p w14:paraId="2FEB2A00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79" w:type="pct"/>
          </w:tcPr>
          <w:p w14:paraId="6BB70C8D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</w:tcPr>
          <w:p w14:paraId="68697328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86" w:type="pct"/>
            <w:shd w:val="clear" w:color="auto" w:fill="auto"/>
          </w:tcPr>
          <w:p w14:paraId="3073C223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</w:tcPr>
          <w:p w14:paraId="63EB952D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79" w:type="pct"/>
            <w:shd w:val="clear" w:color="auto" w:fill="auto"/>
          </w:tcPr>
          <w:p w14:paraId="5FC6BEBB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</w:tcPr>
          <w:p w14:paraId="668FEE8A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79" w:type="pct"/>
            <w:shd w:val="clear" w:color="auto" w:fill="auto"/>
          </w:tcPr>
          <w:p w14:paraId="3ABEFF79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auto"/>
          </w:tcPr>
          <w:p w14:paraId="4C5B888B" w14:textId="77777777" w:rsidR="00577D4C" w:rsidRPr="002C3AA4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</w:tr>
      <w:tr w:rsidR="00577D4C" w:rsidRPr="00BE65F6" w14:paraId="51B6F9A3" w14:textId="77777777" w:rsidTr="0085232E">
        <w:tc>
          <w:tcPr>
            <w:tcW w:w="760" w:type="pct"/>
            <w:shd w:val="clear" w:color="auto" w:fill="auto"/>
            <w:vAlign w:val="bottom"/>
          </w:tcPr>
          <w:p w14:paraId="7483FD84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2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1A95E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2EB2ABB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30886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FAC630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91F12F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70DE786E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21BF046E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</w:tcPr>
          <w:p w14:paraId="3819BC2A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nil"/>
            </w:tcBorders>
          </w:tcPr>
          <w:p w14:paraId="4E5466AE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</w:tcPr>
          <w:p w14:paraId="16F40FBC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nil"/>
            </w:tcBorders>
          </w:tcPr>
          <w:p w14:paraId="2C0C4FB4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</w:tcPr>
          <w:p w14:paraId="6F5A6CE7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nil"/>
            </w:tcBorders>
            <w:vAlign w:val="bottom"/>
          </w:tcPr>
          <w:p w14:paraId="7B10C2D0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" w:type="pct"/>
          </w:tcPr>
          <w:p w14:paraId="4D0EB127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nil"/>
            </w:tcBorders>
          </w:tcPr>
          <w:p w14:paraId="47AF0E4B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</w:tcPr>
          <w:p w14:paraId="21C42705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D19A123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5B47B001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shd w:val="clear" w:color="auto" w:fill="auto"/>
          </w:tcPr>
          <w:p w14:paraId="6837EC9B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447CD2C5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3AEAEF4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5F7A82E2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79FBF370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77D4C" w:rsidRPr="00BE65F6" w14:paraId="01F1292E" w14:textId="77777777" w:rsidTr="00531DC5">
        <w:tc>
          <w:tcPr>
            <w:tcW w:w="760" w:type="pct"/>
            <w:shd w:val="clear" w:color="auto" w:fill="auto"/>
            <w:vAlign w:val="bottom"/>
          </w:tcPr>
          <w:p w14:paraId="7393B60F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271" w:type="pct"/>
            <w:tcBorders>
              <w:bottom w:val="nil"/>
            </w:tcBorders>
            <w:shd w:val="clear" w:color="auto" w:fill="auto"/>
            <w:vAlign w:val="bottom"/>
          </w:tcPr>
          <w:p w14:paraId="04BC411C" w14:textId="3A2B9663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bottom"/>
          </w:tcPr>
          <w:p w14:paraId="451A72C3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bottom w:val="nil"/>
            </w:tcBorders>
            <w:shd w:val="clear" w:color="auto" w:fill="auto"/>
            <w:vAlign w:val="bottom"/>
          </w:tcPr>
          <w:p w14:paraId="22B18765" w14:textId="64ADB8FF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146,234</w:t>
            </w:r>
          </w:p>
        </w:tc>
        <w:tc>
          <w:tcPr>
            <w:tcW w:w="8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A3FE64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bottom w:val="nil"/>
            </w:tcBorders>
            <w:shd w:val="clear" w:color="auto" w:fill="auto"/>
            <w:vAlign w:val="bottom"/>
          </w:tcPr>
          <w:p w14:paraId="21630DDC" w14:textId="6EB79300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14:paraId="701767FE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bottom w:val="nil"/>
            </w:tcBorders>
            <w:shd w:val="clear" w:color="auto" w:fill="auto"/>
            <w:vAlign w:val="bottom"/>
          </w:tcPr>
          <w:p w14:paraId="4CFD6885" w14:textId="29F5E7C3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15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133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14:paraId="309F89DD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nil"/>
              <w:bottom w:val="nil"/>
            </w:tcBorders>
            <w:shd w:val="clear" w:color="auto" w:fill="auto"/>
          </w:tcPr>
          <w:p w14:paraId="7378AB10" w14:textId="69355989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77478576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nil"/>
              <w:bottom w:val="nil"/>
            </w:tcBorders>
            <w:shd w:val="clear" w:color="auto" w:fill="auto"/>
          </w:tcPr>
          <w:p w14:paraId="0DD7FB6D" w14:textId="77777777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31D54C4E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D1FA8" w14:textId="219E52CA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17,336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64144945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nil"/>
              <w:bottom w:val="nil"/>
            </w:tcBorders>
            <w:shd w:val="clear" w:color="auto" w:fill="auto"/>
          </w:tcPr>
          <w:p w14:paraId="794BC2B7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6A79E0D6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nil"/>
              <w:bottom w:val="nil"/>
            </w:tcBorders>
            <w:shd w:val="clear" w:color="auto" w:fill="auto"/>
          </w:tcPr>
          <w:p w14:paraId="60B36368" w14:textId="12CAA6AD" w:rsidR="00577D4C" w:rsidRPr="00E86602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4,698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5CF97BAC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bottom w:val="nil"/>
            </w:tcBorders>
            <w:shd w:val="clear" w:color="auto" w:fill="auto"/>
            <w:vAlign w:val="bottom"/>
          </w:tcPr>
          <w:p w14:paraId="6A0A6F17" w14:textId="608CCD15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32,913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2D54BDFE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097DAF" w14:textId="392BEBD0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22,065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  <w:vAlign w:val="bottom"/>
          </w:tcPr>
          <w:p w14:paraId="32277632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bottom w:val="nil"/>
            </w:tcBorders>
            <w:shd w:val="clear" w:color="auto" w:fill="auto"/>
          </w:tcPr>
          <w:p w14:paraId="2EEE2AEA" w14:textId="01979722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194,280</w:t>
            </w:r>
          </w:p>
        </w:tc>
      </w:tr>
      <w:tr w:rsidR="00577D4C" w:rsidRPr="00BE65F6" w14:paraId="76503569" w14:textId="77777777" w:rsidTr="00531DC5">
        <w:tc>
          <w:tcPr>
            <w:tcW w:w="760" w:type="pct"/>
            <w:shd w:val="clear" w:color="auto" w:fill="auto"/>
            <w:vAlign w:val="bottom"/>
          </w:tcPr>
          <w:p w14:paraId="1BC578D8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271" w:type="pct"/>
            <w:tcBorders>
              <w:bottom w:val="nil"/>
            </w:tcBorders>
            <w:shd w:val="clear" w:color="auto" w:fill="auto"/>
            <w:vAlign w:val="bottom"/>
          </w:tcPr>
          <w:p w14:paraId="01B9B39E" w14:textId="35351CF2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bottom"/>
          </w:tcPr>
          <w:p w14:paraId="4C2C60E8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bottom w:val="nil"/>
            </w:tcBorders>
            <w:shd w:val="clear" w:color="auto" w:fill="auto"/>
            <w:vAlign w:val="bottom"/>
          </w:tcPr>
          <w:p w14:paraId="5D8E7A13" w14:textId="2823ACA8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14,403</w:t>
            </w:r>
          </w:p>
        </w:tc>
        <w:tc>
          <w:tcPr>
            <w:tcW w:w="89" w:type="pct"/>
            <w:tcBorders>
              <w:bottom w:val="nil"/>
            </w:tcBorders>
            <w:shd w:val="clear" w:color="auto" w:fill="auto"/>
            <w:vAlign w:val="bottom"/>
          </w:tcPr>
          <w:p w14:paraId="3DEE1AEC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bottom w:val="nil"/>
            </w:tcBorders>
            <w:shd w:val="clear" w:color="auto" w:fill="auto"/>
            <w:vAlign w:val="bottom"/>
          </w:tcPr>
          <w:p w14:paraId="728B9869" w14:textId="138F4BDB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14:paraId="7062FBB0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bottom w:val="nil"/>
            </w:tcBorders>
            <w:shd w:val="clear" w:color="auto" w:fill="auto"/>
            <w:vAlign w:val="bottom"/>
          </w:tcPr>
          <w:p w14:paraId="205E7F68" w14:textId="77777777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14:paraId="644A84FB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bottom w:val="nil"/>
            </w:tcBorders>
            <w:shd w:val="clear" w:color="auto" w:fill="auto"/>
          </w:tcPr>
          <w:p w14:paraId="19DC86F9" w14:textId="3EB8CA9D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3C32C69D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bottom w:val="nil"/>
            </w:tcBorders>
            <w:shd w:val="clear" w:color="auto" w:fill="auto"/>
          </w:tcPr>
          <w:p w14:paraId="02FA4BCE" w14:textId="77777777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573ADE59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bottom w:val="nil"/>
            </w:tcBorders>
            <w:shd w:val="clear" w:color="auto" w:fill="auto"/>
            <w:vAlign w:val="bottom"/>
          </w:tcPr>
          <w:p w14:paraId="0870E53D" w14:textId="51DAC794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6E1704AA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bottom w:val="nil"/>
            </w:tcBorders>
            <w:shd w:val="clear" w:color="auto" w:fill="auto"/>
          </w:tcPr>
          <w:p w14:paraId="041ACDBF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1353BFBA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bottom w:val="nil"/>
            </w:tcBorders>
            <w:shd w:val="clear" w:color="auto" w:fill="auto"/>
          </w:tcPr>
          <w:p w14:paraId="0EEF03E9" w14:textId="0368E8A2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0275C41C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bottom w:val="nil"/>
            </w:tcBorders>
            <w:shd w:val="clear" w:color="auto" w:fill="auto"/>
            <w:vAlign w:val="bottom"/>
          </w:tcPr>
          <w:p w14:paraId="7AF11E11" w14:textId="0809DE9A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336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0F1B5F5A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bottom w:val="nil"/>
            </w:tcBorders>
            <w:shd w:val="clear" w:color="auto" w:fill="auto"/>
            <w:vAlign w:val="bottom"/>
          </w:tcPr>
          <w:p w14:paraId="2825BCC3" w14:textId="6502556A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  <w:vAlign w:val="bottom"/>
          </w:tcPr>
          <w:p w14:paraId="4AC7601A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bottom w:val="nil"/>
            </w:tcBorders>
            <w:shd w:val="clear" w:color="auto" w:fill="auto"/>
          </w:tcPr>
          <w:p w14:paraId="5DBEA86D" w14:textId="68BEB640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14,739</w:t>
            </w:r>
          </w:p>
        </w:tc>
      </w:tr>
      <w:tr w:rsidR="00577D4C" w:rsidRPr="00BE65F6" w14:paraId="749BF14D" w14:textId="77777777" w:rsidTr="00531DC5">
        <w:tc>
          <w:tcPr>
            <w:tcW w:w="760" w:type="pct"/>
            <w:shd w:val="clear" w:color="auto" w:fill="auto"/>
            <w:vAlign w:val="bottom"/>
          </w:tcPr>
          <w:p w14:paraId="7E1DF8D9" w14:textId="5CF92BFD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เยอรมนี</w:t>
            </w:r>
          </w:p>
        </w:tc>
        <w:tc>
          <w:tcPr>
            <w:tcW w:w="271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E098D6" w14:textId="51A4469B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top w:val="nil"/>
            </w:tcBorders>
            <w:shd w:val="clear" w:color="auto" w:fill="auto"/>
            <w:vAlign w:val="bottom"/>
          </w:tcPr>
          <w:p w14:paraId="69543B42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7233EF" w14:textId="77777777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9" w:type="pct"/>
            <w:tcBorders>
              <w:top w:val="nil"/>
            </w:tcBorders>
            <w:shd w:val="clear" w:color="auto" w:fill="auto"/>
            <w:vAlign w:val="bottom"/>
          </w:tcPr>
          <w:p w14:paraId="3B3F3350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2A05597" w14:textId="7B5DD6EA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top w:val="nil"/>
            </w:tcBorders>
            <w:shd w:val="clear" w:color="auto" w:fill="auto"/>
            <w:vAlign w:val="bottom"/>
          </w:tcPr>
          <w:p w14:paraId="5C0026F2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CE2E863" w14:textId="77777777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88" w:type="pct"/>
            <w:tcBorders>
              <w:top w:val="nil"/>
            </w:tcBorders>
            <w:shd w:val="clear" w:color="auto" w:fill="auto"/>
          </w:tcPr>
          <w:p w14:paraId="77F9D99B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1DFFA0" w14:textId="5241CDD0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85" w:type="pct"/>
            <w:tcBorders>
              <w:top w:val="nil"/>
            </w:tcBorders>
            <w:shd w:val="clear" w:color="auto" w:fill="auto"/>
          </w:tcPr>
          <w:p w14:paraId="64E481C0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D52A0C8" w14:textId="77777777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tcBorders>
              <w:top w:val="nil"/>
            </w:tcBorders>
            <w:shd w:val="clear" w:color="auto" w:fill="auto"/>
          </w:tcPr>
          <w:p w14:paraId="55EEE010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816A39F" w14:textId="51275B72" w:rsidR="00577D4C" w:rsidRPr="0002297C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1" w:type="pct"/>
            <w:tcBorders>
              <w:top w:val="nil"/>
            </w:tcBorders>
            <w:shd w:val="clear" w:color="auto" w:fill="auto"/>
          </w:tcPr>
          <w:p w14:paraId="278FF47D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8A31E33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top w:val="nil"/>
            </w:tcBorders>
            <w:shd w:val="clear" w:color="auto" w:fill="auto"/>
          </w:tcPr>
          <w:p w14:paraId="04CA6C9D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B56D98" w14:textId="6AB141A7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6" w:type="pct"/>
            <w:tcBorders>
              <w:top w:val="nil"/>
            </w:tcBorders>
            <w:shd w:val="clear" w:color="auto" w:fill="auto"/>
            <w:vAlign w:val="bottom"/>
          </w:tcPr>
          <w:p w14:paraId="1F3A40A7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CF17BE" w14:textId="77777777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tcBorders>
              <w:top w:val="nil"/>
            </w:tcBorders>
            <w:shd w:val="clear" w:color="auto" w:fill="auto"/>
          </w:tcPr>
          <w:p w14:paraId="5BCE9C07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044A7BD" w14:textId="2593AEF5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79" w:type="pct"/>
            <w:tcBorders>
              <w:top w:val="nil"/>
            </w:tcBorders>
            <w:shd w:val="clear" w:color="auto" w:fill="auto"/>
            <w:vAlign w:val="bottom"/>
          </w:tcPr>
          <w:p w14:paraId="04E3C66B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13FB8A9" w14:textId="77777777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eastAsia="en-GB"/>
              </w:rPr>
              <w:t>-</w:t>
            </w:r>
          </w:p>
        </w:tc>
      </w:tr>
      <w:tr w:rsidR="00577D4C" w:rsidRPr="00BE65F6" w14:paraId="6B383C72" w14:textId="77777777" w:rsidTr="00531DC5">
        <w:trPr>
          <w:trHeight w:val="338"/>
        </w:trPr>
        <w:tc>
          <w:tcPr>
            <w:tcW w:w="760" w:type="pct"/>
            <w:shd w:val="clear" w:color="auto" w:fill="auto"/>
            <w:vAlign w:val="bottom"/>
          </w:tcPr>
          <w:p w14:paraId="1D8502DF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CBEE12" w14:textId="26358838" w:rsidR="00577D4C" w:rsidRPr="0085232E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3478DFD6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FF088" w14:textId="2AD03D1D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160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637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762B586F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ECA204" w14:textId="5A0ABE5A" w:rsidR="00577D4C" w:rsidRPr="0085232E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4C1071DB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CC8E2" w14:textId="0E76B010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15,133</w:t>
            </w:r>
          </w:p>
        </w:tc>
        <w:tc>
          <w:tcPr>
            <w:tcW w:w="88" w:type="pct"/>
            <w:shd w:val="clear" w:color="auto" w:fill="auto"/>
          </w:tcPr>
          <w:p w14:paraId="6FE35646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71A2E7" w14:textId="41818A2A" w:rsidR="00577D4C" w:rsidRPr="0085232E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85" w:type="pct"/>
            <w:shd w:val="clear" w:color="auto" w:fill="auto"/>
          </w:tcPr>
          <w:p w14:paraId="45837247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C3D918" w14:textId="77777777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1A6C5C9E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29C648" w14:textId="6DEC06B8" w:rsidR="00577D4C" w:rsidRPr="0085232E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17,336</w:t>
            </w:r>
          </w:p>
        </w:tc>
        <w:tc>
          <w:tcPr>
            <w:tcW w:w="81" w:type="pct"/>
            <w:shd w:val="clear" w:color="auto" w:fill="auto"/>
          </w:tcPr>
          <w:p w14:paraId="3FA88A6E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D3625F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232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2B71AA22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98A91A" w14:textId="2D30835A" w:rsidR="00577D4C" w:rsidRPr="0085232E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4,698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759C209C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BFC88" w14:textId="008B0293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33,249</w:t>
            </w:r>
          </w:p>
        </w:tc>
        <w:tc>
          <w:tcPr>
            <w:tcW w:w="79" w:type="pct"/>
            <w:shd w:val="clear" w:color="auto" w:fill="auto"/>
          </w:tcPr>
          <w:p w14:paraId="5833AA9F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257EF6" w14:textId="2DABB29D" w:rsidR="00577D4C" w:rsidRPr="0085232E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25,013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26848992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E7696" w14:textId="6AD2CE1C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209,019</w:t>
            </w:r>
          </w:p>
        </w:tc>
      </w:tr>
      <w:tr w:rsidR="00577D4C" w:rsidRPr="00BE65F6" w14:paraId="3DE8086C" w14:textId="77777777" w:rsidTr="00255173">
        <w:trPr>
          <w:trHeight w:hRule="exact" w:val="288"/>
        </w:trPr>
        <w:tc>
          <w:tcPr>
            <w:tcW w:w="760" w:type="pct"/>
            <w:shd w:val="clear" w:color="auto" w:fill="auto"/>
            <w:vAlign w:val="bottom"/>
          </w:tcPr>
          <w:p w14:paraId="6773C717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A9A9ED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AE8CA82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AD95CD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61589244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F02EC5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223EFCE8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7912BE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</w:tcPr>
          <w:p w14:paraId="70D0E148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double" w:sz="4" w:space="0" w:color="auto"/>
            </w:tcBorders>
            <w:shd w:val="clear" w:color="auto" w:fill="auto"/>
          </w:tcPr>
          <w:p w14:paraId="185F7454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</w:tcPr>
          <w:p w14:paraId="20FE8705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double" w:sz="4" w:space="0" w:color="auto"/>
            </w:tcBorders>
            <w:shd w:val="clear" w:color="auto" w:fill="auto"/>
          </w:tcPr>
          <w:p w14:paraId="5F8E8FC0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7B2D96C8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EFE754A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14:paraId="22E64A76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double" w:sz="4" w:space="0" w:color="auto"/>
            </w:tcBorders>
            <w:shd w:val="clear" w:color="auto" w:fill="auto"/>
          </w:tcPr>
          <w:p w14:paraId="77C35BA4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1C9FAD6C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CCD20A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30A2A040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top w:val="double" w:sz="4" w:space="0" w:color="auto"/>
            </w:tcBorders>
            <w:shd w:val="clear" w:color="auto" w:fill="auto"/>
          </w:tcPr>
          <w:p w14:paraId="69EA9030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66AA7294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FA7C3F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2B7D469E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0AEB0D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77D4C" w:rsidRPr="00BE65F6" w14:paraId="517AAB9F" w14:textId="77777777" w:rsidTr="00255173">
        <w:tc>
          <w:tcPr>
            <w:tcW w:w="760" w:type="pct"/>
            <w:shd w:val="clear" w:color="auto" w:fill="auto"/>
            <w:vAlign w:val="bottom"/>
          </w:tcPr>
          <w:p w14:paraId="0997E1A5" w14:textId="77777777" w:rsidR="00577D4C" w:rsidRPr="00902CF1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902CF1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271" w:type="pct"/>
            <w:shd w:val="clear" w:color="auto" w:fill="auto"/>
            <w:vAlign w:val="bottom"/>
          </w:tcPr>
          <w:p w14:paraId="22B81FDB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  <w:vAlign w:val="bottom"/>
          </w:tcPr>
          <w:p w14:paraId="0CAACEC8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0FCB874E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9" w:type="pct"/>
            <w:shd w:val="clear" w:color="auto" w:fill="auto"/>
            <w:vAlign w:val="bottom"/>
          </w:tcPr>
          <w:p w14:paraId="0E127B1A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76095E06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  <w:vAlign w:val="bottom"/>
          </w:tcPr>
          <w:p w14:paraId="6068F441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356F46FE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" w:type="pct"/>
            <w:shd w:val="clear" w:color="auto" w:fill="auto"/>
          </w:tcPr>
          <w:p w14:paraId="09034EE6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shd w:val="clear" w:color="auto" w:fill="auto"/>
          </w:tcPr>
          <w:p w14:paraId="5EF6921D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5" w:type="pct"/>
            <w:shd w:val="clear" w:color="auto" w:fill="auto"/>
          </w:tcPr>
          <w:p w14:paraId="34504418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shd w:val="clear" w:color="auto" w:fill="auto"/>
          </w:tcPr>
          <w:p w14:paraId="0651133B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6F5B6EFC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shd w:val="clear" w:color="auto" w:fill="auto"/>
            <w:vAlign w:val="bottom"/>
          </w:tcPr>
          <w:p w14:paraId="21BDAE5D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1" w:type="pct"/>
            <w:shd w:val="clear" w:color="auto" w:fill="auto"/>
          </w:tcPr>
          <w:p w14:paraId="04D6E029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shd w:val="clear" w:color="auto" w:fill="auto"/>
          </w:tcPr>
          <w:p w14:paraId="4262251D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4A36A76C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2DC1A491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6" w:type="pct"/>
            <w:shd w:val="clear" w:color="auto" w:fill="auto"/>
            <w:vAlign w:val="bottom"/>
          </w:tcPr>
          <w:p w14:paraId="78D30957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shd w:val="clear" w:color="auto" w:fill="auto"/>
          </w:tcPr>
          <w:p w14:paraId="531A576C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</w:tcPr>
          <w:p w14:paraId="3498BE26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2C39191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9" w:type="pct"/>
            <w:shd w:val="clear" w:color="auto" w:fill="auto"/>
            <w:vAlign w:val="bottom"/>
          </w:tcPr>
          <w:p w14:paraId="03B458BF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shd w:val="clear" w:color="auto" w:fill="auto"/>
            <w:vAlign w:val="bottom"/>
          </w:tcPr>
          <w:p w14:paraId="38BD4E89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77D4C" w:rsidRPr="0029534C" w14:paraId="78732437" w14:textId="77777777" w:rsidTr="00531DC5">
        <w:tc>
          <w:tcPr>
            <w:tcW w:w="760" w:type="pct"/>
            <w:shd w:val="clear" w:color="auto" w:fill="auto"/>
            <w:vAlign w:val="bottom"/>
          </w:tcPr>
          <w:p w14:paraId="6A16C209" w14:textId="77777777" w:rsidR="00577D4C" w:rsidRPr="003F14BF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271" w:type="pct"/>
            <w:shd w:val="clear" w:color="auto" w:fill="auto"/>
            <w:vAlign w:val="bottom"/>
          </w:tcPr>
          <w:p w14:paraId="061EB3DB" w14:textId="2EF0010F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shd w:val="clear" w:color="auto" w:fill="auto"/>
            <w:vAlign w:val="bottom"/>
          </w:tcPr>
          <w:p w14:paraId="62E69134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shd w:val="clear" w:color="auto" w:fill="auto"/>
            <w:vAlign w:val="bottom"/>
          </w:tcPr>
          <w:p w14:paraId="425D5E05" w14:textId="039FE436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903</w:t>
            </w:r>
          </w:p>
        </w:tc>
        <w:tc>
          <w:tcPr>
            <w:tcW w:w="89" w:type="pct"/>
            <w:shd w:val="clear" w:color="auto" w:fill="auto"/>
            <w:vAlign w:val="bottom"/>
          </w:tcPr>
          <w:p w14:paraId="12ECAF66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14:paraId="1D119DC5" w14:textId="0FEF676A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shd w:val="clear" w:color="auto" w:fill="auto"/>
            <w:vAlign w:val="bottom"/>
          </w:tcPr>
          <w:p w14:paraId="47DE4D82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shd w:val="clear" w:color="auto" w:fill="auto"/>
            <w:vAlign w:val="bottom"/>
          </w:tcPr>
          <w:p w14:paraId="36503DE2" w14:textId="77777777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 xml:space="preserve">-   </w:t>
            </w:r>
          </w:p>
        </w:tc>
        <w:tc>
          <w:tcPr>
            <w:tcW w:w="88" w:type="pct"/>
            <w:shd w:val="clear" w:color="auto" w:fill="auto"/>
          </w:tcPr>
          <w:p w14:paraId="3F62CFC8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shd w:val="clear" w:color="auto" w:fill="auto"/>
          </w:tcPr>
          <w:p w14:paraId="4CCA0CD6" w14:textId="63222DC7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85" w:type="pct"/>
            <w:shd w:val="clear" w:color="auto" w:fill="auto"/>
          </w:tcPr>
          <w:p w14:paraId="7E5B5E22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nil"/>
            </w:tcBorders>
            <w:shd w:val="clear" w:color="auto" w:fill="auto"/>
          </w:tcPr>
          <w:p w14:paraId="123729E0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694E4306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shd w:val="clear" w:color="auto" w:fill="auto"/>
          </w:tcPr>
          <w:p w14:paraId="7A6E3669" w14:textId="0E5544AF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712A564C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nil"/>
            </w:tcBorders>
            <w:shd w:val="clear" w:color="auto" w:fill="auto"/>
          </w:tcPr>
          <w:p w14:paraId="003DA111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5758BB9A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shd w:val="clear" w:color="auto" w:fill="auto"/>
            <w:vAlign w:val="bottom"/>
          </w:tcPr>
          <w:p w14:paraId="0221E628" w14:textId="06E26ABA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4,698</w:t>
            </w:r>
          </w:p>
        </w:tc>
        <w:tc>
          <w:tcPr>
            <w:tcW w:w="86" w:type="pct"/>
            <w:shd w:val="clear" w:color="auto" w:fill="auto"/>
            <w:vAlign w:val="bottom"/>
          </w:tcPr>
          <w:p w14:paraId="69873AE9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03EBE733" w14:textId="50B105FB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9,241</w:t>
            </w:r>
          </w:p>
        </w:tc>
        <w:tc>
          <w:tcPr>
            <w:tcW w:w="79" w:type="pct"/>
            <w:shd w:val="clear" w:color="auto" w:fill="auto"/>
          </w:tcPr>
          <w:p w14:paraId="0C113EE3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CA63627" w14:textId="4A93696A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7,646</w:t>
            </w:r>
          </w:p>
        </w:tc>
        <w:tc>
          <w:tcPr>
            <w:tcW w:w="79" w:type="pct"/>
            <w:shd w:val="clear" w:color="auto" w:fill="auto"/>
            <w:vAlign w:val="bottom"/>
          </w:tcPr>
          <w:p w14:paraId="5F7825AC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shd w:val="clear" w:color="auto" w:fill="auto"/>
          </w:tcPr>
          <w:p w14:paraId="1F4A1778" w14:textId="20F40956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20,144</w:t>
            </w:r>
          </w:p>
        </w:tc>
      </w:tr>
      <w:tr w:rsidR="00577D4C" w:rsidRPr="0029534C" w14:paraId="6FC14E71" w14:textId="77777777" w:rsidTr="00531DC5">
        <w:tc>
          <w:tcPr>
            <w:tcW w:w="760" w:type="pct"/>
            <w:tcBorders>
              <w:bottom w:val="nil"/>
            </w:tcBorders>
            <w:shd w:val="clear" w:color="auto" w:fill="auto"/>
            <w:vAlign w:val="bottom"/>
          </w:tcPr>
          <w:p w14:paraId="74415913" w14:textId="77777777" w:rsidR="00577D4C" w:rsidRPr="003F14BF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31AED" w14:textId="486575FD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bottom"/>
          </w:tcPr>
          <w:p w14:paraId="342CB4AA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BAAEF" w14:textId="059BA48B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159,734</w:t>
            </w:r>
          </w:p>
        </w:tc>
        <w:tc>
          <w:tcPr>
            <w:tcW w:w="89" w:type="pct"/>
            <w:tcBorders>
              <w:bottom w:val="nil"/>
            </w:tcBorders>
            <w:shd w:val="clear" w:color="auto" w:fill="auto"/>
            <w:vAlign w:val="bottom"/>
          </w:tcPr>
          <w:p w14:paraId="6A79701C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EC17B" w14:textId="6E5F1A4F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14:paraId="49E16752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5943F" w14:textId="2ABA08DA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15,133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14:paraId="73551E75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bottom w:val="single" w:sz="4" w:space="0" w:color="auto"/>
            </w:tcBorders>
            <w:shd w:val="clear" w:color="auto" w:fill="auto"/>
          </w:tcPr>
          <w:p w14:paraId="237E6C16" w14:textId="3143050F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44054BF4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bottom w:val="single" w:sz="4" w:space="0" w:color="auto"/>
            </w:tcBorders>
            <w:shd w:val="clear" w:color="auto" w:fill="auto"/>
          </w:tcPr>
          <w:p w14:paraId="1A3F9FD1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15E2D60B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bottom w:val="single" w:sz="4" w:space="0" w:color="auto"/>
            </w:tcBorders>
            <w:shd w:val="clear" w:color="auto" w:fill="auto"/>
          </w:tcPr>
          <w:p w14:paraId="3A3A118E" w14:textId="7838950F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17,336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60C038D8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bottom w:val="single" w:sz="4" w:space="0" w:color="auto"/>
            </w:tcBorders>
            <w:shd w:val="clear" w:color="auto" w:fill="auto"/>
          </w:tcPr>
          <w:p w14:paraId="4951A284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5BD478F2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30B156" w14:textId="37252827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440FE66A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756DD" w14:textId="41789751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14,008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019C1FE0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F81B5" w14:textId="143FE88B" w:rsidR="00577D4C" w:rsidRPr="00AB779B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17,367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  <w:vAlign w:val="bottom"/>
          </w:tcPr>
          <w:p w14:paraId="7F9FD278" w14:textId="77777777" w:rsidR="00577D4C" w:rsidRPr="00AB779B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bottom w:val="single" w:sz="4" w:space="0" w:color="auto"/>
            </w:tcBorders>
            <w:shd w:val="clear" w:color="auto" w:fill="auto"/>
          </w:tcPr>
          <w:p w14:paraId="315A4978" w14:textId="0336D9A8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7B665D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88,875</w:t>
            </w:r>
          </w:p>
        </w:tc>
      </w:tr>
      <w:tr w:rsidR="00577D4C" w:rsidRPr="0029534C" w14:paraId="2613F819" w14:textId="77777777" w:rsidTr="00531DC5">
        <w:tc>
          <w:tcPr>
            <w:tcW w:w="760" w:type="pct"/>
            <w:tcBorders>
              <w:bottom w:val="nil"/>
            </w:tcBorders>
            <w:shd w:val="clear" w:color="auto" w:fill="auto"/>
            <w:vAlign w:val="bottom"/>
          </w:tcPr>
          <w:p w14:paraId="65EB3AB0" w14:textId="77777777" w:rsidR="00577D4C" w:rsidRPr="00DA4213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42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3752AC" w14:textId="776C4712" w:rsidR="00577D4C" w:rsidRPr="0085232E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  <w:vAlign w:val="bottom"/>
          </w:tcPr>
          <w:p w14:paraId="416B5711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8050F" w14:textId="5949B94A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160</w:t>
            </w:r>
            <w:r w:rsidRPr="0029534C">
              <w:rPr>
                <w:rFonts w:asciiTheme="majorBidi" w:hAnsiTheme="majorBidi"/>
                <w:sz w:val="30"/>
                <w:szCs w:val="30"/>
                <w:lang w:eastAsia="en-GB"/>
              </w:rPr>
              <w:t>,</w:t>
            </w: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637</w:t>
            </w:r>
          </w:p>
        </w:tc>
        <w:tc>
          <w:tcPr>
            <w:tcW w:w="89" w:type="pct"/>
            <w:tcBorders>
              <w:bottom w:val="nil"/>
            </w:tcBorders>
            <w:shd w:val="clear" w:color="auto" w:fill="auto"/>
            <w:vAlign w:val="bottom"/>
          </w:tcPr>
          <w:p w14:paraId="3EE70124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23A31C" w14:textId="51812981" w:rsidR="00577D4C" w:rsidRPr="0085232E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  <w:vAlign w:val="bottom"/>
          </w:tcPr>
          <w:p w14:paraId="55354BA0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A32CE3" w14:textId="3ABDF20C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15,133</w:t>
            </w:r>
          </w:p>
        </w:tc>
        <w:tc>
          <w:tcPr>
            <w:tcW w:w="88" w:type="pct"/>
            <w:tcBorders>
              <w:bottom w:val="nil"/>
            </w:tcBorders>
            <w:shd w:val="clear" w:color="auto" w:fill="auto"/>
          </w:tcPr>
          <w:p w14:paraId="26FDF2A8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2E9F9" w14:textId="7325DB26" w:rsidR="00577D4C" w:rsidRPr="0085232E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85" w:type="pct"/>
            <w:tcBorders>
              <w:bottom w:val="nil"/>
            </w:tcBorders>
            <w:shd w:val="clear" w:color="auto" w:fill="auto"/>
          </w:tcPr>
          <w:p w14:paraId="42E6F895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DB412C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232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4360150B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41B97" w14:textId="2DBB5617" w:rsidR="00577D4C" w:rsidRPr="0085232E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17,336</w:t>
            </w:r>
          </w:p>
        </w:tc>
        <w:tc>
          <w:tcPr>
            <w:tcW w:w="81" w:type="pct"/>
            <w:tcBorders>
              <w:bottom w:val="nil"/>
            </w:tcBorders>
            <w:shd w:val="clear" w:color="auto" w:fill="auto"/>
          </w:tcPr>
          <w:p w14:paraId="16734C78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495E8D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5232E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79BD2195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BE5394" w14:textId="27823E0E" w:rsidR="00577D4C" w:rsidRPr="0085232E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4,698</w:t>
            </w:r>
          </w:p>
        </w:tc>
        <w:tc>
          <w:tcPr>
            <w:tcW w:w="86" w:type="pct"/>
            <w:tcBorders>
              <w:bottom w:val="nil"/>
            </w:tcBorders>
            <w:shd w:val="clear" w:color="auto" w:fill="auto"/>
            <w:vAlign w:val="bottom"/>
          </w:tcPr>
          <w:p w14:paraId="0B9937C0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FC7235" w14:textId="6CFD7B06" w:rsidR="00577D4C" w:rsidRPr="0029534C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/>
                <w:sz w:val="30"/>
                <w:szCs w:val="30"/>
                <w:lang w:eastAsia="en-GB"/>
              </w:rPr>
              <w:t>33,249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62B60A3B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B3755D" w14:textId="72C8D896" w:rsidR="00577D4C" w:rsidRPr="0085232E" w:rsidRDefault="00531DC5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25,013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  <w:vAlign w:val="bottom"/>
          </w:tcPr>
          <w:p w14:paraId="0BAA5B43" w14:textId="77777777" w:rsidR="00577D4C" w:rsidRPr="0085232E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BD12A" w14:textId="7F8DEEBF" w:rsidR="00577D4C" w:rsidRPr="007975A6" w:rsidRDefault="00577D4C" w:rsidP="00577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Theme="majorBidi" w:hAnsiTheme="majorBidi"/>
                <w:sz w:val="30"/>
                <w:szCs w:val="30"/>
                <w:lang w:eastAsia="en-GB"/>
              </w:rPr>
            </w:pPr>
            <w:r w:rsidRPr="007975A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209,019</w:t>
            </w:r>
          </w:p>
        </w:tc>
      </w:tr>
    </w:tbl>
    <w:p w14:paraId="6721A7A1" w14:textId="77777777" w:rsidR="005374F8" w:rsidRDefault="005374F8"/>
    <w:p w14:paraId="1128AF72" w14:textId="77777777" w:rsidR="005374F8" w:rsidRDefault="005374F8"/>
    <w:p w14:paraId="60DF67BA" w14:textId="77777777" w:rsidR="005374F8" w:rsidRDefault="005374F8"/>
    <w:p w14:paraId="759B3710" w14:textId="77777777" w:rsidR="005374F8" w:rsidRDefault="005374F8"/>
    <w:tbl>
      <w:tblPr>
        <w:tblW w:w="4802" w:type="pct"/>
        <w:tblInd w:w="450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31"/>
        <w:gridCol w:w="712"/>
        <w:gridCol w:w="1028"/>
        <w:gridCol w:w="285"/>
        <w:gridCol w:w="992"/>
        <w:gridCol w:w="285"/>
        <w:gridCol w:w="992"/>
        <w:gridCol w:w="282"/>
        <w:gridCol w:w="995"/>
        <w:gridCol w:w="285"/>
        <w:gridCol w:w="989"/>
        <w:gridCol w:w="285"/>
        <w:gridCol w:w="1001"/>
        <w:gridCol w:w="285"/>
        <w:gridCol w:w="986"/>
        <w:gridCol w:w="282"/>
        <w:gridCol w:w="1001"/>
        <w:gridCol w:w="282"/>
        <w:gridCol w:w="989"/>
        <w:gridCol w:w="285"/>
        <w:gridCol w:w="992"/>
      </w:tblGrid>
      <w:tr w:rsidR="00D7306F" w:rsidRPr="00AB779B" w14:paraId="09FB2C32" w14:textId="77777777" w:rsidTr="004A1562">
        <w:tc>
          <w:tcPr>
            <w:tcW w:w="637" w:type="pct"/>
            <w:shd w:val="clear" w:color="auto" w:fill="auto"/>
            <w:noWrap/>
          </w:tcPr>
          <w:p w14:paraId="5E9C619D" w14:textId="77777777" w:rsidR="005374F8" w:rsidRPr="00AB779B" w:rsidRDefault="005374F8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4" w:type="pct"/>
            <w:shd w:val="clear" w:color="auto" w:fill="auto"/>
          </w:tcPr>
          <w:p w14:paraId="3059A72B" w14:textId="77777777" w:rsidR="00D7306F" w:rsidRPr="00AB779B" w:rsidRDefault="00D7306F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128" w:type="pct"/>
            <w:gridSpan w:val="19"/>
            <w:tcBorders>
              <w:bottom w:val="single" w:sz="4" w:space="0" w:color="auto"/>
            </w:tcBorders>
          </w:tcPr>
          <w:p w14:paraId="7A6EDC02" w14:textId="77777777" w:rsidR="00D7306F" w:rsidRPr="00107142" w:rsidRDefault="00D7306F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พันบาท</w:t>
            </w:r>
          </w:p>
        </w:tc>
      </w:tr>
      <w:tr w:rsidR="00D7306F" w:rsidRPr="00AB779B" w14:paraId="5B92D67A" w14:textId="77777777" w:rsidTr="004A1562">
        <w:tc>
          <w:tcPr>
            <w:tcW w:w="637" w:type="pct"/>
            <w:shd w:val="clear" w:color="auto" w:fill="auto"/>
            <w:noWrap/>
          </w:tcPr>
          <w:p w14:paraId="03DB2A32" w14:textId="77777777" w:rsidR="00D7306F" w:rsidRPr="00AB779B" w:rsidRDefault="00D7306F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234" w:type="pct"/>
            <w:shd w:val="clear" w:color="auto" w:fill="auto"/>
          </w:tcPr>
          <w:p w14:paraId="09EE8434" w14:textId="77777777" w:rsidR="00D7306F" w:rsidRPr="00AB779B" w:rsidRDefault="00D7306F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28" w:type="pct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1E526FAC" w14:textId="77777777" w:rsidR="00D7306F" w:rsidRPr="00107142" w:rsidRDefault="00D7306F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งบการเงิน</w:t>
            </w:r>
            <w:r w:rsidRPr="0010714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D7306F" w:rsidRPr="00AB779B" w14:paraId="28BE70D5" w14:textId="77777777" w:rsidTr="004A1562">
        <w:tc>
          <w:tcPr>
            <w:tcW w:w="872" w:type="pct"/>
            <w:gridSpan w:val="2"/>
            <w:shd w:val="clear" w:color="auto" w:fill="auto"/>
            <w:noWrap/>
          </w:tcPr>
          <w:p w14:paraId="2B3ADA9E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BE1A024" w14:textId="77777777" w:rsidR="00C53DD2" w:rsidRDefault="00C53DD2" w:rsidP="00D73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9C93627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72F7565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78DDE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76CA3FE2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ออกแบบ ผลิต</w:t>
            </w:r>
          </w:p>
          <w:p w14:paraId="4801B0D2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และติดตั้งเครื่องจักรแบบกึ่งอัตโนมัติ</w:t>
            </w:r>
          </w:p>
        </w:tc>
        <w:tc>
          <w:tcPr>
            <w:tcW w:w="94" w:type="pct"/>
            <w:tcBorders>
              <w:top w:val="single" w:sz="4" w:space="0" w:color="auto"/>
            </w:tcBorders>
            <w:shd w:val="clear" w:color="auto" w:fill="auto"/>
          </w:tcPr>
          <w:p w14:paraId="03E93B8A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DC90B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31366F68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ออกแบบ ผลิต</w:t>
            </w:r>
          </w:p>
          <w:p w14:paraId="105CBC68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94" w:type="pct"/>
            <w:tcBorders>
              <w:top w:val="single" w:sz="4" w:space="0" w:color="auto"/>
            </w:tcBorders>
            <w:shd w:val="clear" w:color="auto" w:fill="auto"/>
          </w:tcPr>
          <w:p w14:paraId="50B48A2B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2569CA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  <w:p w14:paraId="6B583FE0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  <w:p w14:paraId="339757E1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ติดตั้งและ</w:t>
            </w:r>
          </w:p>
          <w:p w14:paraId="501334F8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บำรุงเครื่องจักร</w:t>
            </w:r>
          </w:p>
        </w:tc>
        <w:tc>
          <w:tcPr>
            <w:tcW w:w="94" w:type="pct"/>
            <w:tcBorders>
              <w:top w:val="single" w:sz="4" w:space="0" w:color="auto"/>
            </w:tcBorders>
          </w:tcPr>
          <w:p w14:paraId="0BE3ECF5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4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624D5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00BFD134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59C978DA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212E2F8C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3" w:type="pct"/>
            <w:tcBorders>
              <w:top w:val="single" w:sz="4" w:space="0" w:color="auto"/>
            </w:tcBorders>
            <w:shd w:val="clear" w:color="auto" w:fill="auto"/>
          </w:tcPr>
          <w:p w14:paraId="03E2BF77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4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7F526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73E48021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20145D37" w14:textId="77777777" w:rsidR="00C53DD2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4848B7C2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D7306F" w:rsidRPr="00AB779B" w14:paraId="31A9A535" w14:textId="77777777" w:rsidTr="004A1562">
        <w:tc>
          <w:tcPr>
            <w:tcW w:w="872" w:type="pct"/>
            <w:gridSpan w:val="2"/>
            <w:shd w:val="clear" w:color="auto" w:fill="auto"/>
            <w:noWrap/>
            <w:vAlign w:val="bottom"/>
          </w:tcPr>
          <w:p w14:paraId="2CFB6FAD" w14:textId="430ADF8B" w:rsidR="00C53DD2" w:rsidRPr="00AB779B" w:rsidRDefault="00C53DD2" w:rsidP="000E66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7F1887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9C16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กันยา</w:t>
            </w:r>
            <w:r w:rsidR="000E66E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ยน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80096" w14:textId="77777777" w:rsidR="00C53DD2" w:rsidRPr="00611567" w:rsidRDefault="007F1887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3B51EE" w14:textId="77777777"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316B0" w14:textId="77777777" w:rsidR="00C53DD2" w:rsidRPr="00611567" w:rsidRDefault="007F1887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1E4A4843" w14:textId="77777777"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</w:tcPr>
          <w:p w14:paraId="22C30297" w14:textId="77777777" w:rsidR="00C53DD2" w:rsidRPr="00611567" w:rsidRDefault="007F1887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2E4722F0" w14:textId="77777777"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</w:tcPr>
          <w:p w14:paraId="7A1420FC" w14:textId="77777777" w:rsidR="00C53DD2" w:rsidRPr="00611567" w:rsidRDefault="007F1887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71424E8B" w14:textId="77777777"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14:paraId="17CC1306" w14:textId="77777777" w:rsidR="00C53DD2" w:rsidRPr="00611567" w:rsidRDefault="007F1887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0B028FA5" w14:textId="77777777"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</w:tcPr>
          <w:p w14:paraId="7C4D64D6" w14:textId="77777777" w:rsidR="00C53DD2" w:rsidRPr="00611567" w:rsidRDefault="007F1887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94" w:type="pct"/>
            <w:tcBorders>
              <w:bottom w:val="nil"/>
            </w:tcBorders>
          </w:tcPr>
          <w:p w14:paraId="402252EA" w14:textId="77777777"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</w:tcPr>
          <w:p w14:paraId="7FD3A782" w14:textId="77777777" w:rsidR="00C53DD2" w:rsidRPr="00611567" w:rsidRDefault="007F1887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75CE1185" w14:textId="77777777"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</w:tcPr>
          <w:p w14:paraId="7D831FB6" w14:textId="77777777" w:rsidR="00C53DD2" w:rsidRPr="00611567" w:rsidRDefault="007F1887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2A6487D3" w14:textId="77777777"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14:paraId="6DBB631F" w14:textId="77777777" w:rsidR="00C53DD2" w:rsidRPr="00611567" w:rsidRDefault="007F1887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48D68250" w14:textId="77777777" w:rsidR="00C53DD2" w:rsidRPr="00611567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</w:tcPr>
          <w:p w14:paraId="6852202F" w14:textId="77777777" w:rsidR="00C53DD2" w:rsidRPr="00611567" w:rsidRDefault="007F1887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</w:tr>
      <w:tr w:rsidR="00D7306F" w:rsidRPr="00AB779B" w14:paraId="1DA71E18" w14:textId="77777777" w:rsidTr="00531DC5">
        <w:tc>
          <w:tcPr>
            <w:tcW w:w="872" w:type="pct"/>
            <w:gridSpan w:val="2"/>
            <w:shd w:val="clear" w:color="auto" w:fill="auto"/>
            <w:vAlign w:val="bottom"/>
          </w:tcPr>
          <w:p w14:paraId="5433BEF0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33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30F179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ACAB90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B3E8FC7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1E7E4F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E0A5AA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406C76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18DAE87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736D4BB4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2FE305A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2C91BF31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6E60941D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0A1F0A29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D5707A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E48F142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1F5C2AE6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</w:tcPr>
          <w:p w14:paraId="2DE67CB1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E4A628C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B3834F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C11749" w14:textId="77777777" w:rsidR="00C53DD2" w:rsidRPr="00AB779B" w:rsidRDefault="00C53DD2" w:rsidP="00E86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051720" w:rsidRPr="00AB779B" w14:paraId="674BE27A" w14:textId="77777777" w:rsidTr="00531DC5">
        <w:tc>
          <w:tcPr>
            <w:tcW w:w="872" w:type="pct"/>
            <w:gridSpan w:val="2"/>
            <w:shd w:val="clear" w:color="auto" w:fill="auto"/>
            <w:vAlign w:val="bottom"/>
          </w:tcPr>
          <w:p w14:paraId="2F3A38A4" w14:textId="77777777" w:rsidR="00051720" w:rsidRPr="00891497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149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9BAEB6" w14:textId="1E29E642" w:rsidR="00051720" w:rsidRPr="00AB779B" w:rsidRDefault="00531DC5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8A72BA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603805" w14:textId="39E6C122" w:rsidR="00051720" w:rsidRPr="00AB779B" w:rsidRDefault="004A156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11,697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51C140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6F9F3F" w14:textId="53B9D0B1" w:rsidR="00051720" w:rsidRPr="00AB779B" w:rsidRDefault="00531DC5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3D1C69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77D0F9" w14:textId="3EE7DAD8" w:rsidR="00051720" w:rsidRPr="00AB779B" w:rsidRDefault="004A156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6C98985A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bottom w:val="nil"/>
            </w:tcBorders>
            <w:shd w:val="clear" w:color="auto" w:fill="auto"/>
          </w:tcPr>
          <w:p w14:paraId="3519A1DE" w14:textId="1D7CA10B" w:rsidR="00051720" w:rsidRPr="00AB779B" w:rsidRDefault="00531DC5" w:rsidP="00BE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336399B1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0F0BDF30" w14:textId="77777777" w:rsidR="00051720" w:rsidRPr="00AB779B" w:rsidRDefault="00051720" w:rsidP="0058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557DFDA4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nil"/>
              <w:bottom w:val="nil"/>
            </w:tcBorders>
            <w:shd w:val="clear" w:color="auto" w:fill="auto"/>
          </w:tcPr>
          <w:p w14:paraId="5D78682C" w14:textId="0C9DB641" w:rsidR="00051720" w:rsidRPr="00E86602" w:rsidRDefault="00531DC5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1,512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F4159E4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39226DF9" w14:textId="6088D50A" w:rsidR="00051720" w:rsidRPr="00AB779B" w:rsidRDefault="004A156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5,171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</w:tcPr>
          <w:p w14:paraId="78E1C3E4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bottom w:val="nil"/>
            </w:tcBorders>
            <w:shd w:val="clear" w:color="auto" w:fill="auto"/>
          </w:tcPr>
          <w:p w14:paraId="08250B40" w14:textId="03797AA6" w:rsidR="00051720" w:rsidRPr="00AB779B" w:rsidRDefault="00531DC5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1,512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2D4ED3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35AD73" w14:textId="7399AFE5" w:rsidR="00051720" w:rsidRPr="00AB779B" w:rsidRDefault="004A156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17,408</w:t>
            </w:r>
          </w:p>
        </w:tc>
      </w:tr>
      <w:tr w:rsidR="00051720" w:rsidRPr="00AB779B" w14:paraId="6AE04E87" w14:textId="77777777" w:rsidTr="00531DC5">
        <w:tc>
          <w:tcPr>
            <w:tcW w:w="872" w:type="pct"/>
            <w:gridSpan w:val="2"/>
            <w:shd w:val="clear" w:color="auto" w:fill="auto"/>
            <w:vAlign w:val="bottom"/>
          </w:tcPr>
          <w:p w14:paraId="33992B40" w14:textId="77777777" w:rsidR="00051720" w:rsidRPr="007D74D0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D74D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1D15C9" w14:textId="48733DE1" w:rsidR="00051720" w:rsidRDefault="00531DC5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  <w:vAlign w:val="bottom"/>
          </w:tcPr>
          <w:p w14:paraId="74D98A32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97999F" w14:textId="696F5C28" w:rsidR="00051720" w:rsidRDefault="004A156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11,697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  <w:vAlign w:val="bottom"/>
          </w:tcPr>
          <w:p w14:paraId="4AED5389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AA8265" w14:textId="1A8804E6" w:rsidR="00051720" w:rsidRDefault="00531DC5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  <w:shd w:val="clear" w:color="auto" w:fill="auto"/>
            <w:vAlign w:val="bottom"/>
          </w:tcPr>
          <w:p w14:paraId="61590513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24A66F" w14:textId="6698ACF5" w:rsidR="00051720" w:rsidRDefault="004A156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</w:tcPr>
          <w:p w14:paraId="2C11C5D2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DEC66E" w14:textId="513AEF33" w:rsidR="00051720" w:rsidRPr="00AB779B" w:rsidRDefault="00531DC5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</w:tcPr>
          <w:p w14:paraId="3D6F4C31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AD2A8" w14:textId="77777777" w:rsidR="00051720" w:rsidRDefault="00051720" w:rsidP="00581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</w:tcPr>
          <w:p w14:paraId="0D007597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BCD63" w14:textId="19659E27" w:rsidR="00051720" w:rsidRPr="00E86602" w:rsidRDefault="00531DC5" w:rsidP="00DC6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1,512</w:t>
            </w:r>
          </w:p>
        </w:tc>
        <w:tc>
          <w:tcPr>
            <w:tcW w:w="93" w:type="pct"/>
            <w:tcBorders>
              <w:top w:val="nil"/>
            </w:tcBorders>
            <w:shd w:val="clear" w:color="auto" w:fill="auto"/>
            <w:vAlign w:val="bottom"/>
          </w:tcPr>
          <w:p w14:paraId="0AF33D43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81F534" w14:textId="4D6F17CA" w:rsidR="00051720" w:rsidRDefault="004A156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5,171</w:t>
            </w:r>
          </w:p>
        </w:tc>
        <w:tc>
          <w:tcPr>
            <w:tcW w:w="93" w:type="pct"/>
            <w:tcBorders>
              <w:top w:val="nil"/>
            </w:tcBorders>
            <w:shd w:val="clear" w:color="auto" w:fill="auto"/>
          </w:tcPr>
          <w:p w14:paraId="04A898C5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F97EFA" w14:textId="6662D97D" w:rsidR="00051720" w:rsidRPr="00AB779B" w:rsidRDefault="00531DC5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1,512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  <w:vAlign w:val="bottom"/>
          </w:tcPr>
          <w:p w14:paraId="48892C9D" w14:textId="77777777" w:rsidR="00051720" w:rsidRPr="00AB779B" w:rsidRDefault="00051720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15D2C" w14:textId="4ADF77A5" w:rsidR="00051720" w:rsidRDefault="004A156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17,408</w:t>
            </w:r>
          </w:p>
        </w:tc>
      </w:tr>
      <w:tr w:rsidR="00D7306F" w:rsidRPr="00AB779B" w14:paraId="33EB0712" w14:textId="77777777" w:rsidTr="00531DC5">
        <w:trPr>
          <w:trHeight w:hRule="exact" w:val="288"/>
        </w:trPr>
        <w:tc>
          <w:tcPr>
            <w:tcW w:w="872" w:type="pct"/>
            <w:gridSpan w:val="2"/>
            <w:shd w:val="clear" w:color="auto" w:fill="auto"/>
            <w:vAlign w:val="bottom"/>
          </w:tcPr>
          <w:p w14:paraId="3A318050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144CDD" w14:textId="77777777" w:rsidR="00C53DD2" w:rsidRPr="00AB779B" w:rsidRDefault="00C53DD2" w:rsidP="00BE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5DD57EEB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72E5E5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6CEA6AF0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1576D7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6A7D0778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94800D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</w:tcPr>
          <w:p w14:paraId="31015D6C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double" w:sz="4" w:space="0" w:color="auto"/>
            </w:tcBorders>
            <w:shd w:val="clear" w:color="auto" w:fill="auto"/>
          </w:tcPr>
          <w:p w14:paraId="1C69C4E3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</w:tcPr>
          <w:p w14:paraId="20B30B56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double" w:sz="4" w:space="0" w:color="auto"/>
            </w:tcBorders>
            <w:shd w:val="clear" w:color="auto" w:fill="auto"/>
          </w:tcPr>
          <w:p w14:paraId="0FC6B80A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</w:tcPr>
          <w:p w14:paraId="558F0A49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8A6444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37356510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double" w:sz="4" w:space="0" w:color="auto"/>
            </w:tcBorders>
            <w:shd w:val="clear" w:color="auto" w:fill="auto"/>
          </w:tcPr>
          <w:p w14:paraId="1672E112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</w:tcPr>
          <w:p w14:paraId="5031233D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821C1BE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12123CB1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AEFB49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7306F" w:rsidRPr="00AB779B" w14:paraId="21A3D23C" w14:textId="77777777" w:rsidTr="00531DC5">
        <w:tc>
          <w:tcPr>
            <w:tcW w:w="872" w:type="pct"/>
            <w:gridSpan w:val="2"/>
            <w:shd w:val="clear" w:color="auto" w:fill="auto"/>
            <w:vAlign w:val="bottom"/>
          </w:tcPr>
          <w:p w14:paraId="5A7B186D" w14:textId="77777777" w:rsidR="00C53DD2" w:rsidRPr="00C042F7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042F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39" w:type="pct"/>
            <w:shd w:val="clear" w:color="auto" w:fill="auto"/>
            <w:vAlign w:val="bottom"/>
          </w:tcPr>
          <w:p w14:paraId="3F64F41A" w14:textId="77777777" w:rsidR="00C53DD2" w:rsidRPr="00AB779B" w:rsidRDefault="00C53DD2" w:rsidP="00BE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1EF54F81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shd w:val="clear" w:color="auto" w:fill="auto"/>
            <w:vAlign w:val="bottom"/>
          </w:tcPr>
          <w:p w14:paraId="43F7DB55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16A6330F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shd w:val="clear" w:color="auto" w:fill="auto"/>
            <w:vAlign w:val="bottom"/>
          </w:tcPr>
          <w:p w14:paraId="01017E80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315EA2E2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169B7C4A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</w:tcPr>
          <w:p w14:paraId="65FBED19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shd w:val="clear" w:color="auto" w:fill="auto"/>
          </w:tcPr>
          <w:p w14:paraId="0CC3C1D9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</w:tcPr>
          <w:p w14:paraId="4CF050E3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shd w:val="clear" w:color="auto" w:fill="auto"/>
          </w:tcPr>
          <w:p w14:paraId="3A5BF101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</w:tcPr>
          <w:p w14:paraId="74397359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5B0B222E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552B1A7F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shd w:val="clear" w:color="auto" w:fill="auto"/>
          </w:tcPr>
          <w:p w14:paraId="71A46788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</w:tcPr>
          <w:p w14:paraId="4B24ADBD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592A03B3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3BDCD447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21C87100" w14:textId="77777777" w:rsidR="00C53DD2" w:rsidRPr="00AB779B" w:rsidRDefault="00C53DD2" w:rsidP="00263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A1562" w:rsidRPr="00AB779B" w14:paraId="497807FF" w14:textId="77777777" w:rsidTr="00531DC5">
        <w:tc>
          <w:tcPr>
            <w:tcW w:w="872" w:type="pct"/>
            <w:gridSpan w:val="2"/>
            <w:shd w:val="clear" w:color="auto" w:fill="auto"/>
            <w:vAlign w:val="bottom"/>
          </w:tcPr>
          <w:p w14:paraId="24C51B58" w14:textId="77777777" w:rsidR="004A1562" w:rsidRPr="003F14BF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339" w:type="pct"/>
            <w:shd w:val="clear" w:color="auto" w:fill="auto"/>
            <w:vAlign w:val="bottom"/>
          </w:tcPr>
          <w:p w14:paraId="38B6C6C0" w14:textId="0819BAA8" w:rsidR="004A1562" w:rsidRPr="00AB779B" w:rsidRDefault="00531DC5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6F38E0A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shd w:val="clear" w:color="auto" w:fill="auto"/>
            <w:vAlign w:val="bottom"/>
          </w:tcPr>
          <w:p w14:paraId="589CEAC0" w14:textId="13566E3A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183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16E6AEC7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shd w:val="clear" w:color="auto" w:fill="auto"/>
            <w:vAlign w:val="bottom"/>
          </w:tcPr>
          <w:p w14:paraId="2ACBD8C4" w14:textId="6F30A2ED" w:rsidR="004A1562" w:rsidRPr="00AB779B" w:rsidRDefault="00531DC5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6947B430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7ED87F3C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52960CEB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shd w:val="clear" w:color="auto" w:fill="auto"/>
          </w:tcPr>
          <w:p w14:paraId="617A7168" w14:textId="5CF746F3" w:rsidR="004A1562" w:rsidRPr="00AB779B" w:rsidRDefault="00531DC5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315D7B0C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nil"/>
            </w:tcBorders>
            <w:shd w:val="clear" w:color="auto" w:fill="auto"/>
          </w:tcPr>
          <w:p w14:paraId="6A465426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27171903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shd w:val="clear" w:color="auto" w:fill="auto"/>
          </w:tcPr>
          <w:p w14:paraId="3C274E73" w14:textId="6A70FD08" w:rsidR="004A1562" w:rsidRPr="00E86602" w:rsidRDefault="00531DC5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1,512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4AF95AC2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shd w:val="clear" w:color="auto" w:fill="auto"/>
          </w:tcPr>
          <w:p w14:paraId="5B1B9B2B" w14:textId="7E0AB5F4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5,171</w:t>
            </w:r>
          </w:p>
        </w:tc>
        <w:tc>
          <w:tcPr>
            <w:tcW w:w="93" w:type="pct"/>
            <w:shd w:val="clear" w:color="auto" w:fill="auto"/>
          </w:tcPr>
          <w:p w14:paraId="4D1CA087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5E474810" w14:textId="793E9089" w:rsidR="004A1562" w:rsidRPr="00AB779B" w:rsidRDefault="00531DC5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1,512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6FA472AA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12CFD055" w14:textId="324083BE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5,354</w:t>
            </w:r>
          </w:p>
        </w:tc>
      </w:tr>
      <w:tr w:rsidR="004A1562" w:rsidRPr="00AB779B" w14:paraId="2BC17049" w14:textId="77777777" w:rsidTr="00531DC5">
        <w:tc>
          <w:tcPr>
            <w:tcW w:w="87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CD7A78B" w14:textId="77777777" w:rsidR="004A1562" w:rsidRPr="003F14BF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3342C" w14:textId="5E1A714E" w:rsidR="004A1562" w:rsidRPr="00AB779B" w:rsidRDefault="00531DC5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65354A0F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705A1" w14:textId="32975314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11,514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334FC5B5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090E4" w14:textId="37E740DB" w:rsidR="004A1562" w:rsidRPr="00AB779B" w:rsidRDefault="00531DC5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  <w:vAlign w:val="bottom"/>
          </w:tcPr>
          <w:p w14:paraId="11A33008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65509" w14:textId="5DB776BE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22A9019A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14:paraId="48AF47C9" w14:textId="1569C6CD" w:rsidR="004A1562" w:rsidRPr="00AB779B" w:rsidRDefault="00531DC5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0761D7DE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</w:tcPr>
          <w:p w14:paraId="4FA31E10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3FC5316A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5950A" w14:textId="0BA804F6" w:rsidR="004A1562" w:rsidRPr="00AB779B" w:rsidRDefault="00531DC5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  <w:vAlign w:val="bottom"/>
          </w:tcPr>
          <w:p w14:paraId="703358D4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</w:tcPr>
          <w:p w14:paraId="7CE39FB1" w14:textId="5FAA252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4372520C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25CDF" w14:textId="703BC8D5" w:rsidR="004A1562" w:rsidRPr="00AB779B" w:rsidRDefault="00531DC5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22718791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A941F" w14:textId="6D904386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12,054</w:t>
            </w:r>
          </w:p>
        </w:tc>
      </w:tr>
      <w:tr w:rsidR="004A1562" w:rsidRPr="00AB779B" w14:paraId="121EEC23" w14:textId="77777777" w:rsidTr="00531DC5">
        <w:tc>
          <w:tcPr>
            <w:tcW w:w="872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6FD6049" w14:textId="77777777" w:rsidR="004A1562" w:rsidRPr="00DA4213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42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639A1A" w14:textId="3779B8F8" w:rsidR="004A1562" w:rsidRPr="00AB779B" w:rsidRDefault="00531DC5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551B9928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F78D6" w14:textId="278A6435" w:rsidR="004A1562" w:rsidRPr="004A1562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A156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11,697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185B7366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66D8BD" w14:textId="3DAFD49F" w:rsidR="004A1562" w:rsidRPr="00AB779B" w:rsidRDefault="00531DC5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  <w:vAlign w:val="bottom"/>
          </w:tcPr>
          <w:p w14:paraId="0F95857B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2E89B6" w14:textId="3FAB8394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540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7265F6A3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3BE3B" w14:textId="15FC56E1" w:rsidR="004A1562" w:rsidRPr="00AB779B" w:rsidRDefault="00531DC5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2695B062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C5600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239C12E5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8DAD50" w14:textId="47D2F7CE" w:rsidR="004A1562" w:rsidRPr="00E86602" w:rsidRDefault="00531DC5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1,512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  <w:vAlign w:val="bottom"/>
          </w:tcPr>
          <w:p w14:paraId="173EB2E7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61FD6A" w14:textId="5D3A6FA6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5,171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5943BFDF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24AB3A" w14:textId="40949754" w:rsidR="004A1562" w:rsidRPr="00AB779B" w:rsidRDefault="00531DC5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1,512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74C9820B" w14:textId="77777777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EE61D" w14:textId="22E37E99" w:rsidR="004A1562" w:rsidRPr="00AB779B" w:rsidRDefault="004A1562" w:rsidP="004A1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17,408</w:t>
            </w:r>
          </w:p>
        </w:tc>
      </w:tr>
    </w:tbl>
    <w:p w14:paraId="4755A918" w14:textId="77777777" w:rsidR="0085232E" w:rsidRDefault="0085232E" w:rsidP="006E7D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highlight w:val="yellow"/>
        </w:rPr>
      </w:pPr>
    </w:p>
    <w:p w14:paraId="3C44E844" w14:textId="77777777" w:rsidR="0085232E" w:rsidRDefault="0085232E" w:rsidP="0085232E">
      <w:pPr>
        <w:rPr>
          <w:rFonts w:ascii="Angsana New" w:hAnsi="Angsana New"/>
          <w:sz w:val="30"/>
          <w:szCs w:val="30"/>
          <w:highlight w:val="yellow"/>
        </w:rPr>
      </w:pPr>
    </w:p>
    <w:p w14:paraId="3A8F5DC8" w14:textId="3DE712E2" w:rsidR="0085232E" w:rsidRDefault="0085232E" w:rsidP="0085232E">
      <w:pPr>
        <w:rPr>
          <w:rFonts w:ascii="Angsana New" w:hAnsi="Angsana New"/>
          <w:sz w:val="30"/>
          <w:szCs w:val="30"/>
          <w:highlight w:val="yellow"/>
        </w:rPr>
      </w:pPr>
    </w:p>
    <w:p w14:paraId="64CC30EE" w14:textId="77777777" w:rsidR="00543C6C" w:rsidRDefault="00543C6C" w:rsidP="0085232E">
      <w:pPr>
        <w:rPr>
          <w:rFonts w:ascii="Angsana New" w:hAnsi="Angsana New"/>
          <w:sz w:val="30"/>
          <w:szCs w:val="30"/>
          <w:highlight w:val="yellow"/>
        </w:rPr>
      </w:pPr>
    </w:p>
    <w:p w14:paraId="290D9CC5" w14:textId="77777777" w:rsidR="0085232E" w:rsidRDefault="0085232E" w:rsidP="0085232E">
      <w:pPr>
        <w:rPr>
          <w:rFonts w:ascii="Angsana New" w:hAnsi="Angsana New"/>
          <w:sz w:val="30"/>
          <w:szCs w:val="30"/>
          <w:highlight w:val="yellow"/>
        </w:rPr>
      </w:pPr>
    </w:p>
    <w:tbl>
      <w:tblPr>
        <w:tblW w:w="4802" w:type="pct"/>
        <w:tblInd w:w="450" w:type="dxa"/>
        <w:tblBorders>
          <w:bottom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31"/>
        <w:gridCol w:w="715"/>
        <w:gridCol w:w="1028"/>
        <w:gridCol w:w="285"/>
        <w:gridCol w:w="992"/>
        <w:gridCol w:w="285"/>
        <w:gridCol w:w="992"/>
        <w:gridCol w:w="282"/>
        <w:gridCol w:w="995"/>
        <w:gridCol w:w="285"/>
        <w:gridCol w:w="989"/>
        <w:gridCol w:w="285"/>
        <w:gridCol w:w="1001"/>
        <w:gridCol w:w="285"/>
        <w:gridCol w:w="986"/>
        <w:gridCol w:w="282"/>
        <w:gridCol w:w="1001"/>
        <w:gridCol w:w="282"/>
        <w:gridCol w:w="989"/>
        <w:gridCol w:w="285"/>
        <w:gridCol w:w="989"/>
      </w:tblGrid>
      <w:tr w:rsidR="0085232E" w:rsidRPr="00AB779B" w14:paraId="260EA7BB" w14:textId="77777777" w:rsidTr="00E43AA4">
        <w:tc>
          <w:tcPr>
            <w:tcW w:w="637" w:type="pct"/>
            <w:shd w:val="clear" w:color="auto" w:fill="auto"/>
            <w:noWrap/>
          </w:tcPr>
          <w:p w14:paraId="0A44069D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35" w:type="pct"/>
            <w:shd w:val="clear" w:color="auto" w:fill="auto"/>
          </w:tcPr>
          <w:p w14:paraId="6EBE6EBA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127" w:type="pct"/>
            <w:gridSpan w:val="19"/>
            <w:tcBorders>
              <w:bottom w:val="single" w:sz="4" w:space="0" w:color="auto"/>
            </w:tcBorders>
          </w:tcPr>
          <w:p w14:paraId="1AAAD088" w14:textId="77777777" w:rsidR="0085232E" w:rsidRPr="00107142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พันบาท</w:t>
            </w:r>
          </w:p>
        </w:tc>
      </w:tr>
      <w:tr w:rsidR="0085232E" w:rsidRPr="00AB779B" w14:paraId="4FBFD13A" w14:textId="77777777" w:rsidTr="00E43AA4">
        <w:tc>
          <w:tcPr>
            <w:tcW w:w="637" w:type="pct"/>
            <w:shd w:val="clear" w:color="auto" w:fill="auto"/>
            <w:noWrap/>
          </w:tcPr>
          <w:p w14:paraId="1B457EDD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 </w:t>
            </w:r>
          </w:p>
        </w:tc>
        <w:tc>
          <w:tcPr>
            <w:tcW w:w="235" w:type="pct"/>
            <w:shd w:val="clear" w:color="auto" w:fill="auto"/>
          </w:tcPr>
          <w:p w14:paraId="5420942A" w14:textId="77777777" w:rsidR="0085232E" w:rsidRPr="00AB779B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4127" w:type="pct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0E0EBB9" w14:textId="77777777" w:rsidR="0085232E" w:rsidRPr="00107142" w:rsidRDefault="0085232E" w:rsidP="00852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107142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งบการเงิน</w:t>
            </w:r>
            <w:r w:rsidRPr="0010714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85232E" w:rsidRPr="00AB779B" w14:paraId="5754D772" w14:textId="77777777" w:rsidTr="00E43AA4">
        <w:tc>
          <w:tcPr>
            <w:tcW w:w="873" w:type="pct"/>
            <w:gridSpan w:val="2"/>
            <w:shd w:val="clear" w:color="auto" w:fill="auto"/>
            <w:noWrap/>
          </w:tcPr>
          <w:p w14:paraId="0CCA80AE" w14:textId="77777777" w:rsidR="0085232E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FB753A6" w14:textId="77777777" w:rsidR="0085232E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710E93C" w14:textId="77777777" w:rsidR="0085232E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6ED08C25" w14:textId="7A40804E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="004A156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760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D501E" w14:textId="77777777" w:rsidR="0085232E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B175F4D" w14:textId="77777777" w:rsidR="0085232E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ออกแบบ ผลิต</w:t>
            </w:r>
          </w:p>
          <w:p w14:paraId="6AAFBCA0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และติดตั้งเครื่องจักรแบบกึ่งอัตโนมัติ</w:t>
            </w:r>
          </w:p>
        </w:tc>
        <w:tc>
          <w:tcPr>
            <w:tcW w:w="94" w:type="pct"/>
            <w:tcBorders>
              <w:top w:val="single" w:sz="4" w:space="0" w:color="auto"/>
            </w:tcBorders>
            <w:shd w:val="clear" w:color="auto" w:fill="auto"/>
          </w:tcPr>
          <w:p w14:paraId="72E4340B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4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AD75BE" w14:textId="77777777" w:rsidR="0085232E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148ADBA8" w14:textId="77777777" w:rsidR="0085232E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ออกแบบ ผลิต</w:t>
            </w:r>
          </w:p>
          <w:p w14:paraId="2E198982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และติดตั้งเครื่องจักร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แบบอัตโนมัติ</w:t>
            </w:r>
          </w:p>
        </w:tc>
        <w:tc>
          <w:tcPr>
            <w:tcW w:w="94" w:type="pct"/>
            <w:tcBorders>
              <w:top w:val="single" w:sz="4" w:space="0" w:color="auto"/>
            </w:tcBorders>
            <w:shd w:val="clear" w:color="auto" w:fill="auto"/>
          </w:tcPr>
          <w:p w14:paraId="24BD1306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750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8F9C02" w14:textId="77777777" w:rsidR="0085232E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  <w:p w14:paraId="1460AF81" w14:textId="77777777" w:rsidR="0085232E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</w:p>
          <w:p w14:paraId="5C3992DF" w14:textId="77777777" w:rsidR="0085232E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ติดตั้งและ</w:t>
            </w:r>
          </w:p>
          <w:p w14:paraId="27C458E5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val="en-GB"/>
              </w:rPr>
              <w:t>บำรุงเครื่องจักร</w:t>
            </w:r>
          </w:p>
        </w:tc>
        <w:tc>
          <w:tcPr>
            <w:tcW w:w="94" w:type="pct"/>
            <w:tcBorders>
              <w:top w:val="single" w:sz="4" w:space="0" w:color="auto"/>
            </w:tcBorders>
          </w:tcPr>
          <w:p w14:paraId="3293018A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48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ED563" w14:textId="77777777" w:rsidR="0085232E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6A3D1107" w14:textId="77777777" w:rsidR="0085232E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43C3201F" w14:textId="77777777" w:rsidR="0085232E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2FB4124A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93" w:type="pct"/>
            <w:tcBorders>
              <w:top w:val="single" w:sz="4" w:space="0" w:color="auto"/>
            </w:tcBorders>
            <w:shd w:val="clear" w:color="auto" w:fill="auto"/>
          </w:tcPr>
          <w:p w14:paraId="2A2E703C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4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46EFC" w14:textId="77777777" w:rsidR="0085232E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23729470" w14:textId="77777777" w:rsidR="0085232E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7DB54CD3" w14:textId="77777777" w:rsidR="0085232E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</w:p>
          <w:p w14:paraId="2F512713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5232E" w:rsidRPr="00AB779B" w14:paraId="1A77A267" w14:textId="77777777" w:rsidTr="00E43AA4">
        <w:tc>
          <w:tcPr>
            <w:tcW w:w="873" w:type="pct"/>
            <w:gridSpan w:val="2"/>
            <w:shd w:val="clear" w:color="auto" w:fill="auto"/>
            <w:noWrap/>
            <w:vAlign w:val="bottom"/>
          </w:tcPr>
          <w:p w14:paraId="6CDA1E8E" w14:textId="7E8A421D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="007F1887">
              <w:rPr>
                <w:rFonts w:ascii="Angsana New" w:hAnsi="Angsana New"/>
                <w:color w:val="000000"/>
                <w:sz w:val="30"/>
                <w:szCs w:val="30"/>
              </w:rPr>
              <w:t>30</w:t>
            </w:r>
            <w:r w:rsidR="009C165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กันย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ายน</w:t>
            </w:r>
          </w:p>
        </w:tc>
        <w:tc>
          <w:tcPr>
            <w:tcW w:w="3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32E3E" w14:textId="77777777" w:rsidR="0085232E" w:rsidRPr="00611567" w:rsidRDefault="007F1887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4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A1AF5A" w14:textId="77777777" w:rsidR="0085232E" w:rsidRPr="00611567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0FDB1" w14:textId="77777777" w:rsidR="0085232E" w:rsidRPr="00611567" w:rsidRDefault="007F1887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2BA13BA7" w14:textId="77777777" w:rsidR="0085232E" w:rsidRPr="00611567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</w:tcPr>
          <w:p w14:paraId="637A5307" w14:textId="77777777" w:rsidR="0085232E" w:rsidRPr="00611567" w:rsidRDefault="007F1887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66D019D1" w14:textId="77777777" w:rsidR="0085232E" w:rsidRPr="00611567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</w:tcPr>
          <w:p w14:paraId="587B64CE" w14:textId="77777777" w:rsidR="0085232E" w:rsidRPr="00611567" w:rsidRDefault="007F1887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10D712AC" w14:textId="77777777" w:rsidR="0085232E" w:rsidRPr="00611567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14:paraId="25F4102D" w14:textId="77777777" w:rsidR="0085232E" w:rsidRPr="00611567" w:rsidRDefault="007F1887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1F1D50F6" w14:textId="77777777" w:rsidR="0085232E" w:rsidRPr="00611567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</w:tcPr>
          <w:p w14:paraId="42B7B333" w14:textId="77777777" w:rsidR="0085232E" w:rsidRPr="00611567" w:rsidRDefault="007F1887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94" w:type="pct"/>
            <w:tcBorders>
              <w:bottom w:val="nil"/>
            </w:tcBorders>
          </w:tcPr>
          <w:p w14:paraId="1C629075" w14:textId="77777777" w:rsidR="0085232E" w:rsidRPr="00611567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</w:tcPr>
          <w:p w14:paraId="0C4CA5AF" w14:textId="77777777" w:rsidR="0085232E" w:rsidRPr="00611567" w:rsidRDefault="007F1887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737CE17E" w14:textId="77777777" w:rsidR="0085232E" w:rsidRPr="00611567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</w:tcPr>
          <w:p w14:paraId="18E3A473" w14:textId="77777777" w:rsidR="0085232E" w:rsidRPr="00611567" w:rsidRDefault="007F1887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7028850C" w14:textId="77777777" w:rsidR="0085232E" w:rsidRPr="00611567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14:paraId="5D85232E" w14:textId="77777777" w:rsidR="0085232E" w:rsidRPr="00611567" w:rsidRDefault="007F1887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Cs/>
                <w:color w:val="000000"/>
                <w:sz w:val="30"/>
                <w:szCs w:val="30"/>
              </w:rPr>
              <w:t>63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57A3856F" w14:textId="77777777" w:rsidR="0085232E" w:rsidRPr="00611567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</w:tcPr>
          <w:p w14:paraId="3742D87A" w14:textId="77777777" w:rsidR="0085232E" w:rsidRPr="00611567" w:rsidRDefault="007F1887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  <w:t>2562</w:t>
            </w:r>
          </w:p>
        </w:tc>
      </w:tr>
      <w:tr w:rsidR="0085232E" w:rsidRPr="00AB779B" w14:paraId="15B58393" w14:textId="77777777" w:rsidTr="001A3CBB">
        <w:tc>
          <w:tcPr>
            <w:tcW w:w="873" w:type="pct"/>
            <w:gridSpan w:val="2"/>
            <w:shd w:val="clear" w:color="auto" w:fill="auto"/>
            <w:vAlign w:val="bottom"/>
          </w:tcPr>
          <w:p w14:paraId="7A9E1A56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AB779B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339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655C0A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88BCC8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5BF13A1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60F28F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464772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2F9EAE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E750E0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9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61168F25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97E5C41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3FA5ECF9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5B80F19C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7CC1CFC0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4BF009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4469B4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2997EF77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6" w:right="-20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</w:tcPr>
          <w:p w14:paraId="44CA703D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5409CFE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D38508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A345B1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5232E" w:rsidRPr="00AB779B" w14:paraId="596C4059" w14:textId="77777777" w:rsidTr="001A3CBB">
        <w:tc>
          <w:tcPr>
            <w:tcW w:w="873" w:type="pct"/>
            <w:gridSpan w:val="2"/>
            <w:shd w:val="clear" w:color="auto" w:fill="auto"/>
            <w:vAlign w:val="bottom"/>
          </w:tcPr>
          <w:p w14:paraId="6F8563EF" w14:textId="77777777" w:rsidR="0085232E" w:rsidRPr="00891497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149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3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57B73E" w14:textId="1F7E4669" w:rsidR="0085232E" w:rsidRPr="00AB779B" w:rsidRDefault="00531DC5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1DA343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0CFDCE" w14:textId="1FB78290" w:rsidR="0085232E" w:rsidRPr="00AB779B" w:rsidRDefault="00276182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50,910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71B814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AFB4D9" w14:textId="1750637F" w:rsidR="0085232E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B9E404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6D389C" w14:textId="42679ADE" w:rsidR="0085232E" w:rsidRPr="00AB779B" w:rsidRDefault="007F1887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85232E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E43AA4">
              <w:rPr>
                <w:rFonts w:ascii="Angsana New" w:hAnsi="Angsana New"/>
                <w:color w:val="000000"/>
                <w:sz w:val="30"/>
                <w:szCs w:val="30"/>
              </w:rPr>
              <w:t>88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77217343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bottom w:val="nil"/>
            </w:tcBorders>
            <w:shd w:val="clear" w:color="auto" w:fill="auto"/>
          </w:tcPr>
          <w:p w14:paraId="594FD330" w14:textId="17E8BA25" w:rsidR="0085232E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6665D065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6AF8AB79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60D739AA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nil"/>
              <w:bottom w:val="nil"/>
            </w:tcBorders>
            <w:shd w:val="clear" w:color="auto" w:fill="auto"/>
          </w:tcPr>
          <w:p w14:paraId="3BCC2093" w14:textId="175DD216" w:rsidR="0085232E" w:rsidRPr="00E86602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4,698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0A7DDF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nil"/>
              <w:bottom w:val="nil"/>
            </w:tcBorders>
            <w:shd w:val="clear" w:color="auto" w:fill="auto"/>
          </w:tcPr>
          <w:p w14:paraId="2A8B9F04" w14:textId="24D158F8" w:rsidR="0085232E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16,624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</w:tcPr>
          <w:p w14:paraId="49602F79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bottom w:val="nil"/>
            </w:tcBorders>
            <w:shd w:val="clear" w:color="auto" w:fill="auto"/>
          </w:tcPr>
          <w:p w14:paraId="0A0A18B1" w14:textId="11BD73E0" w:rsidR="0085232E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4,729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61E8B6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29609E" w14:textId="1EC73587" w:rsidR="0085232E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72,420</w:t>
            </w:r>
          </w:p>
        </w:tc>
      </w:tr>
      <w:tr w:rsidR="0085232E" w:rsidRPr="00AB779B" w14:paraId="7500F4A7" w14:textId="77777777" w:rsidTr="001A3CBB">
        <w:tc>
          <w:tcPr>
            <w:tcW w:w="873" w:type="pct"/>
            <w:gridSpan w:val="2"/>
            <w:shd w:val="clear" w:color="auto" w:fill="auto"/>
            <w:vAlign w:val="bottom"/>
          </w:tcPr>
          <w:p w14:paraId="28ED83F4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เยอรมนี</w:t>
            </w:r>
          </w:p>
        </w:tc>
        <w:tc>
          <w:tcPr>
            <w:tcW w:w="339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AEBF784" w14:textId="4A5FFC44" w:rsidR="0085232E" w:rsidRPr="00AB779B" w:rsidRDefault="00531DC5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834E8F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D6981FE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ACB009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EA1D0A" w14:textId="0205BF5B" w:rsidR="0085232E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68E551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53248B8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751C6AB8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3717AB" w14:textId="5639C8E6" w:rsidR="0085232E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0293DAA9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382935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</w:tcPr>
          <w:p w14:paraId="6E91CFB6" w14:textId="37B16CBB" w:rsidR="0085232E" w:rsidRPr="00AB779B" w:rsidRDefault="00541E7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25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DA7AD1" w14:textId="05516280" w:rsidR="0085232E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AA68DF3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A07E04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top w:val="nil"/>
              <w:bottom w:val="nil"/>
            </w:tcBorders>
            <w:shd w:val="clear" w:color="auto" w:fill="auto"/>
          </w:tcPr>
          <w:p w14:paraId="220F3805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CE4E61E" w14:textId="2C130B1A" w:rsidR="0085232E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9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5CDF9F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9FB9E9E" w14:textId="77777777" w:rsidR="0085232E" w:rsidRPr="00AB779B" w:rsidRDefault="0085232E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43AA4" w:rsidRPr="00AB779B" w14:paraId="3C63CF34" w14:textId="77777777" w:rsidTr="001A3CBB">
        <w:tc>
          <w:tcPr>
            <w:tcW w:w="873" w:type="pct"/>
            <w:gridSpan w:val="2"/>
            <w:shd w:val="clear" w:color="auto" w:fill="auto"/>
            <w:vAlign w:val="bottom"/>
          </w:tcPr>
          <w:p w14:paraId="40B6A207" w14:textId="77777777" w:rsidR="00E43AA4" w:rsidRPr="007D74D0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D74D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72CE05" w14:textId="5F5D998A" w:rsidR="00E43AA4" w:rsidRDefault="00531DC5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  <w:vAlign w:val="bottom"/>
          </w:tcPr>
          <w:p w14:paraId="045669BD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233BED" w14:textId="1D9E909B" w:rsidR="00E43AA4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50,910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  <w:vAlign w:val="bottom"/>
          </w:tcPr>
          <w:p w14:paraId="1CBE926C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03E9DD" w14:textId="318AACB9" w:rsidR="00E43AA4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top w:val="nil"/>
            </w:tcBorders>
            <w:shd w:val="clear" w:color="auto" w:fill="auto"/>
            <w:vAlign w:val="bottom"/>
          </w:tcPr>
          <w:p w14:paraId="6F2FAFB4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74863A" w14:textId="5652C032" w:rsidR="00E43AA4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4,886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</w:tcPr>
          <w:p w14:paraId="784E2008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2FBF40" w14:textId="01DD06E3" w:rsidR="00E43AA4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</w:tcPr>
          <w:p w14:paraId="0AC8ED45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431C93" w14:textId="77777777" w:rsidR="00E43AA4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</w:tcPr>
          <w:p w14:paraId="7EAC0931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99C2E" w14:textId="1E3C7E13" w:rsidR="00E43AA4" w:rsidRPr="00E86602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4,698</w:t>
            </w:r>
          </w:p>
        </w:tc>
        <w:tc>
          <w:tcPr>
            <w:tcW w:w="93" w:type="pct"/>
            <w:tcBorders>
              <w:top w:val="nil"/>
            </w:tcBorders>
            <w:shd w:val="clear" w:color="auto" w:fill="auto"/>
            <w:vAlign w:val="bottom"/>
          </w:tcPr>
          <w:p w14:paraId="25196276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E302DC" w14:textId="6F6FCD38" w:rsidR="00E43AA4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16,624</w:t>
            </w:r>
          </w:p>
        </w:tc>
        <w:tc>
          <w:tcPr>
            <w:tcW w:w="93" w:type="pct"/>
            <w:tcBorders>
              <w:top w:val="nil"/>
            </w:tcBorders>
            <w:shd w:val="clear" w:color="auto" w:fill="auto"/>
          </w:tcPr>
          <w:p w14:paraId="74F1A263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EFA274" w14:textId="719DBD28" w:rsidR="00E43AA4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7,677</w:t>
            </w:r>
          </w:p>
        </w:tc>
        <w:tc>
          <w:tcPr>
            <w:tcW w:w="94" w:type="pct"/>
            <w:tcBorders>
              <w:top w:val="nil"/>
            </w:tcBorders>
            <w:shd w:val="clear" w:color="auto" w:fill="auto"/>
            <w:vAlign w:val="bottom"/>
          </w:tcPr>
          <w:p w14:paraId="28382AF6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D4EBB9" w14:textId="5784F685" w:rsidR="00E43AA4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72,420</w:t>
            </w:r>
          </w:p>
        </w:tc>
      </w:tr>
      <w:tr w:rsidR="00E43AA4" w:rsidRPr="00AB779B" w14:paraId="49A96D33" w14:textId="77777777" w:rsidTr="001A3CBB">
        <w:trPr>
          <w:trHeight w:hRule="exact" w:val="288"/>
        </w:trPr>
        <w:tc>
          <w:tcPr>
            <w:tcW w:w="873" w:type="pct"/>
            <w:gridSpan w:val="2"/>
            <w:shd w:val="clear" w:color="auto" w:fill="auto"/>
            <w:vAlign w:val="bottom"/>
          </w:tcPr>
          <w:p w14:paraId="5C10E42B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0E1D24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2B80A78D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A88BEA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3A0C529F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5CA639A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405BAE9D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8468232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</w:tcPr>
          <w:p w14:paraId="63FD84BD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double" w:sz="4" w:space="0" w:color="auto"/>
            </w:tcBorders>
            <w:shd w:val="clear" w:color="auto" w:fill="auto"/>
          </w:tcPr>
          <w:p w14:paraId="0FDA38EE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</w:tcPr>
          <w:p w14:paraId="41C6B603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double" w:sz="4" w:space="0" w:color="auto"/>
            </w:tcBorders>
            <w:shd w:val="clear" w:color="auto" w:fill="auto"/>
          </w:tcPr>
          <w:p w14:paraId="7F4169BA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</w:tcPr>
          <w:p w14:paraId="0B820035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4E99A5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0368FEC0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double" w:sz="4" w:space="0" w:color="auto"/>
            </w:tcBorders>
            <w:shd w:val="clear" w:color="auto" w:fill="auto"/>
          </w:tcPr>
          <w:p w14:paraId="6E01BAE1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</w:tcPr>
          <w:p w14:paraId="536B2D3E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1B385C1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6F1F1BF8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80F7A7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43AA4" w:rsidRPr="00AB779B" w14:paraId="45932213" w14:textId="77777777" w:rsidTr="001A3CBB">
        <w:tc>
          <w:tcPr>
            <w:tcW w:w="873" w:type="pct"/>
            <w:gridSpan w:val="2"/>
            <w:shd w:val="clear" w:color="auto" w:fill="auto"/>
            <w:vAlign w:val="bottom"/>
          </w:tcPr>
          <w:p w14:paraId="03CF2BD3" w14:textId="77777777" w:rsidR="00E43AA4" w:rsidRPr="00C042F7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042F7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339" w:type="pct"/>
            <w:shd w:val="clear" w:color="auto" w:fill="auto"/>
            <w:vAlign w:val="bottom"/>
          </w:tcPr>
          <w:p w14:paraId="3DD0FF84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15E737D5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shd w:val="clear" w:color="auto" w:fill="auto"/>
            <w:vAlign w:val="bottom"/>
          </w:tcPr>
          <w:p w14:paraId="6255A7CA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0B12E02E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shd w:val="clear" w:color="auto" w:fill="auto"/>
            <w:vAlign w:val="bottom"/>
          </w:tcPr>
          <w:p w14:paraId="6E2EF87C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  <w:tab w:val="decimal" w:pos="774"/>
              </w:tabs>
              <w:spacing w:line="240" w:lineRule="auto"/>
              <w:ind w:left="-166" w:right="-84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1AFF9A98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5ADA8246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</w:tcPr>
          <w:p w14:paraId="0BC49518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shd w:val="clear" w:color="auto" w:fill="auto"/>
          </w:tcPr>
          <w:p w14:paraId="0F986F25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</w:tcPr>
          <w:p w14:paraId="65ECA579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shd w:val="clear" w:color="auto" w:fill="auto"/>
          </w:tcPr>
          <w:p w14:paraId="4294F44A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</w:tcPr>
          <w:p w14:paraId="676C92D9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4B4A721D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  <w:vAlign w:val="bottom"/>
          </w:tcPr>
          <w:p w14:paraId="02088FDE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shd w:val="clear" w:color="auto" w:fill="auto"/>
          </w:tcPr>
          <w:p w14:paraId="1D83D626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3" w:type="pct"/>
            <w:shd w:val="clear" w:color="auto" w:fill="auto"/>
          </w:tcPr>
          <w:p w14:paraId="65BB2082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56DB0E9D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9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4" w:type="pct"/>
            <w:shd w:val="clear" w:color="auto" w:fill="auto"/>
            <w:vAlign w:val="bottom"/>
          </w:tcPr>
          <w:p w14:paraId="2CCC92C0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shd w:val="clear" w:color="auto" w:fill="auto"/>
            <w:vAlign w:val="bottom"/>
          </w:tcPr>
          <w:p w14:paraId="3F2690F0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43AA4" w:rsidRPr="00AB779B" w14:paraId="5E7019BB" w14:textId="77777777" w:rsidTr="001A3CBB">
        <w:tc>
          <w:tcPr>
            <w:tcW w:w="873" w:type="pct"/>
            <w:gridSpan w:val="2"/>
            <w:shd w:val="clear" w:color="auto" w:fill="auto"/>
            <w:vAlign w:val="bottom"/>
          </w:tcPr>
          <w:p w14:paraId="388F1968" w14:textId="77777777" w:rsidR="00E43AA4" w:rsidRPr="003F14BF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339" w:type="pct"/>
            <w:shd w:val="clear" w:color="auto" w:fill="auto"/>
            <w:vAlign w:val="bottom"/>
          </w:tcPr>
          <w:p w14:paraId="64CE70D6" w14:textId="4B6EAA22" w:rsidR="00E43AA4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5ECBBB93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shd w:val="clear" w:color="auto" w:fill="auto"/>
            <w:vAlign w:val="bottom"/>
          </w:tcPr>
          <w:p w14:paraId="48E7DD94" w14:textId="03E07DE6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903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022C552E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shd w:val="clear" w:color="auto" w:fill="auto"/>
            <w:vAlign w:val="bottom"/>
          </w:tcPr>
          <w:p w14:paraId="79CC7417" w14:textId="2A25D2CD" w:rsidR="00E43AA4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338E80E8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shd w:val="clear" w:color="auto" w:fill="auto"/>
            <w:vAlign w:val="bottom"/>
          </w:tcPr>
          <w:p w14:paraId="7CF41A12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3B9923EB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shd w:val="clear" w:color="auto" w:fill="auto"/>
          </w:tcPr>
          <w:p w14:paraId="7D03C01D" w14:textId="182D11DD" w:rsidR="00E43AA4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94" w:type="pct"/>
            <w:shd w:val="clear" w:color="auto" w:fill="auto"/>
          </w:tcPr>
          <w:p w14:paraId="13EE1F42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nil"/>
            </w:tcBorders>
            <w:shd w:val="clear" w:color="auto" w:fill="auto"/>
          </w:tcPr>
          <w:p w14:paraId="3131F13B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shd w:val="clear" w:color="auto" w:fill="auto"/>
          </w:tcPr>
          <w:p w14:paraId="64003E7F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shd w:val="clear" w:color="auto" w:fill="auto"/>
          </w:tcPr>
          <w:p w14:paraId="786A74B6" w14:textId="1ED1D0CB" w:rsidR="00E43AA4" w:rsidRPr="00E86602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4,698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270C5D82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shd w:val="clear" w:color="auto" w:fill="auto"/>
          </w:tcPr>
          <w:p w14:paraId="206C1394" w14:textId="70E677F8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15,124</w:t>
            </w:r>
          </w:p>
        </w:tc>
        <w:tc>
          <w:tcPr>
            <w:tcW w:w="93" w:type="pct"/>
            <w:shd w:val="clear" w:color="auto" w:fill="auto"/>
          </w:tcPr>
          <w:p w14:paraId="6D37D5F3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shd w:val="clear" w:color="auto" w:fill="auto"/>
            <w:vAlign w:val="bottom"/>
          </w:tcPr>
          <w:p w14:paraId="1217CC88" w14:textId="39903DBD" w:rsidR="00E43AA4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7,646</w:t>
            </w:r>
          </w:p>
        </w:tc>
        <w:tc>
          <w:tcPr>
            <w:tcW w:w="94" w:type="pct"/>
            <w:shd w:val="clear" w:color="auto" w:fill="auto"/>
            <w:vAlign w:val="bottom"/>
          </w:tcPr>
          <w:p w14:paraId="360E3D9F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shd w:val="clear" w:color="auto" w:fill="auto"/>
            <w:vAlign w:val="bottom"/>
          </w:tcPr>
          <w:p w14:paraId="5B5EC9C9" w14:textId="5576F728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16,027</w:t>
            </w:r>
          </w:p>
        </w:tc>
      </w:tr>
      <w:tr w:rsidR="00E43AA4" w:rsidRPr="00AB779B" w14:paraId="4E9C2447" w14:textId="77777777" w:rsidTr="001A3CBB">
        <w:tc>
          <w:tcPr>
            <w:tcW w:w="873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D98027D" w14:textId="77777777" w:rsidR="00E43AA4" w:rsidRPr="003F14BF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429F0" w14:textId="6F81A4E7" w:rsidR="00E43AA4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03E99C55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F0893" w14:textId="6FAE0AA1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50,007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2598C2E0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8CC2F" w14:textId="0814DEF0" w:rsidR="00E43AA4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  <w:vAlign w:val="bottom"/>
          </w:tcPr>
          <w:p w14:paraId="653E2BD8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24F894" w14:textId="1376696D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4,886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2E6109F4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14:paraId="5BC7945B" w14:textId="14130043" w:rsidR="00E43AA4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1293422D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</w:tcPr>
          <w:p w14:paraId="365E6707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5EA35799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4838A" w14:textId="7243D176" w:rsidR="00E43AA4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  <w:vAlign w:val="bottom"/>
          </w:tcPr>
          <w:p w14:paraId="1A1721BF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bottom w:val="single" w:sz="4" w:space="0" w:color="auto"/>
            </w:tcBorders>
            <w:shd w:val="clear" w:color="auto" w:fill="auto"/>
          </w:tcPr>
          <w:p w14:paraId="04766359" w14:textId="786342FD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1,500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4CCE0155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5F5F8" w14:textId="6D9D3C3F" w:rsidR="00E43AA4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6389E7A2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82910" w14:textId="5D0CA584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56,393</w:t>
            </w:r>
          </w:p>
        </w:tc>
      </w:tr>
      <w:tr w:rsidR="00E43AA4" w:rsidRPr="00AB779B" w14:paraId="7CA23849" w14:textId="77777777" w:rsidTr="001A3CBB">
        <w:tc>
          <w:tcPr>
            <w:tcW w:w="873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57288CFC" w14:textId="77777777" w:rsidR="00E43AA4" w:rsidRPr="00DA4213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A421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3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58D8B" w14:textId="5BA027DB" w:rsidR="00E43AA4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5503D9D9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C93732" w14:textId="2E7E80A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50,910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35573914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358BC8" w14:textId="23B95636" w:rsidR="00E43AA4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  <w:vAlign w:val="bottom"/>
          </w:tcPr>
          <w:p w14:paraId="1740577E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693C8A" w14:textId="7EA9F072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4,886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524443B6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E68532" w14:textId="37FDCDED" w:rsidR="00E43AA4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2,948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69908E1A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A86B76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B779B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</w:tcPr>
          <w:p w14:paraId="7D2F7CE8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201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7D7D4" w14:textId="2EC79447" w:rsidR="00E43AA4" w:rsidRPr="00E86602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636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4,698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  <w:vAlign w:val="bottom"/>
          </w:tcPr>
          <w:p w14:paraId="707FAA1E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AE3363" w14:textId="7AB90278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16,624</w:t>
            </w:r>
          </w:p>
        </w:tc>
        <w:tc>
          <w:tcPr>
            <w:tcW w:w="93" w:type="pct"/>
            <w:tcBorders>
              <w:bottom w:val="nil"/>
            </w:tcBorders>
            <w:shd w:val="clear" w:color="auto" w:fill="auto"/>
          </w:tcPr>
          <w:p w14:paraId="71F64BC8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right="-4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C62A60" w14:textId="441D2CC1" w:rsidR="00E43AA4" w:rsidRPr="00AB779B" w:rsidRDefault="001A3CBB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7,677</w:t>
            </w:r>
          </w:p>
        </w:tc>
        <w:tc>
          <w:tcPr>
            <w:tcW w:w="94" w:type="pct"/>
            <w:tcBorders>
              <w:bottom w:val="nil"/>
            </w:tcBorders>
            <w:shd w:val="clear" w:color="auto" w:fill="auto"/>
            <w:vAlign w:val="bottom"/>
          </w:tcPr>
          <w:p w14:paraId="1D545BF3" w14:textId="77777777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584029" w14:textId="7D6F2D68" w:rsidR="00E43AA4" w:rsidRPr="00AB779B" w:rsidRDefault="00E43AA4" w:rsidP="001A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0" w:right="-4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72,420</w:t>
            </w:r>
          </w:p>
        </w:tc>
      </w:tr>
    </w:tbl>
    <w:p w14:paraId="76564F16" w14:textId="77777777" w:rsidR="0085232E" w:rsidRDefault="0085232E" w:rsidP="001A3CBB">
      <w:pPr>
        <w:rPr>
          <w:rFonts w:ascii="Angsana New" w:hAnsi="Angsana New"/>
          <w:sz w:val="30"/>
          <w:szCs w:val="30"/>
          <w:highlight w:val="yellow"/>
        </w:rPr>
      </w:pPr>
    </w:p>
    <w:p w14:paraId="682507E2" w14:textId="77777777" w:rsidR="0085232E" w:rsidRDefault="0085232E" w:rsidP="001A3CBB">
      <w:pPr>
        <w:rPr>
          <w:rFonts w:ascii="Angsana New" w:hAnsi="Angsana New"/>
          <w:sz w:val="30"/>
          <w:szCs w:val="30"/>
          <w:highlight w:val="yellow"/>
        </w:rPr>
      </w:pPr>
    </w:p>
    <w:p w14:paraId="6FAC63E8" w14:textId="77777777" w:rsidR="0085232E" w:rsidRDefault="0085232E" w:rsidP="001A3CBB">
      <w:pPr>
        <w:rPr>
          <w:rFonts w:ascii="Angsana New" w:hAnsi="Angsana New"/>
          <w:sz w:val="30"/>
          <w:szCs w:val="30"/>
          <w:highlight w:val="yellow"/>
        </w:rPr>
      </w:pPr>
    </w:p>
    <w:p w14:paraId="4381B052" w14:textId="77777777" w:rsidR="00F340A0" w:rsidRPr="0085232E" w:rsidRDefault="00F340A0" w:rsidP="001A3CBB">
      <w:pPr>
        <w:rPr>
          <w:rFonts w:ascii="Angsana New" w:hAnsi="Angsana New"/>
          <w:sz w:val="30"/>
          <w:szCs w:val="30"/>
          <w:highlight w:val="yellow"/>
        </w:rPr>
        <w:sectPr w:rsidR="00F340A0" w:rsidRPr="0085232E" w:rsidSect="00EE1E6B">
          <w:pgSz w:w="16840" w:h="11907" w:orient="landscape"/>
          <w:pgMar w:top="1152" w:right="691" w:bottom="927" w:left="576" w:header="720" w:footer="288" w:gutter="0"/>
          <w:cols w:space="708"/>
          <w:docGrid w:linePitch="360"/>
        </w:sectPr>
      </w:pPr>
    </w:p>
    <w:p w14:paraId="61560923" w14:textId="77777777" w:rsidR="006E7D43" w:rsidRPr="005217B6" w:rsidRDefault="006E7D43" w:rsidP="00DD71C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กำไร (</w:t>
      </w:r>
      <w:r w:rsidRPr="005217B6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) </w:t>
      </w:r>
      <w:r w:rsidRPr="005217B6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14:paraId="3CA96B44" w14:textId="757E06EE" w:rsidR="006E7D43" w:rsidRPr="005217B6" w:rsidRDefault="006E7D43" w:rsidP="00945195">
      <w:pPr>
        <w:pStyle w:val="a0"/>
        <w:tabs>
          <w:tab w:val="clear" w:pos="1080"/>
          <w:tab w:val="left" w:pos="810"/>
        </w:tabs>
        <w:spacing w:before="120" w:line="240" w:lineRule="atLeast"/>
        <w:ind w:left="446" w:right="43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</w:rPr>
        <w:t>กำไร (</w:t>
      </w:r>
      <w:r w:rsidRPr="005217B6">
        <w:rPr>
          <w:rFonts w:ascii="Angsana New" w:hAnsi="Angsana New" w:cs="Angsana New" w:hint="cs"/>
          <w:cs/>
        </w:rPr>
        <w:t>ขาดทุน</w:t>
      </w:r>
      <w:r>
        <w:rPr>
          <w:rFonts w:ascii="Angsana New" w:hAnsi="Angsana New" w:cs="Angsana New" w:hint="cs"/>
          <w:cs/>
        </w:rPr>
        <w:t xml:space="preserve">) </w:t>
      </w:r>
      <w:r w:rsidRPr="005217B6">
        <w:rPr>
          <w:rFonts w:ascii="Angsana New" w:hAnsi="Angsana New" w:cs="Angsana New"/>
          <w:cs/>
        </w:rPr>
        <w:t>ต่อหุ้นขั้นพื้นฐานสำหรับงวดสาม</w:t>
      </w:r>
      <w:r w:rsidR="009C1656">
        <w:rPr>
          <w:rFonts w:ascii="Angsana New" w:hAnsi="Angsana New" w:cs="Angsana New" w:hint="cs"/>
          <w:cs/>
        </w:rPr>
        <w:t>เดือนและเก้า</w:t>
      </w:r>
      <w:r w:rsidRPr="005217B6">
        <w:rPr>
          <w:rFonts w:ascii="Angsana New" w:hAnsi="Angsana New" w:cs="Angsana New"/>
          <w:cs/>
        </w:rPr>
        <w:t xml:space="preserve">เดือนสิ้นสุดวันที่ </w:t>
      </w:r>
      <w:r w:rsidR="007F1887">
        <w:rPr>
          <w:rFonts w:ascii="Angsana New" w:hAnsi="Angsana New" w:cs="Angsana New"/>
          <w:lang w:val="en-US"/>
        </w:rPr>
        <w:t>30</w:t>
      </w:r>
      <w:r w:rsidR="00F50817">
        <w:rPr>
          <w:rFonts w:ascii="Angsana New" w:hAnsi="Angsana New" w:cs="Angsana New"/>
          <w:lang w:val="en-US"/>
        </w:rPr>
        <w:t xml:space="preserve"> </w:t>
      </w:r>
      <w:r w:rsidR="009C1656">
        <w:rPr>
          <w:rFonts w:ascii="Angsana New" w:hAnsi="Angsana New" w:cs="Angsana New" w:hint="cs"/>
          <w:cs/>
          <w:lang w:val="en-US"/>
        </w:rPr>
        <w:t>กันย</w:t>
      </w:r>
      <w:r w:rsidR="00F50817">
        <w:rPr>
          <w:rFonts w:ascii="Angsana New" w:hAnsi="Angsana New" w:cs="Angsana New" w:hint="cs"/>
          <w:cs/>
          <w:lang w:val="en-US"/>
        </w:rPr>
        <w:t>ายน</w:t>
      </w:r>
      <w:r w:rsidRPr="005217B6">
        <w:rPr>
          <w:rFonts w:ascii="Angsana New" w:hAnsi="Angsana New" w:cs="Angsana New"/>
          <w:cs/>
        </w:rPr>
        <w:t xml:space="preserve"> </w:t>
      </w:r>
      <w:r w:rsidR="007F1887">
        <w:rPr>
          <w:rFonts w:ascii="Angsana New" w:hAnsi="Angsana New" w:cs="Angsana New"/>
          <w:lang w:val="en-US"/>
        </w:rPr>
        <w:t>25</w:t>
      </w:r>
      <w:r w:rsidR="007F1887">
        <w:rPr>
          <w:rFonts w:ascii="Angsana New" w:hAnsi="Angsana New" w:cs="Angsana New" w:hint="cs"/>
          <w:lang w:val="en-US"/>
        </w:rPr>
        <w:t>63</w:t>
      </w:r>
      <w:r w:rsidRPr="005217B6">
        <w:rPr>
          <w:rFonts w:ascii="Angsana New" w:hAnsi="Angsana New" w:cs="Angsana New" w:hint="cs"/>
          <w:cs/>
          <w:lang w:val="en-US"/>
        </w:rPr>
        <w:t xml:space="preserve"> และ </w:t>
      </w:r>
      <w:r w:rsidR="007F1887">
        <w:rPr>
          <w:rFonts w:ascii="Angsana New" w:hAnsi="Angsana New" w:cs="Angsana New"/>
          <w:lang w:val="en-US"/>
        </w:rPr>
        <w:t>2562</w:t>
      </w:r>
      <w:r w:rsidRPr="005217B6">
        <w:rPr>
          <w:rFonts w:ascii="Angsana New" w:hAnsi="Angsana New" w:cs="Angsana New"/>
          <w:lang w:val="en-US"/>
        </w:rPr>
        <w:t xml:space="preserve"> </w:t>
      </w:r>
      <w:r w:rsidRPr="005217B6">
        <w:rPr>
          <w:rFonts w:ascii="Angsana New" w:hAnsi="Angsana New" w:cs="Angsana New"/>
          <w:cs/>
        </w:rPr>
        <w:t>คำนวณจาก</w:t>
      </w:r>
      <w:r>
        <w:rPr>
          <w:rFonts w:ascii="Angsana New" w:hAnsi="Angsana New" w:cs="Angsana New" w:hint="cs"/>
          <w:cs/>
        </w:rPr>
        <w:t>กำไร (</w:t>
      </w:r>
      <w:r w:rsidRPr="005217B6">
        <w:rPr>
          <w:rFonts w:ascii="Angsana New" w:hAnsi="Angsana New" w:cs="Angsana New" w:hint="cs"/>
          <w:cs/>
        </w:rPr>
        <w:t>ขาดทุน</w:t>
      </w:r>
      <w:r>
        <w:rPr>
          <w:rFonts w:ascii="Angsana New" w:hAnsi="Angsana New" w:cs="Angsana New" w:hint="cs"/>
          <w:cs/>
        </w:rPr>
        <w:t xml:space="preserve">) </w:t>
      </w:r>
      <w:r w:rsidRPr="005217B6">
        <w:rPr>
          <w:rFonts w:ascii="Angsana New" w:hAnsi="Angsana New" w:cs="Angsana New" w:hint="cs"/>
          <w:cs/>
        </w:rPr>
        <w:t>สำหรับงวดที่เป็น</w:t>
      </w:r>
      <w:r w:rsidRPr="005217B6">
        <w:rPr>
          <w:rFonts w:ascii="Angsana New" w:hAnsi="Angsana New" w:cs="Angsana New"/>
          <w:cs/>
        </w:rPr>
        <w:t>ส่วนของผู้ถือหุ้น</w:t>
      </w:r>
      <w:r w:rsidRPr="005217B6">
        <w:rPr>
          <w:rFonts w:ascii="Angsana New" w:hAnsi="Angsana New" w:cs="Angsana New" w:hint="cs"/>
          <w:cs/>
        </w:rPr>
        <w:t>สามัญของบริษัท</w:t>
      </w:r>
      <w:r w:rsidRPr="005217B6">
        <w:rPr>
          <w:rFonts w:ascii="Angsana New" w:hAnsi="Angsana New" w:cs="Angsana New"/>
          <w:cs/>
        </w:rPr>
        <w:t>และ</w:t>
      </w:r>
      <w:r w:rsidRPr="005217B6">
        <w:rPr>
          <w:rFonts w:ascii="Angsana New" w:hAnsi="Angsana New" w:cs="Angsana New" w:hint="cs"/>
          <w:cs/>
        </w:rPr>
        <w:t>จำนวน</w:t>
      </w:r>
      <w:r w:rsidRPr="005217B6">
        <w:rPr>
          <w:rFonts w:ascii="Angsana New" w:hAnsi="Angsana New" w:cs="Angsana New"/>
          <w:cs/>
        </w:rPr>
        <w:t>หุ้นสามัญที่ออกจำหน่ายแล้วระหว่างงวด</w:t>
      </w:r>
      <w:r>
        <w:rPr>
          <w:rFonts w:ascii="Angsana New" w:hAnsi="Angsana New" w:cs="Angsana New" w:hint="cs"/>
          <w:cs/>
        </w:rPr>
        <w:t>โดย</w:t>
      </w:r>
      <w:r w:rsidRPr="005217B6">
        <w:rPr>
          <w:rFonts w:ascii="Angsana New" w:hAnsi="Angsana New" w:cs="Angsana New" w:hint="cs"/>
          <w:cs/>
        </w:rPr>
        <w:t>แสดงการคำนวณดังนี้</w:t>
      </w:r>
    </w:p>
    <w:tbl>
      <w:tblPr>
        <w:tblW w:w="9529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3"/>
        <w:gridCol w:w="1134"/>
        <w:gridCol w:w="283"/>
        <w:gridCol w:w="1134"/>
        <w:gridCol w:w="284"/>
        <w:gridCol w:w="1134"/>
        <w:gridCol w:w="283"/>
        <w:gridCol w:w="1134"/>
      </w:tblGrid>
      <w:tr w:rsidR="00945195" w:rsidRPr="00C9362B" w14:paraId="762A547A" w14:textId="77777777" w:rsidTr="00881FE6">
        <w:tc>
          <w:tcPr>
            <w:tcW w:w="4143" w:type="dxa"/>
            <w:shd w:val="clear" w:color="auto" w:fill="auto"/>
          </w:tcPr>
          <w:p w14:paraId="4A84EA97" w14:textId="77777777" w:rsidR="00945195" w:rsidRPr="00C9362B" w:rsidRDefault="00945195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828895B" w14:textId="77777777" w:rsidR="00945195" w:rsidRPr="00107142" w:rsidRDefault="00945195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พันบาท 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/ </w:t>
            </w: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พันหุ้น</w:t>
            </w:r>
          </w:p>
        </w:tc>
      </w:tr>
      <w:tr w:rsidR="006E7D43" w:rsidRPr="00C9362B" w14:paraId="24DD5037" w14:textId="77777777" w:rsidTr="00881FE6">
        <w:tc>
          <w:tcPr>
            <w:tcW w:w="4143" w:type="dxa"/>
            <w:shd w:val="clear" w:color="auto" w:fill="auto"/>
          </w:tcPr>
          <w:p w14:paraId="50F7C627" w14:textId="77777777"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79AD7E" w14:textId="77777777"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301A71E" w14:textId="77777777"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51CC4" w14:textId="77777777"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งบการเงินเฉพาะกิจการ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6E7D43" w:rsidRPr="00C9362B" w14:paraId="328690ED" w14:textId="77777777" w:rsidTr="00881FE6">
        <w:tc>
          <w:tcPr>
            <w:tcW w:w="4143" w:type="dxa"/>
            <w:shd w:val="clear" w:color="auto" w:fill="auto"/>
          </w:tcPr>
          <w:p w14:paraId="595B0C9F" w14:textId="79C41FAD" w:rsidR="006E7D43" w:rsidRPr="004C48EA" w:rsidRDefault="006E7D43" w:rsidP="00EC5D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66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370D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F1887"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  <w:r w:rsidR="004C48EA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="009C16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กันย</w:t>
            </w:r>
            <w:r w:rsidR="004C48E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003E9" w14:textId="77777777" w:rsidR="006E7D43" w:rsidRPr="00C9362B" w:rsidRDefault="007F1887" w:rsidP="00B3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3CA2B472" w14:textId="77777777"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15919" w14:textId="77777777" w:rsidR="006E7D43" w:rsidRPr="00C9362B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  <w:tc>
          <w:tcPr>
            <w:tcW w:w="284" w:type="dxa"/>
            <w:shd w:val="clear" w:color="auto" w:fill="auto"/>
          </w:tcPr>
          <w:p w14:paraId="6DF3EC32" w14:textId="77777777"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B92B62" w14:textId="77777777" w:rsidR="006E7D43" w:rsidRPr="00C9362B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77C213C2" w14:textId="77777777" w:rsidR="006E7D43" w:rsidRPr="00C9362B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B7CEC6A" w14:textId="77777777" w:rsidR="006E7D43" w:rsidRPr="00C9362B" w:rsidRDefault="007F1887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</w:tr>
      <w:tr w:rsidR="006E7D43" w:rsidRPr="00315E32" w14:paraId="70F3522C" w14:textId="77777777" w:rsidTr="00881FE6">
        <w:tc>
          <w:tcPr>
            <w:tcW w:w="4143" w:type="dxa"/>
            <w:shd w:val="clear" w:color="auto" w:fill="auto"/>
          </w:tcPr>
          <w:p w14:paraId="6F7295A8" w14:textId="77777777" w:rsidR="006E7D43" w:rsidRPr="00370D03" w:rsidRDefault="00897823" w:rsidP="00EC5D6B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="006E7D43" w:rsidRPr="00370D03">
              <w:rPr>
                <w:rFonts w:ascii="Angsana New" w:hAnsi="Angsana New" w:hint="cs"/>
                <w:sz w:val="30"/>
                <w:szCs w:val="30"/>
                <w:cs/>
              </w:rPr>
              <w:t>(ขาดทุน) ที่เป็นส่วนของผู้ถือหุ้นสามัญ</w:t>
            </w:r>
          </w:p>
        </w:tc>
        <w:tc>
          <w:tcPr>
            <w:tcW w:w="1134" w:type="dxa"/>
            <w:shd w:val="clear" w:color="auto" w:fill="auto"/>
          </w:tcPr>
          <w:p w14:paraId="19E44BC3" w14:textId="77777777" w:rsidR="006E7D43" w:rsidRPr="00315E32" w:rsidRDefault="006E7D43" w:rsidP="00F407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663B49E2" w14:textId="77777777" w:rsidR="006E7D43" w:rsidRPr="00315E3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B8E5F56" w14:textId="77777777" w:rsidR="006E7D43" w:rsidRPr="00315E32" w:rsidRDefault="006E7D43" w:rsidP="00F407D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FEC1FDC" w14:textId="77777777" w:rsidR="006E7D43" w:rsidRPr="00315E3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08F2EE9" w14:textId="77777777" w:rsidR="006E7D43" w:rsidRPr="00315E32" w:rsidRDefault="006E7D43" w:rsidP="00F4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0078161" w14:textId="77777777" w:rsidR="006E7D43" w:rsidRPr="00315E3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AFB2CD2" w14:textId="77777777" w:rsidR="006E7D43" w:rsidRPr="00315E32" w:rsidRDefault="006E7D43" w:rsidP="00F407D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40762" w:rsidRPr="00315E32" w14:paraId="28D73477" w14:textId="77777777" w:rsidTr="003E6316">
        <w:tc>
          <w:tcPr>
            <w:tcW w:w="4143" w:type="dxa"/>
            <w:shd w:val="clear" w:color="auto" w:fill="auto"/>
          </w:tcPr>
          <w:p w14:paraId="41A452AD" w14:textId="77777777" w:rsidR="00440762" w:rsidRPr="00370D03" w:rsidRDefault="00440762" w:rsidP="0044076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30"/>
                <w:szCs w:val="30"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ของบริษัท (ขั้นพื้นฐาน)</w:t>
            </w:r>
            <w:r w:rsidRPr="00370D03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80497E1" w14:textId="4C6CCE5C" w:rsidR="00440762" w:rsidRPr="00575DCB" w:rsidRDefault="003E6316" w:rsidP="0044076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(19,487)</w:t>
            </w:r>
          </w:p>
        </w:tc>
        <w:tc>
          <w:tcPr>
            <w:tcW w:w="283" w:type="dxa"/>
            <w:shd w:val="clear" w:color="auto" w:fill="auto"/>
          </w:tcPr>
          <w:p w14:paraId="43437532" w14:textId="77777777" w:rsidR="00440762" w:rsidRPr="00370D03" w:rsidRDefault="00440762" w:rsidP="0044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DF3CC92" w14:textId="4BC4B136" w:rsidR="00440762" w:rsidRPr="00440762" w:rsidRDefault="00440762" w:rsidP="0044076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40762">
              <w:rPr>
                <w:rFonts w:ascii="Angsana New" w:hAnsi="Angsana New"/>
                <w:sz w:val="30"/>
                <w:szCs w:val="30"/>
                <w:lang w:val="en-US" w:bidi="th-TH"/>
              </w:rPr>
              <w:t>2,017</w:t>
            </w:r>
          </w:p>
        </w:tc>
        <w:tc>
          <w:tcPr>
            <w:tcW w:w="284" w:type="dxa"/>
            <w:shd w:val="clear" w:color="auto" w:fill="auto"/>
          </w:tcPr>
          <w:p w14:paraId="5CFBA280" w14:textId="77777777" w:rsidR="00440762" w:rsidRPr="00370D03" w:rsidRDefault="00440762" w:rsidP="0044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C9601CF" w14:textId="1C4F9133" w:rsidR="00440762" w:rsidRPr="00412F34" w:rsidRDefault="00A25AE8" w:rsidP="00440762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(7,867)</w:t>
            </w:r>
          </w:p>
        </w:tc>
        <w:tc>
          <w:tcPr>
            <w:tcW w:w="283" w:type="dxa"/>
            <w:shd w:val="clear" w:color="auto" w:fill="auto"/>
          </w:tcPr>
          <w:p w14:paraId="61D03EF5" w14:textId="77777777" w:rsidR="00440762" w:rsidRPr="00440762" w:rsidRDefault="00440762" w:rsidP="0044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D0C3844" w14:textId="4E24148F" w:rsidR="00440762" w:rsidRPr="00440762" w:rsidRDefault="00440762" w:rsidP="0044076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440762">
              <w:rPr>
                <w:rFonts w:ascii="Angsana New" w:hAnsi="Angsana New"/>
                <w:sz w:val="30"/>
                <w:szCs w:val="30"/>
              </w:rPr>
              <w:t>(20,622)</w:t>
            </w:r>
          </w:p>
        </w:tc>
      </w:tr>
      <w:tr w:rsidR="00440762" w:rsidRPr="00315E32" w14:paraId="1C8FEF95" w14:textId="77777777" w:rsidTr="00573898">
        <w:tc>
          <w:tcPr>
            <w:tcW w:w="4143" w:type="dxa"/>
            <w:shd w:val="clear" w:color="auto" w:fill="auto"/>
          </w:tcPr>
          <w:p w14:paraId="38E43CD3" w14:textId="77777777" w:rsidR="00440762" w:rsidRPr="00370D03" w:rsidRDefault="00440762" w:rsidP="0044076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6FE2A58" w14:textId="77777777" w:rsidR="00440762" w:rsidRDefault="00440762" w:rsidP="00440762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7FAB3494" w14:textId="77777777" w:rsidR="00440762" w:rsidRPr="00370D03" w:rsidRDefault="00440762" w:rsidP="0044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660CFDF6" w14:textId="77777777" w:rsidR="00440762" w:rsidRDefault="00440762" w:rsidP="00440762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1B77AB4C" w14:textId="77777777" w:rsidR="00440762" w:rsidRPr="00370D03" w:rsidRDefault="00440762" w:rsidP="0044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8F34FC9" w14:textId="77777777" w:rsidR="00440762" w:rsidRPr="00047A0B" w:rsidRDefault="00440762" w:rsidP="00440762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948AF4F" w14:textId="77777777" w:rsidR="00440762" w:rsidRPr="00370D03" w:rsidRDefault="00440762" w:rsidP="004407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447A22A5" w14:textId="77777777" w:rsidR="00440762" w:rsidRPr="004C48EA" w:rsidRDefault="00440762" w:rsidP="00440762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418F" w:rsidRPr="00315E32" w14:paraId="6AC838E1" w14:textId="77777777" w:rsidTr="003E6316">
        <w:tc>
          <w:tcPr>
            <w:tcW w:w="4143" w:type="dxa"/>
            <w:shd w:val="clear" w:color="auto" w:fill="auto"/>
          </w:tcPr>
          <w:p w14:paraId="46A22038" w14:textId="437FAA5F" w:rsidR="00E4418F" w:rsidRPr="00370D03" w:rsidRDefault="00E4418F" w:rsidP="00E4418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 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54BAEC32" w14:textId="419CE0D3" w:rsidR="00E4418F" w:rsidRDefault="00E4418F" w:rsidP="00E4418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635,540</w:t>
            </w:r>
          </w:p>
        </w:tc>
        <w:tc>
          <w:tcPr>
            <w:tcW w:w="283" w:type="dxa"/>
            <w:shd w:val="clear" w:color="auto" w:fill="auto"/>
          </w:tcPr>
          <w:p w14:paraId="22040A90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0160C55" w14:textId="741618F6" w:rsidR="00E4418F" w:rsidRDefault="00E4418F" w:rsidP="00E4418F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635,540</w:t>
            </w:r>
          </w:p>
        </w:tc>
        <w:tc>
          <w:tcPr>
            <w:tcW w:w="284" w:type="dxa"/>
            <w:shd w:val="clear" w:color="auto" w:fill="auto"/>
          </w:tcPr>
          <w:p w14:paraId="38E3E070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925EE13" w14:textId="168F0A30" w:rsidR="00E4418F" w:rsidRPr="00047A0B" w:rsidRDefault="00E4418F" w:rsidP="00E4418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635,540</w:t>
            </w:r>
          </w:p>
        </w:tc>
        <w:tc>
          <w:tcPr>
            <w:tcW w:w="283" w:type="dxa"/>
            <w:shd w:val="clear" w:color="auto" w:fill="auto"/>
          </w:tcPr>
          <w:p w14:paraId="5F2B0A05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112C47B9" w14:textId="72B0514C" w:rsidR="00E4418F" w:rsidRPr="004C48EA" w:rsidRDefault="00E4418F" w:rsidP="00E4418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635,540</w:t>
            </w:r>
          </w:p>
        </w:tc>
      </w:tr>
      <w:tr w:rsidR="00E4418F" w:rsidRPr="00315E32" w14:paraId="0C7DA2C5" w14:textId="77777777" w:rsidTr="003E6316">
        <w:tc>
          <w:tcPr>
            <w:tcW w:w="4143" w:type="dxa"/>
            <w:shd w:val="clear" w:color="auto" w:fill="auto"/>
          </w:tcPr>
          <w:p w14:paraId="7C4B88FD" w14:textId="74106DDF" w:rsidR="00E4418F" w:rsidRPr="00370D03" w:rsidRDefault="00E4418F" w:rsidP="00E4418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ผลกระทบของหุ้นที่ออก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8D3484B" w14:textId="0B639746" w:rsidR="00E4418F" w:rsidRPr="00857DF6" w:rsidRDefault="00E4418F" w:rsidP="00E4418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254,216</w:t>
            </w:r>
          </w:p>
        </w:tc>
        <w:tc>
          <w:tcPr>
            <w:tcW w:w="283" w:type="dxa"/>
            <w:shd w:val="clear" w:color="auto" w:fill="auto"/>
          </w:tcPr>
          <w:p w14:paraId="5C896526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DFA3F0B" w14:textId="0EC8846A" w:rsidR="00E4418F" w:rsidRDefault="00E4418F" w:rsidP="00E4418F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451537A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EFC37ED" w14:textId="1F8237F7" w:rsidR="00E4418F" w:rsidRPr="00047A0B" w:rsidRDefault="00E4418F" w:rsidP="00E4418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254,216</w:t>
            </w:r>
          </w:p>
        </w:tc>
        <w:tc>
          <w:tcPr>
            <w:tcW w:w="283" w:type="dxa"/>
            <w:shd w:val="clear" w:color="auto" w:fill="auto"/>
          </w:tcPr>
          <w:p w14:paraId="0CFA5951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412036" w14:textId="712BCF63" w:rsidR="00E4418F" w:rsidRPr="004C48EA" w:rsidRDefault="00E4418F" w:rsidP="00E4418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418F" w:rsidRPr="00315E32" w14:paraId="73FFA20A" w14:textId="77777777" w:rsidTr="003E6316">
        <w:tc>
          <w:tcPr>
            <w:tcW w:w="4143" w:type="dxa"/>
            <w:shd w:val="clear" w:color="auto" w:fill="auto"/>
          </w:tcPr>
          <w:p w14:paraId="63046FB4" w14:textId="77777777" w:rsidR="00E4418F" w:rsidRPr="00370D03" w:rsidRDefault="00E4418F" w:rsidP="00E4418F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3E2841" w14:textId="05BBC5B2" w:rsidR="00E4418F" w:rsidRPr="004C48EA" w:rsidRDefault="00E4418F" w:rsidP="00E4418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  <w:tc>
          <w:tcPr>
            <w:tcW w:w="283" w:type="dxa"/>
            <w:shd w:val="clear" w:color="auto" w:fill="auto"/>
          </w:tcPr>
          <w:p w14:paraId="379B139D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4C4B3F" w14:textId="77777777" w:rsidR="00E4418F" w:rsidRPr="004C48EA" w:rsidRDefault="00E4418F" w:rsidP="00E4418F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  <w:r w:rsidRPr="004C48E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84" w:type="dxa"/>
            <w:shd w:val="clear" w:color="auto" w:fill="auto"/>
          </w:tcPr>
          <w:p w14:paraId="30EF883A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49F8D3" w14:textId="4ACC7762" w:rsidR="00E4418F" w:rsidRPr="00412F34" w:rsidRDefault="00E4418F" w:rsidP="00E4418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889,756</w:t>
            </w:r>
          </w:p>
        </w:tc>
        <w:tc>
          <w:tcPr>
            <w:tcW w:w="283" w:type="dxa"/>
            <w:shd w:val="clear" w:color="auto" w:fill="auto"/>
          </w:tcPr>
          <w:p w14:paraId="60DBBC19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CBF840" w14:textId="77777777" w:rsidR="00E4418F" w:rsidRPr="004C48EA" w:rsidRDefault="00E4418F" w:rsidP="00E4418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  <w:r w:rsidRPr="004C48E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540</w:t>
            </w:r>
          </w:p>
        </w:tc>
      </w:tr>
      <w:tr w:rsidR="00E4418F" w:rsidRPr="00315E32" w14:paraId="7015024D" w14:textId="77777777" w:rsidTr="00573898">
        <w:tc>
          <w:tcPr>
            <w:tcW w:w="4143" w:type="dxa"/>
            <w:shd w:val="clear" w:color="auto" w:fill="auto"/>
          </w:tcPr>
          <w:p w14:paraId="3071B3FC" w14:textId="77777777" w:rsidR="00E4418F" w:rsidRPr="00370D03" w:rsidRDefault="00E4418F" w:rsidP="00E4418F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15129B9F" w14:textId="77777777" w:rsidR="00E4418F" w:rsidRDefault="00E4418F" w:rsidP="00E4418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5E8EAC6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53835065" w14:textId="77777777" w:rsidR="00E4418F" w:rsidRDefault="00E4418F" w:rsidP="00E4418F">
            <w:pPr>
              <w:pStyle w:val="acctfourfigures"/>
              <w:tabs>
                <w:tab w:val="clear" w:pos="765"/>
                <w:tab w:val="decimal" w:pos="918"/>
                <w:tab w:val="decimal" w:pos="1044"/>
              </w:tabs>
              <w:spacing w:line="240" w:lineRule="auto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6FB021CF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530DEA59" w14:textId="77777777" w:rsidR="00E4418F" w:rsidRDefault="00E4418F" w:rsidP="00E4418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57E444C1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6B2E7395" w14:textId="77777777" w:rsidR="00E4418F" w:rsidRDefault="00E4418F" w:rsidP="00E4418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418F" w:rsidRPr="00D20731" w14:paraId="4F7F9424" w14:textId="77777777" w:rsidTr="003E6316">
        <w:tc>
          <w:tcPr>
            <w:tcW w:w="4143" w:type="dxa"/>
            <w:shd w:val="clear" w:color="auto" w:fill="auto"/>
          </w:tcPr>
          <w:p w14:paraId="30F83DF7" w14:textId="77777777" w:rsidR="00E4418F" w:rsidRPr="00370D03" w:rsidRDefault="00E4418F" w:rsidP="00E4418F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</w:t>
            </w: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ต่อหุ้นขั้นพื้นฐาน </w:t>
            </w:r>
            <w:r w:rsidRPr="00370D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E6DE899" w14:textId="053571EC" w:rsidR="00E4418F" w:rsidRPr="00412F34" w:rsidRDefault="003E6316" w:rsidP="00E4418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(0.022)</w:t>
            </w:r>
          </w:p>
        </w:tc>
        <w:tc>
          <w:tcPr>
            <w:tcW w:w="283" w:type="dxa"/>
            <w:shd w:val="clear" w:color="auto" w:fill="auto"/>
          </w:tcPr>
          <w:p w14:paraId="19811472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07FA0B3F" w14:textId="53959DE7" w:rsidR="00E4418F" w:rsidRPr="00171965" w:rsidRDefault="00E4418F" w:rsidP="00E4418F">
            <w:pPr>
              <w:pStyle w:val="acctfourfigures"/>
              <w:tabs>
                <w:tab w:val="clear" w:pos="765"/>
                <w:tab w:val="decimal" w:pos="918"/>
                <w:tab w:val="decimal" w:pos="1044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0.003</w:t>
            </w:r>
          </w:p>
        </w:tc>
        <w:tc>
          <w:tcPr>
            <w:tcW w:w="284" w:type="dxa"/>
            <w:shd w:val="clear" w:color="auto" w:fill="auto"/>
          </w:tcPr>
          <w:p w14:paraId="1E8E1B59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4CBBE64B" w14:textId="210CD839" w:rsidR="00E4418F" w:rsidRPr="00412F34" w:rsidRDefault="00E4418F" w:rsidP="00E4418F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(0.009)</w:t>
            </w:r>
          </w:p>
        </w:tc>
        <w:tc>
          <w:tcPr>
            <w:tcW w:w="283" w:type="dxa"/>
            <w:shd w:val="clear" w:color="auto" w:fill="auto"/>
          </w:tcPr>
          <w:p w14:paraId="5F7EB797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1B560EB9" w14:textId="44EFAB0E" w:rsidR="00E4418F" w:rsidRPr="00412F34" w:rsidRDefault="00E4418F" w:rsidP="00E4418F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412F3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418F" w:rsidRPr="00C9362B" w14:paraId="6C758069" w14:textId="77777777" w:rsidTr="00881FE6">
        <w:tc>
          <w:tcPr>
            <w:tcW w:w="4143" w:type="dxa"/>
            <w:shd w:val="clear" w:color="auto" w:fill="auto"/>
          </w:tcPr>
          <w:p w14:paraId="6C63071C" w14:textId="77777777" w:rsidR="00E4418F" w:rsidRPr="00C9362B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shd w:val="clear" w:color="auto" w:fill="auto"/>
          </w:tcPr>
          <w:p w14:paraId="2E14BBCD" w14:textId="77777777" w:rsidR="00E4418F" w:rsidRPr="00107142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</w:tr>
      <w:tr w:rsidR="00E4418F" w:rsidRPr="00C9362B" w14:paraId="6EE13F8B" w14:textId="77777777" w:rsidTr="00881FE6">
        <w:tc>
          <w:tcPr>
            <w:tcW w:w="4143" w:type="dxa"/>
            <w:shd w:val="clear" w:color="auto" w:fill="auto"/>
          </w:tcPr>
          <w:p w14:paraId="72CC2D49" w14:textId="77777777" w:rsidR="00E4418F" w:rsidRPr="00C9362B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386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1DF22E27" w14:textId="77777777" w:rsidR="00E4418F" w:rsidRPr="00107142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พันบาท 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/ </w:t>
            </w: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พันหุ้น</w:t>
            </w:r>
          </w:p>
        </w:tc>
      </w:tr>
      <w:tr w:rsidR="00E4418F" w:rsidRPr="00C9362B" w14:paraId="0EAA35DD" w14:textId="77777777" w:rsidTr="00881FE6">
        <w:tc>
          <w:tcPr>
            <w:tcW w:w="4143" w:type="dxa"/>
            <w:shd w:val="clear" w:color="auto" w:fill="auto"/>
          </w:tcPr>
          <w:p w14:paraId="524FAC3C" w14:textId="77777777" w:rsidR="00E4418F" w:rsidRPr="00C9362B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8F53A3" w14:textId="77777777" w:rsidR="00E4418F" w:rsidRPr="00107142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งบการเงินรวม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768865E2" w14:textId="77777777" w:rsidR="00E4418F" w:rsidRPr="00107142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98EDA" w14:textId="77777777" w:rsidR="00E4418F" w:rsidRPr="00107142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107142">
              <w:rPr>
                <w:rFonts w:ascii="Angsana New" w:hAnsi="Angsana New" w:hint="cs"/>
                <w:b/>
                <w:sz w:val="30"/>
                <w:szCs w:val="30"/>
                <w:cs/>
              </w:rPr>
              <w:t>งบการเงินเฉพาะกิจการ</w:t>
            </w:r>
            <w:r w:rsidRPr="00107142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</w:p>
        </w:tc>
      </w:tr>
      <w:tr w:rsidR="00E4418F" w:rsidRPr="00C9362B" w14:paraId="7E8A5814" w14:textId="77777777" w:rsidTr="00881FE6">
        <w:tc>
          <w:tcPr>
            <w:tcW w:w="4143" w:type="dxa"/>
            <w:shd w:val="clear" w:color="auto" w:fill="auto"/>
          </w:tcPr>
          <w:p w14:paraId="32E10BA5" w14:textId="21409411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66"/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เก้า</w:t>
            </w:r>
            <w:r w:rsidRPr="00370D0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880CB" w14:textId="77777777" w:rsidR="00E4418F" w:rsidRPr="00C9362B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55C1F35E" w14:textId="77777777" w:rsidR="00E4418F" w:rsidRPr="00C9362B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22E4D" w14:textId="77777777" w:rsidR="00E4418F" w:rsidRPr="00C9362B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  <w:tc>
          <w:tcPr>
            <w:tcW w:w="284" w:type="dxa"/>
            <w:shd w:val="clear" w:color="auto" w:fill="auto"/>
          </w:tcPr>
          <w:p w14:paraId="44D6E895" w14:textId="77777777" w:rsidR="00E4418F" w:rsidRPr="00C9362B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A58735" w14:textId="77777777" w:rsidR="00E4418F" w:rsidRPr="00C9362B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00409F06" w14:textId="77777777" w:rsidR="00E4418F" w:rsidRPr="00C9362B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A216772" w14:textId="77777777" w:rsidR="00E4418F" w:rsidRPr="00C9362B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62</w:t>
            </w:r>
          </w:p>
        </w:tc>
      </w:tr>
      <w:tr w:rsidR="00E4418F" w:rsidRPr="00315E32" w14:paraId="28A3F1BD" w14:textId="77777777" w:rsidTr="00881FE6">
        <w:tc>
          <w:tcPr>
            <w:tcW w:w="4143" w:type="dxa"/>
            <w:shd w:val="clear" w:color="auto" w:fill="auto"/>
          </w:tcPr>
          <w:p w14:paraId="1C61F36D" w14:textId="77777777" w:rsidR="00E4418F" w:rsidRPr="00370D03" w:rsidRDefault="00E4418F" w:rsidP="00E4418F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>(ขาดทุน) ที่เป็นส่วนของผู้ถือหุ้นสามัญ</w:t>
            </w:r>
          </w:p>
        </w:tc>
        <w:tc>
          <w:tcPr>
            <w:tcW w:w="1134" w:type="dxa"/>
            <w:shd w:val="clear" w:color="auto" w:fill="auto"/>
          </w:tcPr>
          <w:p w14:paraId="74C44F52" w14:textId="77777777" w:rsidR="00E4418F" w:rsidRPr="00315E32" w:rsidRDefault="00E4418F" w:rsidP="00E441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2A23FBDE" w14:textId="77777777" w:rsidR="00E4418F" w:rsidRPr="00315E32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41824FE3" w14:textId="77777777" w:rsidR="00E4418F" w:rsidRPr="00315E32" w:rsidRDefault="00E4418F" w:rsidP="00E4418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3F3F81F2" w14:textId="77777777" w:rsidR="00E4418F" w:rsidRPr="00315E32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268E986" w14:textId="77777777" w:rsidR="00E4418F" w:rsidRPr="00315E32" w:rsidRDefault="00E4418F" w:rsidP="00E441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83" w:type="dxa"/>
            <w:shd w:val="clear" w:color="auto" w:fill="auto"/>
          </w:tcPr>
          <w:p w14:paraId="0DD36D89" w14:textId="77777777" w:rsidR="00E4418F" w:rsidRPr="00315E32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31DC890" w14:textId="77777777" w:rsidR="00E4418F" w:rsidRPr="00315E32" w:rsidRDefault="00E4418F" w:rsidP="00E441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E4418F" w:rsidRPr="00315E32" w14:paraId="156A384F" w14:textId="77777777" w:rsidTr="003E6316">
        <w:tc>
          <w:tcPr>
            <w:tcW w:w="4143" w:type="dxa"/>
            <w:shd w:val="clear" w:color="auto" w:fill="auto"/>
          </w:tcPr>
          <w:p w14:paraId="347DA6B2" w14:textId="77777777" w:rsidR="00E4418F" w:rsidRPr="00370D03" w:rsidRDefault="00E4418F" w:rsidP="00E4418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30"/>
                <w:szCs w:val="30"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ของบริษัท (ขั้นพื้นฐาน)</w:t>
            </w:r>
            <w:r w:rsidRPr="00370D03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370CCA2" w14:textId="2649097D" w:rsidR="00E4418F" w:rsidRPr="006E6B57" w:rsidRDefault="006E6B57" w:rsidP="00E4418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(66,185)</w:t>
            </w:r>
          </w:p>
        </w:tc>
        <w:tc>
          <w:tcPr>
            <w:tcW w:w="283" w:type="dxa"/>
            <w:shd w:val="clear" w:color="auto" w:fill="auto"/>
          </w:tcPr>
          <w:p w14:paraId="2967581E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CAC34A3" w14:textId="0B92A314" w:rsidR="00E4418F" w:rsidRPr="004C48EA" w:rsidRDefault="00E4418F" w:rsidP="00E4418F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4C48E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377</w:t>
            </w:r>
            <w:r w:rsidRPr="004C48E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756C44D4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55995D58" w14:textId="6DA4988B" w:rsidR="00E4418F" w:rsidRPr="00412F34" w:rsidRDefault="00E4418F" w:rsidP="00E441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(35,269)</w:t>
            </w:r>
          </w:p>
        </w:tc>
        <w:tc>
          <w:tcPr>
            <w:tcW w:w="283" w:type="dxa"/>
            <w:shd w:val="clear" w:color="auto" w:fill="auto"/>
          </w:tcPr>
          <w:p w14:paraId="779EDB32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244C1263" w14:textId="4BF9E156" w:rsidR="00E4418F" w:rsidRPr="004C48EA" w:rsidRDefault="00E4418F" w:rsidP="00E4418F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8E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34,590</w:t>
            </w:r>
            <w:r w:rsidRPr="004C48E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418F" w:rsidRPr="00315E32" w14:paraId="3CF59B57" w14:textId="77777777" w:rsidTr="003E6316">
        <w:tc>
          <w:tcPr>
            <w:tcW w:w="4143" w:type="dxa"/>
            <w:shd w:val="clear" w:color="auto" w:fill="auto"/>
          </w:tcPr>
          <w:p w14:paraId="208D3DAC" w14:textId="77777777" w:rsidR="00E4418F" w:rsidRPr="00370D03" w:rsidRDefault="00E4418F" w:rsidP="00E4418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6583C38D" w14:textId="77777777" w:rsidR="00E4418F" w:rsidRDefault="00E4418F" w:rsidP="00E4418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0AF1F0C9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7EAF0C75" w14:textId="77777777" w:rsidR="00E4418F" w:rsidRPr="004C48EA" w:rsidRDefault="00E4418F" w:rsidP="00E4418F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84" w:type="dxa"/>
            <w:shd w:val="clear" w:color="auto" w:fill="auto"/>
          </w:tcPr>
          <w:p w14:paraId="1C7DE29C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46B4920" w14:textId="77777777" w:rsidR="00E4418F" w:rsidRPr="00412F34" w:rsidRDefault="00E4418F" w:rsidP="00E441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42E10AEB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4E6CBF59" w14:textId="77777777" w:rsidR="00E4418F" w:rsidRPr="004C48EA" w:rsidRDefault="00E4418F" w:rsidP="00E4418F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418F" w:rsidRPr="00315E32" w14:paraId="4F52615A" w14:textId="77777777" w:rsidTr="003E6316">
        <w:tc>
          <w:tcPr>
            <w:tcW w:w="4143" w:type="dxa"/>
            <w:shd w:val="clear" w:color="auto" w:fill="auto"/>
          </w:tcPr>
          <w:p w14:paraId="7B8997DD" w14:textId="5B4013D2" w:rsidR="00E4418F" w:rsidRPr="00370D03" w:rsidRDefault="00E4418F" w:rsidP="00E4418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จำนวนหุ้นสามัญ ณ วันที่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34" w:type="dxa"/>
            <w:shd w:val="clear" w:color="auto" w:fill="auto"/>
          </w:tcPr>
          <w:p w14:paraId="6893FF1B" w14:textId="508F65A9" w:rsidR="00E4418F" w:rsidRDefault="00E4418F" w:rsidP="00E4418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635,540</w:t>
            </w:r>
          </w:p>
        </w:tc>
        <w:tc>
          <w:tcPr>
            <w:tcW w:w="283" w:type="dxa"/>
            <w:shd w:val="clear" w:color="auto" w:fill="auto"/>
          </w:tcPr>
          <w:p w14:paraId="10AE9889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51E7E90" w14:textId="39F87AA5" w:rsidR="00E4418F" w:rsidRPr="00342F63" w:rsidRDefault="00E4418F" w:rsidP="00E4418F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635,540</w:t>
            </w:r>
          </w:p>
        </w:tc>
        <w:tc>
          <w:tcPr>
            <w:tcW w:w="284" w:type="dxa"/>
            <w:shd w:val="clear" w:color="auto" w:fill="auto"/>
          </w:tcPr>
          <w:p w14:paraId="4DEA1608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85C01D5" w14:textId="29FE122C" w:rsidR="00E4418F" w:rsidRPr="00412F34" w:rsidRDefault="00E4418F" w:rsidP="00E441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635,540</w:t>
            </w:r>
          </w:p>
        </w:tc>
        <w:tc>
          <w:tcPr>
            <w:tcW w:w="283" w:type="dxa"/>
            <w:shd w:val="clear" w:color="auto" w:fill="auto"/>
          </w:tcPr>
          <w:p w14:paraId="6CBF0272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76CDC6D9" w14:textId="548BA8A8" w:rsidR="00E4418F" w:rsidRPr="004C48EA" w:rsidRDefault="00E4418F" w:rsidP="00E4418F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635,540</w:t>
            </w:r>
          </w:p>
        </w:tc>
      </w:tr>
      <w:tr w:rsidR="00E4418F" w:rsidRPr="00315E32" w14:paraId="26FB1C59" w14:textId="77777777" w:rsidTr="003E6316">
        <w:tc>
          <w:tcPr>
            <w:tcW w:w="4143" w:type="dxa"/>
            <w:shd w:val="clear" w:color="auto" w:fill="auto"/>
          </w:tcPr>
          <w:p w14:paraId="6ED7308B" w14:textId="44453C33" w:rsidR="00E4418F" w:rsidRPr="00370D03" w:rsidRDefault="00E4418F" w:rsidP="00E4418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7"/>
              </w:tabs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ผลกระทบของหุ้นที่ออก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06E4645" w14:textId="1DDA5DAD" w:rsidR="00E4418F" w:rsidRDefault="00E4418F" w:rsidP="00E4418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110,408</w:t>
            </w:r>
          </w:p>
        </w:tc>
        <w:tc>
          <w:tcPr>
            <w:tcW w:w="283" w:type="dxa"/>
            <w:shd w:val="clear" w:color="auto" w:fill="auto"/>
          </w:tcPr>
          <w:p w14:paraId="318AB5FC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174541F" w14:textId="0C85E7E2" w:rsidR="00E4418F" w:rsidRPr="004C48EA" w:rsidRDefault="00E4418F" w:rsidP="00E4418F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6CBFF5A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B101495" w14:textId="10BB0F57" w:rsidR="00E4418F" w:rsidRPr="00342F63" w:rsidRDefault="00E4418F" w:rsidP="00E441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110,408</w:t>
            </w:r>
          </w:p>
        </w:tc>
        <w:tc>
          <w:tcPr>
            <w:tcW w:w="283" w:type="dxa"/>
            <w:shd w:val="clear" w:color="auto" w:fill="auto"/>
          </w:tcPr>
          <w:p w14:paraId="62F27FC1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C1BF10C" w14:textId="0CD2298C" w:rsidR="00E4418F" w:rsidRPr="004C48EA" w:rsidRDefault="00E4418F" w:rsidP="00E4418F">
            <w:pPr>
              <w:pStyle w:val="acctfourfigures"/>
              <w:tabs>
                <w:tab w:val="clear" w:pos="765"/>
              </w:tabs>
              <w:spacing w:line="240" w:lineRule="atLeast"/>
              <w:ind w:left="-79" w:right="3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4418F" w:rsidRPr="00315E32" w14:paraId="1C7CE4D5" w14:textId="77777777" w:rsidTr="003E6316">
        <w:tc>
          <w:tcPr>
            <w:tcW w:w="4143" w:type="dxa"/>
            <w:shd w:val="clear" w:color="auto" w:fill="auto"/>
          </w:tcPr>
          <w:p w14:paraId="26FEE819" w14:textId="77777777" w:rsidR="00E4418F" w:rsidRPr="00370D03" w:rsidRDefault="00E4418F" w:rsidP="00E4418F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ABFCE" w14:textId="5559D796" w:rsidR="00E4418F" w:rsidRPr="004C48EA" w:rsidRDefault="00E4418F" w:rsidP="00E4418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745,94</w:t>
            </w:r>
            <w:r w:rsidR="008520F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493D0891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7E8E7F" w14:textId="77777777" w:rsidR="00E4418F" w:rsidRPr="004C48EA" w:rsidRDefault="00E4418F" w:rsidP="00E4418F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  <w:r w:rsidRPr="004C48E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84" w:type="dxa"/>
            <w:shd w:val="clear" w:color="auto" w:fill="auto"/>
          </w:tcPr>
          <w:p w14:paraId="232D8697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10A47" w14:textId="40E90565" w:rsidR="00E4418F" w:rsidRPr="00412F34" w:rsidRDefault="00E4418F" w:rsidP="00E441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745,94</w:t>
            </w:r>
            <w:r w:rsidR="008520F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14:paraId="6B43FAD7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FAFB06" w14:textId="77777777" w:rsidR="00E4418F" w:rsidRPr="004C48EA" w:rsidRDefault="00E4418F" w:rsidP="00E441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635</w:t>
            </w:r>
            <w:r w:rsidRPr="004C48EA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540</w:t>
            </w:r>
          </w:p>
        </w:tc>
      </w:tr>
      <w:tr w:rsidR="00E4418F" w:rsidRPr="00315E32" w14:paraId="6EBC1E6A" w14:textId="77777777" w:rsidTr="003E6316">
        <w:tc>
          <w:tcPr>
            <w:tcW w:w="4143" w:type="dxa"/>
            <w:shd w:val="clear" w:color="auto" w:fill="auto"/>
          </w:tcPr>
          <w:p w14:paraId="05E360FC" w14:textId="77777777" w:rsidR="00E4418F" w:rsidRPr="00370D03" w:rsidRDefault="00E4418F" w:rsidP="00E4418F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7F0C518D" w14:textId="77777777" w:rsidR="00E4418F" w:rsidRDefault="00E4418F" w:rsidP="00E4418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6A17C4C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4C2A1CA4" w14:textId="77777777" w:rsidR="00E4418F" w:rsidRDefault="00E4418F" w:rsidP="00E4418F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</w:tcPr>
          <w:p w14:paraId="06999FCA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4E93C48D" w14:textId="77777777" w:rsidR="00E4418F" w:rsidRDefault="00E4418F" w:rsidP="00E441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</w:tcPr>
          <w:p w14:paraId="15E82998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14:paraId="069073EE" w14:textId="77777777" w:rsidR="00E4418F" w:rsidRDefault="00E4418F" w:rsidP="00E4418F">
            <w:pPr>
              <w:pStyle w:val="acctfourfigures"/>
              <w:tabs>
                <w:tab w:val="clear" w:pos="765"/>
                <w:tab w:val="decimal" w:pos="987"/>
              </w:tabs>
              <w:spacing w:line="240" w:lineRule="auto"/>
              <w:ind w:right="3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4418F" w:rsidRPr="00D20731" w14:paraId="5C9D71D1" w14:textId="77777777" w:rsidTr="003E6316">
        <w:tc>
          <w:tcPr>
            <w:tcW w:w="4143" w:type="dxa"/>
            <w:shd w:val="clear" w:color="auto" w:fill="auto"/>
          </w:tcPr>
          <w:p w14:paraId="7E637613" w14:textId="77777777" w:rsidR="00E4418F" w:rsidRPr="00370D03" w:rsidRDefault="00E4418F" w:rsidP="00E4418F">
            <w:pPr>
              <w:ind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370D03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ต่อหุ้นขั้นพื้นฐาน </w:t>
            </w:r>
            <w:r w:rsidRPr="00370D0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48B5A7AB" w14:textId="219E2E8E" w:rsidR="00E4418F" w:rsidRPr="003E6316" w:rsidRDefault="003E6316" w:rsidP="00E4418F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(0.089)</w:t>
            </w:r>
          </w:p>
        </w:tc>
        <w:tc>
          <w:tcPr>
            <w:tcW w:w="283" w:type="dxa"/>
            <w:shd w:val="clear" w:color="auto" w:fill="auto"/>
          </w:tcPr>
          <w:p w14:paraId="7BEE3331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7C2EEA77" w14:textId="3B9C3A5B" w:rsidR="00E4418F" w:rsidRPr="004C48EA" w:rsidRDefault="00E4418F" w:rsidP="00E4418F">
            <w:pPr>
              <w:pStyle w:val="acctfourfigures"/>
              <w:tabs>
                <w:tab w:val="clear" w:pos="765"/>
                <w:tab w:val="decimal" w:pos="88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4C48E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4C48E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001</w:t>
            </w:r>
            <w:r w:rsidRPr="004C48E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14:paraId="2EE5C740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4019AB01" w14:textId="3505A414" w:rsidR="00E4418F" w:rsidRPr="00412F34" w:rsidRDefault="00E4418F" w:rsidP="00E4418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(0.047)</w:t>
            </w:r>
          </w:p>
        </w:tc>
        <w:tc>
          <w:tcPr>
            <w:tcW w:w="283" w:type="dxa"/>
            <w:shd w:val="clear" w:color="auto" w:fill="auto"/>
          </w:tcPr>
          <w:p w14:paraId="33C22D84" w14:textId="77777777" w:rsidR="00E4418F" w:rsidRPr="00370D03" w:rsidRDefault="00E4418F" w:rsidP="00E44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14:paraId="3B58E6DD" w14:textId="11AAC0B0" w:rsidR="00E4418F" w:rsidRPr="004C48EA" w:rsidRDefault="00E4418F" w:rsidP="00E4418F">
            <w:pPr>
              <w:pStyle w:val="acctfourfigures"/>
              <w:tabs>
                <w:tab w:val="clear" w:pos="765"/>
                <w:tab w:val="decimal" w:pos="707"/>
              </w:tabs>
              <w:spacing w:line="240" w:lineRule="atLeast"/>
              <w:ind w:left="-79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48EA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4C48EA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  <w:r w:rsidRPr="004C48E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1F244E59" w14:textId="77777777" w:rsidR="00F50817" w:rsidRDefault="00F50817" w:rsidP="00F508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46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EDE63A1" w14:textId="77777777" w:rsidR="00F50817" w:rsidRDefault="00F50817" w:rsidP="00F508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46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5F1178E" w14:textId="784DA628" w:rsidR="00506A13" w:rsidRPr="00573898" w:rsidRDefault="00506A13" w:rsidP="00573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219CDE" w14:textId="77777777" w:rsidR="006E7D43" w:rsidRPr="004D3DD6" w:rsidRDefault="006E7D43" w:rsidP="00DD71C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rPr>
          <w:rFonts w:ascii="Angsana New" w:hAnsi="Angsana New"/>
          <w:b/>
          <w:bCs/>
          <w:sz w:val="30"/>
          <w:szCs w:val="30"/>
          <w:cs/>
        </w:rPr>
      </w:pPr>
      <w:r w:rsidRPr="004D3DD6">
        <w:rPr>
          <w:rFonts w:ascii="Angsana New" w:hAnsi="Angsana New"/>
          <w:b/>
          <w:bCs/>
          <w:sz w:val="30"/>
          <w:szCs w:val="30"/>
          <w:cs/>
        </w:rPr>
        <w:lastRenderedPageBreak/>
        <w:t>สิทธิประโยชน์จากการส่งเสริมการลงทุน</w:t>
      </w:r>
    </w:p>
    <w:p w14:paraId="3D8BDB46" w14:textId="77777777" w:rsidR="006E7D43" w:rsidRDefault="006E7D43" w:rsidP="00945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/>
          <w:sz w:val="30"/>
          <w:szCs w:val="30"/>
          <w:cs/>
        </w:rPr>
        <w:t>คณะกรรมการส่งเสริมการลงทุนอนุมัติให้</w:t>
      </w:r>
      <w:r w:rsidRPr="007E4B7A">
        <w:rPr>
          <w:rFonts w:ascii="Angsana New" w:hAnsi="Angsana New" w:hint="cs"/>
          <w:sz w:val="30"/>
          <w:szCs w:val="30"/>
          <w:cs/>
        </w:rPr>
        <w:t>กลุ่ม</w:t>
      </w:r>
      <w:r w:rsidRPr="007E4B7A">
        <w:rPr>
          <w:rFonts w:ascii="Angsana New" w:hAnsi="Angsana New"/>
          <w:sz w:val="30"/>
          <w:szCs w:val="30"/>
          <w:cs/>
        </w:rPr>
        <w:t>บริษัท</w:t>
      </w:r>
      <w:r w:rsidRPr="007E4B7A">
        <w:rPr>
          <w:rFonts w:ascii="Angsana New" w:hAnsi="Angsana New" w:hint="cs"/>
          <w:sz w:val="30"/>
          <w:szCs w:val="30"/>
          <w:cs/>
        </w:rPr>
        <w:t>ไ</w:t>
      </w:r>
      <w:r w:rsidRPr="007E4B7A">
        <w:rPr>
          <w:rFonts w:ascii="Angsana New" w:hAnsi="Angsana New"/>
          <w:sz w:val="30"/>
          <w:szCs w:val="30"/>
          <w:cs/>
        </w:rPr>
        <w:t>ด้รับสิทธิประโยชน์หลายประการในฐานะผู้ได้รับการส่งเสริมการลงทุนตามพระราชบัญญัติการส่งเสริมการลงทุน พ</w:t>
      </w:r>
      <w:r w:rsidRPr="007E4B7A">
        <w:rPr>
          <w:rFonts w:ascii="Angsana New" w:hAnsi="Angsana New"/>
          <w:sz w:val="30"/>
          <w:szCs w:val="30"/>
        </w:rPr>
        <w:t>.</w:t>
      </w:r>
      <w:r w:rsidRPr="007E4B7A">
        <w:rPr>
          <w:rFonts w:ascii="Angsana New" w:hAnsi="Angsana New"/>
          <w:sz w:val="30"/>
          <w:szCs w:val="30"/>
          <w:cs/>
        </w:rPr>
        <w:t>ศ</w:t>
      </w:r>
      <w:r w:rsidRPr="007E4B7A">
        <w:rPr>
          <w:rFonts w:ascii="Angsana New" w:hAnsi="Angsana New"/>
          <w:sz w:val="30"/>
          <w:szCs w:val="30"/>
        </w:rPr>
        <w:t xml:space="preserve">. </w:t>
      </w:r>
      <w:r w:rsidR="007F1887">
        <w:rPr>
          <w:rFonts w:ascii="Angsana New" w:hAnsi="Angsana New"/>
          <w:sz w:val="30"/>
          <w:szCs w:val="30"/>
        </w:rPr>
        <w:t>2520</w:t>
      </w:r>
      <w:r w:rsidRPr="007E4B7A">
        <w:rPr>
          <w:rFonts w:ascii="Angsana New" w:hAnsi="Angsana New"/>
          <w:sz w:val="30"/>
          <w:szCs w:val="30"/>
          <w:cs/>
        </w:rPr>
        <w:t xml:space="preserve"> </w:t>
      </w:r>
      <w:r w:rsidRPr="007E4B7A">
        <w:rPr>
          <w:rFonts w:ascii="Angsana New" w:hAnsi="Angsana New" w:hint="cs"/>
          <w:sz w:val="30"/>
          <w:szCs w:val="30"/>
          <w:cs/>
        </w:rPr>
        <w:t xml:space="preserve">เกี่ยวกับการผลิตเครื่องจักร อุปกรณ์และชิ้นส่วน </w:t>
      </w:r>
      <w:r w:rsidRPr="007E4B7A">
        <w:rPr>
          <w:rFonts w:ascii="Angsana New" w:hAnsi="Angsana New"/>
          <w:sz w:val="30"/>
          <w:szCs w:val="30"/>
          <w:cs/>
        </w:rPr>
        <w:t>ซึ่งพอสรุปสาระสำคัญได้ดังนี้</w:t>
      </w:r>
    </w:p>
    <w:p w14:paraId="3967D230" w14:textId="77777777" w:rsidR="006E7D43" w:rsidRPr="007E4B7A" w:rsidRDefault="006E7D43" w:rsidP="009451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line="240" w:lineRule="auto"/>
        <w:ind w:left="1080" w:hanging="634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/>
          <w:sz w:val="30"/>
          <w:szCs w:val="30"/>
          <w:cs/>
        </w:rPr>
        <w:t>(</w:t>
      </w:r>
      <w:r w:rsidRPr="007E4B7A">
        <w:rPr>
          <w:rFonts w:ascii="Angsana New" w:hAnsi="Angsana New" w:hint="cs"/>
          <w:sz w:val="30"/>
          <w:szCs w:val="30"/>
          <w:cs/>
        </w:rPr>
        <w:t>ก</w:t>
      </w:r>
      <w:r w:rsidRPr="007E4B7A">
        <w:rPr>
          <w:rFonts w:ascii="Angsana New" w:hAnsi="Angsana New"/>
          <w:sz w:val="30"/>
          <w:szCs w:val="30"/>
          <w:cs/>
        </w:rPr>
        <w:t>)</w:t>
      </w:r>
      <w:r w:rsidRPr="007E4B7A">
        <w:rPr>
          <w:rFonts w:ascii="Angsana New" w:hAnsi="Angsana New"/>
          <w:sz w:val="30"/>
          <w:szCs w:val="30"/>
          <w:cs/>
        </w:rPr>
        <w:tab/>
      </w:r>
      <w:r w:rsidRPr="007E4B7A">
        <w:rPr>
          <w:rFonts w:ascii="Angsana New" w:hAnsi="Angsana New" w:hint="cs"/>
          <w:sz w:val="30"/>
          <w:szCs w:val="30"/>
          <w:cs/>
        </w:rPr>
        <w:t>ให้</w:t>
      </w:r>
      <w:r w:rsidRPr="007E4B7A">
        <w:rPr>
          <w:rFonts w:ascii="Angsana New" w:hAnsi="Angsana New"/>
          <w:sz w:val="30"/>
          <w:szCs w:val="30"/>
          <w:cs/>
        </w:rPr>
        <w:t xml:space="preserve">ได้รับยกเว้นอากรขาเข้าสำหรับเครื่องจักรที่ได้รับอนุมัติโดยคณะกรรมการส่งเสริมการลงทุน </w:t>
      </w:r>
    </w:p>
    <w:p w14:paraId="5EF75965" w14:textId="77777777" w:rsidR="006E7D43" w:rsidRPr="007E4B7A" w:rsidRDefault="006E7D43" w:rsidP="0094519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630"/>
        <w:jc w:val="thaiDistribute"/>
        <w:rPr>
          <w:rFonts w:ascii="Angsana New" w:hAnsi="Angsana New"/>
          <w:sz w:val="30"/>
          <w:szCs w:val="30"/>
        </w:rPr>
      </w:pPr>
      <w:r w:rsidRPr="007E4B7A">
        <w:rPr>
          <w:rFonts w:ascii="Angsana New" w:hAnsi="Angsana New" w:hint="cs"/>
          <w:sz w:val="30"/>
          <w:szCs w:val="30"/>
          <w:cs/>
        </w:rPr>
        <w:t>ให้</w:t>
      </w:r>
      <w:r w:rsidRPr="007E4B7A">
        <w:rPr>
          <w:rFonts w:ascii="Angsana New" w:hAnsi="Angsana New"/>
          <w:sz w:val="30"/>
          <w:szCs w:val="30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</w:r>
      <w:r w:rsidR="007F1887">
        <w:rPr>
          <w:rFonts w:ascii="Angsana New" w:hAnsi="Angsana New"/>
          <w:sz w:val="30"/>
          <w:szCs w:val="30"/>
        </w:rPr>
        <w:t>8</w:t>
      </w:r>
      <w:r w:rsidRPr="007E4B7A">
        <w:rPr>
          <w:rFonts w:ascii="Angsana New" w:hAnsi="Angsana New"/>
          <w:sz w:val="30"/>
          <w:szCs w:val="30"/>
          <w:cs/>
        </w:rPr>
        <w:t xml:space="preserve"> ปี นับแต่วันที่เริ่มมีรายได้จากการประกอบกิจการนั้น </w:t>
      </w:r>
    </w:p>
    <w:p w14:paraId="522D6F5A" w14:textId="77777777" w:rsidR="006E7D43" w:rsidRDefault="006E7D43" w:rsidP="00945195">
      <w:pPr>
        <w:pStyle w:val="a0"/>
        <w:tabs>
          <w:tab w:val="clear" w:pos="1080"/>
        </w:tabs>
        <w:spacing w:before="120"/>
        <w:ind w:left="446"/>
        <w:jc w:val="thaiDistribute"/>
        <w:rPr>
          <w:rFonts w:ascii="Angsana New" w:hAnsi="Angsana New" w:cs="Angsana New"/>
          <w:lang w:val="en-US"/>
        </w:rPr>
      </w:pPr>
      <w:r w:rsidRPr="007E4B7A">
        <w:rPr>
          <w:rFonts w:ascii="Angsana New" w:hAnsi="Angsana New" w:cs="Angsana New"/>
          <w:cs/>
          <w:lang w:val="en-US"/>
        </w:rPr>
        <w:t xml:space="preserve">เนื่องจากเป็นกิจการที่ได้รับการส่งเสริมการลงทุน </w:t>
      </w:r>
      <w:r w:rsidRPr="007E4B7A">
        <w:rPr>
          <w:rFonts w:ascii="Angsana New" w:hAnsi="Angsana New" w:cs="Angsana New" w:hint="cs"/>
          <w:cs/>
          <w:lang w:val="en-US"/>
        </w:rPr>
        <w:t>กลุ่ม</w:t>
      </w:r>
      <w:r w:rsidRPr="007E4B7A">
        <w:rPr>
          <w:rFonts w:ascii="Angsana New" w:hAnsi="Angsana New" w:cs="Angsana New"/>
          <w:cs/>
          <w:lang w:val="en-US"/>
        </w:rPr>
        <w:t>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3415AC9C" w14:textId="77777777" w:rsidR="00DD71C3" w:rsidRDefault="00DD71C3" w:rsidP="00DD71C3">
      <w:pPr>
        <w:pStyle w:val="a0"/>
        <w:tabs>
          <w:tab w:val="clear" w:pos="1080"/>
        </w:tabs>
        <w:ind w:left="446"/>
        <w:jc w:val="thaiDistribute"/>
        <w:rPr>
          <w:rFonts w:ascii="Angsana New" w:hAnsi="Angsana New" w:cs="Angsana New"/>
          <w:lang w:val="en-US"/>
        </w:rPr>
      </w:pPr>
    </w:p>
    <w:p w14:paraId="3E8B9924" w14:textId="77777777" w:rsidR="006E7D43" w:rsidRPr="001159DE" w:rsidRDefault="006E7D43" w:rsidP="00DD71C3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hanging="45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0C7EC3F6" w14:textId="77777777" w:rsidR="006E7D43" w:rsidRPr="005E741B" w:rsidRDefault="006E7D43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firstLine="446"/>
        <w:jc w:val="both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GB"/>
        </w:rPr>
      </w:pPr>
      <w:r w:rsidRPr="005E741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  <w:lang w:val="en-GB"/>
        </w:rPr>
        <w:t>มูลค่าตามบัญชีและ</w:t>
      </w:r>
      <w:r w:rsidRPr="005E741B">
        <w:rPr>
          <w:rFonts w:asciiTheme="majorBidi" w:eastAsia="Times New Roman" w:hAnsiTheme="majorBidi"/>
          <w:b/>
          <w:bCs/>
          <w:i/>
          <w:iCs/>
          <w:sz w:val="30"/>
          <w:szCs w:val="30"/>
          <w:cs/>
          <w:lang w:val="en-GB"/>
        </w:rPr>
        <w:t>มูลค่ายุติธรรม</w:t>
      </w:r>
    </w:p>
    <w:p w14:paraId="76306B96" w14:textId="77777777" w:rsidR="006E7D43" w:rsidRDefault="006E7D43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  <w:r w:rsidRPr="00693525">
        <w:rPr>
          <w:rFonts w:ascii="Angsana New" w:hAnsi="Angsana New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</w:t>
      </w:r>
      <w:r>
        <w:rPr>
          <w:rFonts w:ascii="Angsana New" w:hAnsi="Angsana New" w:hint="cs"/>
          <w:sz w:val="30"/>
          <w:szCs w:val="30"/>
          <w:cs/>
        </w:rPr>
        <w:t>เป็นมูลค่าที่ใกล้เคียงกับมูลค่าตามบัญชีเนื่องจากเครื่องมือทางการเงินเหล่านี้จะครบกำหนดในระยะเวลาอันสั้น</w:t>
      </w:r>
    </w:p>
    <w:p w14:paraId="3A9C54AD" w14:textId="77777777" w:rsidR="006E7D43" w:rsidRPr="00693525" w:rsidRDefault="006E7D43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มูลค่ายุติธรรมของหนี้สินทางการเงินส่วนที่ไม่หมุนเวียนเป็นมูลค่าที่ใกล้เคียงกับมูลค่าตามบัญชี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14:paraId="1A693C01" w14:textId="77777777" w:rsidR="006E7D43" w:rsidRDefault="006E7D43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มูลค่ายุติธรรมภายใต้เงินกู้ยืมระยะยาวจากสถาบันการเงินเป็นมูลค่าที่ใกล้เคียงกับมูลค่าตามบัญชี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14:paraId="522FACF5" w14:textId="77777777" w:rsidR="006E7D43" w:rsidRDefault="006E7D43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มูลค่ายุติธรรมภายใต้สัญญาเช่าการเงินเป็นมูลค่าที่ใกล้เคียงกับมูลค่าตามบัญชี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</w:t>
      </w:r>
    </w:p>
    <w:p w14:paraId="0A0B0E7F" w14:textId="77777777" w:rsidR="0085232E" w:rsidRDefault="0085232E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</w:p>
    <w:p w14:paraId="6537C94B" w14:textId="77777777" w:rsidR="0085232E" w:rsidRDefault="0085232E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</w:p>
    <w:p w14:paraId="28323410" w14:textId="77777777" w:rsidR="0085232E" w:rsidRDefault="0085232E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</w:p>
    <w:p w14:paraId="29042048" w14:textId="77777777" w:rsidR="0085232E" w:rsidRDefault="0085232E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</w:p>
    <w:p w14:paraId="1E573529" w14:textId="77777777" w:rsidR="0085232E" w:rsidRDefault="0085232E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</w:p>
    <w:p w14:paraId="129F38EB" w14:textId="77777777" w:rsidR="009F098A" w:rsidRDefault="009F098A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</w:p>
    <w:p w14:paraId="06A9C033" w14:textId="77777777" w:rsidR="00683E6F" w:rsidRDefault="00683E6F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</w:rPr>
      </w:pPr>
    </w:p>
    <w:p w14:paraId="393F2305" w14:textId="77777777" w:rsidR="00683E6F" w:rsidRPr="00683E6F" w:rsidRDefault="00683E6F" w:rsidP="007B77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2"/>
          <w:szCs w:val="2"/>
        </w:rPr>
      </w:pPr>
    </w:p>
    <w:p w14:paraId="57448713" w14:textId="77777777" w:rsidR="00A02637" w:rsidRPr="00683E6F" w:rsidRDefault="00A02637" w:rsidP="00A02637">
      <w:pPr>
        <w:pStyle w:val="ListParagraph"/>
        <w:numPr>
          <w:ilvl w:val="0"/>
          <w:numId w:val="24"/>
        </w:numPr>
        <w:ind w:hanging="540"/>
        <w:rPr>
          <w:rFonts w:ascii="Angsana New" w:hAnsi="Angsana New"/>
          <w:b/>
          <w:bCs/>
          <w:sz w:val="30"/>
          <w:szCs w:val="30"/>
        </w:rPr>
      </w:pPr>
      <w:r w:rsidRPr="00683E6F">
        <w:rPr>
          <w:rFonts w:ascii="Angsana New" w:hAnsi="Angsana New"/>
          <w:b/>
          <w:bCs/>
          <w:sz w:val="30"/>
          <w:szCs w:val="30"/>
          <w:cs/>
        </w:rPr>
        <w:lastRenderedPageBreak/>
        <w:t>การเปิดเผยข้อมูลที่สำคัญเกี่ยวกับสัญญา</w:t>
      </w:r>
    </w:p>
    <w:p w14:paraId="3BC99795" w14:textId="77777777" w:rsidR="00543624" w:rsidRPr="00543624" w:rsidRDefault="00543624" w:rsidP="00FC7C4E">
      <w:pPr>
        <w:spacing w:before="120"/>
        <w:ind w:firstLine="425"/>
        <w:jc w:val="thaiDistribute"/>
        <w:rPr>
          <w:rFonts w:ascii="Angsana New" w:hAnsi="Angsana New"/>
          <w:sz w:val="30"/>
          <w:szCs w:val="30"/>
          <w:u w:val="single"/>
        </w:rPr>
      </w:pPr>
      <w:r w:rsidRPr="00543624">
        <w:rPr>
          <w:rFonts w:ascii="Angsana New" w:hAnsi="Angsana New"/>
          <w:sz w:val="30"/>
          <w:szCs w:val="30"/>
          <w:u w:val="single"/>
          <w:cs/>
        </w:rPr>
        <w:t>สัญญาซื้อน้ำประปา ณ สถานีจ่ายน้ำพิมพา</w:t>
      </w:r>
    </w:p>
    <w:p w14:paraId="1B423F1D" w14:textId="08F42BA4" w:rsidR="00543624" w:rsidRPr="00543624" w:rsidRDefault="00543624" w:rsidP="00543624">
      <w:pPr>
        <w:ind w:left="426"/>
        <w:jc w:val="thaiDistribute"/>
        <w:rPr>
          <w:rFonts w:ascii="Angsana New" w:hAnsi="Angsana New"/>
          <w:sz w:val="30"/>
          <w:szCs w:val="30"/>
        </w:rPr>
      </w:pPr>
      <w:r w:rsidRPr="0054362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43624">
        <w:rPr>
          <w:rFonts w:ascii="Angsana New" w:hAnsi="Angsana New"/>
          <w:sz w:val="30"/>
          <w:szCs w:val="30"/>
        </w:rPr>
        <w:t xml:space="preserve">14 </w:t>
      </w:r>
      <w:r w:rsidRPr="00543624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543624">
        <w:rPr>
          <w:rFonts w:ascii="Angsana New" w:hAnsi="Angsana New"/>
          <w:sz w:val="30"/>
          <w:szCs w:val="30"/>
        </w:rPr>
        <w:t xml:space="preserve">2563 </w:t>
      </w:r>
      <w:r w:rsidRPr="00543624">
        <w:rPr>
          <w:rFonts w:ascii="Angsana New" w:hAnsi="Angsana New"/>
          <w:sz w:val="30"/>
          <w:szCs w:val="30"/>
          <w:cs/>
        </w:rPr>
        <w:t xml:space="preserve">บริษัท กิจการร่วมค้า ยูเรก้า ยูยู จำกัด (บริษัทย่อย) ได้ทำสัญญาซื้อขายน้ำประปากับการประปาส่วนภูมิภาค ภายใต้เงื่อนไขของสัญญา บริษัทย่อยตกลงที่จะขายน้ำประปาและปฏิบัติตามเงื่อนไขที่กำหนดไว้ในสัญญา โดยสัญญามีกำหนดระยะเวลาจนถึงวันที่ </w:t>
      </w:r>
      <w:r w:rsidRPr="00543624">
        <w:rPr>
          <w:rFonts w:ascii="Angsana New" w:hAnsi="Angsana New"/>
          <w:sz w:val="30"/>
          <w:szCs w:val="30"/>
        </w:rPr>
        <w:t xml:space="preserve">14 </w:t>
      </w:r>
      <w:r w:rsidRPr="00543624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43624">
        <w:rPr>
          <w:rFonts w:ascii="Angsana New" w:hAnsi="Angsana New"/>
          <w:sz w:val="30"/>
          <w:szCs w:val="30"/>
        </w:rPr>
        <w:t>2566</w:t>
      </w:r>
      <w:r w:rsidRPr="00543624">
        <w:rPr>
          <w:rFonts w:ascii="Angsana New" w:hAnsi="Angsana New"/>
          <w:sz w:val="30"/>
          <w:szCs w:val="30"/>
          <w:cs/>
        </w:rPr>
        <w:t xml:space="preserve"> นับจากวันที่จะต้องเริ่มส่งมอบน้ำประปาตามสัญญา โดยให้นับวันดังกล่าวเป็นวันเริ่มต้น หรือนับจากวันที่จะต้องเริ่มส่งมอบน้ำประปาตามที่ได้ตกลงกันใหม่ โดยให้นับวันดังกล่าวเป็นวันเริ่มต้น หรือจนกว่าวงเงินในการจัดซื้อน้ำประปาจากผู้ขายจำนวน </w:t>
      </w:r>
      <w:r w:rsidRPr="00543624">
        <w:rPr>
          <w:rFonts w:ascii="Angsana New" w:hAnsi="Angsana New"/>
          <w:sz w:val="30"/>
          <w:szCs w:val="30"/>
        </w:rPr>
        <w:t xml:space="preserve">95.90 </w:t>
      </w:r>
      <w:r w:rsidRPr="00543624">
        <w:rPr>
          <w:rFonts w:ascii="Angsana New" w:hAnsi="Angsana New"/>
          <w:sz w:val="30"/>
          <w:szCs w:val="30"/>
          <w:cs/>
        </w:rPr>
        <w:t xml:space="preserve">ล้านบาท จะถูกใช้จนหมดแล้วแต่ว่ากรณีใดจะเกิดขึ้นก่อน บริษัทย่อยตกลงที่จะขายน้ำประปาในปริมาณขั้นต่ำ </w:t>
      </w:r>
      <w:r w:rsidRPr="00543624">
        <w:rPr>
          <w:rFonts w:ascii="Angsana New" w:hAnsi="Angsana New"/>
          <w:sz w:val="30"/>
          <w:szCs w:val="30"/>
        </w:rPr>
        <w:t>4,800</w:t>
      </w:r>
      <w:r w:rsidRPr="00543624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543624">
        <w:rPr>
          <w:rFonts w:ascii="Angsana New" w:hAnsi="Angsana New"/>
          <w:sz w:val="30"/>
          <w:szCs w:val="30"/>
          <w:cs/>
        </w:rPr>
        <w:t>ลูกบาศก์เมตร</w:t>
      </w:r>
      <w:r w:rsidRPr="00543624">
        <w:rPr>
          <w:rFonts w:ascii="Angsana New" w:hAnsi="Angsana New"/>
          <w:sz w:val="30"/>
          <w:szCs w:val="30"/>
        </w:rPr>
        <w:t>/</w:t>
      </w:r>
      <w:r w:rsidRPr="00543624">
        <w:rPr>
          <w:rFonts w:ascii="Angsana New" w:hAnsi="Angsana New"/>
          <w:sz w:val="30"/>
          <w:szCs w:val="30"/>
          <w:cs/>
        </w:rPr>
        <w:t xml:space="preserve">วัน แต่ไม่เกิน </w:t>
      </w:r>
      <w:r w:rsidRPr="00543624">
        <w:rPr>
          <w:rFonts w:ascii="Angsana New" w:hAnsi="Angsana New"/>
          <w:sz w:val="30"/>
          <w:szCs w:val="30"/>
        </w:rPr>
        <w:t xml:space="preserve">6,240 </w:t>
      </w:r>
      <w:r w:rsidRPr="00543624">
        <w:rPr>
          <w:rFonts w:ascii="Angsana New" w:hAnsi="Angsana New"/>
          <w:sz w:val="30"/>
          <w:szCs w:val="30"/>
          <w:cs/>
        </w:rPr>
        <w:t>ลูกบาศก์เมตร</w:t>
      </w:r>
      <w:r w:rsidRPr="00543624">
        <w:rPr>
          <w:rFonts w:ascii="Angsana New" w:hAnsi="Angsana New"/>
          <w:sz w:val="30"/>
          <w:szCs w:val="30"/>
        </w:rPr>
        <w:t>/</w:t>
      </w:r>
      <w:r w:rsidRPr="00543624">
        <w:rPr>
          <w:rFonts w:ascii="Angsana New" w:hAnsi="Angsana New"/>
          <w:sz w:val="30"/>
          <w:szCs w:val="30"/>
          <w:cs/>
        </w:rPr>
        <w:t>วัน</w:t>
      </w:r>
    </w:p>
    <w:p w14:paraId="48311BE6" w14:textId="2A1D2A56" w:rsidR="00543624" w:rsidRPr="00543624" w:rsidRDefault="00543624" w:rsidP="00543624">
      <w:pPr>
        <w:spacing w:before="120"/>
        <w:ind w:left="426"/>
        <w:jc w:val="thaiDistribute"/>
        <w:rPr>
          <w:rFonts w:ascii="Angsana New" w:hAnsi="Angsana New"/>
          <w:sz w:val="30"/>
          <w:szCs w:val="30"/>
        </w:rPr>
      </w:pPr>
      <w:r w:rsidRPr="00543624">
        <w:rPr>
          <w:rFonts w:ascii="Angsana New" w:hAnsi="Angsana New"/>
          <w:sz w:val="30"/>
          <w:szCs w:val="30"/>
          <w:cs/>
        </w:rPr>
        <w:t xml:space="preserve">โดยบริษัทย่อยจะต้องเริ่มส่งมอบน้ำประปาให้แก่ผู้ซื้อในวันถัดจากวันที่ครบกำหนด </w:t>
      </w:r>
      <w:r w:rsidRPr="00543624">
        <w:rPr>
          <w:rFonts w:ascii="Angsana New" w:hAnsi="Angsana New"/>
          <w:sz w:val="30"/>
          <w:szCs w:val="30"/>
        </w:rPr>
        <w:t xml:space="preserve">180 </w:t>
      </w:r>
      <w:r w:rsidRPr="00543624">
        <w:rPr>
          <w:rFonts w:ascii="Angsana New" w:hAnsi="Angsana New"/>
          <w:sz w:val="30"/>
          <w:szCs w:val="30"/>
          <w:cs/>
        </w:rPr>
        <w:t xml:space="preserve">วัน นับถัดจากวันลงนามสัญญาซื้อขายเป็นต้นไป ซึ่งครบกำหนดในวันที่ </w:t>
      </w:r>
      <w:r w:rsidRPr="00543624">
        <w:rPr>
          <w:rFonts w:ascii="Angsana New" w:hAnsi="Angsana New"/>
          <w:sz w:val="30"/>
          <w:szCs w:val="30"/>
        </w:rPr>
        <w:t xml:space="preserve">13 </w:t>
      </w:r>
      <w:r w:rsidRPr="00543624">
        <w:rPr>
          <w:rFonts w:ascii="Angsana New" w:hAnsi="Angsana New"/>
          <w:sz w:val="30"/>
          <w:szCs w:val="30"/>
          <w:cs/>
        </w:rPr>
        <w:t xml:space="preserve">สิงหาคม </w:t>
      </w:r>
      <w:r w:rsidRPr="00543624">
        <w:rPr>
          <w:rFonts w:ascii="Angsana New" w:hAnsi="Angsana New"/>
          <w:sz w:val="30"/>
          <w:szCs w:val="30"/>
        </w:rPr>
        <w:t xml:space="preserve">2563 </w:t>
      </w:r>
      <w:r w:rsidRPr="0054362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43624">
        <w:rPr>
          <w:rFonts w:ascii="Angsana New" w:hAnsi="Angsana New"/>
          <w:sz w:val="30"/>
          <w:szCs w:val="30"/>
        </w:rPr>
        <w:t xml:space="preserve">1 </w:t>
      </w:r>
      <w:r w:rsidRPr="00543624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543624">
        <w:rPr>
          <w:rFonts w:ascii="Angsana New" w:hAnsi="Angsana New"/>
          <w:sz w:val="30"/>
          <w:szCs w:val="30"/>
        </w:rPr>
        <w:t xml:space="preserve">2563 </w:t>
      </w:r>
      <w:r w:rsidRPr="00543624">
        <w:rPr>
          <w:rFonts w:ascii="Angsana New" w:hAnsi="Angsana New"/>
          <w:sz w:val="30"/>
          <w:szCs w:val="30"/>
          <w:cs/>
        </w:rPr>
        <w:t xml:space="preserve">บริษัทย่อยดำเนินการยื่นเอกสารขอขยายเวลาการก่อสร้าง เนื่องจากสถานการณ์การแพร่ระบาดของโรคติดเชื้อไวรัส </w:t>
      </w:r>
      <w:r w:rsidRPr="00543624">
        <w:rPr>
          <w:rFonts w:ascii="Angsana New" w:hAnsi="Angsana New"/>
          <w:sz w:val="30"/>
          <w:szCs w:val="30"/>
        </w:rPr>
        <w:t xml:space="preserve">COVID </w:t>
      </w:r>
      <w:r w:rsidRPr="00543624">
        <w:rPr>
          <w:rFonts w:ascii="Angsana New" w:hAnsi="Angsana New"/>
          <w:sz w:val="30"/>
          <w:szCs w:val="30"/>
          <w:cs/>
        </w:rPr>
        <w:t xml:space="preserve">โดยบริษัทขอขยายระยะเวลาในการดำเนินการก่อสร้างออกไปเป็นอีกระยะเวลา </w:t>
      </w:r>
      <w:r w:rsidRPr="00543624">
        <w:rPr>
          <w:rFonts w:ascii="Angsana New" w:hAnsi="Angsana New"/>
          <w:sz w:val="30"/>
          <w:szCs w:val="30"/>
        </w:rPr>
        <w:t xml:space="preserve">90 </w:t>
      </w:r>
      <w:r w:rsidRPr="00543624">
        <w:rPr>
          <w:rFonts w:ascii="Angsana New" w:hAnsi="Angsana New"/>
          <w:sz w:val="30"/>
          <w:szCs w:val="30"/>
          <w:cs/>
        </w:rPr>
        <w:t xml:space="preserve">วัน เป็นกำหนดระยะเวลาการก่อสร้างให้แล้วเสร็จภายในวันที่ </w:t>
      </w:r>
      <w:r w:rsidR="007D176B">
        <w:rPr>
          <w:rFonts w:ascii="Angsana New" w:hAnsi="Angsana New"/>
          <w:sz w:val="30"/>
          <w:szCs w:val="30"/>
        </w:rPr>
        <w:t>15</w:t>
      </w:r>
      <w:r w:rsidRPr="00543624">
        <w:rPr>
          <w:rFonts w:ascii="Angsana New" w:hAnsi="Angsana New"/>
          <w:sz w:val="30"/>
          <w:szCs w:val="30"/>
        </w:rPr>
        <w:t xml:space="preserve"> </w:t>
      </w:r>
      <w:r w:rsidRPr="00543624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543624">
        <w:rPr>
          <w:rFonts w:ascii="Angsana New" w:hAnsi="Angsana New"/>
          <w:sz w:val="30"/>
          <w:szCs w:val="30"/>
        </w:rPr>
        <w:t xml:space="preserve">2563 </w:t>
      </w:r>
      <w:r w:rsidRPr="00543624">
        <w:rPr>
          <w:rFonts w:ascii="Angsana New" w:hAnsi="Angsana New"/>
          <w:sz w:val="30"/>
          <w:szCs w:val="30"/>
          <w:cs/>
        </w:rPr>
        <w:t xml:space="preserve">และเริ่มส่งมอบน้ำในวันที่ </w:t>
      </w:r>
      <w:r w:rsidRPr="00543624">
        <w:rPr>
          <w:rFonts w:ascii="Angsana New" w:hAnsi="Angsana New"/>
          <w:sz w:val="30"/>
          <w:szCs w:val="30"/>
        </w:rPr>
        <w:t>1</w:t>
      </w:r>
      <w:r w:rsidR="007D176B">
        <w:rPr>
          <w:rFonts w:ascii="Angsana New" w:hAnsi="Angsana New"/>
          <w:sz w:val="30"/>
          <w:szCs w:val="30"/>
        </w:rPr>
        <w:t>6</w:t>
      </w:r>
      <w:bookmarkStart w:id="0" w:name="_GoBack"/>
      <w:bookmarkEnd w:id="0"/>
      <w:r w:rsidRPr="00543624">
        <w:rPr>
          <w:rFonts w:ascii="Angsana New" w:hAnsi="Angsana New"/>
          <w:sz w:val="30"/>
          <w:szCs w:val="30"/>
        </w:rPr>
        <w:t xml:space="preserve"> </w:t>
      </w:r>
      <w:r w:rsidRPr="00543624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543624">
        <w:rPr>
          <w:rFonts w:ascii="Angsana New" w:hAnsi="Angsana New"/>
          <w:sz w:val="30"/>
          <w:szCs w:val="30"/>
        </w:rPr>
        <w:t xml:space="preserve">2563 </w:t>
      </w:r>
      <w:r w:rsidRPr="00543624">
        <w:rPr>
          <w:rFonts w:ascii="Angsana New" w:hAnsi="Angsana New"/>
          <w:sz w:val="30"/>
          <w:szCs w:val="30"/>
          <w:cs/>
        </w:rPr>
        <w:t>ทั้งนี้ บริษัทย่อยได้ยื่นเอกสารเพื่อขอขยายระยะเวลาพ้นกำหนดดังกล่าว ซึ่งเอกสารการพิจารณาขยายระยะเวลาอยู่ระหว่างการจัดทำหนังสือตอบความเห็นจากการประปาส่วนภูมิภาค</w:t>
      </w:r>
    </w:p>
    <w:p w14:paraId="1F0830BB" w14:textId="77777777" w:rsidR="00543624" w:rsidRPr="00543624" w:rsidRDefault="00543624" w:rsidP="00FC7C4E">
      <w:pPr>
        <w:spacing w:before="120"/>
        <w:ind w:firstLine="425"/>
        <w:jc w:val="thaiDistribute"/>
        <w:rPr>
          <w:rFonts w:ascii="Angsana New" w:hAnsi="Angsana New"/>
          <w:sz w:val="30"/>
          <w:szCs w:val="30"/>
          <w:u w:val="single"/>
        </w:rPr>
      </w:pPr>
      <w:r w:rsidRPr="00543624">
        <w:rPr>
          <w:rFonts w:ascii="Angsana New" w:hAnsi="Angsana New"/>
          <w:sz w:val="30"/>
          <w:szCs w:val="30"/>
          <w:u w:val="single"/>
          <w:cs/>
        </w:rPr>
        <w:t>สัญญาซื้อน้ำประปา ณ สถานีจ่ายน้ำหนองกะขะ</w:t>
      </w:r>
    </w:p>
    <w:p w14:paraId="1842382C" w14:textId="396365AF" w:rsidR="00543624" w:rsidRPr="00543624" w:rsidRDefault="00543624" w:rsidP="00CC52C2">
      <w:pPr>
        <w:spacing w:before="120"/>
        <w:ind w:left="426"/>
        <w:jc w:val="thaiDistribute"/>
        <w:rPr>
          <w:rFonts w:ascii="Angsana New" w:hAnsi="Angsana New"/>
          <w:sz w:val="30"/>
          <w:szCs w:val="30"/>
          <w:cs/>
        </w:rPr>
      </w:pPr>
      <w:r w:rsidRPr="0054362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43624">
        <w:rPr>
          <w:rFonts w:ascii="Angsana New" w:hAnsi="Angsana New"/>
          <w:sz w:val="30"/>
          <w:szCs w:val="30"/>
        </w:rPr>
        <w:t xml:space="preserve">25 </w:t>
      </w:r>
      <w:r w:rsidRPr="00543624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543624">
        <w:rPr>
          <w:rFonts w:ascii="Angsana New" w:hAnsi="Angsana New"/>
          <w:sz w:val="30"/>
          <w:szCs w:val="30"/>
        </w:rPr>
        <w:t xml:space="preserve">2563 </w:t>
      </w:r>
      <w:r w:rsidRPr="00543624">
        <w:rPr>
          <w:rFonts w:ascii="Angsana New" w:hAnsi="Angsana New"/>
          <w:sz w:val="30"/>
          <w:szCs w:val="30"/>
          <w:cs/>
        </w:rPr>
        <w:t xml:space="preserve">บริษัท กิจการร่วมค้า ยูเรก้า ยูยู จำกัด (บริษัทย่อย) ได้ทำสัญญาซื้อขายน้ำประปากับการประปาส่วนภูมิภาค ภายใต้เงื่อนไขของสัญญา บริษัทย่อยตกลงที่จะขายน้ำประปาและปฏิบัติตามเงื่อนไขที่กำหนดไว้ในสัญญา โดยสัญญามีผลบังคับใช้เป็นระยะเวลา </w:t>
      </w:r>
      <w:r w:rsidRPr="00543624">
        <w:rPr>
          <w:rFonts w:ascii="Angsana New" w:hAnsi="Angsana New"/>
          <w:sz w:val="30"/>
          <w:szCs w:val="30"/>
        </w:rPr>
        <w:t xml:space="preserve">10 </w:t>
      </w:r>
      <w:r w:rsidRPr="00543624">
        <w:rPr>
          <w:rFonts w:ascii="Angsana New" w:hAnsi="Angsana New"/>
          <w:sz w:val="30"/>
          <w:szCs w:val="30"/>
          <w:cs/>
        </w:rPr>
        <w:t xml:space="preserve">ปี นับจากวันที่จะต้องเริ่มส่งมอบน้ำประปาตามสัญญา โดยให้นับวันดังกล่าวเป็นวันเริ่มต้น หรือนับจากวันที่จะต้องเริ่มส่งมอบน้ำประปาตามที่ได้ตกลงกันใหม่ โดยให้นับวันดังกล่าวเป็นวันเริ่มต้น หรือจนกว่าวงเงินในการจัดซื้อน้ำประปาจากผู้ขายจำนวน </w:t>
      </w:r>
      <w:r w:rsidRPr="00543624">
        <w:rPr>
          <w:rFonts w:ascii="Angsana New" w:hAnsi="Angsana New"/>
          <w:sz w:val="30"/>
          <w:szCs w:val="30"/>
        </w:rPr>
        <w:t xml:space="preserve">521.22 </w:t>
      </w:r>
      <w:r w:rsidRPr="00543624">
        <w:rPr>
          <w:rFonts w:ascii="Angsana New" w:hAnsi="Angsana New"/>
          <w:sz w:val="30"/>
          <w:szCs w:val="30"/>
          <w:cs/>
        </w:rPr>
        <w:t xml:space="preserve">ล้านบาท จะถูกใช้จนหมดแล้วแต่ว่ากรณีใดจะเกิดขึ้นก่อน บริษัทย่อยตกลงที่จะขายน้ำประปาในปริมาณขั้นต่ำ </w:t>
      </w:r>
      <w:r w:rsidRPr="00543624">
        <w:rPr>
          <w:rFonts w:ascii="Angsana New" w:hAnsi="Angsana New"/>
          <w:sz w:val="30"/>
          <w:szCs w:val="30"/>
        </w:rPr>
        <w:t xml:space="preserve">14,400 - 16,800 </w:t>
      </w:r>
      <w:r w:rsidRPr="00543624">
        <w:rPr>
          <w:rFonts w:ascii="Angsana New" w:hAnsi="Angsana New"/>
          <w:sz w:val="30"/>
          <w:szCs w:val="30"/>
          <w:cs/>
        </w:rPr>
        <w:t>ลูกบาศก์เมตร</w:t>
      </w:r>
      <w:r w:rsidRPr="00543624">
        <w:rPr>
          <w:rFonts w:ascii="Angsana New" w:hAnsi="Angsana New"/>
          <w:sz w:val="30"/>
          <w:szCs w:val="30"/>
        </w:rPr>
        <w:t>/</w:t>
      </w:r>
      <w:r w:rsidRPr="00543624">
        <w:rPr>
          <w:rFonts w:ascii="Angsana New" w:hAnsi="Angsana New"/>
          <w:sz w:val="30"/>
          <w:szCs w:val="30"/>
          <w:cs/>
        </w:rPr>
        <w:t xml:space="preserve">วัน แต่ไม่เกิน </w:t>
      </w:r>
      <w:r w:rsidR="009D4766">
        <w:rPr>
          <w:rFonts w:ascii="Angsana New" w:hAnsi="Angsana New"/>
          <w:sz w:val="30"/>
          <w:szCs w:val="30"/>
        </w:rPr>
        <w:t>18,720 -</w:t>
      </w:r>
      <w:r w:rsidRPr="00543624">
        <w:rPr>
          <w:rFonts w:ascii="Angsana New" w:hAnsi="Angsana New"/>
          <w:sz w:val="30"/>
          <w:szCs w:val="30"/>
        </w:rPr>
        <w:t xml:space="preserve"> 21,840 </w:t>
      </w:r>
      <w:r w:rsidRPr="00543624">
        <w:rPr>
          <w:rFonts w:ascii="Angsana New" w:hAnsi="Angsana New"/>
          <w:sz w:val="30"/>
          <w:szCs w:val="30"/>
          <w:cs/>
        </w:rPr>
        <w:t>ลูกบาศก์เมตร</w:t>
      </w:r>
      <w:r w:rsidRPr="00543624">
        <w:rPr>
          <w:rFonts w:ascii="Angsana New" w:hAnsi="Angsana New"/>
          <w:sz w:val="30"/>
          <w:szCs w:val="30"/>
        </w:rPr>
        <w:t>/</w:t>
      </w:r>
      <w:r w:rsidRPr="00543624">
        <w:rPr>
          <w:rFonts w:ascii="Angsana New" w:hAnsi="Angsana New"/>
          <w:sz w:val="30"/>
          <w:szCs w:val="30"/>
          <w:cs/>
        </w:rPr>
        <w:t>วัน</w:t>
      </w:r>
    </w:p>
    <w:p w14:paraId="08E011C8" w14:textId="1A3ADC9E" w:rsidR="00543624" w:rsidRPr="00543624" w:rsidRDefault="00543624" w:rsidP="00FC7C4E">
      <w:pPr>
        <w:spacing w:before="120"/>
        <w:ind w:left="425"/>
        <w:jc w:val="thaiDistribute"/>
        <w:rPr>
          <w:rFonts w:ascii="Angsana New" w:hAnsi="Angsana New"/>
          <w:sz w:val="30"/>
          <w:szCs w:val="30"/>
          <w:cs/>
        </w:rPr>
      </w:pPr>
      <w:r w:rsidRPr="00543624">
        <w:rPr>
          <w:rFonts w:ascii="Angsana New" w:hAnsi="Angsana New"/>
          <w:sz w:val="30"/>
          <w:szCs w:val="30"/>
          <w:cs/>
        </w:rPr>
        <w:t xml:space="preserve">โดยบริษัทย่อยจะต้องเริ่มส่งมอบน้ำประปาให้แก่ผู้ซื้อในวันถัดจากวันที่ครบกำหนด </w:t>
      </w:r>
      <w:r w:rsidRPr="00543624">
        <w:rPr>
          <w:rFonts w:ascii="Angsana New" w:hAnsi="Angsana New"/>
          <w:sz w:val="30"/>
          <w:szCs w:val="30"/>
        </w:rPr>
        <w:t xml:space="preserve">90 </w:t>
      </w:r>
      <w:r w:rsidRPr="00543624">
        <w:rPr>
          <w:rFonts w:ascii="Angsana New" w:hAnsi="Angsana New"/>
          <w:sz w:val="30"/>
          <w:szCs w:val="30"/>
          <w:cs/>
        </w:rPr>
        <w:t xml:space="preserve">วัน นับถัดจากวันลงนามสัญญาซื้อขายเป็นต้นไป ซึ่งครบกำหนด </w:t>
      </w:r>
      <w:r w:rsidRPr="00543624">
        <w:rPr>
          <w:rFonts w:ascii="Angsana New" w:hAnsi="Angsana New"/>
          <w:sz w:val="30"/>
          <w:szCs w:val="30"/>
        </w:rPr>
        <w:t xml:space="preserve">24 </w:t>
      </w:r>
      <w:r w:rsidRPr="00543624">
        <w:rPr>
          <w:rFonts w:ascii="Angsana New" w:hAnsi="Angsana New"/>
          <w:sz w:val="30"/>
          <w:szCs w:val="30"/>
          <w:cs/>
        </w:rPr>
        <w:t>กันยา</w:t>
      </w:r>
      <w:r w:rsidR="00DE42C8">
        <w:rPr>
          <w:rFonts w:ascii="Angsana New" w:hAnsi="Angsana New" w:hint="cs"/>
          <w:sz w:val="30"/>
          <w:szCs w:val="30"/>
          <w:cs/>
        </w:rPr>
        <w:t>ย</w:t>
      </w:r>
      <w:r w:rsidRPr="00543624">
        <w:rPr>
          <w:rFonts w:ascii="Angsana New" w:hAnsi="Angsana New"/>
          <w:sz w:val="30"/>
          <w:szCs w:val="30"/>
          <w:cs/>
        </w:rPr>
        <w:t xml:space="preserve">น </w:t>
      </w:r>
      <w:r w:rsidRPr="00543624">
        <w:rPr>
          <w:rFonts w:ascii="Angsana New" w:hAnsi="Angsana New"/>
          <w:sz w:val="30"/>
          <w:szCs w:val="30"/>
        </w:rPr>
        <w:t>2563</w:t>
      </w:r>
      <w:r w:rsidRPr="00543624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543624">
        <w:rPr>
          <w:rFonts w:ascii="Angsana New" w:hAnsi="Angsana New"/>
          <w:sz w:val="30"/>
          <w:szCs w:val="30"/>
        </w:rPr>
        <w:t xml:space="preserve">17 </w:t>
      </w:r>
      <w:r w:rsidRPr="00543624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43624">
        <w:rPr>
          <w:rFonts w:ascii="Angsana New" w:hAnsi="Angsana New"/>
          <w:sz w:val="30"/>
          <w:szCs w:val="30"/>
        </w:rPr>
        <w:t xml:space="preserve">2563 </w:t>
      </w:r>
      <w:r w:rsidRPr="00543624">
        <w:rPr>
          <w:rFonts w:ascii="Angsana New" w:hAnsi="Angsana New"/>
          <w:sz w:val="30"/>
          <w:szCs w:val="30"/>
          <w:cs/>
        </w:rPr>
        <w:t xml:space="preserve">บริษัทย่อยดำเนินการยื่นเอกสารขอขยายเวลา เนื่องจากได้รับผลกระทบจากสถานการณ์การแพร่ระบาดของโรคติดเชื้อไวรัส </w:t>
      </w:r>
      <w:r w:rsidRPr="00543624">
        <w:rPr>
          <w:rFonts w:ascii="Angsana New" w:hAnsi="Angsana New"/>
          <w:sz w:val="30"/>
          <w:szCs w:val="30"/>
        </w:rPr>
        <w:t>COVID</w:t>
      </w:r>
      <w:r w:rsidRPr="00543624">
        <w:rPr>
          <w:rFonts w:ascii="Angsana New" w:hAnsi="Angsana New"/>
          <w:sz w:val="30"/>
          <w:szCs w:val="30"/>
          <w:cs/>
        </w:rPr>
        <w:t xml:space="preserve"> การเลื่อนกำหนดส่งมอบอุปกรณ์จากต่างประเทศ และได้รับหนังสือจากหน่วยงานท้องถิ่นแจ้งระงับการก่อสร้างงานท่อ ทั้งนี้ คณะกรรมการตรวจรับโครงการพิจารณาทบทวนและเห็นชอบให้ขยายระยะเวลาสัญญาการส่งมอบน้ำออกไปเป็นวันที่ </w:t>
      </w:r>
      <w:r w:rsidRPr="00543624">
        <w:rPr>
          <w:rFonts w:ascii="Angsana New" w:hAnsi="Angsana New"/>
          <w:sz w:val="30"/>
          <w:szCs w:val="30"/>
        </w:rPr>
        <w:t xml:space="preserve">16 </w:t>
      </w:r>
      <w:r w:rsidRPr="00543624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543624">
        <w:rPr>
          <w:rFonts w:ascii="Angsana New" w:hAnsi="Angsana New"/>
          <w:sz w:val="30"/>
          <w:szCs w:val="30"/>
        </w:rPr>
        <w:t xml:space="preserve">2563 </w:t>
      </w:r>
      <w:r w:rsidRPr="00543624">
        <w:rPr>
          <w:rFonts w:ascii="Angsana New" w:hAnsi="Angsana New"/>
          <w:sz w:val="30"/>
          <w:szCs w:val="30"/>
          <w:cs/>
        </w:rPr>
        <w:t>ปัจจุบันอยู่ระหว่างการจัดทำสัญญาแก้ไขเพิ่มเติม</w:t>
      </w:r>
    </w:p>
    <w:p w14:paraId="1716CA99" w14:textId="77777777" w:rsidR="00543624" w:rsidRPr="00543624" w:rsidRDefault="00543624" w:rsidP="00543624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6067181C" w14:textId="77777777" w:rsidR="00543624" w:rsidRPr="00543624" w:rsidRDefault="00543624" w:rsidP="00FC7C4E">
      <w:pPr>
        <w:spacing w:before="120"/>
        <w:ind w:left="425"/>
        <w:jc w:val="thaiDistribute"/>
        <w:rPr>
          <w:rFonts w:ascii="Angsana New" w:hAnsi="Angsana New"/>
          <w:sz w:val="30"/>
          <w:szCs w:val="30"/>
          <w:u w:val="single"/>
          <w:cs/>
        </w:rPr>
      </w:pPr>
      <w:r w:rsidRPr="00543624">
        <w:rPr>
          <w:rFonts w:ascii="Angsana New" w:hAnsi="Angsana New"/>
          <w:sz w:val="30"/>
          <w:szCs w:val="30"/>
          <w:u w:val="single"/>
          <w:cs/>
        </w:rPr>
        <w:lastRenderedPageBreak/>
        <w:t>สัญญาซื้อน้ำประปา ณ สถานีจ่ายน้ำพานทอง</w:t>
      </w:r>
    </w:p>
    <w:p w14:paraId="327341EE" w14:textId="1EC76F5E" w:rsidR="00543624" w:rsidRPr="00CC52C2" w:rsidRDefault="00543624" w:rsidP="00CC52C2">
      <w:pPr>
        <w:spacing w:before="120"/>
        <w:ind w:left="425"/>
        <w:jc w:val="thaiDistribute"/>
        <w:rPr>
          <w:rFonts w:ascii="Angsana New" w:hAnsi="Angsana New"/>
          <w:sz w:val="30"/>
          <w:szCs w:val="30"/>
        </w:rPr>
      </w:pPr>
      <w:r w:rsidRPr="0054362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543624">
        <w:rPr>
          <w:rFonts w:ascii="Angsana New" w:hAnsi="Angsana New"/>
          <w:sz w:val="30"/>
          <w:szCs w:val="30"/>
        </w:rPr>
        <w:t xml:space="preserve">25 </w:t>
      </w:r>
      <w:r w:rsidRPr="00543624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543624">
        <w:rPr>
          <w:rFonts w:ascii="Angsana New" w:hAnsi="Angsana New"/>
          <w:sz w:val="30"/>
          <w:szCs w:val="30"/>
        </w:rPr>
        <w:t xml:space="preserve">2563 </w:t>
      </w:r>
      <w:r w:rsidRPr="00543624">
        <w:rPr>
          <w:rFonts w:ascii="Angsana New" w:hAnsi="Angsana New"/>
          <w:sz w:val="30"/>
          <w:szCs w:val="30"/>
          <w:cs/>
        </w:rPr>
        <w:t xml:space="preserve">บริษัท กิจการร่วมค้า ยูเรก้า ยูยู จำกัด (บริษัทย่อย) ได้ทำสัญญาซื้อขายน้ำประปากับการประปาส่วนภูมิภาค ภายใต้เงื่อนไขของสัญญา บริษัทย่อยตกลงที่จะขายน้ำประปาและปฏิบัติตามเงื่อนไขที่กำหนดไว้ในสัญญา โดยสัญญามีผลบังคับใช้เป็นระยะเวลา </w:t>
      </w:r>
      <w:r w:rsidRPr="00543624">
        <w:rPr>
          <w:rFonts w:ascii="Angsana New" w:hAnsi="Angsana New"/>
          <w:sz w:val="30"/>
          <w:szCs w:val="30"/>
        </w:rPr>
        <w:t xml:space="preserve">10 </w:t>
      </w:r>
      <w:r w:rsidRPr="00543624">
        <w:rPr>
          <w:rFonts w:ascii="Angsana New" w:hAnsi="Angsana New"/>
          <w:sz w:val="30"/>
          <w:szCs w:val="30"/>
          <w:cs/>
        </w:rPr>
        <w:t xml:space="preserve">ปี นับจากวันที่จะต้องเริ่มส่งมอบน้ำประปาตามสัญญา โดยให้นับวันดังกล่าวเป็นวันเริ่มต้น หรือนับจากวันที่จะต้องเริ่มส่งมอบน้ำประปาตามที่ได้ตกลงกันใหม่ โดยให้นับวันดังกล่าวเป็นวันเริ่มต้น หรือจนกว่าวงเงินในการจัดซื้อน้ำประปาจากผู้ขายจำนวน </w:t>
      </w:r>
      <w:r w:rsidRPr="00543624">
        <w:rPr>
          <w:rFonts w:ascii="Angsana New" w:hAnsi="Angsana New"/>
          <w:sz w:val="30"/>
          <w:szCs w:val="30"/>
        </w:rPr>
        <w:t xml:space="preserve">520.34 </w:t>
      </w:r>
      <w:r w:rsidRPr="00543624">
        <w:rPr>
          <w:rFonts w:ascii="Angsana New" w:hAnsi="Angsana New"/>
          <w:sz w:val="30"/>
          <w:szCs w:val="30"/>
          <w:cs/>
        </w:rPr>
        <w:t xml:space="preserve">ล้านบาท จะถูกใช้จนหมดแล้วแต่ว่ากรณีใดจะเกิดขึ้นก่อน บริษัทย่อยตกลงที่จะขายน้ำประปาในปริมาณขั้นต่ำ </w:t>
      </w:r>
      <w:r w:rsidRPr="00543624">
        <w:rPr>
          <w:rFonts w:ascii="Angsana New" w:hAnsi="Angsana New"/>
          <w:sz w:val="30"/>
          <w:szCs w:val="30"/>
        </w:rPr>
        <w:t xml:space="preserve">12,000 </w:t>
      </w:r>
      <w:r w:rsidR="009D4766">
        <w:rPr>
          <w:rFonts w:ascii="Angsana New" w:hAnsi="Angsana New"/>
          <w:sz w:val="30"/>
          <w:szCs w:val="30"/>
        </w:rPr>
        <w:t>-</w:t>
      </w:r>
      <w:r w:rsidRPr="00543624">
        <w:rPr>
          <w:rFonts w:ascii="Angsana New" w:hAnsi="Angsana New"/>
          <w:sz w:val="30"/>
          <w:szCs w:val="30"/>
        </w:rPr>
        <w:t xml:space="preserve"> 14,400 </w:t>
      </w:r>
      <w:r w:rsidRPr="00543624">
        <w:rPr>
          <w:rFonts w:ascii="Angsana New" w:hAnsi="Angsana New"/>
          <w:sz w:val="30"/>
          <w:szCs w:val="30"/>
          <w:cs/>
        </w:rPr>
        <w:t>ลูกบาศก์เมตร</w:t>
      </w:r>
      <w:r w:rsidRPr="00543624">
        <w:rPr>
          <w:rFonts w:ascii="Angsana New" w:hAnsi="Angsana New"/>
          <w:sz w:val="30"/>
          <w:szCs w:val="30"/>
        </w:rPr>
        <w:t>/</w:t>
      </w:r>
      <w:r w:rsidRPr="00543624">
        <w:rPr>
          <w:rFonts w:ascii="Angsana New" w:hAnsi="Angsana New"/>
          <w:sz w:val="30"/>
          <w:szCs w:val="30"/>
          <w:cs/>
        </w:rPr>
        <w:t xml:space="preserve">วัน แต่ไม่เกิน </w:t>
      </w:r>
      <w:r w:rsidR="009D4766">
        <w:rPr>
          <w:rFonts w:ascii="Angsana New" w:hAnsi="Angsana New"/>
          <w:sz w:val="30"/>
          <w:szCs w:val="30"/>
        </w:rPr>
        <w:t>15,600 -</w:t>
      </w:r>
      <w:r w:rsidRPr="00543624">
        <w:rPr>
          <w:rFonts w:ascii="Angsana New" w:hAnsi="Angsana New"/>
          <w:sz w:val="30"/>
          <w:szCs w:val="30"/>
        </w:rPr>
        <w:t xml:space="preserve"> 18,720 </w:t>
      </w:r>
      <w:r w:rsidRPr="00543624">
        <w:rPr>
          <w:rFonts w:ascii="Angsana New" w:hAnsi="Angsana New"/>
          <w:sz w:val="30"/>
          <w:szCs w:val="30"/>
          <w:cs/>
        </w:rPr>
        <w:t>ลูกบาศก์เมตร</w:t>
      </w:r>
      <w:r w:rsidRPr="00543624">
        <w:rPr>
          <w:rFonts w:ascii="Angsana New" w:hAnsi="Angsana New"/>
          <w:sz w:val="30"/>
          <w:szCs w:val="30"/>
        </w:rPr>
        <w:t>/</w:t>
      </w:r>
      <w:r w:rsidRPr="00543624">
        <w:rPr>
          <w:rFonts w:ascii="Angsana New" w:hAnsi="Angsana New"/>
          <w:sz w:val="30"/>
          <w:szCs w:val="30"/>
          <w:cs/>
        </w:rPr>
        <w:t>วัน</w:t>
      </w:r>
    </w:p>
    <w:p w14:paraId="0AB50C06" w14:textId="5A47BB49" w:rsidR="00543624" w:rsidRPr="00543624" w:rsidRDefault="00543624" w:rsidP="00FC7C4E">
      <w:pPr>
        <w:spacing w:before="120"/>
        <w:ind w:left="425"/>
        <w:jc w:val="thaiDistribute"/>
        <w:rPr>
          <w:rFonts w:ascii="Angsana New" w:hAnsi="Angsana New"/>
          <w:color w:val="1F497D"/>
          <w:sz w:val="30"/>
          <w:szCs w:val="30"/>
        </w:rPr>
      </w:pPr>
      <w:r w:rsidRPr="00543624">
        <w:rPr>
          <w:rFonts w:ascii="Angsana New" w:hAnsi="Angsana New"/>
          <w:sz w:val="30"/>
          <w:szCs w:val="30"/>
          <w:cs/>
        </w:rPr>
        <w:t xml:space="preserve">โดยบริษัทย่อยจะต้องเริ่มส่งมอบน้ำประปาให้แก่ผู้ซื้อในวันถัดจากวันที่ครบกำหนด </w:t>
      </w:r>
      <w:r w:rsidRPr="00543624">
        <w:rPr>
          <w:rFonts w:ascii="Angsana New" w:hAnsi="Angsana New"/>
          <w:sz w:val="30"/>
          <w:szCs w:val="30"/>
        </w:rPr>
        <w:t xml:space="preserve">90 </w:t>
      </w:r>
      <w:r w:rsidRPr="00543624">
        <w:rPr>
          <w:rFonts w:ascii="Angsana New" w:hAnsi="Angsana New"/>
          <w:sz w:val="30"/>
          <w:szCs w:val="30"/>
          <w:cs/>
        </w:rPr>
        <w:t xml:space="preserve">วัน นับถัดจากวันลงนามสัญญาซื้อขายเป็นต้นไป ซึ่งครบกำหนด </w:t>
      </w:r>
      <w:r w:rsidRPr="00543624">
        <w:rPr>
          <w:rFonts w:ascii="Angsana New" w:hAnsi="Angsana New"/>
          <w:sz w:val="30"/>
          <w:szCs w:val="30"/>
        </w:rPr>
        <w:t xml:space="preserve">24 </w:t>
      </w:r>
      <w:r w:rsidRPr="00543624">
        <w:rPr>
          <w:rFonts w:ascii="Angsana New" w:hAnsi="Angsana New"/>
          <w:sz w:val="30"/>
          <w:szCs w:val="30"/>
          <w:cs/>
        </w:rPr>
        <w:t>กันยา</w:t>
      </w:r>
      <w:r w:rsidR="00D467AE">
        <w:rPr>
          <w:rFonts w:ascii="Angsana New" w:hAnsi="Angsana New" w:hint="cs"/>
          <w:sz w:val="30"/>
          <w:szCs w:val="30"/>
          <w:cs/>
        </w:rPr>
        <w:t>ย</w:t>
      </w:r>
      <w:r w:rsidRPr="00543624">
        <w:rPr>
          <w:rFonts w:ascii="Angsana New" w:hAnsi="Angsana New"/>
          <w:sz w:val="30"/>
          <w:szCs w:val="30"/>
          <w:cs/>
        </w:rPr>
        <w:t xml:space="preserve">น </w:t>
      </w:r>
      <w:r w:rsidRPr="00543624">
        <w:rPr>
          <w:rFonts w:ascii="Angsana New" w:hAnsi="Angsana New"/>
          <w:sz w:val="30"/>
          <w:szCs w:val="30"/>
        </w:rPr>
        <w:t>2563</w:t>
      </w:r>
      <w:r w:rsidRPr="00543624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Pr="00543624">
        <w:rPr>
          <w:rFonts w:ascii="Angsana New" w:hAnsi="Angsana New"/>
          <w:sz w:val="30"/>
          <w:szCs w:val="30"/>
        </w:rPr>
        <w:t xml:space="preserve">17 </w:t>
      </w:r>
      <w:r w:rsidRPr="00543624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43624">
        <w:rPr>
          <w:rFonts w:ascii="Angsana New" w:hAnsi="Angsana New"/>
          <w:sz w:val="30"/>
          <w:szCs w:val="30"/>
        </w:rPr>
        <w:t xml:space="preserve">2563 </w:t>
      </w:r>
      <w:r w:rsidRPr="00543624">
        <w:rPr>
          <w:rFonts w:ascii="Angsana New" w:hAnsi="Angsana New"/>
          <w:sz w:val="30"/>
          <w:szCs w:val="30"/>
          <w:cs/>
        </w:rPr>
        <w:t xml:space="preserve">บริษัทย่อยดำเนินการยื่นเอกสารขอขยายเวลา เนื่องจากได้รับผลกระทบจากสถานการณ์การแพร่ระบาดของโรคติดเชื้อไวรัส </w:t>
      </w:r>
      <w:r w:rsidRPr="00543624">
        <w:rPr>
          <w:rFonts w:ascii="Angsana New" w:hAnsi="Angsana New"/>
          <w:sz w:val="30"/>
          <w:szCs w:val="30"/>
        </w:rPr>
        <w:t>COVID</w:t>
      </w:r>
      <w:r w:rsidRPr="00543624">
        <w:rPr>
          <w:rFonts w:ascii="Angsana New" w:hAnsi="Angsana New"/>
          <w:sz w:val="30"/>
          <w:szCs w:val="30"/>
          <w:cs/>
        </w:rPr>
        <w:t xml:space="preserve"> การเลื่อนกำหนดส่งมอบอุปกรณ์จากต่างประเทศ และได้รับหนังสือจากหน่วยงานท้องถิ่นแจ้งระงับการก่อสร้างงานท่อ ทั้งนี้ คณะกรรมการตรวจรับโครงการพิจารณาทบทวนและเห็นชอบให้ขยายระยะเวลาสัญญาการส่งมอบน้ำออกไปเป็นวันที่ </w:t>
      </w:r>
      <w:r w:rsidRPr="00543624">
        <w:rPr>
          <w:rFonts w:ascii="Angsana New" w:hAnsi="Angsana New"/>
          <w:sz w:val="30"/>
          <w:szCs w:val="30"/>
        </w:rPr>
        <w:t xml:space="preserve">16 </w:t>
      </w:r>
      <w:r w:rsidRPr="00543624">
        <w:rPr>
          <w:rFonts w:ascii="Angsana New" w:hAnsi="Angsana New"/>
          <w:sz w:val="30"/>
          <w:szCs w:val="30"/>
          <w:cs/>
        </w:rPr>
        <w:t xml:space="preserve">พฤศจิกายน </w:t>
      </w:r>
      <w:r w:rsidRPr="00543624">
        <w:rPr>
          <w:rFonts w:ascii="Angsana New" w:hAnsi="Angsana New"/>
          <w:sz w:val="30"/>
          <w:szCs w:val="30"/>
        </w:rPr>
        <w:t xml:space="preserve">2563 </w:t>
      </w:r>
      <w:r w:rsidRPr="00543624">
        <w:rPr>
          <w:rFonts w:ascii="Angsana New" w:hAnsi="Angsana New"/>
          <w:sz w:val="30"/>
          <w:szCs w:val="30"/>
          <w:cs/>
        </w:rPr>
        <w:t>ปัจจุบันอยู่ระหว่างการจัดทำสัญญาแก้ไขเพิ่มเติม</w:t>
      </w:r>
    </w:p>
    <w:p w14:paraId="48E7D7D2" w14:textId="77777777" w:rsidR="006E7D43" w:rsidRDefault="006E7D43" w:rsidP="006A675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 w:hanging="426"/>
        <w:rPr>
          <w:rFonts w:ascii="Angsana New" w:hAnsi="Angsana New"/>
          <w:b/>
          <w:bCs/>
          <w:sz w:val="30"/>
          <w:szCs w:val="30"/>
        </w:rPr>
      </w:pPr>
      <w:r w:rsidRPr="001159D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Pr="001159DE">
        <w:rPr>
          <w:rFonts w:ascii="Angsana New" w:hAnsi="Angsana New" w:hint="cs"/>
          <w:b/>
          <w:bCs/>
          <w:sz w:val="30"/>
          <w:szCs w:val="30"/>
          <w:cs/>
        </w:rPr>
        <w:t>กับกิจการที่ไม่เกี่ยวข้องกัน</w:t>
      </w:r>
    </w:p>
    <w:p w14:paraId="461B2D4E" w14:textId="103D660F" w:rsidR="00321F66" w:rsidRPr="001159DE" w:rsidRDefault="005F0297" w:rsidP="00F3402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500" w:lineRule="exact"/>
        <w:ind w:left="448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lang w:val="en-GB"/>
        </w:rPr>
        <w:t>20</w:t>
      </w:r>
      <w:r w:rsidR="00321F66">
        <w:rPr>
          <w:rFonts w:ascii="Angsana New" w:hAnsi="Angsana New"/>
          <w:b/>
          <w:bCs/>
          <w:sz w:val="30"/>
          <w:szCs w:val="30"/>
        </w:rPr>
        <w:t xml:space="preserve">.1 </w:t>
      </w:r>
      <w:r w:rsidR="00321F66"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DC563B">
        <w:rPr>
          <w:rFonts w:ascii="Angsana New" w:hAnsi="Angsana New" w:hint="cs"/>
          <w:b/>
          <w:bCs/>
          <w:sz w:val="30"/>
          <w:szCs w:val="30"/>
          <w:cs/>
        </w:rPr>
        <w:t>ตามสัญญาเช่าและบริการ</w:t>
      </w:r>
    </w:p>
    <w:tbl>
      <w:tblPr>
        <w:tblW w:w="95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88"/>
        <w:gridCol w:w="1260"/>
        <w:gridCol w:w="270"/>
        <w:gridCol w:w="1170"/>
        <w:gridCol w:w="270"/>
        <w:gridCol w:w="1287"/>
        <w:gridCol w:w="284"/>
        <w:gridCol w:w="1134"/>
      </w:tblGrid>
      <w:tr w:rsidR="007B771D" w:rsidRPr="001159DE" w14:paraId="2CABC1D5" w14:textId="77777777" w:rsidTr="00CA5AD6">
        <w:tc>
          <w:tcPr>
            <w:tcW w:w="3888" w:type="dxa"/>
            <w:shd w:val="clear" w:color="auto" w:fill="auto"/>
          </w:tcPr>
          <w:p w14:paraId="014F781C" w14:textId="77777777" w:rsidR="007B771D" w:rsidRPr="004464C7" w:rsidRDefault="007B771D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60BF79AD" w14:textId="77777777" w:rsidR="007B771D" w:rsidRPr="00107142" w:rsidRDefault="007B771D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07142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</w:p>
        </w:tc>
      </w:tr>
      <w:tr w:rsidR="006E7D43" w:rsidRPr="001159DE" w14:paraId="3EB2FC99" w14:textId="77777777" w:rsidTr="00CA5AD6">
        <w:tc>
          <w:tcPr>
            <w:tcW w:w="3888" w:type="dxa"/>
            <w:shd w:val="clear" w:color="auto" w:fill="auto"/>
          </w:tcPr>
          <w:p w14:paraId="5437E178" w14:textId="77777777" w:rsidR="006E7D43" w:rsidRPr="004464C7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1914E" w14:textId="77777777"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14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8C05FF0" w14:textId="77777777"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2D44BE" w14:textId="77777777" w:rsidR="006E7D43" w:rsidRPr="00107142" w:rsidRDefault="006E7D43" w:rsidP="00F4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0714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3F85" w:rsidRPr="001159DE" w14:paraId="0D3A7975" w14:textId="77777777" w:rsidTr="00CA5AD6">
        <w:tc>
          <w:tcPr>
            <w:tcW w:w="3888" w:type="dxa"/>
            <w:shd w:val="clear" w:color="auto" w:fill="auto"/>
          </w:tcPr>
          <w:p w14:paraId="73914FAC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A6E60" w14:textId="6F2D1C20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973F85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9C1656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กันยา</w:t>
            </w:r>
            <w:r w:rsidR="00973F85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D591A24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E4C9292" w14:textId="77777777" w:rsidR="00973F85" w:rsidRPr="001159DE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973F85" w:rsidRPr="001159D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A9FCD6B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0F986EAC" w14:textId="11076FE7" w:rsidR="00973F85" w:rsidRPr="00733D53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9C165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กันย</w:t>
            </w:r>
            <w:r w:rsidR="00973F85">
              <w:rPr>
                <w:rFonts w:ascii="Angsana New" w:eastAsia="Times New Roman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84" w:type="dxa"/>
            <w:shd w:val="clear" w:color="auto" w:fill="auto"/>
          </w:tcPr>
          <w:p w14:paraId="65DA6611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068A931D" w14:textId="77777777" w:rsidR="00973F85" w:rsidRPr="001159DE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973F85" w:rsidRPr="001159D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73F85" w:rsidRPr="001159DE" w14:paraId="422FB5C4" w14:textId="77777777" w:rsidTr="00CA5AD6">
        <w:tc>
          <w:tcPr>
            <w:tcW w:w="3888" w:type="dxa"/>
            <w:shd w:val="clear" w:color="auto" w:fill="auto"/>
          </w:tcPr>
          <w:p w14:paraId="175240A4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986A3D3" w14:textId="77777777" w:rsidR="00973F85" w:rsidRPr="001159DE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D47C419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3AC2E1" w14:textId="77777777" w:rsidR="00973F85" w:rsidRPr="001159DE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A531CBC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718240D2" w14:textId="77777777" w:rsidR="00973F85" w:rsidRPr="001159DE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2CFDA10A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17D414" w14:textId="77777777" w:rsidR="00973F85" w:rsidRPr="001159DE" w:rsidRDefault="007F1887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73F85" w:rsidRPr="001159DE" w14:paraId="6F1B89F0" w14:textId="77777777" w:rsidTr="00705157">
        <w:tc>
          <w:tcPr>
            <w:tcW w:w="3888" w:type="dxa"/>
            <w:shd w:val="clear" w:color="auto" w:fill="auto"/>
          </w:tcPr>
          <w:p w14:paraId="3B5D0A61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5"/>
              </w:tabs>
              <w:ind w:right="-108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shd w:val="clear" w:color="auto" w:fill="auto"/>
          </w:tcPr>
          <w:p w14:paraId="7B63ED79" w14:textId="4C347659" w:rsidR="00770DE9" w:rsidRPr="00705157" w:rsidRDefault="00705157" w:rsidP="00770DE9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1,369</w:t>
            </w:r>
          </w:p>
        </w:tc>
        <w:tc>
          <w:tcPr>
            <w:tcW w:w="270" w:type="dxa"/>
            <w:shd w:val="clear" w:color="auto" w:fill="auto"/>
          </w:tcPr>
          <w:p w14:paraId="439A2AAD" w14:textId="77777777" w:rsidR="00973F85" w:rsidRPr="001159DE" w:rsidRDefault="00973F85" w:rsidP="00973F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C640219" w14:textId="77777777" w:rsidR="00973F85" w:rsidRPr="001159DE" w:rsidRDefault="007F1887" w:rsidP="00973F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  <w:r w:rsidR="00973F85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732</w:t>
            </w:r>
          </w:p>
        </w:tc>
        <w:tc>
          <w:tcPr>
            <w:tcW w:w="270" w:type="dxa"/>
            <w:shd w:val="clear" w:color="auto" w:fill="auto"/>
          </w:tcPr>
          <w:p w14:paraId="73B124FD" w14:textId="77777777" w:rsidR="00973F85" w:rsidRPr="001159DE" w:rsidRDefault="00973F85" w:rsidP="00973F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shd w:val="clear" w:color="auto" w:fill="auto"/>
          </w:tcPr>
          <w:p w14:paraId="6DE4E8AE" w14:textId="384805B8" w:rsidR="00973F85" w:rsidRPr="00EB5F18" w:rsidRDefault="00A25AE8" w:rsidP="00973F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789</w:t>
            </w:r>
          </w:p>
        </w:tc>
        <w:tc>
          <w:tcPr>
            <w:tcW w:w="284" w:type="dxa"/>
            <w:shd w:val="clear" w:color="auto" w:fill="auto"/>
          </w:tcPr>
          <w:p w14:paraId="01BF5546" w14:textId="77777777" w:rsidR="00973F85" w:rsidRPr="001159DE" w:rsidRDefault="00973F85" w:rsidP="00973F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24370DDC" w14:textId="77777777" w:rsidR="00973F85" w:rsidRPr="001159DE" w:rsidRDefault="007F1887" w:rsidP="00973F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672</w:t>
            </w:r>
          </w:p>
        </w:tc>
      </w:tr>
      <w:tr w:rsidR="00973F85" w:rsidRPr="001159DE" w14:paraId="7FB0C22E" w14:textId="77777777" w:rsidTr="00705157">
        <w:tc>
          <w:tcPr>
            <w:tcW w:w="3888" w:type="dxa"/>
            <w:shd w:val="clear" w:color="auto" w:fill="auto"/>
          </w:tcPr>
          <w:p w14:paraId="0E87A4F1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66"/>
              <w:rPr>
                <w:rFonts w:ascii="Angsana New" w:hAnsi="Angsana New"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4CF62A2" w14:textId="244DE6A0" w:rsidR="00973F85" w:rsidRPr="002B60FD" w:rsidRDefault="00705157" w:rsidP="00973F8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173</w:t>
            </w:r>
          </w:p>
        </w:tc>
        <w:tc>
          <w:tcPr>
            <w:tcW w:w="270" w:type="dxa"/>
            <w:shd w:val="clear" w:color="auto" w:fill="auto"/>
          </w:tcPr>
          <w:p w14:paraId="2307935B" w14:textId="77777777" w:rsidR="00973F85" w:rsidRPr="001159DE" w:rsidRDefault="00973F85" w:rsidP="00973F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4ACCDDE" w14:textId="77777777" w:rsidR="00973F85" w:rsidRPr="001159DE" w:rsidRDefault="007F1887" w:rsidP="00973F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478</w:t>
            </w:r>
          </w:p>
        </w:tc>
        <w:tc>
          <w:tcPr>
            <w:tcW w:w="270" w:type="dxa"/>
            <w:shd w:val="clear" w:color="auto" w:fill="auto"/>
          </w:tcPr>
          <w:p w14:paraId="2462A640" w14:textId="77777777" w:rsidR="00973F85" w:rsidRPr="001159DE" w:rsidRDefault="00973F85" w:rsidP="00973F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</w:tcPr>
          <w:p w14:paraId="7790AE9A" w14:textId="3E103A50" w:rsidR="00973F85" w:rsidRPr="001159DE" w:rsidRDefault="00A25AE8" w:rsidP="00973F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84" w:type="dxa"/>
            <w:shd w:val="clear" w:color="auto" w:fill="auto"/>
          </w:tcPr>
          <w:p w14:paraId="0487437C" w14:textId="77777777" w:rsidR="00973F85" w:rsidRPr="001159DE" w:rsidRDefault="00973F85" w:rsidP="00973F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4349123" w14:textId="77777777" w:rsidR="00973F85" w:rsidRPr="001159DE" w:rsidRDefault="007F1887" w:rsidP="00973F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478</w:t>
            </w:r>
          </w:p>
        </w:tc>
      </w:tr>
      <w:tr w:rsidR="00973F85" w:rsidRPr="001159DE" w14:paraId="43372EC9" w14:textId="77777777" w:rsidTr="00705157">
        <w:tc>
          <w:tcPr>
            <w:tcW w:w="3888" w:type="dxa"/>
            <w:shd w:val="clear" w:color="auto" w:fill="auto"/>
          </w:tcPr>
          <w:p w14:paraId="3B165014" w14:textId="77777777" w:rsidR="00973F85" w:rsidRPr="001159DE" w:rsidRDefault="00973F85" w:rsidP="0097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159D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AE25C" w14:textId="17198A0B" w:rsidR="00973F85" w:rsidRPr="007F059B" w:rsidRDefault="00705157" w:rsidP="00973F85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1,542</w:t>
            </w:r>
          </w:p>
        </w:tc>
        <w:tc>
          <w:tcPr>
            <w:tcW w:w="270" w:type="dxa"/>
            <w:shd w:val="clear" w:color="auto" w:fill="auto"/>
          </w:tcPr>
          <w:p w14:paraId="569ACE1E" w14:textId="77777777" w:rsidR="00973F85" w:rsidRPr="001159DE" w:rsidRDefault="00973F85" w:rsidP="00973F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E247EB" w14:textId="77777777" w:rsidR="00973F85" w:rsidRPr="001159DE" w:rsidRDefault="007F1887" w:rsidP="00973F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="00973F8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210</w:t>
            </w:r>
          </w:p>
        </w:tc>
        <w:tc>
          <w:tcPr>
            <w:tcW w:w="270" w:type="dxa"/>
            <w:shd w:val="clear" w:color="auto" w:fill="auto"/>
          </w:tcPr>
          <w:p w14:paraId="02EDAEE2" w14:textId="77777777" w:rsidR="00973F85" w:rsidRPr="001159DE" w:rsidRDefault="00973F85" w:rsidP="00973F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5AC387" w14:textId="0F99DA12" w:rsidR="00973F85" w:rsidRPr="001159DE" w:rsidRDefault="00A25AE8" w:rsidP="00973F85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907</w:t>
            </w:r>
          </w:p>
        </w:tc>
        <w:tc>
          <w:tcPr>
            <w:tcW w:w="284" w:type="dxa"/>
            <w:shd w:val="clear" w:color="auto" w:fill="auto"/>
          </w:tcPr>
          <w:p w14:paraId="7C0C116C" w14:textId="77777777" w:rsidR="00973F85" w:rsidRPr="001159DE" w:rsidRDefault="00973F85" w:rsidP="00973F85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5450E" w14:textId="77777777" w:rsidR="00973F85" w:rsidRPr="001159DE" w:rsidRDefault="007F1887" w:rsidP="00973F8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</w:t>
            </w:r>
            <w:r w:rsidR="00973F8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150</w:t>
            </w:r>
          </w:p>
        </w:tc>
      </w:tr>
    </w:tbl>
    <w:p w14:paraId="2E17144A" w14:textId="2C9E766E" w:rsidR="00980A28" w:rsidRPr="00321F66" w:rsidRDefault="005F0297" w:rsidP="00F340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500" w:lineRule="exact"/>
        <w:ind w:left="425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20</w:t>
      </w:r>
      <w:r w:rsidR="00321F66" w:rsidRPr="00321F66">
        <w:rPr>
          <w:rFonts w:ascii="Angsana New" w:hAnsi="Angsana New" w:hint="cs"/>
          <w:b/>
          <w:bCs/>
          <w:sz w:val="30"/>
          <w:szCs w:val="30"/>
          <w:cs/>
        </w:rPr>
        <w:t>.</w:t>
      </w:r>
      <w:r w:rsidR="00912EA2" w:rsidRPr="00912EA2">
        <w:rPr>
          <w:rFonts w:ascii="Angsana New" w:hAnsi="Angsana New" w:hint="cs"/>
          <w:b/>
          <w:bCs/>
          <w:sz w:val="30"/>
          <w:szCs w:val="30"/>
        </w:rPr>
        <w:t>2</w:t>
      </w:r>
      <w:r w:rsidR="00321F66" w:rsidRPr="00321F66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980A28" w:rsidRPr="00321F66">
        <w:rPr>
          <w:rFonts w:ascii="Angsana New" w:hAnsi="Angsana New" w:hint="cs"/>
          <w:b/>
          <w:bCs/>
          <w:sz w:val="30"/>
          <w:szCs w:val="30"/>
          <w:cs/>
        </w:rPr>
        <w:t>หนังสือค้ำประกัน</w:t>
      </w:r>
    </w:p>
    <w:p w14:paraId="00BE42CE" w14:textId="1E158918" w:rsidR="00CC52C2" w:rsidRDefault="00622E75" w:rsidP="00CC5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jc w:val="thaiDistribute"/>
        <w:rPr>
          <w:rFonts w:ascii="Angsana New" w:hAnsi="Angsana New"/>
          <w:i/>
          <w:iCs/>
          <w:sz w:val="30"/>
          <w:szCs w:val="30"/>
        </w:rPr>
      </w:pPr>
      <w:r w:rsidRPr="00482CD7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482CD7">
        <w:rPr>
          <w:rFonts w:ascii="Angsana New" w:hAnsi="Angsana New"/>
          <w:sz w:val="30"/>
          <w:szCs w:val="30"/>
        </w:rPr>
        <w:t xml:space="preserve">30 </w:t>
      </w:r>
      <w:r w:rsidR="009C1656">
        <w:rPr>
          <w:rFonts w:ascii="Angsana New" w:hAnsi="Angsana New" w:hint="cs"/>
          <w:sz w:val="30"/>
          <w:szCs w:val="30"/>
          <w:cs/>
        </w:rPr>
        <w:t>กันยา</w:t>
      </w:r>
      <w:r w:rsidRPr="00482CD7">
        <w:rPr>
          <w:rFonts w:ascii="Angsana New" w:hAnsi="Angsana New" w:hint="cs"/>
          <w:sz w:val="30"/>
          <w:szCs w:val="30"/>
          <w:cs/>
        </w:rPr>
        <w:t xml:space="preserve">ยน </w:t>
      </w:r>
      <w:r w:rsidRPr="00482CD7">
        <w:rPr>
          <w:rFonts w:ascii="Angsana New" w:hAnsi="Angsana New"/>
          <w:sz w:val="30"/>
          <w:szCs w:val="30"/>
        </w:rPr>
        <w:t xml:space="preserve">2563 </w:t>
      </w:r>
      <w:r w:rsidRPr="00482CD7">
        <w:rPr>
          <w:rFonts w:ascii="Angsana New" w:hAnsi="Angsana New" w:hint="cs"/>
          <w:sz w:val="30"/>
          <w:szCs w:val="30"/>
          <w:cs/>
        </w:rPr>
        <w:t>กลุ่ม</w:t>
      </w:r>
      <w:r w:rsidRPr="00482CD7">
        <w:rPr>
          <w:rFonts w:ascii="Angsana New" w:hAnsi="Angsana New"/>
          <w:sz w:val="30"/>
          <w:szCs w:val="30"/>
          <w:cs/>
        </w:rPr>
        <w:t>บริษัท</w:t>
      </w:r>
      <w:r w:rsidRPr="003E6316">
        <w:rPr>
          <w:rFonts w:ascii="Angsana New" w:hAnsi="Angsana New"/>
          <w:sz w:val="30"/>
          <w:szCs w:val="30"/>
          <w:cs/>
        </w:rPr>
        <w:t>มี</w:t>
      </w:r>
      <w:r w:rsidRPr="003E6316">
        <w:rPr>
          <w:rFonts w:ascii="Angsana New" w:hAnsi="Angsana New" w:hint="cs"/>
          <w:sz w:val="30"/>
          <w:szCs w:val="30"/>
          <w:cs/>
        </w:rPr>
        <w:t>ภาระผูกพันจาก</w:t>
      </w:r>
      <w:r w:rsidRPr="003E6316">
        <w:rPr>
          <w:rFonts w:ascii="Angsana New" w:hAnsi="Angsana New"/>
          <w:sz w:val="30"/>
          <w:szCs w:val="30"/>
          <w:cs/>
        </w:rPr>
        <w:t>หนังสือค้ำประกันที่ออกโดยธนาคารเพื่</w:t>
      </w:r>
      <w:r w:rsidRPr="003E6316">
        <w:rPr>
          <w:rFonts w:ascii="Angsana New" w:hAnsi="Angsana New" w:hint="cs"/>
          <w:sz w:val="30"/>
          <w:szCs w:val="30"/>
          <w:cs/>
        </w:rPr>
        <w:t>อ</w:t>
      </w:r>
      <w:r w:rsidRPr="003E6316">
        <w:rPr>
          <w:rFonts w:ascii="Angsana New" w:hAnsi="Angsana New"/>
          <w:sz w:val="30"/>
          <w:szCs w:val="30"/>
          <w:cs/>
        </w:rPr>
        <w:t>ค้ำประกัน</w:t>
      </w:r>
      <w:r w:rsidR="00321F66" w:rsidRPr="003E6316">
        <w:rPr>
          <w:rFonts w:ascii="Angsana New" w:hAnsi="Angsana New" w:hint="cs"/>
          <w:sz w:val="30"/>
          <w:szCs w:val="30"/>
          <w:cs/>
        </w:rPr>
        <w:t>ผลงาน</w:t>
      </w:r>
      <w:r w:rsidR="00C91FF5" w:rsidRPr="003E6316">
        <w:rPr>
          <w:rFonts w:ascii="Angsana New" w:hAnsi="Angsana New" w:hint="cs"/>
          <w:sz w:val="30"/>
          <w:szCs w:val="30"/>
          <w:cs/>
        </w:rPr>
        <w:t>ตามสัญญากับหน่วยงานราชการ</w:t>
      </w:r>
      <w:r w:rsidRPr="003E6316">
        <w:rPr>
          <w:rFonts w:ascii="Angsana New" w:hAnsi="Angsana New" w:hint="cs"/>
          <w:sz w:val="30"/>
          <w:szCs w:val="30"/>
          <w:cs/>
        </w:rPr>
        <w:t xml:space="preserve">จำนวนเงิน </w:t>
      </w:r>
      <w:r w:rsidR="00912EA2" w:rsidRPr="003E6316">
        <w:rPr>
          <w:rFonts w:ascii="Angsana New" w:hAnsi="Angsana New" w:hint="cs"/>
          <w:sz w:val="30"/>
          <w:szCs w:val="30"/>
        </w:rPr>
        <w:t>5</w:t>
      </w:r>
      <w:r w:rsidR="00C91FF5" w:rsidRPr="003E6316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912EA2" w:rsidRPr="003E6316">
        <w:rPr>
          <w:rFonts w:ascii="Angsana New" w:hAnsi="Angsana New" w:hint="cs"/>
          <w:sz w:val="30"/>
          <w:szCs w:val="30"/>
        </w:rPr>
        <w:t>21</w:t>
      </w:r>
      <w:r w:rsidRPr="003E6316">
        <w:rPr>
          <w:rFonts w:ascii="Angsana New" w:hAnsi="Angsana New"/>
          <w:sz w:val="30"/>
          <w:szCs w:val="30"/>
        </w:rPr>
        <w:t xml:space="preserve"> </w:t>
      </w:r>
      <w:r w:rsidRPr="003E6316">
        <w:rPr>
          <w:rFonts w:ascii="Angsana New" w:hAnsi="Angsana New" w:hint="cs"/>
          <w:sz w:val="30"/>
          <w:szCs w:val="30"/>
          <w:cs/>
        </w:rPr>
        <w:t>ล้าน</w:t>
      </w:r>
      <w:r w:rsidRPr="00482CD7">
        <w:rPr>
          <w:rFonts w:ascii="Angsana New" w:hAnsi="Angsana New" w:hint="cs"/>
          <w:sz w:val="30"/>
          <w:szCs w:val="30"/>
          <w:cs/>
        </w:rPr>
        <w:t>บาท</w:t>
      </w:r>
      <w:r w:rsidRPr="00482CD7">
        <w:rPr>
          <w:rFonts w:ascii="Angsana New" w:hAnsi="Angsana New"/>
          <w:sz w:val="30"/>
          <w:szCs w:val="30"/>
        </w:rPr>
        <w:t xml:space="preserve"> </w:t>
      </w:r>
      <w:r w:rsidRPr="00482CD7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482CD7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482CD7">
        <w:rPr>
          <w:rFonts w:ascii="Angsana New" w:hAnsi="Angsana New"/>
          <w:i/>
          <w:iCs/>
          <w:sz w:val="30"/>
          <w:szCs w:val="30"/>
        </w:rPr>
        <w:t xml:space="preserve">2562: </w:t>
      </w:r>
      <w:r w:rsidRPr="00482CD7">
        <w:rPr>
          <w:rFonts w:ascii="Angsana New" w:hAnsi="Angsana New" w:hint="cs"/>
          <w:i/>
          <w:iCs/>
          <w:sz w:val="30"/>
          <w:szCs w:val="30"/>
          <w:cs/>
        </w:rPr>
        <w:t>กลุ่มบริษัทไม่มีภาระผูกพันจากหนังสือค้ำประกัน</w:t>
      </w:r>
      <w:r w:rsidR="00321F66">
        <w:rPr>
          <w:rFonts w:ascii="Angsana New" w:hAnsi="Angsana New" w:hint="cs"/>
          <w:i/>
          <w:iCs/>
          <w:sz w:val="30"/>
          <w:szCs w:val="30"/>
          <w:cs/>
        </w:rPr>
        <w:t>ผลงาน</w:t>
      </w:r>
      <w:r w:rsidRPr="00482CD7">
        <w:rPr>
          <w:rFonts w:ascii="Angsana New" w:hAnsi="Angsana New" w:hint="cs"/>
          <w:i/>
          <w:iCs/>
          <w:sz w:val="30"/>
          <w:szCs w:val="30"/>
          <w:cs/>
        </w:rPr>
        <w:t>ที่ออกโดยธนาคารเพื่อค้ำประกันผลงาน)</w:t>
      </w:r>
    </w:p>
    <w:p w14:paraId="71D6DDF7" w14:textId="436A818F" w:rsidR="00321F66" w:rsidRDefault="005F0297" w:rsidP="002E14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1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20</w:t>
      </w:r>
      <w:r w:rsidR="00321F66" w:rsidRPr="00321F66">
        <w:rPr>
          <w:rFonts w:ascii="Angsana New" w:hAnsi="Angsana New"/>
          <w:b/>
          <w:bCs/>
          <w:sz w:val="30"/>
          <w:szCs w:val="30"/>
        </w:rPr>
        <w:t>.3</w:t>
      </w:r>
      <w:r w:rsidR="00321F66">
        <w:rPr>
          <w:rFonts w:ascii="Angsana New" w:hAnsi="Angsana New"/>
          <w:b/>
          <w:bCs/>
          <w:sz w:val="30"/>
          <w:szCs w:val="30"/>
        </w:rPr>
        <w:t xml:space="preserve"> </w:t>
      </w:r>
      <w:r w:rsidR="00321F66">
        <w:rPr>
          <w:rFonts w:ascii="Angsana New" w:hAnsi="Angsana New" w:hint="cs"/>
          <w:b/>
          <w:bCs/>
          <w:sz w:val="30"/>
          <w:szCs w:val="30"/>
          <w:cs/>
        </w:rPr>
        <w:t>ภาระผูกพันรายจ่ายฝ่ายทุน</w:t>
      </w:r>
    </w:p>
    <w:p w14:paraId="12E714F1" w14:textId="45057BA9" w:rsidR="00321F66" w:rsidRPr="00321F66" w:rsidRDefault="00321F66" w:rsidP="00321F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32"/>
        <w:jc w:val="thaiDistribute"/>
        <w:rPr>
          <w:rFonts w:ascii="Angsana New" w:hAnsi="Angsana New"/>
          <w:sz w:val="30"/>
          <w:szCs w:val="30"/>
        </w:rPr>
      </w:pPr>
      <w:r w:rsidRPr="00321F6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321F66">
        <w:rPr>
          <w:rFonts w:ascii="Angsana New" w:hAnsi="Angsana New"/>
          <w:sz w:val="30"/>
          <w:szCs w:val="30"/>
        </w:rPr>
        <w:t xml:space="preserve">30 </w:t>
      </w:r>
      <w:r w:rsidR="009C1656">
        <w:rPr>
          <w:rFonts w:ascii="Angsana New" w:hAnsi="Angsana New" w:hint="cs"/>
          <w:sz w:val="30"/>
          <w:szCs w:val="30"/>
          <w:cs/>
        </w:rPr>
        <w:t>กันยา</w:t>
      </w:r>
      <w:r w:rsidRPr="00321F66">
        <w:rPr>
          <w:rFonts w:ascii="Angsana New" w:hAnsi="Angsana New" w:hint="cs"/>
          <w:sz w:val="30"/>
          <w:szCs w:val="30"/>
          <w:cs/>
        </w:rPr>
        <w:t xml:space="preserve">ยน </w:t>
      </w:r>
      <w:r w:rsidRPr="00321F66">
        <w:rPr>
          <w:rFonts w:ascii="Angsana New" w:hAnsi="Angsana New"/>
          <w:sz w:val="30"/>
          <w:szCs w:val="30"/>
        </w:rPr>
        <w:t xml:space="preserve">2563 </w:t>
      </w:r>
      <w:r w:rsidRPr="00321F66">
        <w:rPr>
          <w:rFonts w:ascii="Angsana New" w:hAnsi="Angsana New" w:hint="cs"/>
          <w:sz w:val="30"/>
          <w:szCs w:val="30"/>
          <w:cs/>
        </w:rPr>
        <w:t>บริษัทย่อยม</w:t>
      </w:r>
      <w:r>
        <w:rPr>
          <w:rFonts w:ascii="Angsana New" w:hAnsi="Angsana New" w:hint="cs"/>
          <w:sz w:val="30"/>
          <w:szCs w:val="30"/>
          <w:cs/>
        </w:rPr>
        <w:t>ี</w:t>
      </w:r>
      <w:r w:rsidRPr="00321F66">
        <w:rPr>
          <w:rFonts w:ascii="Angsana New" w:hAnsi="Angsana New" w:hint="cs"/>
          <w:sz w:val="30"/>
          <w:szCs w:val="30"/>
          <w:cs/>
        </w:rPr>
        <w:t>ภาระผูกพันจากสัญญา</w:t>
      </w:r>
      <w:r w:rsidR="00D04B3D">
        <w:rPr>
          <w:rFonts w:ascii="Angsana New" w:hAnsi="Angsana New" w:hint="cs"/>
          <w:sz w:val="30"/>
          <w:szCs w:val="30"/>
          <w:cs/>
        </w:rPr>
        <w:t>ก่อสร้าง</w:t>
      </w:r>
      <w:r w:rsidRPr="00321F66">
        <w:rPr>
          <w:rFonts w:ascii="Angsana New" w:hAnsi="Angsana New" w:hint="cs"/>
          <w:sz w:val="30"/>
          <w:szCs w:val="30"/>
          <w:cs/>
        </w:rPr>
        <w:t xml:space="preserve"> จำนวน </w:t>
      </w:r>
      <w:r w:rsidR="001162DD">
        <w:rPr>
          <w:rFonts w:ascii="Angsana New" w:hAnsi="Angsana New"/>
          <w:sz w:val="30"/>
          <w:szCs w:val="30"/>
        </w:rPr>
        <w:t xml:space="preserve">58.67 </w:t>
      </w:r>
      <w:r w:rsidRPr="00321F66">
        <w:rPr>
          <w:rFonts w:ascii="Angsana New" w:hAnsi="Angsana New" w:hint="cs"/>
          <w:sz w:val="30"/>
          <w:szCs w:val="30"/>
          <w:cs/>
        </w:rPr>
        <w:t>ล้านบาท</w:t>
      </w:r>
    </w:p>
    <w:p w14:paraId="0EAEC207" w14:textId="77777777" w:rsidR="00BF3C0E" w:rsidRPr="007D746B" w:rsidRDefault="0076282C" w:rsidP="00DE11CF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 w:hanging="446"/>
        <w:jc w:val="thaiDistribute"/>
        <w:rPr>
          <w:rFonts w:ascii="Angsana New" w:hAnsi="Angsana New"/>
          <w:sz w:val="30"/>
          <w:szCs w:val="30"/>
        </w:rPr>
      </w:pPr>
      <w:r w:rsidRPr="007D746B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หนี้สินที่อาจเกิดขึ้น</w:t>
      </w:r>
    </w:p>
    <w:p w14:paraId="37D6BEEC" w14:textId="6D3A78F7" w:rsidR="00BF3C0E" w:rsidRPr="009C4635" w:rsidRDefault="00BF3C0E" w:rsidP="009C463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C34E45">
        <w:rPr>
          <w:rFonts w:ascii="Angsana New" w:hAnsi="Angsana New" w:hint="cs"/>
          <w:sz w:val="30"/>
          <w:szCs w:val="30"/>
          <w:cs/>
        </w:rPr>
        <w:t xml:space="preserve">บริษัทได้ถูกฟ้องร้องจากลูกค้ารายหนึ่ง โดยถูกเรียกร้องค่าเสียหายในคดีความกรณีผิดสัญญาเกี่ยวกับการผลิตเครื่องจักรเป็นจำนวนเงินรวม </w:t>
      </w:r>
      <w:r w:rsidRPr="00C34E45">
        <w:rPr>
          <w:rFonts w:ascii="Angsana New" w:hAnsi="Angsana New"/>
          <w:sz w:val="30"/>
          <w:szCs w:val="30"/>
        </w:rPr>
        <w:t xml:space="preserve">4.3 </w:t>
      </w:r>
      <w:r w:rsidRPr="00C34E45">
        <w:rPr>
          <w:rFonts w:ascii="Angsana New" w:hAnsi="Angsana New" w:hint="cs"/>
          <w:sz w:val="30"/>
          <w:szCs w:val="30"/>
          <w:cs/>
        </w:rPr>
        <w:t>ล้านบาท ปัจจุบันคดีความดังกล่าว</w:t>
      </w:r>
      <w:r w:rsidR="00C34E45" w:rsidRPr="00C34E45">
        <w:rPr>
          <w:rFonts w:ascii="Angsana New" w:hAnsi="Angsana New" w:hint="cs"/>
          <w:sz w:val="30"/>
          <w:szCs w:val="30"/>
          <w:cs/>
        </w:rPr>
        <w:t>ศาลพิพากษายกฟ้อง</w:t>
      </w:r>
    </w:p>
    <w:p w14:paraId="43B8BD22" w14:textId="77777777" w:rsidR="00373899" w:rsidRPr="005C04CF" w:rsidRDefault="00373899" w:rsidP="00E55317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600" w:lineRule="exact"/>
        <w:ind w:left="448" w:hanging="448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C04CF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14:paraId="5CB5C3EF" w14:textId="228FD0FE" w:rsidR="009C4635" w:rsidRDefault="005314F6" w:rsidP="009C46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before="120" w:line="240" w:lineRule="auto"/>
        <w:ind w:left="446"/>
        <w:jc w:val="thaiDistribute"/>
        <w:rPr>
          <w:rFonts w:ascii="Angsana New" w:hAnsi="Angsana New"/>
          <w:spacing w:val="-2"/>
          <w:sz w:val="30"/>
          <w:szCs w:val="30"/>
        </w:rPr>
      </w:pPr>
      <w:r w:rsidRPr="005314F6">
        <w:rPr>
          <w:rFonts w:ascii="Angsana New" w:hAnsi="Angsana New" w:hint="cs"/>
          <w:spacing w:val="-2"/>
          <w:sz w:val="30"/>
          <w:szCs w:val="30"/>
          <w:cs/>
        </w:rPr>
        <w:t>บริษัทได้จัดประเภทรายการบัญชีบางรายการในงบ</w:t>
      </w:r>
      <w:r>
        <w:rPr>
          <w:rFonts w:ascii="Angsana New" w:hAnsi="Angsana New" w:hint="cs"/>
          <w:spacing w:val="-2"/>
          <w:sz w:val="30"/>
          <w:szCs w:val="30"/>
          <w:cs/>
        </w:rPr>
        <w:t>แสดงฐานะการเงินสำหรับปีสิ้นสุด</w:t>
      </w:r>
      <w:r w:rsidRPr="005314F6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5314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2EA2" w:rsidRPr="00912EA2">
        <w:rPr>
          <w:rFonts w:ascii="Angsana New" w:hAnsi="Angsana New"/>
          <w:spacing w:val="-2"/>
          <w:sz w:val="30"/>
          <w:szCs w:val="30"/>
        </w:rPr>
        <w:t>31</w:t>
      </w:r>
      <w:r w:rsidRPr="005314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314F6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12EA2" w:rsidRPr="00912EA2">
        <w:rPr>
          <w:rFonts w:ascii="Angsana New" w:hAnsi="Angsana New"/>
          <w:spacing w:val="-2"/>
          <w:sz w:val="30"/>
          <w:szCs w:val="30"/>
        </w:rPr>
        <w:t>2562</w:t>
      </w:r>
      <w:r w:rsidRPr="005314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314F6">
        <w:rPr>
          <w:rFonts w:ascii="Angsana New" w:hAnsi="Angsana New" w:hint="cs"/>
          <w:spacing w:val="-2"/>
          <w:sz w:val="30"/>
          <w:szCs w:val="30"/>
          <w:cs/>
        </w:rPr>
        <w:t>ใหม่</w:t>
      </w:r>
      <w:r w:rsidRPr="005314F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314F6">
        <w:rPr>
          <w:rFonts w:ascii="Angsana New" w:hAnsi="Angsana New" w:hint="cs"/>
          <w:spacing w:val="-2"/>
          <w:sz w:val="30"/>
          <w:szCs w:val="30"/>
          <w:cs/>
        </w:rPr>
        <w:t>เพื่อให้สอดคล้องกับการจัดประเภทรายการบัญชีในงวดปัจจุบัน</w:t>
      </w:r>
    </w:p>
    <w:p w14:paraId="706F1F61" w14:textId="3CA82BD6" w:rsidR="00C34E45" w:rsidRPr="00C34E45" w:rsidRDefault="00BE264F" w:rsidP="00C34E45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48" w:hanging="448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264F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การบริหารจ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ั</w:t>
      </w:r>
      <w:r w:rsidRPr="00BE264F">
        <w:rPr>
          <w:rFonts w:ascii="Angsana New" w:hAnsi="Angsana New" w:hint="cs"/>
          <w:b/>
          <w:bCs/>
          <w:sz w:val="30"/>
          <w:szCs w:val="30"/>
          <w:cs/>
          <w:lang w:val="th-TH"/>
        </w:rPr>
        <w:t>ดการทุน</w:t>
      </w:r>
    </w:p>
    <w:p w14:paraId="3BBB1CA9" w14:textId="77777777" w:rsidR="00F267D7" w:rsidRPr="00F267D7" w:rsidRDefault="00F267D7" w:rsidP="00C7567A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pacing w:val="6"/>
          <w:sz w:val="30"/>
          <w:szCs w:val="30"/>
          <w:cs/>
        </w:rPr>
      </w:pPr>
      <w:r w:rsidRPr="00F267D7">
        <w:rPr>
          <w:rFonts w:ascii="Angsana New" w:hAnsi="Angsana New" w:hint="cs"/>
          <w:spacing w:val="6"/>
          <w:sz w:val="30"/>
          <w:szCs w:val="30"/>
          <w:cs/>
        </w:rPr>
        <w:t>วัตถุประสงค์ของบริษัทในการบริหารทางการเงินคือ การดำรงไว้ซึ่งความสามาร</w:t>
      </w:r>
      <w:r w:rsidR="00904E66">
        <w:rPr>
          <w:rFonts w:ascii="Angsana New" w:hAnsi="Angsana New" w:hint="cs"/>
          <w:spacing w:val="6"/>
          <w:sz w:val="30"/>
          <w:szCs w:val="30"/>
          <w:cs/>
        </w:rPr>
        <w:t>ถ</w:t>
      </w:r>
      <w:r w:rsidRPr="00F267D7">
        <w:rPr>
          <w:rFonts w:ascii="Angsana New" w:hAnsi="Angsana New" w:hint="cs"/>
          <w:spacing w:val="6"/>
          <w:sz w:val="30"/>
          <w:szCs w:val="30"/>
          <w:cs/>
        </w:rPr>
        <w:t>ในการดำเนินงานต่อเนื่อง และการดำรงไว้ซึ่งโครงสร้างของทุนที่เหมาะสม</w:t>
      </w:r>
    </w:p>
    <w:p w14:paraId="1447580A" w14:textId="0107BB19" w:rsidR="00A15A98" w:rsidRDefault="00C7567A" w:rsidP="00E54D1C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pacing w:val="6"/>
          <w:sz w:val="30"/>
          <w:szCs w:val="30"/>
        </w:rPr>
      </w:pPr>
      <w:r w:rsidRPr="00F267D7">
        <w:rPr>
          <w:rFonts w:ascii="Angsana New" w:hAnsi="Angsana New" w:hint="cs"/>
          <w:spacing w:val="6"/>
          <w:sz w:val="30"/>
          <w:szCs w:val="30"/>
          <w:cs/>
        </w:rPr>
        <w:t xml:space="preserve">ณ วันที่ </w:t>
      </w:r>
      <w:r w:rsidR="007F1887">
        <w:rPr>
          <w:rFonts w:ascii="Angsana New" w:hAnsi="Angsana New"/>
          <w:spacing w:val="6"/>
          <w:sz w:val="30"/>
          <w:szCs w:val="30"/>
        </w:rPr>
        <w:t>30</w:t>
      </w:r>
      <w:r w:rsidRPr="00F267D7">
        <w:rPr>
          <w:rFonts w:ascii="Angsana New" w:hAnsi="Angsana New"/>
          <w:spacing w:val="6"/>
          <w:sz w:val="30"/>
          <w:szCs w:val="30"/>
        </w:rPr>
        <w:t xml:space="preserve"> </w:t>
      </w:r>
      <w:r w:rsidR="009C1656">
        <w:rPr>
          <w:rFonts w:ascii="Angsana New" w:hAnsi="Angsana New" w:hint="cs"/>
          <w:spacing w:val="6"/>
          <w:sz w:val="30"/>
          <w:szCs w:val="30"/>
          <w:cs/>
        </w:rPr>
        <w:t>กันย</w:t>
      </w:r>
      <w:r w:rsidR="00973F85">
        <w:rPr>
          <w:rFonts w:ascii="Angsana New" w:hAnsi="Angsana New" w:hint="cs"/>
          <w:spacing w:val="6"/>
          <w:sz w:val="30"/>
          <w:szCs w:val="30"/>
          <w:cs/>
        </w:rPr>
        <w:t>ายน</w:t>
      </w:r>
      <w:r w:rsidRPr="00F267D7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7F1887">
        <w:rPr>
          <w:rFonts w:ascii="Angsana New" w:hAnsi="Angsana New"/>
          <w:spacing w:val="6"/>
          <w:sz w:val="30"/>
          <w:szCs w:val="30"/>
        </w:rPr>
        <w:t>2563</w:t>
      </w:r>
      <w:r w:rsidRPr="00F267D7">
        <w:rPr>
          <w:rFonts w:ascii="Angsana New" w:hAnsi="Angsana New"/>
          <w:spacing w:val="6"/>
          <w:sz w:val="30"/>
          <w:szCs w:val="30"/>
        </w:rPr>
        <w:t xml:space="preserve"> </w:t>
      </w:r>
      <w:r w:rsidR="00F267D7" w:rsidRPr="00F267D7">
        <w:rPr>
          <w:rFonts w:ascii="Angsana New" w:hAnsi="Angsana New" w:hint="cs"/>
          <w:spacing w:val="6"/>
          <w:sz w:val="30"/>
          <w:szCs w:val="30"/>
          <w:cs/>
        </w:rPr>
        <w:t>งบการเงิน</w:t>
      </w:r>
      <w:r w:rsidR="00B10D03">
        <w:rPr>
          <w:rFonts w:ascii="Angsana New" w:hAnsi="Angsana New" w:hint="cs"/>
          <w:spacing w:val="6"/>
          <w:sz w:val="30"/>
          <w:szCs w:val="30"/>
          <w:cs/>
        </w:rPr>
        <w:t>เฉพาะกิจการ</w:t>
      </w:r>
      <w:r w:rsidR="00F267D7" w:rsidRPr="00F267D7">
        <w:rPr>
          <w:rFonts w:ascii="Angsana New" w:hAnsi="Angsana New" w:hint="cs"/>
          <w:spacing w:val="6"/>
          <w:sz w:val="30"/>
          <w:szCs w:val="30"/>
          <w:cs/>
        </w:rPr>
        <w:t>แสดงอัตราส่วนหนี้สินต่อทุน</w:t>
      </w:r>
      <w:r w:rsidR="00627FFC" w:rsidRPr="00575DCB">
        <w:rPr>
          <w:rFonts w:ascii="Angsana New" w:hAnsi="Angsana New" w:hint="cs"/>
          <w:spacing w:val="6"/>
          <w:sz w:val="30"/>
          <w:szCs w:val="30"/>
          <w:cs/>
        </w:rPr>
        <w:t>เป็น</w:t>
      </w:r>
      <w:r w:rsidR="00B10D03" w:rsidRPr="00575DCB">
        <w:rPr>
          <w:rFonts w:ascii="Angsana New" w:hAnsi="Angsana New"/>
          <w:spacing w:val="6"/>
          <w:sz w:val="30"/>
          <w:szCs w:val="30"/>
        </w:rPr>
        <w:t xml:space="preserve"> </w:t>
      </w:r>
      <w:r w:rsidR="007F1887" w:rsidRPr="003E6316">
        <w:rPr>
          <w:rFonts w:ascii="Angsana New" w:hAnsi="Angsana New"/>
          <w:spacing w:val="6"/>
          <w:sz w:val="30"/>
          <w:szCs w:val="30"/>
        </w:rPr>
        <w:t>0</w:t>
      </w:r>
      <w:r w:rsidR="00B10D03" w:rsidRPr="003E6316">
        <w:rPr>
          <w:rFonts w:ascii="Angsana New" w:hAnsi="Angsana New"/>
          <w:spacing w:val="6"/>
          <w:sz w:val="30"/>
          <w:szCs w:val="30"/>
        </w:rPr>
        <w:t>.</w:t>
      </w:r>
      <w:r w:rsidR="003E6316" w:rsidRPr="003E6316">
        <w:rPr>
          <w:rFonts w:ascii="Angsana New" w:hAnsi="Angsana New"/>
          <w:spacing w:val="6"/>
          <w:sz w:val="30"/>
          <w:szCs w:val="30"/>
        </w:rPr>
        <w:t>25</w:t>
      </w:r>
      <w:r w:rsidR="00F267D7" w:rsidRPr="003E6316">
        <w:rPr>
          <w:rFonts w:ascii="Angsana New" w:hAnsi="Angsana New"/>
          <w:spacing w:val="6"/>
          <w:sz w:val="30"/>
          <w:szCs w:val="30"/>
        </w:rPr>
        <w:t xml:space="preserve"> : </w:t>
      </w:r>
      <w:r w:rsidR="007F1887" w:rsidRPr="003E6316">
        <w:rPr>
          <w:rFonts w:ascii="Angsana New" w:hAnsi="Angsana New"/>
          <w:spacing w:val="6"/>
          <w:sz w:val="30"/>
          <w:szCs w:val="30"/>
        </w:rPr>
        <w:t>1</w:t>
      </w:r>
      <w:r w:rsidRPr="00C7567A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</w:p>
    <w:p w14:paraId="1009268B" w14:textId="77777777" w:rsidR="00373899" w:rsidRPr="00BE264F" w:rsidRDefault="00BE264F" w:rsidP="002E14F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48" w:hanging="448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BE264F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การอนุมัติ</w:t>
      </w:r>
      <w:r w:rsidR="002114E8">
        <w:rPr>
          <w:rFonts w:ascii="Angsana New" w:hAnsi="Angsana New" w:hint="cs"/>
          <w:b/>
          <w:bCs/>
          <w:sz w:val="30"/>
          <w:szCs w:val="30"/>
          <w:cs/>
          <w:lang w:val="th-TH"/>
        </w:rPr>
        <w:t>ข้อมูลทางการเงินระหว่างกาล</w:t>
      </w:r>
    </w:p>
    <w:p w14:paraId="4A184ABB" w14:textId="1AE60A5B" w:rsidR="00351A83" w:rsidRPr="002114E8" w:rsidRDefault="002114E8" w:rsidP="002114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46"/>
        <w:jc w:val="thaiDistribute"/>
        <w:rPr>
          <w:rFonts w:ascii="Angsana New" w:hAnsi="Angsana New"/>
          <w:sz w:val="30"/>
          <w:szCs w:val="30"/>
          <w:lang w:eastAsia="ja-JP"/>
        </w:rPr>
      </w:pPr>
      <w:r w:rsidRPr="002114E8">
        <w:rPr>
          <w:rFonts w:ascii="Angsana New" w:hAnsi="Angsana New" w:hint="cs"/>
          <w:sz w:val="30"/>
          <w:szCs w:val="30"/>
          <w:cs/>
          <w:lang w:eastAsia="ja-JP"/>
        </w:rPr>
        <w:t>ข้อมูลทางการเงินระหว่างกาลนี้ได้รับการอนุมัติให้ออกงบการเงินโดยคณะกรรมการของ</w:t>
      </w:r>
      <w:r w:rsidRPr="001D3260">
        <w:rPr>
          <w:rFonts w:ascii="Angsana New" w:hAnsi="Angsana New" w:hint="cs"/>
          <w:sz w:val="30"/>
          <w:szCs w:val="30"/>
          <w:cs/>
          <w:lang w:eastAsia="ja-JP"/>
        </w:rPr>
        <w:t>บริษัท</w:t>
      </w:r>
      <w:r w:rsidRPr="001D3260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Pr="001D3260">
        <w:rPr>
          <w:rFonts w:ascii="Angsana New" w:hAnsi="Angsana New" w:hint="cs"/>
          <w:sz w:val="30"/>
          <w:szCs w:val="30"/>
          <w:cs/>
          <w:lang w:eastAsia="ja-JP"/>
        </w:rPr>
        <w:t>เมื่อวันที่</w:t>
      </w:r>
      <w:r w:rsidRPr="001D3260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="00A06FD3">
        <w:rPr>
          <w:rFonts w:ascii="Angsana New" w:hAnsi="Angsana New"/>
          <w:sz w:val="30"/>
          <w:szCs w:val="30"/>
          <w:lang w:eastAsia="ja-JP"/>
        </w:rPr>
        <w:t>12</w:t>
      </w:r>
      <w:r w:rsidR="009C1656">
        <w:rPr>
          <w:rFonts w:ascii="Angsana New" w:hAnsi="Angsana New"/>
          <w:sz w:val="30"/>
          <w:szCs w:val="30"/>
          <w:lang w:eastAsia="ja-JP"/>
        </w:rPr>
        <w:t xml:space="preserve"> </w:t>
      </w:r>
      <w:r w:rsidR="009C1656">
        <w:rPr>
          <w:rFonts w:ascii="Angsana New" w:hAnsi="Angsana New" w:hint="cs"/>
          <w:sz w:val="30"/>
          <w:szCs w:val="30"/>
          <w:cs/>
          <w:lang w:eastAsia="ja-JP"/>
        </w:rPr>
        <w:t>พฤศจิกายน</w:t>
      </w:r>
      <w:r w:rsidRPr="00662A5E">
        <w:rPr>
          <w:rFonts w:ascii="Angsana New" w:hAnsi="Angsana New"/>
          <w:sz w:val="30"/>
          <w:szCs w:val="30"/>
          <w:cs/>
          <w:lang w:eastAsia="ja-JP"/>
        </w:rPr>
        <w:t xml:space="preserve"> </w:t>
      </w:r>
      <w:r w:rsidR="007F1887">
        <w:rPr>
          <w:rFonts w:ascii="Angsana New" w:hAnsi="Angsana New"/>
          <w:sz w:val="30"/>
          <w:szCs w:val="30"/>
          <w:lang w:eastAsia="ja-JP"/>
        </w:rPr>
        <w:t>2563</w:t>
      </w:r>
    </w:p>
    <w:p w14:paraId="20F7D688" w14:textId="77777777" w:rsidR="00EE359F" w:rsidRPr="002114E8" w:rsidRDefault="00EE359F" w:rsidP="008A47D9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sectPr w:rsidR="00EE359F" w:rsidRPr="002114E8" w:rsidSect="003F36F4">
      <w:headerReference w:type="default" r:id="rId19"/>
      <w:footerReference w:type="default" r:id="rId20"/>
      <w:pgSz w:w="11907" w:h="16840"/>
      <w:pgMar w:top="691" w:right="927" w:bottom="576" w:left="1152" w:header="720" w:footer="720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EE427A" w14:textId="77777777" w:rsidR="00BC548D" w:rsidRDefault="00BC548D" w:rsidP="004956B4">
      <w:r>
        <w:separator/>
      </w:r>
    </w:p>
  </w:endnote>
  <w:endnote w:type="continuationSeparator" w:id="0">
    <w:p w14:paraId="330228F2" w14:textId="77777777" w:rsidR="00BC548D" w:rsidRDefault="00BC548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8096327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A62C47C" w14:textId="77777777" w:rsidR="00543624" w:rsidRPr="00596DDD" w:rsidRDefault="00543624" w:rsidP="00730E1D">
        <w:pPr>
          <w:pStyle w:val="Footer"/>
          <w:tabs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  <w:tab w:val="left" w:pos="1034"/>
            <w:tab w:val="left" w:pos="3170"/>
            <w:tab w:val="right" w:pos="9764"/>
          </w:tabs>
          <w:jc w:val="right"/>
          <w:rPr>
            <w:rFonts w:ascii="Angsana New" w:hAnsi="Angsana New"/>
            <w:sz w:val="30"/>
            <w:szCs w:val="30"/>
          </w:rPr>
        </w:pPr>
        <w:r>
          <w:tab/>
        </w:r>
        <w:r>
          <w:tab/>
        </w:r>
        <w:r>
          <w:tab/>
        </w:r>
        <w:r w:rsidRPr="00596DDD">
          <w:rPr>
            <w:rFonts w:ascii="Angsana New" w:hAnsi="Angsana New"/>
            <w:sz w:val="30"/>
            <w:szCs w:val="30"/>
          </w:rPr>
          <w:fldChar w:fldCharType="begin"/>
        </w:r>
        <w:r w:rsidRPr="00596DD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596DDD">
          <w:rPr>
            <w:rFonts w:ascii="Angsana New" w:hAnsi="Angsana New"/>
            <w:sz w:val="30"/>
            <w:szCs w:val="30"/>
          </w:rPr>
          <w:fldChar w:fldCharType="separate"/>
        </w:r>
        <w:r w:rsidR="007D176B">
          <w:rPr>
            <w:rFonts w:ascii="Angsana New" w:hAnsi="Angsana New"/>
            <w:noProof/>
            <w:sz w:val="30"/>
            <w:szCs w:val="30"/>
          </w:rPr>
          <w:t>13</w:t>
        </w:r>
        <w:r w:rsidRPr="00596DD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3745063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28"/>
      </w:rPr>
    </w:sdtEndPr>
    <w:sdtContent>
      <w:p w14:paraId="66E03A09" w14:textId="77777777" w:rsidR="00543624" w:rsidRPr="00596DDD" w:rsidRDefault="00543624">
        <w:pPr>
          <w:pStyle w:val="Footer"/>
          <w:jc w:val="right"/>
          <w:rPr>
            <w:rFonts w:ascii="Angsana New" w:hAnsi="Angsana New"/>
            <w:sz w:val="28"/>
            <w:szCs w:val="28"/>
          </w:rPr>
        </w:pPr>
        <w:r w:rsidRPr="00596DDD">
          <w:rPr>
            <w:rFonts w:ascii="Angsana New" w:hAnsi="Angsana New"/>
            <w:sz w:val="28"/>
            <w:szCs w:val="28"/>
          </w:rPr>
          <w:fldChar w:fldCharType="begin"/>
        </w:r>
        <w:r w:rsidRPr="00596DDD">
          <w:rPr>
            <w:rFonts w:ascii="Angsana New" w:hAnsi="Angsana New"/>
            <w:sz w:val="28"/>
            <w:szCs w:val="28"/>
          </w:rPr>
          <w:instrText xml:space="preserve"> PAGE   \* MERGEFORMAT </w:instrText>
        </w:r>
        <w:r w:rsidRPr="00596DDD">
          <w:rPr>
            <w:rFonts w:ascii="Angsana New" w:hAnsi="Angsana New"/>
            <w:sz w:val="28"/>
            <w:szCs w:val="28"/>
          </w:rPr>
          <w:fldChar w:fldCharType="separate"/>
        </w:r>
        <w:r w:rsidR="007D176B">
          <w:rPr>
            <w:rFonts w:ascii="Angsana New" w:hAnsi="Angsana New"/>
            <w:noProof/>
            <w:sz w:val="28"/>
            <w:szCs w:val="28"/>
          </w:rPr>
          <w:t>27</w:t>
        </w:r>
        <w:r w:rsidRPr="00596DDD">
          <w:rPr>
            <w:rFonts w:ascii="Angsana New" w:hAnsi="Angsana New"/>
            <w:noProof/>
            <w:sz w:val="28"/>
            <w:szCs w:val="28"/>
          </w:rPr>
          <w:fldChar w:fldCharType="end"/>
        </w:r>
      </w:p>
    </w:sdtContent>
  </w:sdt>
  <w:p w14:paraId="431F5585" w14:textId="77777777" w:rsidR="00543624" w:rsidRPr="009B6BFE" w:rsidRDefault="00543624" w:rsidP="00DE3A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0"/>
      </w:tabs>
      <w:ind w:right="-8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921868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2404ACF" w14:textId="77777777" w:rsidR="00543624" w:rsidRPr="00FC2AAA" w:rsidRDefault="00543624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FC2AAA">
          <w:rPr>
            <w:rFonts w:ascii="Angsana New" w:hAnsi="Angsana New"/>
            <w:sz w:val="30"/>
            <w:szCs w:val="30"/>
          </w:rPr>
          <w:fldChar w:fldCharType="begin"/>
        </w:r>
        <w:r w:rsidRPr="00FC2AA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C2AAA">
          <w:rPr>
            <w:rFonts w:ascii="Angsana New" w:hAnsi="Angsana New"/>
            <w:sz w:val="30"/>
            <w:szCs w:val="30"/>
          </w:rPr>
          <w:fldChar w:fldCharType="separate"/>
        </w:r>
        <w:r w:rsidR="007D176B">
          <w:rPr>
            <w:rFonts w:ascii="Angsana New" w:hAnsi="Angsana New"/>
            <w:noProof/>
            <w:sz w:val="30"/>
            <w:szCs w:val="30"/>
          </w:rPr>
          <w:t>37</w:t>
        </w:r>
        <w:r w:rsidRPr="00FC2AA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782BA85" w14:textId="77777777" w:rsidR="00543624" w:rsidRPr="00F325DB" w:rsidRDefault="00543624" w:rsidP="00FC2AA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721586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DE85511" w14:textId="77777777" w:rsidR="00543624" w:rsidRPr="00FC2AAA" w:rsidRDefault="00543624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FC2AAA">
          <w:rPr>
            <w:rFonts w:ascii="Angsana New" w:hAnsi="Angsana New"/>
            <w:sz w:val="30"/>
            <w:szCs w:val="30"/>
          </w:rPr>
          <w:fldChar w:fldCharType="begin"/>
        </w:r>
        <w:r w:rsidRPr="00FC2AA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C2AAA">
          <w:rPr>
            <w:rFonts w:ascii="Angsana New" w:hAnsi="Angsana New"/>
            <w:sz w:val="30"/>
            <w:szCs w:val="30"/>
          </w:rPr>
          <w:fldChar w:fldCharType="separate"/>
        </w:r>
        <w:r w:rsidR="007D176B">
          <w:rPr>
            <w:rFonts w:ascii="Angsana New" w:hAnsi="Angsana New"/>
            <w:noProof/>
            <w:sz w:val="30"/>
            <w:szCs w:val="30"/>
          </w:rPr>
          <w:t>44</w:t>
        </w:r>
        <w:r w:rsidRPr="00FC2AA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  <w:p w14:paraId="3514430B" w14:textId="77777777" w:rsidR="00543624" w:rsidRPr="00F325DB" w:rsidRDefault="00543624" w:rsidP="00C22CF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3350966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12457B50" w14:textId="77777777" w:rsidR="00543624" w:rsidRPr="00FC2AAA" w:rsidRDefault="00543624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FC2AAA">
          <w:rPr>
            <w:rFonts w:ascii="Angsana New" w:hAnsi="Angsana New"/>
            <w:sz w:val="30"/>
            <w:szCs w:val="30"/>
          </w:rPr>
          <w:fldChar w:fldCharType="begin"/>
        </w:r>
        <w:r w:rsidRPr="00FC2AA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FC2AAA">
          <w:rPr>
            <w:rFonts w:ascii="Angsana New" w:hAnsi="Angsana New"/>
            <w:sz w:val="30"/>
            <w:szCs w:val="30"/>
          </w:rPr>
          <w:fldChar w:fldCharType="separate"/>
        </w:r>
        <w:r w:rsidR="007D176B">
          <w:rPr>
            <w:rFonts w:ascii="Angsana New" w:hAnsi="Angsana New"/>
            <w:noProof/>
            <w:sz w:val="30"/>
            <w:szCs w:val="30"/>
          </w:rPr>
          <w:t>47</w:t>
        </w:r>
        <w:r w:rsidRPr="00FC2AA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576E73" w14:textId="77777777" w:rsidR="00BC548D" w:rsidRDefault="00BC548D" w:rsidP="004956B4">
      <w:r>
        <w:separator/>
      </w:r>
    </w:p>
  </w:footnote>
  <w:footnote w:type="continuationSeparator" w:id="0">
    <w:p w14:paraId="0AF96573" w14:textId="77777777" w:rsidR="00BC548D" w:rsidRDefault="00BC548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FBC20B" w14:textId="77777777" w:rsidR="00543624" w:rsidRPr="00A408D3" w:rsidRDefault="00543624" w:rsidP="00147FE1">
    <w:pPr>
      <w:pStyle w:val="acctmainheading"/>
      <w:tabs>
        <w:tab w:val="left" w:pos="7797"/>
        <w:tab w:val="left" w:pos="9781"/>
      </w:tabs>
      <w:spacing w:after="0" w:line="240" w:lineRule="atLeast"/>
      <w:ind w:right="-95"/>
      <w:rPr>
        <w:rFonts w:ascii="Angsana New" w:hAnsi="Angsana New"/>
        <w:b w:val="0"/>
        <w:bCs/>
        <w:sz w:val="30"/>
        <w:szCs w:val="30"/>
        <w:lang w:val="en-US" w:bidi="th-TH"/>
      </w:rPr>
    </w:pP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 xml:space="preserve">บริษัท </w:t>
    </w:r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ยูเรกา ดีไซน์</w:t>
    </w:r>
    <w:r w:rsidRPr="00A408D3">
      <w:rPr>
        <w:rFonts w:ascii="Angsana New" w:hAnsi="Angsana New"/>
        <w:b w:val="0"/>
        <w:bCs/>
        <w:sz w:val="30"/>
        <w:szCs w:val="30"/>
      </w:rPr>
      <w:t xml:space="preserve"> </w:t>
    </w: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>“</w:t>
    </w:r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A408D3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115005C0" w14:textId="77777777" w:rsidR="00543624" w:rsidRPr="00A408D3" w:rsidRDefault="00543624" w:rsidP="00D54D56">
    <w:pPr>
      <w:pStyle w:val="acctmainheading"/>
      <w:spacing w:after="0" w:line="240" w:lineRule="atLeast"/>
      <w:ind w:right="-159"/>
      <w:rPr>
        <w:rFonts w:ascii="Angsana New" w:hAnsi="Angsana New"/>
        <w:b w:val="0"/>
        <w:bCs/>
        <w:sz w:val="30"/>
        <w:szCs w:val="30"/>
        <w:lang w:val="en-US" w:bidi="th-TH"/>
      </w:rPr>
    </w:pP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</w:r>
    <w:r w:rsidRPr="00A408D3">
      <w:rPr>
        <w:rFonts w:ascii="Angsana New" w:hAnsi="Angsana New"/>
        <w:b w:val="0"/>
        <w:bCs/>
        <w:sz w:val="30"/>
        <w:szCs w:val="30"/>
        <w:lang w:bidi="th-TH"/>
      </w:rPr>
      <w:tab/>
      <w:t xml:space="preserve">       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    </w:t>
    </w:r>
    <w:r w:rsidRPr="00A408D3">
      <w:rPr>
        <w:rFonts w:ascii="Angsana New" w:hAnsi="Angsana New"/>
        <w:b w:val="0"/>
        <w:bCs/>
        <w:sz w:val="30"/>
        <w:szCs w:val="30"/>
        <w:lang w:bidi="th-TH"/>
      </w:rPr>
      <w:t>“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</w:t>
    </w:r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แล้ว</w:t>
    </w:r>
    <w:r w:rsidRPr="00A408D3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45F96400" w14:textId="7F4257EC" w:rsidR="00543624" w:rsidRPr="00A408D3" w:rsidRDefault="00543624" w:rsidP="00A408D3">
    <w:pPr>
      <w:pStyle w:val="acctmainheading"/>
      <w:tabs>
        <w:tab w:val="center" w:pos="4801"/>
      </w:tabs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A408D3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และเก้าเดือน</w:t>
    </w:r>
    <w:r w:rsidRPr="00A408D3">
      <w:rPr>
        <w:rFonts w:ascii="Angsana New" w:hAnsi="Angsana New"/>
        <w:b w:val="0"/>
        <w:bCs/>
        <w:sz w:val="30"/>
        <w:szCs w:val="30"/>
        <w:cs/>
        <w:lang w:bidi="th-TH"/>
      </w:rPr>
      <w:t>สิ้นสุด</w:t>
    </w:r>
    <w:r>
      <w:rPr>
        <w:rFonts w:ascii="Angsana New" w:hAnsi="Angsana New"/>
        <w:b w:val="0"/>
        <w:bCs/>
        <w:sz w:val="30"/>
        <w:szCs w:val="30"/>
        <w:cs/>
        <w:lang w:bidi="th-TH"/>
      </w:rPr>
      <w:t>วันที่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>
      <w:rPr>
        <w:rFonts w:ascii="Angsana New" w:hAnsi="Angsana New"/>
        <w:sz w:val="30"/>
        <w:szCs w:val="30"/>
        <w:lang w:val="en-US" w:bidi="th-TH"/>
      </w:rPr>
      <w:t xml:space="preserve">30 </w:t>
    </w:r>
    <w:r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กันยา</w:t>
    </w:r>
    <w:r w:rsidRPr="00E77EAB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ยน</w:t>
    </w:r>
    <w:r w:rsidRPr="008C7ADE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>
      <w:rPr>
        <w:rFonts w:ascii="Angsana New" w:hAnsi="Angsana New" w:hint="cs"/>
        <w:sz w:val="30"/>
        <w:szCs w:val="30"/>
        <w:lang w:val="en-US" w:bidi="th-TH"/>
      </w:rPr>
      <w:t>25</w:t>
    </w:r>
    <w:r>
      <w:rPr>
        <w:rFonts w:ascii="Angsana New" w:hAnsi="Angsana New"/>
        <w:sz w:val="30"/>
        <w:szCs w:val="30"/>
        <w:lang w:bidi="th-TH"/>
      </w:rPr>
      <w:t>63</w:t>
    </w:r>
    <w:r w:rsidRPr="008C7ADE">
      <w:rPr>
        <w:rFonts w:ascii="Angsana New" w:hAnsi="Angsana New" w:hint="cs"/>
        <w:sz w:val="30"/>
        <w:szCs w:val="30"/>
        <w:cs/>
        <w:lang w:bidi="th-TH"/>
      </w:rPr>
      <w:t xml:space="preserve"> </w:t>
    </w:r>
    <w:r>
      <w:rPr>
        <w:rFonts w:ascii="Angsana New" w:hAnsi="Angsana New"/>
        <w:b w:val="0"/>
        <w:bCs/>
        <w:sz w:val="30"/>
        <w:szCs w:val="30"/>
        <w:cs/>
        <w:lang w:bidi="th-TH"/>
      </w:rPr>
      <w:tab/>
    </w:r>
  </w:p>
  <w:p w14:paraId="0B7E3842" w14:textId="77777777" w:rsidR="00543624" w:rsidRPr="00E3228D" w:rsidRDefault="00543624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7E2C84" w14:textId="77777777" w:rsidR="00543624" w:rsidRPr="004809C6" w:rsidRDefault="00543624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14:paraId="397E9D0B" w14:textId="77777777" w:rsidR="00543624" w:rsidRPr="004809C6" w:rsidRDefault="00543624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14:paraId="495B87B6" w14:textId="77777777" w:rsidR="00543624" w:rsidRPr="007B2C1E" w:rsidRDefault="00543624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lang w:val="en-US" w:bidi="th-TH"/>
      </w:rPr>
      <w:t>30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>
      <w:rPr>
        <w:rFonts w:ascii="Angsana New" w:hAnsi="Angsana New"/>
        <w:b w:val="0"/>
        <w:bCs/>
        <w:sz w:val="32"/>
        <w:szCs w:val="32"/>
      </w:rPr>
      <w:t>25</w:t>
    </w:r>
    <w:r>
      <w:rPr>
        <w:rFonts w:ascii="Angsana New" w:hAnsi="Angsana New" w:cs="Times New Roman"/>
        <w:b w:val="0"/>
        <w:bCs/>
        <w:sz w:val="32"/>
        <w:szCs w:val="32"/>
        <w:rtl/>
      </w:rPr>
      <w:t>49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14:paraId="57722D5A" w14:textId="77777777" w:rsidR="00543624" w:rsidRPr="007B6271" w:rsidRDefault="00543624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C764BC" w14:textId="77777777" w:rsidR="00543624" w:rsidRDefault="0054362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0CDF87" w14:textId="20E397DB" w:rsidR="00543624" w:rsidRPr="00147FE1" w:rsidRDefault="00543624" w:rsidP="00D54D56">
    <w:pPr>
      <w:pStyle w:val="acctmainheading"/>
      <w:spacing w:after="0" w:line="240" w:lineRule="auto"/>
      <w:ind w:right="-490"/>
      <w:rPr>
        <w:rFonts w:ascii="Angsana New" w:hAnsi="Angsana New"/>
        <w:b w:val="0"/>
        <w:bCs/>
        <w:sz w:val="30"/>
        <w:szCs w:val="30"/>
        <w:lang w:val="en-US" w:bidi="th-TH"/>
      </w:rPr>
    </w:pP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บริษัท ยูเรกา ดีไซน์</w:t>
    </w:r>
    <w:r w:rsidRPr="00147FE1">
      <w:rPr>
        <w:rFonts w:ascii="Angsana New" w:hAnsi="Angsana New"/>
        <w:b w:val="0"/>
        <w:bCs/>
        <w:sz w:val="30"/>
        <w:szCs w:val="30"/>
      </w:rPr>
      <w:t xml:space="preserve"> 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  <w:t xml:space="preserve">    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1DE802D4" w14:textId="11D7A553" w:rsidR="00543624" w:rsidRPr="00147FE1" w:rsidRDefault="00543624" w:rsidP="00D54D56">
    <w:pPr>
      <w:pStyle w:val="acctmainheading"/>
      <w:spacing w:after="0" w:line="240" w:lineRule="auto"/>
      <w:ind w:right="-490"/>
      <w:rPr>
        <w:rFonts w:ascii="Angsana New" w:hAnsi="Angsana New"/>
        <w:sz w:val="30"/>
        <w:szCs w:val="30"/>
        <w:lang w:val="en-US" w:bidi="th-TH"/>
      </w:rPr>
    </w:pP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หมายเหตุประกอบงบการเงินระหว่างกาล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  <w:t xml:space="preserve">                         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สอบทานแล้ว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 xml:space="preserve">”     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สำหรับงวดสามเดือนและเก้า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เดือนสิ้นสุดวันที่ </w:t>
    </w:r>
    <w:r w:rsidRPr="00147FE1">
      <w:rPr>
        <w:rFonts w:ascii="Angsana New" w:hAnsi="Angsana New"/>
        <w:sz w:val="30"/>
        <w:szCs w:val="30"/>
        <w:lang w:val="en-US" w:bidi="th-TH"/>
      </w:rPr>
      <w:t xml:space="preserve">30 </w:t>
    </w:r>
    <w:r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กันยา</w:t>
    </w:r>
    <w:r w:rsidRPr="00147FE1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ยน</w:t>
    </w:r>
    <w:r w:rsidRPr="00147FE1">
      <w:rPr>
        <w:rFonts w:ascii="Angsana New" w:hAnsi="Angsana New" w:hint="cs"/>
        <w:sz w:val="30"/>
        <w:szCs w:val="30"/>
        <w:cs/>
        <w:lang w:val="en-US" w:bidi="th-TH"/>
      </w:rPr>
      <w:t xml:space="preserve"> </w:t>
    </w:r>
    <w:r w:rsidRPr="00147FE1">
      <w:rPr>
        <w:rFonts w:ascii="Angsana New" w:hAnsi="Angsana New"/>
        <w:sz w:val="30"/>
        <w:szCs w:val="30"/>
        <w:lang w:val="en-US" w:bidi="th-TH"/>
      </w:rPr>
      <w:t>2563</w:t>
    </w:r>
  </w:p>
  <w:p w14:paraId="68C14F1D" w14:textId="77777777" w:rsidR="00543624" w:rsidRPr="00E73CC4" w:rsidRDefault="00543624" w:rsidP="00DE3A29">
    <w:pPr>
      <w:pStyle w:val="acctmainheading"/>
      <w:spacing w:after="0" w:line="240" w:lineRule="auto"/>
      <w:rPr>
        <w:rFonts w:ascii="Angsana New" w:hAnsi="Angsana New"/>
        <w:sz w:val="32"/>
        <w:szCs w:val="32"/>
        <w:cs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8811EB" w14:textId="77777777" w:rsidR="00543624" w:rsidRDefault="00543624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C23C5D" w14:textId="10460ECE" w:rsidR="00543624" w:rsidRPr="00147FE1" w:rsidRDefault="00543624" w:rsidP="00147FE1">
    <w:pPr>
      <w:pStyle w:val="acctmainheading"/>
      <w:spacing w:after="0" w:line="240" w:lineRule="auto"/>
      <w:ind w:right="-95"/>
      <w:rPr>
        <w:rFonts w:ascii="Angsana New" w:hAnsi="Angsana New"/>
        <w:b w:val="0"/>
        <w:bCs/>
        <w:sz w:val="30"/>
        <w:szCs w:val="30"/>
        <w:lang w:val="en-US" w:bidi="th-TH"/>
      </w:rPr>
    </w:pP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บริษัท ยูเรกา ดีไซน์</w:t>
    </w:r>
    <w:r w:rsidRPr="00147FE1">
      <w:rPr>
        <w:rFonts w:ascii="Angsana New" w:hAnsi="Angsana New"/>
        <w:b w:val="0"/>
        <w:bCs/>
        <w:sz w:val="30"/>
        <w:szCs w:val="30"/>
      </w:rPr>
      <w:t xml:space="preserve"> 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  <w:t xml:space="preserve">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7C92BC6F" w14:textId="3B4FBD17" w:rsidR="00543624" w:rsidRPr="00147FE1" w:rsidRDefault="00543624" w:rsidP="00DE3A29">
    <w:pPr>
      <w:pStyle w:val="acctmainheading"/>
      <w:spacing w:after="0" w:line="240" w:lineRule="auto"/>
      <w:rPr>
        <w:rFonts w:ascii="Angsana New" w:hAnsi="Angsana New"/>
        <w:sz w:val="30"/>
        <w:szCs w:val="30"/>
        <w:cs/>
        <w:lang w:val="en-US" w:bidi="th-TH"/>
      </w:rPr>
    </w:pP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หมายเหตุประกอบงบการเงินระหว่างกาล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  <w:t xml:space="preserve">                        </w:t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สอบทานแล้ว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สำหรับงวดสามเดือนและเก้า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เดือนสิ้นสุดวันที่ </w:t>
    </w:r>
    <w:r w:rsidRPr="00147FE1">
      <w:rPr>
        <w:rFonts w:ascii="Angsana New" w:hAnsi="Angsana New"/>
        <w:sz w:val="30"/>
        <w:szCs w:val="30"/>
        <w:lang w:val="en-US" w:bidi="th-TH"/>
      </w:rPr>
      <w:t xml:space="preserve">30 </w:t>
    </w:r>
    <w:r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กันยา</w:t>
    </w:r>
    <w:r w:rsidRPr="00147FE1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ยน</w:t>
    </w:r>
    <w:r w:rsidRPr="00147FE1">
      <w:rPr>
        <w:rFonts w:ascii="Angsana New" w:hAnsi="Angsana New" w:hint="cs"/>
        <w:sz w:val="30"/>
        <w:szCs w:val="30"/>
        <w:cs/>
        <w:lang w:val="en-US" w:bidi="th-TH"/>
      </w:rPr>
      <w:t xml:space="preserve"> </w:t>
    </w:r>
    <w:r w:rsidRPr="00147FE1">
      <w:rPr>
        <w:rFonts w:ascii="Angsana New" w:hAnsi="Angsana New"/>
        <w:sz w:val="30"/>
        <w:szCs w:val="30"/>
        <w:lang w:val="en-US" w:bidi="th-TH"/>
      </w:rPr>
      <w:t>2563</w:t>
    </w:r>
    <w:r w:rsidRPr="00147FE1">
      <w:rPr>
        <w:rFonts w:ascii="Angsana New" w:hAnsi="Angsana New"/>
        <w:sz w:val="30"/>
        <w:szCs w:val="30"/>
        <w:cs/>
        <w:lang w:val="en-US" w:bidi="th-TH"/>
      </w:rPr>
      <w:br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D98F29" w14:textId="6DF7F760" w:rsidR="00543624" w:rsidRPr="00147FE1" w:rsidRDefault="00543624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0"/>
        <w:szCs w:val="30"/>
        <w:lang w:val="en-US" w:bidi="th-TH"/>
      </w:rPr>
    </w:pP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 xml:space="preserve">บริษัท 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ยูเรกา ดีไซน์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  <w:t xml:space="preserve">  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ab/>
      <w:t xml:space="preserve">           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>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สอบทานแล้ว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6355BCC2" w14:textId="77886BF9" w:rsidR="00543624" w:rsidRPr="00147FE1" w:rsidRDefault="00543624" w:rsidP="00011968">
    <w:pPr>
      <w:pStyle w:val="acctmainheading"/>
      <w:tabs>
        <w:tab w:val="left" w:pos="7810"/>
      </w:tabs>
      <w:spacing w:after="0" w:line="240" w:lineRule="atLeast"/>
      <w:ind w:left="450"/>
      <w:rPr>
        <w:rFonts w:ascii="Angsana New" w:hAnsi="Angsana New"/>
        <w:b w:val="0"/>
        <w:bCs/>
        <w:sz w:val="30"/>
        <w:szCs w:val="30"/>
        <w:lang w:bidi="th-TH"/>
      </w:rPr>
    </w:pP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สา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มเดือนและเก้า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เดือน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Pr="00147FE1">
      <w:rPr>
        <w:rFonts w:ascii="Angsana New" w:hAnsi="Angsana New"/>
        <w:sz w:val="30"/>
        <w:szCs w:val="30"/>
        <w:lang w:val="en-US" w:bidi="th-TH"/>
      </w:rPr>
      <w:t>30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กันยา</w:t>
    </w:r>
    <w:r w:rsidRPr="00147FE1">
      <w:rPr>
        <w:rFonts w:ascii="Angsana New" w:hAnsi="Angsana New" w:hint="cs"/>
        <w:b w:val="0"/>
        <w:bCs/>
        <w:sz w:val="30"/>
        <w:szCs w:val="30"/>
        <w:cs/>
        <w:lang w:val="en-US" w:bidi="th-TH"/>
      </w:rPr>
      <w:t xml:space="preserve">ยน </w:t>
    </w:r>
    <w:r w:rsidRPr="00147FE1">
      <w:rPr>
        <w:rFonts w:ascii="Angsana New" w:hAnsi="Angsana New" w:hint="cs"/>
        <w:sz w:val="30"/>
        <w:szCs w:val="30"/>
        <w:lang w:val="en-US" w:bidi="th-TH"/>
      </w:rPr>
      <w:t>25</w:t>
    </w:r>
    <w:r w:rsidRPr="00147FE1">
      <w:rPr>
        <w:rFonts w:ascii="Angsana New" w:hAnsi="Angsana New"/>
        <w:sz w:val="30"/>
        <w:szCs w:val="30"/>
        <w:lang w:bidi="th-TH"/>
      </w:rPr>
      <w:t>63</w:t>
    </w:r>
    <w:r w:rsidRPr="00147FE1">
      <w:rPr>
        <w:rFonts w:ascii="Angsana New" w:hAnsi="Angsana New" w:hint="cs"/>
        <w:sz w:val="30"/>
        <w:szCs w:val="30"/>
        <w:cs/>
        <w:lang w:bidi="th-TH"/>
      </w:rPr>
      <w:t xml:space="preserve"> </w:t>
    </w:r>
  </w:p>
  <w:p w14:paraId="6B374666" w14:textId="77777777" w:rsidR="00543624" w:rsidRDefault="00543624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9656CF" w14:textId="53A200B9" w:rsidR="00543624" w:rsidRPr="00147FE1" w:rsidRDefault="00543624" w:rsidP="0001196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 xml:space="preserve">บริษัท 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ยูเรกา ดีไซน์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 xml:space="preserve">     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ยังไม่ได้ตรวจสอบ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408D23EF" w14:textId="0213151E" w:rsidR="00543624" w:rsidRPr="00147FE1" w:rsidRDefault="00543624" w:rsidP="0001196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 w:rsidRPr="00147FE1">
      <w:rPr>
        <w:rFonts w:ascii="Angsana New" w:hAnsi="Angsana New"/>
        <w:b w:val="0"/>
        <w:bCs/>
        <w:sz w:val="30"/>
        <w:szCs w:val="30"/>
        <w:lang w:bidi="th-TH"/>
      </w:rPr>
      <w:tab/>
    </w:r>
    <w:r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147FE1">
      <w:rPr>
        <w:rFonts w:ascii="Angsana New" w:hAnsi="Angsana New"/>
        <w:b w:val="0"/>
        <w:bCs/>
        <w:sz w:val="30"/>
        <w:szCs w:val="30"/>
        <w:lang w:bidi="th-TH"/>
      </w:rPr>
      <w:t>“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สอบทานแล้ว</w:t>
    </w:r>
    <w:r w:rsidRPr="00147FE1">
      <w:rPr>
        <w:rFonts w:ascii="Angsana New" w:hAnsi="Angsana New"/>
        <w:b w:val="0"/>
        <w:bCs/>
        <w:sz w:val="30"/>
        <w:szCs w:val="30"/>
        <w:lang w:val="en-US" w:bidi="th-TH"/>
      </w:rPr>
      <w:t>”</w:t>
    </w:r>
  </w:p>
  <w:p w14:paraId="01A84E69" w14:textId="40974080" w:rsidR="00543624" w:rsidRPr="00147FE1" w:rsidRDefault="00543624" w:rsidP="0001196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สามเดือนและเก้า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>เดือน</w:t>
    </w:r>
    <w:r w:rsidRPr="00147FE1">
      <w:rPr>
        <w:rFonts w:ascii="Angsana New" w:hAnsi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Pr="00147FE1">
      <w:rPr>
        <w:rFonts w:ascii="Angsana New" w:hAnsi="Angsana New" w:hint="cs"/>
        <w:sz w:val="30"/>
        <w:szCs w:val="30"/>
        <w:lang w:val="en-US" w:bidi="th-TH"/>
      </w:rPr>
      <w:t>3</w:t>
    </w:r>
    <w:r w:rsidRPr="00147FE1">
      <w:rPr>
        <w:rFonts w:ascii="Angsana New" w:hAnsi="Angsana New"/>
        <w:sz w:val="30"/>
        <w:szCs w:val="30"/>
        <w:lang w:val="en-US" w:bidi="th-TH"/>
      </w:rPr>
      <w:t xml:space="preserve">0 </w:t>
    </w:r>
    <w:r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กันยา</w:t>
    </w:r>
    <w:r w:rsidRPr="00147FE1">
      <w:rPr>
        <w:rFonts w:ascii="Angsana New" w:hAnsi="Angsana New" w:hint="cs"/>
        <w:b w:val="0"/>
        <w:bCs/>
        <w:sz w:val="30"/>
        <w:szCs w:val="30"/>
        <w:cs/>
        <w:lang w:val="en-US" w:bidi="th-TH"/>
      </w:rPr>
      <w:t>ยน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  <w:r w:rsidRPr="00147FE1">
      <w:rPr>
        <w:rFonts w:ascii="Angsana New" w:hAnsi="Angsana New" w:hint="cs"/>
        <w:sz w:val="30"/>
        <w:szCs w:val="30"/>
        <w:lang w:val="en-US" w:bidi="th-TH"/>
      </w:rPr>
      <w:t>25</w:t>
    </w:r>
    <w:r w:rsidRPr="00147FE1">
      <w:rPr>
        <w:rFonts w:ascii="Angsana New" w:hAnsi="Angsana New"/>
        <w:sz w:val="30"/>
        <w:szCs w:val="30"/>
        <w:lang w:bidi="th-TH"/>
      </w:rPr>
      <w:t>63</w:t>
    </w:r>
    <w:r w:rsidRPr="00147FE1">
      <w:rPr>
        <w:rFonts w:ascii="Angsana New" w:hAnsi="Angsana New" w:hint="cs"/>
        <w:b w:val="0"/>
        <w:bCs/>
        <w:sz w:val="30"/>
        <w:szCs w:val="30"/>
        <w:cs/>
        <w:lang w:bidi="th-TH"/>
      </w:rPr>
      <w:t xml:space="preserve"> </w:t>
    </w:r>
  </w:p>
  <w:p w14:paraId="30D4C9AB" w14:textId="77777777" w:rsidR="00543624" w:rsidRDefault="00543624" w:rsidP="00011968">
    <w:pPr>
      <w:pStyle w:val="acctmainheading"/>
      <w:spacing w:after="0" w:line="240" w:lineRule="atLeast"/>
      <w:ind w:left="450" w:hanging="450"/>
      <w:rPr>
        <w:rFonts w:ascii="Angsana New" w:hAnsi="Angsana New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3743969"/>
    <w:multiLevelType w:val="multilevel"/>
    <w:tmpl w:val="E83A7520"/>
    <w:lvl w:ilvl="0">
      <w:start w:val="1"/>
      <w:numFmt w:val="decimal"/>
      <w:lvlText w:val="%1."/>
      <w:lvlJc w:val="left"/>
      <w:pPr>
        <w:ind w:left="806" w:hanging="360"/>
      </w:pPr>
      <w:rPr>
        <w:rFonts w:ascii="Angsana New" w:hAnsi="Angsana New" w:cs="Angsana New" w:hint="default"/>
        <w:b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16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8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66" w:hanging="1440"/>
      </w:pPr>
      <w:rPr>
        <w:rFonts w:hint="default"/>
      </w:rPr>
    </w:lvl>
  </w:abstractNum>
  <w:abstractNum w:abstractNumId="1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0F904B62"/>
    <w:multiLevelType w:val="multilevel"/>
    <w:tmpl w:val="1F56ABFA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1B9549E7"/>
    <w:multiLevelType w:val="multilevel"/>
    <w:tmpl w:val="D1A8D604"/>
    <w:lvl w:ilvl="0">
      <w:start w:val="11"/>
      <w:numFmt w:val="decimal"/>
      <w:lvlText w:val="%1.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22.%2"/>
      <w:lvlJc w:val="left"/>
      <w:pPr>
        <w:ind w:left="1142" w:hanging="432"/>
      </w:pPr>
      <w:rPr>
        <w:rFonts w:hint="default"/>
        <w:b w:val="0"/>
        <w:bCs w:val="0"/>
        <w:i w:val="0"/>
        <w:iCs w:val="0"/>
        <w:sz w:val="28"/>
        <w:szCs w:val="28"/>
      </w:rPr>
    </w:lvl>
    <w:lvl w:ilvl="2">
      <w:start w:val="1"/>
      <w:numFmt w:val="decimal"/>
      <w:lvlText w:val="%1.%2.%3"/>
      <w:lvlJc w:val="left"/>
      <w:pPr>
        <w:ind w:left="207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2" w:hanging="1440"/>
      </w:pPr>
      <w:rPr>
        <w:rFonts w:hint="default"/>
      </w:rPr>
    </w:lvl>
  </w:abstractNum>
  <w:abstractNum w:abstractNumId="14">
    <w:nsid w:val="23412CB5"/>
    <w:multiLevelType w:val="hybridMultilevel"/>
    <w:tmpl w:val="224285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3E9D4C7B"/>
    <w:multiLevelType w:val="multilevel"/>
    <w:tmpl w:val="925C76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2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88" w:hanging="1440"/>
      </w:pPr>
      <w:rPr>
        <w:rFonts w:hint="default"/>
      </w:r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39201F8"/>
    <w:multiLevelType w:val="hybridMultilevel"/>
    <w:tmpl w:val="407C2518"/>
    <w:lvl w:ilvl="0" w:tplc="4CF489C8">
      <w:start w:val="2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A0006B"/>
    <w:multiLevelType w:val="multilevel"/>
    <w:tmpl w:val="569C176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>
    <w:nsid w:val="60FE357F"/>
    <w:multiLevelType w:val="multilevel"/>
    <w:tmpl w:val="E83A7520"/>
    <w:lvl w:ilvl="0">
      <w:start w:val="1"/>
      <w:numFmt w:val="decimal"/>
      <w:lvlText w:val="%1."/>
      <w:lvlJc w:val="left"/>
      <w:pPr>
        <w:ind w:left="806" w:hanging="360"/>
      </w:pPr>
      <w:rPr>
        <w:rFonts w:ascii="Angsana New" w:hAnsi="Angsana New" w:cs="Angsana New" w:hint="default"/>
        <w:b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1166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0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8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0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66" w:hanging="1440"/>
      </w:pPr>
      <w:rPr>
        <w:rFonts w:hint="default"/>
      </w:rPr>
    </w:lvl>
  </w:abstractNum>
  <w:abstractNum w:abstractNumId="2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>
    <w:nsid w:val="76C65C30"/>
    <w:multiLevelType w:val="hybridMultilevel"/>
    <w:tmpl w:val="20304DDE"/>
    <w:lvl w:ilvl="0" w:tplc="6FD80A2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CE0B45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BEEAB3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ADAD826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C889D9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B8A7CE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86C00D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F40D95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D78F87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5"/>
  </w:num>
  <w:num w:numId="13">
    <w:abstractNumId w:val="26"/>
  </w:num>
  <w:num w:numId="14">
    <w:abstractNumId w:val="17"/>
  </w:num>
  <w:num w:numId="15">
    <w:abstractNumId w:val="20"/>
  </w:num>
  <w:num w:numId="16">
    <w:abstractNumId w:val="28"/>
  </w:num>
  <w:num w:numId="17">
    <w:abstractNumId w:val="29"/>
  </w:num>
  <w:num w:numId="18">
    <w:abstractNumId w:val="23"/>
  </w:num>
  <w:num w:numId="19">
    <w:abstractNumId w:val="21"/>
  </w:num>
  <w:num w:numId="20">
    <w:abstractNumId w:val="22"/>
  </w:num>
  <w:num w:numId="21">
    <w:abstractNumId w:val="24"/>
  </w:num>
  <w:num w:numId="22">
    <w:abstractNumId w:val="16"/>
  </w:num>
  <w:num w:numId="23">
    <w:abstractNumId w:val="11"/>
  </w:num>
  <w:num w:numId="24">
    <w:abstractNumId w:val="12"/>
  </w:num>
  <w:num w:numId="25">
    <w:abstractNumId w:val="10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25"/>
  </w:num>
  <w:num w:numId="33">
    <w:abstractNumId w:val="27"/>
  </w:num>
  <w:num w:numId="34">
    <w:abstractNumId w:val="19"/>
  </w:num>
  <w:num w:numId="35">
    <w:abstractNumId w:val="5"/>
  </w:num>
  <w:num w:numId="36">
    <w:abstractNumId w:val="5"/>
  </w:num>
  <w:num w:numId="37">
    <w:abstractNumId w:val="13"/>
  </w:num>
  <w:num w:numId="38">
    <w:abstractNumId w:val="14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1C1"/>
    <w:rsid w:val="0000086D"/>
    <w:rsid w:val="00000A01"/>
    <w:rsid w:val="000010E6"/>
    <w:rsid w:val="0000113D"/>
    <w:rsid w:val="00001791"/>
    <w:rsid w:val="000019C7"/>
    <w:rsid w:val="00001AC6"/>
    <w:rsid w:val="00001F7B"/>
    <w:rsid w:val="00002044"/>
    <w:rsid w:val="00002354"/>
    <w:rsid w:val="00002C83"/>
    <w:rsid w:val="00002F8F"/>
    <w:rsid w:val="000038B0"/>
    <w:rsid w:val="00003A04"/>
    <w:rsid w:val="00003A23"/>
    <w:rsid w:val="00003FD5"/>
    <w:rsid w:val="00004904"/>
    <w:rsid w:val="00005A4B"/>
    <w:rsid w:val="00005CC9"/>
    <w:rsid w:val="0000613F"/>
    <w:rsid w:val="00006B0D"/>
    <w:rsid w:val="000077BF"/>
    <w:rsid w:val="00010C47"/>
    <w:rsid w:val="000111F3"/>
    <w:rsid w:val="00011773"/>
    <w:rsid w:val="00011968"/>
    <w:rsid w:val="00012083"/>
    <w:rsid w:val="00012427"/>
    <w:rsid w:val="00013F72"/>
    <w:rsid w:val="000149CF"/>
    <w:rsid w:val="00014B29"/>
    <w:rsid w:val="00015137"/>
    <w:rsid w:val="0001566D"/>
    <w:rsid w:val="0001637E"/>
    <w:rsid w:val="000168A1"/>
    <w:rsid w:val="00016FFA"/>
    <w:rsid w:val="00017704"/>
    <w:rsid w:val="00017E07"/>
    <w:rsid w:val="0002034E"/>
    <w:rsid w:val="00020BC1"/>
    <w:rsid w:val="00020BDB"/>
    <w:rsid w:val="00020D81"/>
    <w:rsid w:val="000215B7"/>
    <w:rsid w:val="000217A1"/>
    <w:rsid w:val="00021B08"/>
    <w:rsid w:val="000225E6"/>
    <w:rsid w:val="0002297C"/>
    <w:rsid w:val="00023E11"/>
    <w:rsid w:val="000247FD"/>
    <w:rsid w:val="00024E7C"/>
    <w:rsid w:val="00025C50"/>
    <w:rsid w:val="00026855"/>
    <w:rsid w:val="000271F2"/>
    <w:rsid w:val="000271F3"/>
    <w:rsid w:val="00027306"/>
    <w:rsid w:val="000278F4"/>
    <w:rsid w:val="000304CF"/>
    <w:rsid w:val="00031038"/>
    <w:rsid w:val="000311AA"/>
    <w:rsid w:val="00031E43"/>
    <w:rsid w:val="00032305"/>
    <w:rsid w:val="000325A4"/>
    <w:rsid w:val="000327A5"/>
    <w:rsid w:val="000333A8"/>
    <w:rsid w:val="00033524"/>
    <w:rsid w:val="000336E0"/>
    <w:rsid w:val="000339B8"/>
    <w:rsid w:val="00034EDD"/>
    <w:rsid w:val="00035048"/>
    <w:rsid w:val="00035712"/>
    <w:rsid w:val="00035902"/>
    <w:rsid w:val="00035AA5"/>
    <w:rsid w:val="00036904"/>
    <w:rsid w:val="00036982"/>
    <w:rsid w:val="00036AB6"/>
    <w:rsid w:val="000372CE"/>
    <w:rsid w:val="0003733B"/>
    <w:rsid w:val="00037B03"/>
    <w:rsid w:val="00037B04"/>
    <w:rsid w:val="00037BC0"/>
    <w:rsid w:val="000402A9"/>
    <w:rsid w:val="00040A54"/>
    <w:rsid w:val="00042008"/>
    <w:rsid w:val="00042709"/>
    <w:rsid w:val="000429D0"/>
    <w:rsid w:val="000431A1"/>
    <w:rsid w:val="00043F1E"/>
    <w:rsid w:val="00044158"/>
    <w:rsid w:val="000443D1"/>
    <w:rsid w:val="0004473F"/>
    <w:rsid w:val="00044ADA"/>
    <w:rsid w:val="0004511D"/>
    <w:rsid w:val="000451CF"/>
    <w:rsid w:val="000453CD"/>
    <w:rsid w:val="000455F1"/>
    <w:rsid w:val="000469FA"/>
    <w:rsid w:val="00046BD1"/>
    <w:rsid w:val="00046C99"/>
    <w:rsid w:val="00047325"/>
    <w:rsid w:val="00050F21"/>
    <w:rsid w:val="00051720"/>
    <w:rsid w:val="000521AD"/>
    <w:rsid w:val="000525A3"/>
    <w:rsid w:val="000525BE"/>
    <w:rsid w:val="000535EC"/>
    <w:rsid w:val="00053640"/>
    <w:rsid w:val="00053D17"/>
    <w:rsid w:val="00054623"/>
    <w:rsid w:val="00054871"/>
    <w:rsid w:val="00054F1D"/>
    <w:rsid w:val="000553A5"/>
    <w:rsid w:val="00055960"/>
    <w:rsid w:val="00055D63"/>
    <w:rsid w:val="00056444"/>
    <w:rsid w:val="000566B0"/>
    <w:rsid w:val="000568EF"/>
    <w:rsid w:val="0005709B"/>
    <w:rsid w:val="000574DA"/>
    <w:rsid w:val="00057637"/>
    <w:rsid w:val="0005781E"/>
    <w:rsid w:val="00057FA4"/>
    <w:rsid w:val="00060987"/>
    <w:rsid w:val="00060B69"/>
    <w:rsid w:val="00061BDB"/>
    <w:rsid w:val="00061FBF"/>
    <w:rsid w:val="0006210C"/>
    <w:rsid w:val="000622A5"/>
    <w:rsid w:val="000622B0"/>
    <w:rsid w:val="000623CF"/>
    <w:rsid w:val="00062A6C"/>
    <w:rsid w:val="0006358D"/>
    <w:rsid w:val="00063862"/>
    <w:rsid w:val="00063D4A"/>
    <w:rsid w:val="00063D9F"/>
    <w:rsid w:val="00063FFE"/>
    <w:rsid w:val="0006402D"/>
    <w:rsid w:val="000646A7"/>
    <w:rsid w:val="00064C8F"/>
    <w:rsid w:val="0006545A"/>
    <w:rsid w:val="000654CE"/>
    <w:rsid w:val="000656E1"/>
    <w:rsid w:val="0006593E"/>
    <w:rsid w:val="00065A19"/>
    <w:rsid w:val="00065C80"/>
    <w:rsid w:val="000662D8"/>
    <w:rsid w:val="00066845"/>
    <w:rsid w:val="0006692E"/>
    <w:rsid w:val="00066C4F"/>
    <w:rsid w:val="000671D5"/>
    <w:rsid w:val="000671D8"/>
    <w:rsid w:val="00067901"/>
    <w:rsid w:val="00067940"/>
    <w:rsid w:val="00067D00"/>
    <w:rsid w:val="00067D1D"/>
    <w:rsid w:val="00067D22"/>
    <w:rsid w:val="00067EDF"/>
    <w:rsid w:val="00067EF7"/>
    <w:rsid w:val="00071735"/>
    <w:rsid w:val="00072604"/>
    <w:rsid w:val="00073068"/>
    <w:rsid w:val="000730CF"/>
    <w:rsid w:val="0007324F"/>
    <w:rsid w:val="00073CD3"/>
    <w:rsid w:val="00073EAD"/>
    <w:rsid w:val="00074408"/>
    <w:rsid w:val="000744FA"/>
    <w:rsid w:val="00074EE4"/>
    <w:rsid w:val="0007509B"/>
    <w:rsid w:val="000751B4"/>
    <w:rsid w:val="000751D4"/>
    <w:rsid w:val="000752AB"/>
    <w:rsid w:val="000754D3"/>
    <w:rsid w:val="000754E5"/>
    <w:rsid w:val="00075A6C"/>
    <w:rsid w:val="0007610E"/>
    <w:rsid w:val="000761AF"/>
    <w:rsid w:val="00077105"/>
    <w:rsid w:val="0007719F"/>
    <w:rsid w:val="00077D68"/>
    <w:rsid w:val="00077DC0"/>
    <w:rsid w:val="000800A1"/>
    <w:rsid w:val="000801DC"/>
    <w:rsid w:val="000802BA"/>
    <w:rsid w:val="000802CE"/>
    <w:rsid w:val="00080D78"/>
    <w:rsid w:val="0008109B"/>
    <w:rsid w:val="00081A9A"/>
    <w:rsid w:val="00081F92"/>
    <w:rsid w:val="00082E3A"/>
    <w:rsid w:val="00082F02"/>
    <w:rsid w:val="00082F24"/>
    <w:rsid w:val="00083217"/>
    <w:rsid w:val="00083536"/>
    <w:rsid w:val="0008356D"/>
    <w:rsid w:val="000836CF"/>
    <w:rsid w:val="00083766"/>
    <w:rsid w:val="00083AEA"/>
    <w:rsid w:val="00083BF7"/>
    <w:rsid w:val="00084CF9"/>
    <w:rsid w:val="0008510D"/>
    <w:rsid w:val="0008616E"/>
    <w:rsid w:val="00087325"/>
    <w:rsid w:val="00087347"/>
    <w:rsid w:val="00087C9A"/>
    <w:rsid w:val="00087D54"/>
    <w:rsid w:val="00087FBB"/>
    <w:rsid w:val="00090486"/>
    <w:rsid w:val="00090D18"/>
    <w:rsid w:val="00090F48"/>
    <w:rsid w:val="00090F49"/>
    <w:rsid w:val="00090FD3"/>
    <w:rsid w:val="000910D7"/>
    <w:rsid w:val="00091896"/>
    <w:rsid w:val="00091968"/>
    <w:rsid w:val="00091D71"/>
    <w:rsid w:val="0009311C"/>
    <w:rsid w:val="0009332C"/>
    <w:rsid w:val="000934D7"/>
    <w:rsid w:val="000939DC"/>
    <w:rsid w:val="00093F2A"/>
    <w:rsid w:val="000950A0"/>
    <w:rsid w:val="0009553B"/>
    <w:rsid w:val="00095917"/>
    <w:rsid w:val="00095F85"/>
    <w:rsid w:val="00096541"/>
    <w:rsid w:val="0009715D"/>
    <w:rsid w:val="00097346"/>
    <w:rsid w:val="0009756E"/>
    <w:rsid w:val="0009795C"/>
    <w:rsid w:val="000A02AD"/>
    <w:rsid w:val="000A0721"/>
    <w:rsid w:val="000A1ECA"/>
    <w:rsid w:val="000A277F"/>
    <w:rsid w:val="000A2A76"/>
    <w:rsid w:val="000A30D7"/>
    <w:rsid w:val="000A4658"/>
    <w:rsid w:val="000A4B9D"/>
    <w:rsid w:val="000A4F05"/>
    <w:rsid w:val="000A4F2B"/>
    <w:rsid w:val="000A50BC"/>
    <w:rsid w:val="000A5EC4"/>
    <w:rsid w:val="000A6135"/>
    <w:rsid w:val="000A617F"/>
    <w:rsid w:val="000A6C35"/>
    <w:rsid w:val="000A755E"/>
    <w:rsid w:val="000A7F04"/>
    <w:rsid w:val="000B09FA"/>
    <w:rsid w:val="000B0E74"/>
    <w:rsid w:val="000B140E"/>
    <w:rsid w:val="000B1454"/>
    <w:rsid w:val="000B1801"/>
    <w:rsid w:val="000B1B44"/>
    <w:rsid w:val="000B2267"/>
    <w:rsid w:val="000B23DC"/>
    <w:rsid w:val="000B2459"/>
    <w:rsid w:val="000B3747"/>
    <w:rsid w:val="000B37D0"/>
    <w:rsid w:val="000B3C71"/>
    <w:rsid w:val="000B3E80"/>
    <w:rsid w:val="000B4AF4"/>
    <w:rsid w:val="000B4F0C"/>
    <w:rsid w:val="000B511D"/>
    <w:rsid w:val="000B53F5"/>
    <w:rsid w:val="000B5BFB"/>
    <w:rsid w:val="000B63C1"/>
    <w:rsid w:val="000B67A4"/>
    <w:rsid w:val="000B6EA9"/>
    <w:rsid w:val="000B7082"/>
    <w:rsid w:val="000B7195"/>
    <w:rsid w:val="000B7292"/>
    <w:rsid w:val="000B776E"/>
    <w:rsid w:val="000B78AD"/>
    <w:rsid w:val="000B7A60"/>
    <w:rsid w:val="000B7DCF"/>
    <w:rsid w:val="000B7E8E"/>
    <w:rsid w:val="000C05A9"/>
    <w:rsid w:val="000C08F7"/>
    <w:rsid w:val="000C0946"/>
    <w:rsid w:val="000C2E69"/>
    <w:rsid w:val="000C3B29"/>
    <w:rsid w:val="000C3C39"/>
    <w:rsid w:val="000C4A61"/>
    <w:rsid w:val="000C5099"/>
    <w:rsid w:val="000C5546"/>
    <w:rsid w:val="000C6211"/>
    <w:rsid w:val="000C6305"/>
    <w:rsid w:val="000C656A"/>
    <w:rsid w:val="000C6D34"/>
    <w:rsid w:val="000C6EEE"/>
    <w:rsid w:val="000C723A"/>
    <w:rsid w:val="000C7DE9"/>
    <w:rsid w:val="000D0373"/>
    <w:rsid w:val="000D1643"/>
    <w:rsid w:val="000D194B"/>
    <w:rsid w:val="000D1AB9"/>
    <w:rsid w:val="000D2138"/>
    <w:rsid w:val="000D3721"/>
    <w:rsid w:val="000D3FF9"/>
    <w:rsid w:val="000D41FB"/>
    <w:rsid w:val="000D4A40"/>
    <w:rsid w:val="000D524F"/>
    <w:rsid w:val="000D630D"/>
    <w:rsid w:val="000D6CF9"/>
    <w:rsid w:val="000D72B9"/>
    <w:rsid w:val="000D74EF"/>
    <w:rsid w:val="000D79DC"/>
    <w:rsid w:val="000E01AC"/>
    <w:rsid w:val="000E0A4B"/>
    <w:rsid w:val="000E0B24"/>
    <w:rsid w:val="000E12FB"/>
    <w:rsid w:val="000E1365"/>
    <w:rsid w:val="000E1581"/>
    <w:rsid w:val="000E3073"/>
    <w:rsid w:val="000E33FE"/>
    <w:rsid w:val="000E3B96"/>
    <w:rsid w:val="000E3DD4"/>
    <w:rsid w:val="000E4674"/>
    <w:rsid w:val="000E558A"/>
    <w:rsid w:val="000E5DD5"/>
    <w:rsid w:val="000E5F34"/>
    <w:rsid w:val="000E5FE9"/>
    <w:rsid w:val="000E65C6"/>
    <w:rsid w:val="000E66EE"/>
    <w:rsid w:val="000E6A68"/>
    <w:rsid w:val="000E6CBF"/>
    <w:rsid w:val="000E6CEA"/>
    <w:rsid w:val="000E74E0"/>
    <w:rsid w:val="000E7A5E"/>
    <w:rsid w:val="000E7A6B"/>
    <w:rsid w:val="000E7E13"/>
    <w:rsid w:val="000F0079"/>
    <w:rsid w:val="000F0248"/>
    <w:rsid w:val="000F0A1F"/>
    <w:rsid w:val="000F1371"/>
    <w:rsid w:val="000F1B0D"/>
    <w:rsid w:val="000F1D70"/>
    <w:rsid w:val="000F2533"/>
    <w:rsid w:val="000F2706"/>
    <w:rsid w:val="000F2B8B"/>
    <w:rsid w:val="000F2D4B"/>
    <w:rsid w:val="000F2FF3"/>
    <w:rsid w:val="000F3711"/>
    <w:rsid w:val="000F5578"/>
    <w:rsid w:val="000F716E"/>
    <w:rsid w:val="000F7387"/>
    <w:rsid w:val="000F7429"/>
    <w:rsid w:val="000F7944"/>
    <w:rsid w:val="000F7B70"/>
    <w:rsid w:val="001004B6"/>
    <w:rsid w:val="00100A58"/>
    <w:rsid w:val="00100ACD"/>
    <w:rsid w:val="001010A7"/>
    <w:rsid w:val="001013CD"/>
    <w:rsid w:val="00101867"/>
    <w:rsid w:val="00101E87"/>
    <w:rsid w:val="00101F85"/>
    <w:rsid w:val="00101FDA"/>
    <w:rsid w:val="001022E0"/>
    <w:rsid w:val="00102467"/>
    <w:rsid w:val="001032E9"/>
    <w:rsid w:val="00103DA0"/>
    <w:rsid w:val="00105275"/>
    <w:rsid w:val="00105CB6"/>
    <w:rsid w:val="00105D78"/>
    <w:rsid w:val="00106179"/>
    <w:rsid w:val="0010634C"/>
    <w:rsid w:val="00106368"/>
    <w:rsid w:val="0010670E"/>
    <w:rsid w:val="001068E2"/>
    <w:rsid w:val="00106B65"/>
    <w:rsid w:val="00106C05"/>
    <w:rsid w:val="00107142"/>
    <w:rsid w:val="001077C4"/>
    <w:rsid w:val="00107F15"/>
    <w:rsid w:val="00110174"/>
    <w:rsid w:val="0011061A"/>
    <w:rsid w:val="00110896"/>
    <w:rsid w:val="0011134B"/>
    <w:rsid w:val="00111AB8"/>
    <w:rsid w:val="00111E12"/>
    <w:rsid w:val="00112B10"/>
    <w:rsid w:val="00112FDA"/>
    <w:rsid w:val="00113267"/>
    <w:rsid w:val="00113510"/>
    <w:rsid w:val="00113822"/>
    <w:rsid w:val="00113C6D"/>
    <w:rsid w:val="00114521"/>
    <w:rsid w:val="00114E94"/>
    <w:rsid w:val="00114FA2"/>
    <w:rsid w:val="001150B6"/>
    <w:rsid w:val="0011540A"/>
    <w:rsid w:val="00115976"/>
    <w:rsid w:val="001159DE"/>
    <w:rsid w:val="00115EBD"/>
    <w:rsid w:val="00115F14"/>
    <w:rsid w:val="001162DD"/>
    <w:rsid w:val="00116701"/>
    <w:rsid w:val="00116D9C"/>
    <w:rsid w:val="00117425"/>
    <w:rsid w:val="00117D5E"/>
    <w:rsid w:val="001201D0"/>
    <w:rsid w:val="00120302"/>
    <w:rsid w:val="00120505"/>
    <w:rsid w:val="00120F9C"/>
    <w:rsid w:val="0012132F"/>
    <w:rsid w:val="001219FA"/>
    <w:rsid w:val="001222EB"/>
    <w:rsid w:val="00122744"/>
    <w:rsid w:val="001227D2"/>
    <w:rsid w:val="001230EE"/>
    <w:rsid w:val="00123655"/>
    <w:rsid w:val="00123D4C"/>
    <w:rsid w:val="00123F87"/>
    <w:rsid w:val="001245DB"/>
    <w:rsid w:val="00124623"/>
    <w:rsid w:val="00124652"/>
    <w:rsid w:val="001246E7"/>
    <w:rsid w:val="00125DE2"/>
    <w:rsid w:val="00125EC1"/>
    <w:rsid w:val="0012612B"/>
    <w:rsid w:val="001263EC"/>
    <w:rsid w:val="00126412"/>
    <w:rsid w:val="00126C10"/>
    <w:rsid w:val="00127299"/>
    <w:rsid w:val="00127FA1"/>
    <w:rsid w:val="00130522"/>
    <w:rsid w:val="00130A03"/>
    <w:rsid w:val="00130FA8"/>
    <w:rsid w:val="001314DA"/>
    <w:rsid w:val="00132190"/>
    <w:rsid w:val="0013278C"/>
    <w:rsid w:val="00132943"/>
    <w:rsid w:val="00132B6B"/>
    <w:rsid w:val="00132C12"/>
    <w:rsid w:val="00132E1B"/>
    <w:rsid w:val="00133199"/>
    <w:rsid w:val="001346BF"/>
    <w:rsid w:val="001346CF"/>
    <w:rsid w:val="00134B9D"/>
    <w:rsid w:val="00134F18"/>
    <w:rsid w:val="00134F6C"/>
    <w:rsid w:val="00135584"/>
    <w:rsid w:val="00135614"/>
    <w:rsid w:val="001358D7"/>
    <w:rsid w:val="00135B15"/>
    <w:rsid w:val="0014014D"/>
    <w:rsid w:val="00140203"/>
    <w:rsid w:val="00140421"/>
    <w:rsid w:val="0014043C"/>
    <w:rsid w:val="001408B6"/>
    <w:rsid w:val="00140EE5"/>
    <w:rsid w:val="00140FB7"/>
    <w:rsid w:val="00141A93"/>
    <w:rsid w:val="00142273"/>
    <w:rsid w:val="001424D4"/>
    <w:rsid w:val="00142BC3"/>
    <w:rsid w:val="00142F54"/>
    <w:rsid w:val="00143090"/>
    <w:rsid w:val="00143700"/>
    <w:rsid w:val="001437FB"/>
    <w:rsid w:val="00143DCA"/>
    <w:rsid w:val="00143E08"/>
    <w:rsid w:val="001444E1"/>
    <w:rsid w:val="0014472F"/>
    <w:rsid w:val="00144B76"/>
    <w:rsid w:val="00144D5F"/>
    <w:rsid w:val="0014519C"/>
    <w:rsid w:val="001452CC"/>
    <w:rsid w:val="001463AC"/>
    <w:rsid w:val="00146DEB"/>
    <w:rsid w:val="00146ED9"/>
    <w:rsid w:val="00147105"/>
    <w:rsid w:val="001472BD"/>
    <w:rsid w:val="00147750"/>
    <w:rsid w:val="0014785D"/>
    <w:rsid w:val="0014791D"/>
    <w:rsid w:val="00147B90"/>
    <w:rsid w:val="00147FE1"/>
    <w:rsid w:val="001504CF"/>
    <w:rsid w:val="00150A2B"/>
    <w:rsid w:val="00150B96"/>
    <w:rsid w:val="00150EE9"/>
    <w:rsid w:val="00152187"/>
    <w:rsid w:val="001522AF"/>
    <w:rsid w:val="00152B69"/>
    <w:rsid w:val="00152FBA"/>
    <w:rsid w:val="0015353D"/>
    <w:rsid w:val="001535D7"/>
    <w:rsid w:val="00153E24"/>
    <w:rsid w:val="00154059"/>
    <w:rsid w:val="00154177"/>
    <w:rsid w:val="001542BE"/>
    <w:rsid w:val="0015434B"/>
    <w:rsid w:val="00154F82"/>
    <w:rsid w:val="00155A52"/>
    <w:rsid w:val="00155EBB"/>
    <w:rsid w:val="00156223"/>
    <w:rsid w:val="00156368"/>
    <w:rsid w:val="001566FD"/>
    <w:rsid w:val="001571A4"/>
    <w:rsid w:val="001577E1"/>
    <w:rsid w:val="00157AFF"/>
    <w:rsid w:val="00160077"/>
    <w:rsid w:val="0016043C"/>
    <w:rsid w:val="00160A29"/>
    <w:rsid w:val="00160A6E"/>
    <w:rsid w:val="00160FCF"/>
    <w:rsid w:val="0016107E"/>
    <w:rsid w:val="001619E2"/>
    <w:rsid w:val="00161FAA"/>
    <w:rsid w:val="001620C9"/>
    <w:rsid w:val="0016229E"/>
    <w:rsid w:val="001629D3"/>
    <w:rsid w:val="00162E5F"/>
    <w:rsid w:val="001643BD"/>
    <w:rsid w:val="001644A7"/>
    <w:rsid w:val="0016467C"/>
    <w:rsid w:val="00164B64"/>
    <w:rsid w:val="001651BA"/>
    <w:rsid w:val="001655EA"/>
    <w:rsid w:val="00165AFF"/>
    <w:rsid w:val="0016656D"/>
    <w:rsid w:val="0016668C"/>
    <w:rsid w:val="0016711F"/>
    <w:rsid w:val="00167470"/>
    <w:rsid w:val="001704A1"/>
    <w:rsid w:val="0017121D"/>
    <w:rsid w:val="00171965"/>
    <w:rsid w:val="00171C8F"/>
    <w:rsid w:val="00171D05"/>
    <w:rsid w:val="00171F32"/>
    <w:rsid w:val="001721ED"/>
    <w:rsid w:val="00172A69"/>
    <w:rsid w:val="00172B62"/>
    <w:rsid w:val="00172B9D"/>
    <w:rsid w:val="0017323F"/>
    <w:rsid w:val="001736A4"/>
    <w:rsid w:val="00173A04"/>
    <w:rsid w:val="00175910"/>
    <w:rsid w:val="00175D44"/>
    <w:rsid w:val="001762F1"/>
    <w:rsid w:val="00177190"/>
    <w:rsid w:val="0017735C"/>
    <w:rsid w:val="001773B7"/>
    <w:rsid w:val="0017757A"/>
    <w:rsid w:val="00177D48"/>
    <w:rsid w:val="00177D64"/>
    <w:rsid w:val="00180679"/>
    <w:rsid w:val="001808C6"/>
    <w:rsid w:val="00180F0B"/>
    <w:rsid w:val="0018100E"/>
    <w:rsid w:val="0018128D"/>
    <w:rsid w:val="0018159A"/>
    <w:rsid w:val="00181C8A"/>
    <w:rsid w:val="001824A8"/>
    <w:rsid w:val="0018254B"/>
    <w:rsid w:val="001829C5"/>
    <w:rsid w:val="00182B84"/>
    <w:rsid w:val="00183092"/>
    <w:rsid w:val="001831D8"/>
    <w:rsid w:val="001833FE"/>
    <w:rsid w:val="00183A6B"/>
    <w:rsid w:val="0018484D"/>
    <w:rsid w:val="00184878"/>
    <w:rsid w:val="00184FD1"/>
    <w:rsid w:val="0018530E"/>
    <w:rsid w:val="001853F3"/>
    <w:rsid w:val="00186352"/>
    <w:rsid w:val="001868F4"/>
    <w:rsid w:val="00186E72"/>
    <w:rsid w:val="00187060"/>
    <w:rsid w:val="0018743A"/>
    <w:rsid w:val="00187CE3"/>
    <w:rsid w:val="00187DA1"/>
    <w:rsid w:val="0019058A"/>
    <w:rsid w:val="001909B0"/>
    <w:rsid w:val="00191B63"/>
    <w:rsid w:val="00192018"/>
    <w:rsid w:val="001929A8"/>
    <w:rsid w:val="00192B65"/>
    <w:rsid w:val="001930B4"/>
    <w:rsid w:val="00193298"/>
    <w:rsid w:val="0019475A"/>
    <w:rsid w:val="00194BD3"/>
    <w:rsid w:val="00194CD7"/>
    <w:rsid w:val="00195517"/>
    <w:rsid w:val="001955C5"/>
    <w:rsid w:val="00195AFA"/>
    <w:rsid w:val="00196070"/>
    <w:rsid w:val="001965F4"/>
    <w:rsid w:val="00196A5F"/>
    <w:rsid w:val="0019793A"/>
    <w:rsid w:val="00197D75"/>
    <w:rsid w:val="00197EC9"/>
    <w:rsid w:val="001A02B5"/>
    <w:rsid w:val="001A0692"/>
    <w:rsid w:val="001A0B9A"/>
    <w:rsid w:val="001A0BDA"/>
    <w:rsid w:val="001A1A67"/>
    <w:rsid w:val="001A1C0F"/>
    <w:rsid w:val="001A2201"/>
    <w:rsid w:val="001A22D8"/>
    <w:rsid w:val="001A3165"/>
    <w:rsid w:val="001A33DE"/>
    <w:rsid w:val="001A3CBB"/>
    <w:rsid w:val="001A6298"/>
    <w:rsid w:val="001A698F"/>
    <w:rsid w:val="001A72D8"/>
    <w:rsid w:val="001A73ED"/>
    <w:rsid w:val="001A7AA4"/>
    <w:rsid w:val="001B049F"/>
    <w:rsid w:val="001B04D4"/>
    <w:rsid w:val="001B0F3C"/>
    <w:rsid w:val="001B14C5"/>
    <w:rsid w:val="001B1BF9"/>
    <w:rsid w:val="001B1C98"/>
    <w:rsid w:val="001B207E"/>
    <w:rsid w:val="001B20F7"/>
    <w:rsid w:val="001B25EA"/>
    <w:rsid w:val="001B2D5A"/>
    <w:rsid w:val="001B2F02"/>
    <w:rsid w:val="001B370B"/>
    <w:rsid w:val="001B3C5C"/>
    <w:rsid w:val="001B40FB"/>
    <w:rsid w:val="001B4B06"/>
    <w:rsid w:val="001B4E79"/>
    <w:rsid w:val="001B51CE"/>
    <w:rsid w:val="001B55C1"/>
    <w:rsid w:val="001B5B5C"/>
    <w:rsid w:val="001B6335"/>
    <w:rsid w:val="001B66AD"/>
    <w:rsid w:val="001B73EC"/>
    <w:rsid w:val="001B7BF5"/>
    <w:rsid w:val="001B7C5F"/>
    <w:rsid w:val="001C0137"/>
    <w:rsid w:val="001C04D8"/>
    <w:rsid w:val="001C05F9"/>
    <w:rsid w:val="001C060D"/>
    <w:rsid w:val="001C13BB"/>
    <w:rsid w:val="001C16DA"/>
    <w:rsid w:val="001C1816"/>
    <w:rsid w:val="001C1F7D"/>
    <w:rsid w:val="001C2A5D"/>
    <w:rsid w:val="001C322D"/>
    <w:rsid w:val="001C3BC7"/>
    <w:rsid w:val="001C4208"/>
    <w:rsid w:val="001C4480"/>
    <w:rsid w:val="001C4B12"/>
    <w:rsid w:val="001C5F69"/>
    <w:rsid w:val="001C66BB"/>
    <w:rsid w:val="001C6804"/>
    <w:rsid w:val="001C6934"/>
    <w:rsid w:val="001C6B9B"/>
    <w:rsid w:val="001C7355"/>
    <w:rsid w:val="001D0709"/>
    <w:rsid w:val="001D0777"/>
    <w:rsid w:val="001D0CCA"/>
    <w:rsid w:val="001D1535"/>
    <w:rsid w:val="001D1763"/>
    <w:rsid w:val="001D1F50"/>
    <w:rsid w:val="001D2140"/>
    <w:rsid w:val="001D21CF"/>
    <w:rsid w:val="001D2250"/>
    <w:rsid w:val="001D30E6"/>
    <w:rsid w:val="001D3260"/>
    <w:rsid w:val="001D32AF"/>
    <w:rsid w:val="001D3A57"/>
    <w:rsid w:val="001D3AC7"/>
    <w:rsid w:val="001D43BA"/>
    <w:rsid w:val="001D4F4B"/>
    <w:rsid w:val="001D5090"/>
    <w:rsid w:val="001D52B2"/>
    <w:rsid w:val="001D55BE"/>
    <w:rsid w:val="001D5714"/>
    <w:rsid w:val="001D6129"/>
    <w:rsid w:val="001D6A6E"/>
    <w:rsid w:val="001D7310"/>
    <w:rsid w:val="001D738F"/>
    <w:rsid w:val="001D7475"/>
    <w:rsid w:val="001D74E4"/>
    <w:rsid w:val="001D7728"/>
    <w:rsid w:val="001D7A64"/>
    <w:rsid w:val="001D7B9E"/>
    <w:rsid w:val="001D7E8D"/>
    <w:rsid w:val="001E03CB"/>
    <w:rsid w:val="001E0449"/>
    <w:rsid w:val="001E1037"/>
    <w:rsid w:val="001E13AA"/>
    <w:rsid w:val="001E1C75"/>
    <w:rsid w:val="001E2104"/>
    <w:rsid w:val="001E23E9"/>
    <w:rsid w:val="001E2904"/>
    <w:rsid w:val="001E3861"/>
    <w:rsid w:val="001E3981"/>
    <w:rsid w:val="001E479C"/>
    <w:rsid w:val="001E4CE6"/>
    <w:rsid w:val="001E5423"/>
    <w:rsid w:val="001E5C4C"/>
    <w:rsid w:val="001E768B"/>
    <w:rsid w:val="001E789C"/>
    <w:rsid w:val="001E7BA6"/>
    <w:rsid w:val="001F0F3F"/>
    <w:rsid w:val="001F10A5"/>
    <w:rsid w:val="001F120F"/>
    <w:rsid w:val="001F1DD0"/>
    <w:rsid w:val="001F1F1C"/>
    <w:rsid w:val="001F1F28"/>
    <w:rsid w:val="001F2E75"/>
    <w:rsid w:val="001F31C6"/>
    <w:rsid w:val="001F33FD"/>
    <w:rsid w:val="001F39D6"/>
    <w:rsid w:val="001F3AA8"/>
    <w:rsid w:val="001F3E81"/>
    <w:rsid w:val="001F4204"/>
    <w:rsid w:val="001F4547"/>
    <w:rsid w:val="001F47A9"/>
    <w:rsid w:val="001F5660"/>
    <w:rsid w:val="001F5C62"/>
    <w:rsid w:val="001F5C69"/>
    <w:rsid w:val="001F60A6"/>
    <w:rsid w:val="001F62BD"/>
    <w:rsid w:val="001F635E"/>
    <w:rsid w:val="001F64B8"/>
    <w:rsid w:val="001F64F0"/>
    <w:rsid w:val="001F74F5"/>
    <w:rsid w:val="001F7563"/>
    <w:rsid w:val="001F7797"/>
    <w:rsid w:val="001F78EC"/>
    <w:rsid w:val="001F7F13"/>
    <w:rsid w:val="001F7F90"/>
    <w:rsid w:val="002006A9"/>
    <w:rsid w:val="00200E49"/>
    <w:rsid w:val="00201067"/>
    <w:rsid w:val="0020178D"/>
    <w:rsid w:val="00201BC4"/>
    <w:rsid w:val="002021D9"/>
    <w:rsid w:val="00203546"/>
    <w:rsid w:val="0020395D"/>
    <w:rsid w:val="00204039"/>
    <w:rsid w:val="00204382"/>
    <w:rsid w:val="00204B6D"/>
    <w:rsid w:val="00204D9D"/>
    <w:rsid w:val="002056C8"/>
    <w:rsid w:val="002059EC"/>
    <w:rsid w:val="00206115"/>
    <w:rsid w:val="00206CED"/>
    <w:rsid w:val="00207566"/>
    <w:rsid w:val="002075BC"/>
    <w:rsid w:val="002075FA"/>
    <w:rsid w:val="00207708"/>
    <w:rsid w:val="00207EC7"/>
    <w:rsid w:val="00210225"/>
    <w:rsid w:val="0021056F"/>
    <w:rsid w:val="00210E09"/>
    <w:rsid w:val="00211029"/>
    <w:rsid w:val="002111B7"/>
    <w:rsid w:val="00211448"/>
    <w:rsid w:val="002114E8"/>
    <w:rsid w:val="00211542"/>
    <w:rsid w:val="0021161B"/>
    <w:rsid w:val="002116E9"/>
    <w:rsid w:val="00211701"/>
    <w:rsid w:val="00211981"/>
    <w:rsid w:val="00212857"/>
    <w:rsid w:val="00212F70"/>
    <w:rsid w:val="002146F2"/>
    <w:rsid w:val="0021476E"/>
    <w:rsid w:val="002148F1"/>
    <w:rsid w:val="00214F5D"/>
    <w:rsid w:val="00215C32"/>
    <w:rsid w:val="00215F90"/>
    <w:rsid w:val="00215FD9"/>
    <w:rsid w:val="0021606D"/>
    <w:rsid w:val="002160B3"/>
    <w:rsid w:val="00216312"/>
    <w:rsid w:val="002165E5"/>
    <w:rsid w:val="002166DB"/>
    <w:rsid w:val="00216776"/>
    <w:rsid w:val="0021696C"/>
    <w:rsid w:val="00217732"/>
    <w:rsid w:val="00217B1D"/>
    <w:rsid w:val="002203F0"/>
    <w:rsid w:val="0022177F"/>
    <w:rsid w:val="00221929"/>
    <w:rsid w:val="00222A46"/>
    <w:rsid w:val="0022337C"/>
    <w:rsid w:val="0022357B"/>
    <w:rsid w:val="00223B22"/>
    <w:rsid w:val="00224285"/>
    <w:rsid w:val="00224549"/>
    <w:rsid w:val="002248D1"/>
    <w:rsid w:val="00224D98"/>
    <w:rsid w:val="00225069"/>
    <w:rsid w:val="00225622"/>
    <w:rsid w:val="00226549"/>
    <w:rsid w:val="002269A0"/>
    <w:rsid w:val="00226ADC"/>
    <w:rsid w:val="00226B46"/>
    <w:rsid w:val="00227777"/>
    <w:rsid w:val="00231242"/>
    <w:rsid w:val="0023151C"/>
    <w:rsid w:val="00231B5C"/>
    <w:rsid w:val="00232F05"/>
    <w:rsid w:val="002330BE"/>
    <w:rsid w:val="00233859"/>
    <w:rsid w:val="00233E6C"/>
    <w:rsid w:val="00234DA3"/>
    <w:rsid w:val="0023502F"/>
    <w:rsid w:val="0023547D"/>
    <w:rsid w:val="00235971"/>
    <w:rsid w:val="00235D0A"/>
    <w:rsid w:val="00235F8F"/>
    <w:rsid w:val="00235FB9"/>
    <w:rsid w:val="0023602E"/>
    <w:rsid w:val="002363E3"/>
    <w:rsid w:val="00236495"/>
    <w:rsid w:val="0023686B"/>
    <w:rsid w:val="00236D3C"/>
    <w:rsid w:val="0023786D"/>
    <w:rsid w:val="00237C2A"/>
    <w:rsid w:val="002400E5"/>
    <w:rsid w:val="00240217"/>
    <w:rsid w:val="002410C8"/>
    <w:rsid w:val="00241682"/>
    <w:rsid w:val="002417F3"/>
    <w:rsid w:val="00241939"/>
    <w:rsid w:val="0024233B"/>
    <w:rsid w:val="0024368B"/>
    <w:rsid w:val="00243BA3"/>
    <w:rsid w:val="00243EBF"/>
    <w:rsid w:val="002444D0"/>
    <w:rsid w:val="002450FF"/>
    <w:rsid w:val="00245332"/>
    <w:rsid w:val="0024659F"/>
    <w:rsid w:val="00246993"/>
    <w:rsid w:val="00247F40"/>
    <w:rsid w:val="00250C18"/>
    <w:rsid w:val="00250DA3"/>
    <w:rsid w:val="00251ACD"/>
    <w:rsid w:val="00251B29"/>
    <w:rsid w:val="00251DBA"/>
    <w:rsid w:val="00251EC5"/>
    <w:rsid w:val="0025269E"/>
    <w:rsid w:val="00252A3C"/>
    <w:rsid w:val="00252FDE"/>
    <w:rsid w:val="0025337C"/>
    <w:rsid w:val="00253BED"/>
    <w:rsid w:val="002541EB"/>
    <w:rsid w:val="0025437C"/>
    <w:rsid w:val="00254558"/>
    <w:rsid w:val="002546A9"/>
    <w:rsid w:val="00254EC3"/>
    <w:rsid w:val="00255173"/>
    <w:rsid w:val="00255FEF"/>
    <w:rsid w:val="00256995"/>
    <w:rsid w:val="00256E75"/>
    <w:rsid w:val="00256EE6"/>
    <w:rsid w:val="002571ED"/>
    <w:rsid w:val="002573C7"/>
    <w:rsid w:val="00257AB0"/>
    <w:rsid w:val="00257B37"/>
    <w:rsid w:val="00257CBD"/>
    <w:rsid w:val="00257E2F"/>
    <w:rsid w:val="00257E56"/>
    <w:rsid w:val="00260E6C"/>
    <w:rsid w:val="00261226"/>
    <w:rsid w:val="00261F1B"/>
    <w:rsid w:val="0026231B"/>
    <w:rsid w:val="002623AD"/>
    <w:rsid w:val="00262721"/>
    <w:rsid w:val="00263231"/>
    <w:rsid w:val="002633C3"/>
    <w:rsid w:val="00264766"/>
    <w:rsid w:val="00264DCD"/>
    <w:rsid w:val="00265A63"/>
    <w:rsid w:val="002663E0"/>
    <w:rsid w:val="00266862"/>
    <w:rsid w:val="00270241"/>
    <w:rsid w:val="00270319"/>
    <w:rsid w:val="002705A4"/>
    <w:rsid w:val="002705F0"/>
    <w:rsid w:val="00270D01"/>
    <w:rsid w:val="0027140F"/>
    <w:rsid w:val="002716AD"/>
    <w:rsid w:val="00271D38"/>
    <w:rsid w:val="00272CF4"/>
    <w:rsid w:val="002730B8"/>
    <w:rsid w:val="00273137"/>
    <w:rsid w:val="00273F11"/>
    <w:rsid w:val="002740B2"/>
    <w:rsid w:val="00274465"/>
    <w:rsid w:val="0027463D"/>
    <w:rsid w:val="00275011"/>
    <w:rsid w:val="0027593E"/>
    <w:rsid w:val="00275F1E"/>
    <w:rsid w:val="00275F65"/>
    <w:rsid w:val="00276182"/>
    <w:rsid w:val="0027651D"/>
    <w:rsid w:val="002766EB"/>
    <w:rsid w:val="00276E13"/>
    <w:rsid w:val="00277104"/>
    <w:rsid w:val="00277230"/>
    <w:rsid w:val="00277E76"/>
    <w:rsid w:val="0028098B"/>
    <w:rsid w:val="00281D41"/>
    <w:rsid w:val="00281D90"/>
    <w:rsid w:val="002823F0"/>
    <w:rsid w:val="00282A5F"/>
    <w:rsid w:val="00283571"/>
    <w:rsid w:val="002837DD"/>
    <w:rsid w:val="00283B75"/>
    <w:rsid w:val="002846B4"/>
    <w:rsid w:val="00284AE0"/>
    <w:rsid w:val="0028649C"/>
    <w:rsid w:val="00287955"/>
    <w:rsid w:val="00287A0A"/>
    <w:rsid w:val="00287D37"/>
    <w:rsid w:val="00291288"/>
    <w:rsid w:val="0029147A"/>
    <w:rsid w:val="00292301"/>
    <w:rsid w:val="002925C4"/>
    <w:rsid w:val="00292869"/>
    <w:rsid w:val="00293278"/>
    <w:rsid w:val="00293CC9"/>
    <w:rsid w:val="00293D6A"/>
    <w:rsid w:val="002946ED"/>
    <w:rsid w:val="00294730"/>
    <w:rsid w:val="00294828"/>
    <w:rsid w:val="00294AC8"/>
    <w:rsid w:val="00294BB1"/>
    <w:rsid w:val="00294DAC"/>
    <w:rsid w:val="0029534C"/>
    <w:rsid w:val="0029594E"/>
    <w:rsid w:val="00295ECA"/>
    <w:rsid w:val="00296453"/>
    <w:rsid w:val="00296515"/>
    <w:rsid w:val="002966F8"/>
    <w:rsid w:val="00296C58"/>
    <w:rsid w:val="002973E4"/>
    <w:rsid w:val="002976EE"/>
    <w:rsid w:val="002A0254"/>
    <w:rsid w:val="002A08FB"/>
    <w:rsid w:val="002A0C53"/>
    <w:rsid w:val="002A110E"/>
    <w:rsid w:val="002A1781"/>
    <w:rsid w:val="002A1BAD"/>
    <w:rsid w:val="002A1BE2"/>
    <w:rsid w:val="002A1CEE"/>
    <w:rsid w:val="002A1D54"/>
    <w:rsid w:val="002A2902"/>
    <w:rsid w:val="002A298E"/>
    <w:rsid w:val="002A29C4"/>
    <w:rsid w:val="002A2CB1"/>
    <w:rsid w:val="002A2EE3"/>
    <w:rsid w:val="002A30F9"/>
    <w:rsid w:val="002A318C"/>
    <w:rsid w:val="002A3B73"/>
    <w:rsid w:val="002A3EB6"/>
    <w:rsid w:val="002A50D9"/>
    <w:rsid w:val="002A522E"/>
    <w:rsid w:val="002A5457"/>
    <w:rsid w:val="002A5D68"/>
    <w:rsid w:val="002A6B97"/>
    <w:rsid w:val="002A71DC"/>
    <w:rsid w:val="002A7AFA"/>
    <w:rsid w:val="002B03CE"/>
    <w:rsid w:val="002B09AD"/>
    <w:rsid w:val="002B0FA3"/>
    <w:rsid w:val="002B1624"/>
    <w:rsid w:val="002B235E"/>
    <w:rsid w:val="002B241B"/>
    <w:rsid w:val="002B2C0D"/>
    <w:rsid w:val="002B30F1"/>
    <w:rsid w:val="002B452B"/>
    <w:rsid w:val="002B469A"/>
    <w:rsid w:val="002B4E10"/>
    <w:rsid w:val="002B5385"/>
    <w:rsid w:val="002B5525"/>
    <w:rsid w:val="002B5796"/>
    <w:rsid w:val="002B5D81"/>
    <w:rsid w:val="002B60FD"/>
    <w:rsid w:val="002B6426"/>
    <w:rsid w:val="002B6ACD"/>
    <w:rsid w:val="002B6F3F"/>
    <w:rsid w:val="002B75D4"/>
    <w:rsid w:val="002B7AF0"/>
    <w:rsid w:val="002C0327"/>
    <w:rsid w:val="002C099F"/>
    <w:rsid w:val="002C0B44"/>
    <w:rsid w:val="002C130E"/>
    <w:rsid w:val="002C13BE"/>
    <w:rsid w:val="002C1569"/>
    <w:rsid w:val="002C1750"/>
    <w:rsid w:val="002C1FD7"/>
    <w:rsid w:val="002C23E7"/>
    <w:rsid w:val="002C3AA4"/>
    <w:rsid w:val="002C40ED"/>
    <w:rsid w:val="002C4DB9"/>
    <w:rsid w:val="002C532F"/>
    <w:rsid w:val="002C5D2A"/>
    <w:rsid w:val="002C73DE"/>
    <w:rsid w:val="002C7401"/>
    <w:rsid w:val="002C7B94"/>
    <w:rsid w:val="002C7DC2"/>
    <w:rsid w:val="002D0568"/>
    <w:rsid w:val="002D09E2"/>
    <w:rsid w:val="002D0E8C"/>
    <w:rsid w:val="002D106A"/>
    <w:rsid w:val="002D15ED"/>
    <w:rsid w:val="002D17DC"/>
    <w:rsid w:val="002D1927"/>
    <w:rsid w:val="002D1C5C"/>
    <w:rsid w:val="002D2456"/>
    <w:rsid w:val="002D25A4"/>
    <w:rsid w:val="002D34E3"/>
    <w:rsid w:val="002D5B9B"/>
    <w:rsid w:val="002D605D"/>
    <w:rsid w:val="002D642B"/>
    <w:rsid w:val="002D6E69"/>
    <w:rsid w:val="002D7047"/>
    <w:rsid w:val="002D7287"/>
    <w:rsid w:val="002D73E4"/>
    <w:rsid w:val="002D742F"/>
    <w:rsid w:val="002D7DAC"/>
    <w:rsid w:val="002E0069"/>
    <w:rsid w:val="002E0A32"/>
    <w:rsid w:val="002E0BB1"/>
    <w:rsid w:val="002E10D2"/>
    <w:rsid w:val="002E14FC"/>
    <w:rsid w:val="002E17D3"/>
    <w:rsid w:val="002E1925"/>
    <w:rsid w:val="002E1BB9"/>
    <w:rsid w:val="002E2301"/>
    <w:rsid w:val="002E235E"/>
    <w:rsid w:val="002E2783"/>
    <w:rsid w:val="002E30E6"/>
    <w:rsid w:val="002E31AB"/>
    <w:rsid w:val="002E3694"/>
    <w:rsid w:val="002E3DE6"/>
    <w:rsid w:val="002E3E12"/>
    <w:rsid w:val="002E40F0"/>
    <w:rsid w:val="002E42EA"/>
    <w:rsid w:val="002E5382"/>
    <w:rsid w:val="002E5501"/>
    <w:rsid w:val="002E5864"/>
    <w:rsid w:val="002E595B"/>
    <w:rsid w:val="002E663B"/>
    <w:rsid w:val="002E6C67"/>
    <w:rsid w:val="002E74C1"/>
    <w:rsid w:val="002E75DE"/>
    <w:rsid w:val="002E765B"/>
    <w:rsid w:val="002E7F91"/>
    <w:rsid w:val="002F01DB"/>
    <w:rsid w:val="002F130D"/>
    <w:rsid w:val="002F13BD"/>
    <w:rsid w:val="002F1CD1"/>
    <w:rsid w:val="002F2177"/>
    <w:rsid w:val="002F27B3"/>
    <w:rsid w:val="002F327A"/>
    <w:rsid w:val="002F3551"/>
    <w:rsid w:val="002F35A2"/>
    <w:rsid w:val="002F3A46"/>
    <w:rsid w:val="002F3C1D"/>
    <w:rsid w:val="002F4D6A"/>
    <w:rsid w:val="002F53B8"/>
    <w:rsid w:val="002F564F"/>
    <w:rsid w:val="002F7562"/>
    <w:rsid w:val="002F79B7"/>
    <w:rsid w:val="002F7B68"/>
    <w:rsid w:val="002F7F74"/>
    <w:rsid w:val="00300121"/>
    <w:rsid w:val="00300D09"/>
    <w:rsid w:val="00300F44"/>
    <w:rsid w:val="0030174E"/>
    <w:rsid w:val="003019B9"/>
    <w:rsid w:val="00301DBA"/>
    <w:rsid w:val="00302038"/>
    <w:rsid w:val="0030208F"/>
    <w:rsid w:val="00302241"/>
    <w:rsid w:val="003035D3"/>
    <w:rsid w:val="00303874"/>
    <w:rsid w:val="003038F1"/>
    <w:rsid w:val="00303C8E"/>
    <w:rsid w:val="00303DC0"/>
    <w:rsid w:val="00303E3A"/>
    <w:rsid w:val="00303FB6"/>
    <w:rsid w:val="00304315"/>
    <w:rsid w:val="003048A7"/>
    <w:rsid w:val="00304951"/>
    <w:rsid w:val="00304B5C"/>
    <w:rsid w:val="00305033"/>
    <w:rsid w:val="00305502"/>
    <w:rsid w:val="003057D6"/>
    <w:rsid w:val="00305961"/>
    <w:rsid w:val="003059B4"/>
    <w:rsid w:val="00305A09"/>
    <w:rsid w:val="0030687C"/>
    <w:rsid w:val="00306CFA"/>
    <w:rsid w:val="00306F28"/>
    <w:rsid w:val="0030708B"/>
    <w:rsid w:val="00307988"/>
    <w:rsid w:val="00310212"/>
    <w:rsid w:val="00310287"/>
    <w:rsid w:val="00310820"/>
    <w:rsid w:val="00310C90"/>
    <w:rsid w:val="0031135A"/>
    <w:rsid w:val="00312415"/>
    <w:rsid w:val="00312758"/>
    <w:rsid w:val="00312B58"/>
    <w:rsid w:val="00312FE0"/>
    <w:rsid w:val="00313ACA"/>
    <w:rsid w:val="00314A0E"/>
    <w:rsid w:val="00315001"/>
    <w:rsid w:val="0031515B"/>
    <w:rsid w:val="0031554B"/>
    <w:rsid w:val="003159A4"/>
    <w:rsid w:val="00315CA1"/>
    <w:rsid w:val="00315DAB"/>
    <w:rsid w:val="00315E32"/>
    <w:rsid w:val="003160F7"/>
    <w:rsid w:val="00316365"/>
    <w:rsid w:val="00316584"/>
    <w:rsid w:val="00316902"/>
    <w:rsid w:val="00316943"/>
    <w:rsid w:val="00317477"/>
    <w:rsid w:val="00317668"/>
    <w:rsid w:val="00317FF4"/>
    <w:rsid w:val="00320A98"/>
    <w:rsid w:val="00320AF8"/>
    <w:rsid w:val="003211D3"/>
    <w:rsid w:val="00321F66"/>
    <w:rsid w:val="00321FF8"/>
    <w:rsid w:val="003225B7"/>
    <w:rsid w:val="003227F6"/>
    <w:rsid w:val="00322FB9"/>
    <w:rsid w:val="003233D7"/>
    <w:rsid w:val="00323863"/>
    <w:rsid w:val="00323BC4"/>
    <w:rsid w:val="00323E01"/>
    <w:rsid w:val="00323FB5"/>
    <w:rsid w:val="003247BF"/>
    <w:rsid w:val="003249E9"/>
    <w:rsid w:val="00324A9E"/>
    <w:rsid w:val="00325C42"/>
    <w:rsid w:val="003265C5"/>
    <w:rsid w:val="0032671A"/>
    <w:rsid w:val="0032679C"/>
    <w:rsid w:val="0032680C"/>
    <w:rsid w:val="003271F2"/>
    <w:rsid w:val="003272D3"/>
    <w:rsid w:val="003272E4"/>
    <w:rsid w:val="00327491"/>
    <w:rsid w:val="003276CE"/>
    <w:rsid w:val="0032771F"/>
    <w:rsid w:val="00327826"/>
    <w:rsid w:val="00327B17"/>
    <w:rsid w:val="00327B3C"/>
    <w:rsid w:val="00327F1E"/>
    <w:rsid w:val="00330BE8"/>
    <w:rsid w:val="00330C39"/>
    <w:rsid w:val="00330CD5"/>
    <w:rsid w:val="00330E4C"/>
    <w:rsid w:val="00332921"/>
    <w:rsid w:val="00332941"/>
    <w:rsid w:val="00332B32"/>
    <w:rsid w:val="0033301C"/>
    <w:rsid w:val="00333109"/>
    <w:rsid w:val="00334670"/>
    <w:rsid w:val="00334F6E"/>
    <w:rsid w:val="003358BC"/>
    <w:rsid w:val="00335BC9"/>
    <w:rsid w:val="00336519"/>
    <w:rsid w:val="003374F4"/>
    <w:rsid w:val="00337817"/>
    <w:rsid w:val="00337971"/>
    <w:rsid w:val="0034062E"/>
    <w:rsid w:val="00340747"/>
    <w:rsid w:val="00340AF7"/>
    <w:rsid w:val="0034139F"/>
    <w:rsid w:val="00341FDC"/>
    <w:rsid w:val="00342488"/>
    <w:rsid w:val="003427D9"/>
    <w:rsid w:val="00342DF0"/>
    <w:rsid w:val="00342F63"/>
    <w:rsid w:val="0034376A"/>
    <w:rsid w:val="00343C0B"/>
    <w:rsid w:val="00343FED"/>
    <w:rsid w:val="00344244"/>
    <w:rsid w:val="0034431D"/>
    <w:rsid w:val="00344735"/>
    <w:rsid w:val="00345B4D"/>
    <w:rsid w:val="003464F4"/>
    <w:rsid w:val="00346806"/>
    <w:rsid w:val="003471B5"/>
    <w:rsid w:val="00347AAE"/>
    <w:rsid w:val="00347FB9"/>
    <w:rsid w:val="003508CE"/>
    <w:rsid w:val="00350C76"/>
    <w:rsid w:val="003510B0"/>
    <w:rsid w:val="00351A83"/>
    <w:rsid w:val="00351E74"/>
    <w:rsid w:val="00351FFB"/>
    <w:rsid w:val="0035290A"/>
    <w:rsid w:val="00352AE0"/>
    <w:rsid w:val="0035321C"/>
    <w:rsid w:val="003535A1"/>
    <w:rsid w:val="003539F8"/>
    <w:rsid w:val="00353B6E"/>
    <w:rsid w:val="00353B7F"/>
    <w:rsid w:val="00353B88"/>
    <w:rsid w:val="00353CEF"/>
    <w:rsid w:val="00353DEE"/>
    <w:rsid w:val="00354175"/>
    <w:rsid w:val="003546D8"/>
    <w:rsid w:val="003546E6"/>
    <w:rsid w:val="003548F7"/>
    <w:rsid w:val="00355416"/>
    <w:rsid w:val="003554E9"/>
    <w:rsid w:val="003559EB"/>
    <w:rsid w:val="00355A0A"/>
    <w:rsid w:val="0035613F"/>
    <w:rsid w:val="00356A46"/>
    <w:rsid w:val="00356D40"/>
    <w:rsid w:val="0035711C"/>
    <w:rsid w:val="00357905"/>
    <w:rsid w:val="00357C07"/>
    <w:rsid w:val="00360376"/>
    <w:rsid w:val="00361189"/>
    <w:rsid w:val="003615AC"/>
    <w:rsid w:val="003616C0"/>
    <w:rsid w:val="00361A50"/>
    <w:rsid w:val="00361E82"/>
    <w:rsid w:val="00362102"/>
    <w:rsid w:val="0036280C"/>
    <w:rsid w:val="00363C34"/>
    <w:rsid w:val="0036421D"/>
    <w:rsid w:val="00364ED8"/>
    <w:rsid w:val="003650EC"/>
    <w:rsid w:val="00365BFF"/>
    <w:rsid w:val="00365F6B"/>
    <w:rsid w:val="003661B0"/>
    <w:rsid w:val="003668A8"/>
    <w:rsid w:val="00366A5D"/>
    <w:rsid w:val="00366D30"/>
    <w:rsid w:val="003677B1"/>
    <w:rsid w:val="00367B81"/>
    <w:rsid w:val="00370517"/>
    <w:rsid w:val="00370D03"/>
    <w:rsid w:val="00371619"/>
    <w:rsid w:val="00371785"/>
    <w:rsid w:val="003725B7"/>
    <w:rsid w:val="00372925"/>
    <w:rsid w:val="00372942"/>
    <w:rsid w:val="003729D1"/>
    <w:rsid w:val="00372D96"/>
    <w:rsid w:val="00373820"/>
    <w:rsid w:val="00373899"/>
    <w:rsid w:val="00374017"/>
    <w:rsid w:val="003745F8"/>
    <w:rsid w:val="0037484A"/>
    <w:rsid w:val="00374A94"/>
    <w:rsid w:val="00375287"/>
    <w:rsid w:val="003767A4"/>
    <w:rsid w:val="00377316"/>
    <w:rsid w:val="0037739F"/>
    <w:rsid w:val="00377C58"/>
    <w:rsid w:val="0038030A"/>
    <w:rsid w:val="00380F1D"/>
    <w:rsid w:val="0038101F"/>
    <w:rsid w:val="003811ED"/>
    <w:rsid w:val="003812B3"/>
    <w:rsid w:val="00381548"/>
    <w:rsid w:val="0038157C"/>
    <w:rsid w:val="0038174E"/>
    <w:rsid w:val="00381EE5"/>
    <w:rsid w:val="00382132"/>
    <w:rsid w:val="003821BA"/>
    <w:rsid w:val="00382987"/>
    <w:rsid w:val="00383C18"/>
    <w:rsid w:val="00384C7A"/>
    <w:rsid w:val="003854A9"/>
    <w:rsid w:val="00385A14"/>
    <w:rsid w:val="00386090"/>
    <w:rsid w:val="00386495"/>
    <w:rsid w:val="00386967"/>
    <w:rsid w:val="00386EBC"/>
    <w:rsid w:val="0038706D"/>
    <w:rsid w:val="003873D0"/>
    <w:rsid w:val="00387D14"/>
    <w:rsid w:val="00387E9E"/>
    <w:rsid w:val="0039184C"/>
    <w:rsid w:val="00391B41"/>
    <w:rsid w:val="00391D76"/>
    <w:rsid w:val="00391FA3"/>
    <w:rsid w:val="003926EC"/>
    <w:rsid w:val="00392923"/>
    <w:rsid w:val="003929E2"/>
    <w:rsid w:val="00392E67"/>
    <w:rsid w:val="00392E76"/>
    <w:rsid w:val="0039323E"/>
    <w:rsid w:val="003934FD"/>
    <w:rsid w:val="003935E3"/>
    <w:rsid w:val="00393831"/>
    <w:rsid w:val="0039395E"/>
    <w:rsid w:val="003946C3"/>
    <w:rsid w:val="00394BBB"/>
    <w:rsid w:val="003954C7"/>
    <w:rsid w:val="00395628"/>
    <w:rsid w:val="0039596D"/>
    <w:rsid w:val="00396940"/>
    <w:rsid w:val="003970B7"/>
    <w:rsid w:val="003971E0"/>
    <w:rsid w:val="003972E1"/>
    <w:rsid w:val="00397462"/>
    <w:rsid w:val="003974D1"/>
    <w:rsid w:val="003976B3"/>
    <w:rsid w:val="00397F91"/>
    <w:rsid w:val="003A08AF"/>
    <w:rsid w:val="003A0956"/>
    <w:rsid w:val="003A0C36"/>
    <w:rsid w:val="003A1677"/>
    <w:rsid w:val="003A1AD5"/>
    <w:rsid w:val="003A1F08"/>
    <w:rsid w:val="003A21DF"/>
    <w:rsid w:val="003A2572"/>
    <w:rsid w:val="003A2935"/>
    <w:rsid w:val="003A2FD1"/>
    <w:rsid w:val="003A30C3"/>
    <w:rsid w:val="003A36F8"/>
    <w:rsid w:val="003A39DC"/>
    <w:rsid w:val="003A442E"/>
    <w:rsid w:val="003A5643"/>
    <w:rsid w:val="003A5C94"/>
    <w:rsid w:val="003A6A8B"/>
    <w:rsid w:val="003A7034"/>
    <w:rsid w:val="003A72F6"/>
    <w:rsid w:val="003B05A5"/>
    <w:rsid w:val="003B08C1"/>
    <w:rsid w:val="003B1BE4"/>
    <w:rsid w:val="003B1ECF"/>
    <w:rsid w:val="003B2064"/>
    <w:rsid w:val="003B22FF"/>
    <w:rsid w:val="003B2C57"/>
    <w:rsid w:val="003B2F10"/>
    <w:rsid w:val="003B3011"/>
    <w:rsid w:val="003B30E7"/>
    <w:rsid w:val="003B3956"/>
    <w:rsid w:val="003B40A4"/>
    <w:rsid w:val="003B4CB1"/>
    <w:rsid w:val="003B4E8C"/>
    <w:rsid w:val="003B6A84"/>
    <w:rsid w:val="003B6CC1"/>
    <w:rsid w:val="003B7B1A"/>
    <w:rsid w:val="003C12FF"/>
    <w:rsid w:val="003C1337"/>
    <w:rsid w:val="003C1878"/>
    <w:rsid w:val="003C2455"/>
    <w:rsid w:val="003C2741"/>
    <w:rsid w:val="003C2D59"/>
    <w:rsid w:val="003C3DCC"/>
    <w:rsid w:val="003C4CD3"/>
    <w:rsid w:val="003C4F02"/>
    <w:rsid w:val="003C50B0"/>
    <w:rsid w:val="003C5266"/>
    <w:rsid w:val="003C68DF"/>
    <w:rsid w:val="003C6CFB"/>
    <w:rsid w:val="003C79AF"/>
    <w:rsid w:val="003C7D3A"/>
    <w:rsid w:val="003D05D1"/>
    <w:rsid w:val="003D0B34"/>
    <w:rsid w:val="003D26B3"/>
    <w:rsid w:val="003D2F07"/>
    <w:rsid w:val="003D321C"/>
    <w:rsid w:val="003D34A5"/>
    <w:rsid w:val="003D3701"/>
    <w:rsid w:val="003D3C3D"/>
    <w:rsid w:val="003D4318"/>
    <w:rsid w:val="003D4F43"/>
    <w:rsid w:val="003D7A7A"/>
    <w:rsid w:val="003D7D4A"/>
    <w:rsid w:val="003E0A46"/>
    <w:rsid w:val="003E0B8C"/>
    <w:rsid w:val="003E15EF"/>
    <w:rsid w:val="003E164D"/>
    <w:rsid w:val="003E1AB8"/>
    <w:rsid w:val="003E1BFF"/>
    <w:rsid w:val="003E1FF8"/>
    <w:rsid w:val="003E2473"/>
    <w:rsid w:val="003E2C63"/>
    <w:rsid w:val="003E2D08"/>
    <w:rsid w:val="003E30C7"/>
    <w:rsid w:val="003E30EB"/>
    <w:rsid w:val="003E33F1"/>
    <w:rsid w:val="003E3657"/>
    <w:rsid w:val="003E3AF0"/>
    <w:rsid w:val="003E3BB0"/>
    <w:rsid w:val="003E3CD9"/>
    <w:rsid w:val="003E4195"/>
    <w:rsid w:val="003E489F"/>
    <w:rsid w:val="003E48BC"/>
    <w:rsid w:val="003E5C13"/>
    <w:rsid w:val="003E609F"/>
    <w:rsid w:val="003E6316"/>
    <w:rsid w:val="003E68F0"/>
    <w:rsid w:val="003E6BE0"/>
    <w:rsid w:val="003E7738"/>
    <w:rsid w:val="003E78F4"/>
    <w:rsid w:val="003E7A35"/>
    <w:rsid w:val="003E7A91"/>
    <w:rsid w:val="003F02DA"/>
    <w:rsid w:val="003F0334"/>
    <w:rsid w:val="003F058F"/>
    <w:rsid w:val="003F06EA"/>
    <w:rsid w:val="003F0B68"/>
    <w:rsid w:val="003F0E91"/>
    <w:rsid w:val="003F0E9B"/>
    <w:rsid w:val="003F14BF"/>
    <w:rsid w:val="003F1968"/>
    <w:rsid w:val="003F1AD0"/>
    <w:rsid w:val="003F1CAE"/>
    <w:rsid w:val="003F1FAF"/>
    <w:rsid w:val="003F2139"/>
    <w:rsid w:val="003F248D"/>
    <w:rsid w:val="003F25DE"/>
    <w:rsid w:val="003F265D"/>
    <w:rsid w:val="003F288C"/>
    <w:rsid w:val="003F2A68"/>
    <w:rsid w:val="003F2F30"/>
    <w:rsid w:val="003F302A"/>
    <w:rsid w:val="003F3144"/>
    <w:rsid w:val="003F36F4"/>
    <w:rsid w:val="003F3A3B"/>
    <w:rsid w:val="003F40CF"/>
    <w:rsid w:val="003F47F4"/>
    <w:rsid w:val="003F5777"/>
    <w:rsid w:val="003F5802"/>
    <w:rsid w:val="003F5E82"/>
    <w:rsid w:val="003F628E"/>
    <w:rsid w:val="003F62D6"/>
    <w:rsid w:val="003F6A22"/>
    <w:rsid w:val="003F729D"/>
    <w:rsid w:val="003F7D59"/>
    <w:rsid w:val="004003DE"/>
    <w:rsid w:val="004004D8"/>
    <w:rsid w:val="004006AD"/>
    <w:rsid w:val="00401741"/>
    <w:rsid w:val="00401830"/>
    <w:rsid w:val="00401DEC"/>
    <w:rsid w:val="00401EE8"/>
    <w:rsid w:val="004023B1"/>
    <w:rsid w:val="00402678"/>
    <w:rsid w:val="00402820"/>
    <w:rsid w:val="00402B92"/>
    <w:rsid w:val="00402D6A"/>
    <w:rsid w:val="0040353F"/>
    <w:rsid w:val="0040414A"/>
    <w:rsid w:val="00404FA3"/>
    <w:rsid w:val="00405EA3"/>
    <w:rsid w:val="0040687C"/>
    <w:rsid w:val="004068F3"/>
    <w:rsid w:val="00407448"/>
    <w:rsid w:val="0040771E"/>
    <w:rsid w:val="0041241B"/>
    <w:rsid w:val="00412A8A"/>
    <w:rsid w:val="00412F34"/>
    <w:rsid w:val="004130C9"/>
    <w:rsid w:val="00413250"/>
    <w:rsid w:val="004133E4"/>
    <w:rsid w:val="0041361E"/>
    <w:rsid w:val="00413A4E"/>
    <w:rsid w:val="00413BF4"/>
    <w:rsid w:val="0041413D"/>
    <w:rsid w:val="004142CD"/>
    <w:rsid w:val="00414609"/>
    <w:rsid w:val="00414946"/>
    <w:rsid w:val="004149F4"/>
    <w:rsid w:val="00414D75"/>
    <w:rsid w:val="0041523E"/>
    <w:rsid w:val="00415258"/>
    <w:rsid w:val="00415B9E"/>
    <w:rsid w:val="00415CE0"/>
    <w:rsid w:val="00416072"/>
    <w:rsid w:val="004163FA"/>
    <w:rsid w:val="0041664B"/>
    <w:rsid w:val="00416828"/>
    <w:rsid w:val="00416EC3"/>
    <w:rsid w:val="00417575"/>
    <w:rsid w:val="004179E7"/>
    <w:rsid w:val="00417B3D"/>
    <w:rsid w:val="00417B5D"/>
    <w:rsid w:val="00417D2F"/>
    <w:rsid w:val="00420162"/>
    <w:rsid w:val="0042078F"/>
    <w:rsid w:val="00421469"/>
    <w:rsid w:val="00421D3A"/>
    <w:rsid w:val="004221DB"/>
    <w:rsid w:val="0042251F"/>
    <w:rsid w:val="004227EB"/>
    <w:rsid w:val="00422D1F"/>
    <w:rsid w:val="004231A3"/>
    <w:rsid w:val="0042340F"/>
    <w:rsid w:val="0042343D"/>
    <w:rsid w:val="00424352"/>
    <w:rsid w:val="00424663"/>
    <w:rsid w:val="0042495F"/>
    <w:rsid w:val="00425829"/>
    <w:rsid w:val="0042582E"/>
    <w:rsid w:val="00426CA1"/>
    <w:rsid w:val="00426DF3"/>
    <w:rsid w:val="00426E76"/>
    <w:rsid w:val="004270D4"/>
    <w:rsid w:val="00427D5F"/>
    <w:rsid w:val="00427FD2"/>
    <w:rsid w:val="00430144"/>
    <w:rsid w:val="004309D4"/>
    <w:rsid w:val="004312B5"/>
    <w:rsid w:val="00431509"/>
    <w:rsid w:val="00431921"/>
    <w:rsid w:val="00431B4F"/>
    <w:rsid w:val="004321AC"/>
    <w:rsid w:val="004321E3"/>
    <w:rsid w:val="004322DE"/>
    <w:rsid w:val="004329AF"/>
    <w:rsid w:val="0043301A"/>
    <w:rsid w:val="00433467"/>
    <w:rsid w:val="004335E7"/>
    <w:rsid w:val="00433834"/>
    <w:rsid w:val="0043386D"/>
    <w:rsid w:val="00433E51"/>
    <w:rsid w:val="004347A1"/>
    <w:rsid w:val="00434F72"/>
    <w:rsid w:val="00435064"/>
    <w:rsid w:val="00435082"/>
    <w:rsid w:val="00435BB2"/>
    <w:rsid w:val="00435E79"/>
    <w:rsid w:val="00436007"/>
    <w:rsid w:val="004376C6"/>
    <w:rsid w:val="00437B65"/>
    <w:rsid w:val="00437FEE"/>
    <w:rsid w:val="00440162"/>
    <w:rsid w:val="00440762"/>
    <w:rsid w:val="004407BC"/>
    <w:rsid w:val="004407D8"/>
    <w:rsid w:val="0044081C"/>
    <w:rsid w:val="00440E18"/>
    <w:rsid w:val="00440E75"/>
    <w:rsid w:val="0044101E"/>
    <w:rsid w:val="004410D7"/>
    <w:rsid w:val="00441674"/>
    <w:rsid w:val="004417D8"/>
    <w:rsid w:val="004425E4"/>
    <w:rsid w:val="00443CDB"/>
    <w:rsid w:val="00444037"/>
    <w:rsid w:val="0044405F"/>
    <w:rsid w:val="00444068"/>
    <w:rsid w:val="0044466B"/>
    <w:rsid w:val="004447D8"/>
    <w:rsid w:val="00444E85"/>
    <w:rsid w:val="0044509F"/>
    <w:rsid w:val="004452F2"/>
    <w:rsid w:val="0044558E"/>
    <w:rsid w:val="00445B70"/>
    <w:rsid w:val="00446370"/>
    <w:rsid w:val="004464C7"/>
    <w:rsid w:val="004464D4"/>
    <w:rsid w:val="00446619"/>
    <w:rsid w:val="00446FAC"/>
    <w:rsid w:val="00447524"/>
    <w:rsid w:val="004504B5"/>
    <w:rsid w:val="00450871"/>
    <w:rsid w:val="00450BDF"/>
    <w:rsid w:val="00451468"/>
    <w:rsid w:val="0045154E"/>
    <w:rsid w:val="004516AE"/>
    <w:rsid w:val="00451990"/>
    <w:rsid w:val="004519DF"/>
    <w:rsid w:val="00451B1E"/>
    <w:rsid w:val="00451CB2"/>
    <w:rsid w:val="00452039"/>
    <w:rsid w:val="00452B1B"/>
    <w:rsid w:val="00453166"/>
    <w:rsid w:val="00453F36"/>
    <w:rsid w:val="00454CF4"/>
    <w:rsid w:val="0045536C"/>
    <w:rsid w:val="00455D42"/>
    <w:rsid w:val="00455D68"/>
    <w:rsid w:val="00456109"/>
    <w:rsid w:val="0045649A"/>
    <w:rsid w:val="004567A6"/>
    <w:rsid w:val="004573B2"/>
    <w:rsid w:val="004575B6"/>
    <w:rsid w:val="004575C8"/>
    <w:rsid w:val="00457A17"/>
    <w:rsid w:val="00457FAA"/>
    <w:rsid w:val="0046138B"/>
    <w:rsid w:val="0046160E"/>
    <w:rsid w:val="00461D42"/>
    <w:rsid w:val="00462282"/>
    <w:rsid w:val="00462377"/>
    <w:rsid w:val="00462A6A"/>
    <w:rsid w:val="00463E75"/>
    <w:rsid w:val="00463F7D"/>
    <w:rsid w:val="00464200"/>
    <w:rsid w:val="004642F9"/>
    <w:rsid w:val="00464595"/>
    <w:rsid w:val="0046598C"/>
    <w:rsid w:val="00465C0E"/>
    <w:rsid w:val="00466A5B"/>
    <w:rsid w:val="00470275"/>
    <w:rsid w:val="004705D9"/>
    <w:rsid w:val="004707D8"/>
    <w:rsid w:val="00470872"/>
    <w:rsid w:val="004715C8"/>
    <w:rsid w:val="00471DED"/>
    <w:rsid w:val="004720B3"/>
    <w:rsid w:val="00472D05"/>
    <w:rsid w:val="00472D5B"/>
    <w:rsid w:val="00473512"/>
    <w:rsid w:val="004736A8"/>
    <w:rsid w:val="00473941"/>
    <w:rsid w:val="00474A14"/>
    <w:rsid w:val="00474B36"/>
    <w:rsid w:val="00474E0F"/>
    <w:rsid w:val="0047591F"/>
    <w:rsid w:val="00475D67"/>
    <w:rsid w:val="00475F16"/>
    <w:rsid w:val="00476C56"/>
    <w:rsid w:val="004778A3"/>
    <w:rsid w:val="00480121"/>
    <w:rsid w:val="004808D2"/>
    <w:rsid w:val="004808E6"/>
    <w:rsid w:val="00480AA9"/>
    <w:rsid w:val="00480E51"/>
    <w:rsid w:val="00480E53"/>
    <w:rsid w:val="004812D0"/>
    <w:rsid w:val="00481795"/>
    <w:rsid w:val="00482666"/>
    <w:rsid w:val="00482CD7"/>
    <w:rsid w:val="00482D28"/>
    <w:rsid w:val="004831FB"/>
    <w:rsid w:val="004838F8"/>
    <w:rsid w:val="00483E55"/>
    <w:rsid w:val="00483F91"/>
    <w:rsid w:val="004844A5"/>
    <w:rsid w:val="00484BF4"/>
    <w:rsid w:val="004852C9"/>
    <w:rsid w:val="00485463"/>
    <w:rsid w:val="004855F7"/>
    <w:rsid w:val="004860A3"/>
    <w:rsid w:val="004864AE"/>
    <w:rsid w:val="00486CCD"/>
    <w:rsid w:val="00490532"/>
    <w:rsid w:val="004906F0"/>
    <w:rsid w:val="0049076D"/>
    <w:rsid w:val="0049136C"/>
    <w:rsid w:val="00491450"/>
    <w:rsid w:val="00491DCB"/>
    <w:rsid w:val="0049216E"/>
    <w:rsid w:val="00492B82"/>
    <w:rsid w:val="00492BF1"/>
    <w:rsid w:val="00493779"/>
    <w:rsid w:val="00493FA6"/>
    <w:rsid w:val="004954DD"/>
    <w:rsid w:val="004954F5"/>
    <w:rsid w:val="0049561F"/>
    <w:rsid w:val="004956B4"/>
    <w:rsid w:val="004959C7"/>
    <w:rsid w:val="00495BAC"/>
    <w:rsid w:val="00495C46"/>
    <w:rsid w:val="00495FD6"/>
    <w:rsid w:val="0049660D"/>
    <w:rsid w:val="00496C76"/>
    <w:rsid w:val="004A00BB"/>
    <w:rsid w:val="004A07AE"/>
    <w:rsid w:val="004A0C37"/>
    <w:rsid w:val="004A0FCF"/>
    <w:rsid w:val="004A1562"/>
    <w:rsid w:val="004A180F"/>
    <w:rsid w:val="004A1D70"/>
    <w:rsid w:val="004A24BA"/>
    <w:rsid w:val="004A24FA"/>
    <w:rsid w:val="004A28A1"/>
    <w:rsid w:val="004A2D8E"/>
    <w:rsid w:val="004A2E59"/>
    <w:rsid w:val="004A3504"/>
    <w:rsid w:val="004A38F1"/>
    <w:rsid w:val="004A391C"/>
    <w:rsid w:val="004A3A02"/>
    <w:rsid w:val="004A3B8B"/>
    <w:rsid w:val="004A3CA4"/>
    <w:rsid w:val="004A3DE1"/>
    <w:rsid w:val="004A41ED"/>
    <w:rsid w:val="004A42AF"/>
    <w:rsid w:val="004A42FE"/>
    <w:rsid w:val="004A4701"/>
    <w:rsid w:val="004A4BE8"/>
    <w:rsid w:val="004A50CE"/>
    <w:rsid w:val="004A5F71"/>
    <w:rsid w:val="004A61A6"/>
    <w:rsid w:val="004A6A7D"/>
    <w:rsid w:val="004A6D64"/>
    <w:rsid w:val="004A7028"/>
    <w:rsid w:val="004A75BA"/>
    <w:rsid w:val="004B05DA"/>
    <w:rsid w:val="004B193A"/>
    <w:rsid w:val="004B26B0"/>
    <w:rsid w:val="004B2D6D"/>
    <w:rsid w:val="004B2F48"/>
    <w:rsid w:val="004B37C7"/>
    <w:rsid w:val="004B3881"/>
    <w:rsid w:val="004B393E"/>
    <w:rsid w:val="004B3AEB"/>
    <w:rsid w:val="004B439F"/>
    <w:rsid w:val="004B46F2"/>
    <w:rsid w:val="004B49B4"/>
    <w:rsid w:val="004B573B"/>
    <w:rsid w:val="004B591B"/>
    <w:rsid w:val="004B597E"/>
    <w:rsid w:val="004B5B29"/>
    <w:rsid w:val="004B5D61"/>
    <w:rsid w:val="004B6299"/>
    <w:rsid w:val="004B645E"/>
    <w:rsid w:val="004B7C64"/>
    <w:rsid w:val="004B7C93"/>
    <w:rsid w:val="004B7F3A"/>
    <w:rsid w:val="004C0866"/>
    <w:rsid w:val="004C0F0E"/>
    <w:rsid w:val="004C13B5"/>
    <w:rsid w:val="004C1497"/>
    <w:rsid w:val="004C2EB7"/>
    <w:rsid w:val="004C3497"/>
    <w:rsid w:val="004C37CD"/>
    <w:rsid w:val="004C3A5F"/>
    <w:rsid w:val="004C3EE2"/>
    <w:rsid w:val="004C4325"/>
    <w:rsid w:val="004C47E6"/>
    <w:rsid w:val="004C48EA"/>
    <w:rsid w:val="004C5087"/>
    <w:rsid w:val="004C5B2E"/>
    <w:rsid w:val="004C6229"/>
    <w:rsid w:val="004C638D"/>
    <w:rsid w:val="004C63E1"/>
    <w:rsid w:val="004C6758"/>
    <w:rsid w:val="004C7424"/>
    <w:rsid w:val="004D0277"/>
    <w:rsid w:val="004D0335"/>
    <w:rsid w:val="004D0E6F"/>
    <w:rsid w:val="004D15EB"/>
    <w:rsid w:val="004D1970"/>
    <w:rsid w:val="004D198C"/>
    <w:rsid w:val="004D231E"/>
    <w:rsid w:val="004D2626"/>
    <w:rsid w:val="004D271E"/>
    <w:rsid w:val="004D31E0"/>
    <w:rsid w:val="004D31ED"/>
    <w:rsid w:val="004D32B6"/>
    <w:rsid w:val="004D357B"/>
    <w:rsid w:val="004D3632"/>
    <w:rsid w:val="004D39C1"/>
    <w:rsid w:val="004D3A84"/>
    <w:rsid w:val="004D3B30"/>
    <w:rsid w:val="004D3C14"/>
    <w:rsid w:val="004D3DD6"/>
    <w:rsid w:val="004D45D8"/>
    <w:rsid w:val="004D4709"/>
    <w:rsid w:val="004D4C42"/>
    <w:rsid w:val="004D4D76"/>
    <w:rsid w:val="004D5169"/>
    <w:rsid w:val="004D52CD"/>
    <w:rsid w:val="004D609F"/>
    <w:rsid w:val="004D65F0"/>
    <w:rsid w:val="004D6D6A"/>
    <w:rsid w:val="004D6F95"/>
    <w:rsid w:val="004D707F"/>
    <w:rsid w:val="004D7524"/>
    <w:rsid w:val="004D79ED"/>
    <w:rsid w:val="004E01EA"/>
    <w:rsid w:val="004E03DC"/>
    <w:rsid w:val="004E0596"/>
    <w:rsid w:val="004E0736"/>
    <w:rsid w:val="004E0A7D"/>
    <w:rsid w:val="004E0B38"/>
    <w:rsid w:val="004E109C"/>
    <w:rsid w:val="004E16B7"/>
    <w:rsid w:val="004E1E8C"/>
    <w:rsid w:val="004E1EE7"/>
    <w:rsid w:val="004E1F7C"/>
    <w:rsid w:val="004E234E"/>
    <w:rsid w:val="004E27FA"/>
    <w:rsid w:val="004E2BD6"/>
    <w:rsid w:val="004E2E5C"/>
    <w:rsid w:val="004E3529"/>
    <w:rsid w:val="004E3569"/>
    <w:rsid w:val="004E35FA"/>
    <w:rsid w:val="004E3D6A"/>
    <w:rsid w:val="004E4254"/>
    <w:rsid w:val="004E453B"/>
    <w:rsid w:val="004E4AE8"/>
    <w:rsid w:val="004E5950"/>
    <w:rsid w:val="004E5B96"/>
    <w:rsid w:val="004E6754"/>
    <w:rsid w:val="004E6BDA"/>
    <w:rsid w:val="004E714D"/>
    <w:rsid w:val="004E7231"/>
    <w:rsid w:val="004E74F6"/>
    <w:rsid w:val="004E7BEC"/>
    <w:rsid w:val="004E7CE4"/>
    <w:rsid w:val="004F063D"/>
    <w:rsid w:val="004F0685"/>
    <w:rsid w:val="004F13A1"/>
    <w:rsid w:val="004F26F9"/>
    <w:rsid w:val="004F2B33"/>
    <w:rsid w:val="004F333F"/>
    <w:rsid w:val="004F3662"/>
    <w:rsid w:val="004F3A98"/>
    <w:rsid w:val="004F3C74"/>
    <w:rsid w:val="004F4530"/>
    <w:rsid w:val="004F4656"/>
    <w:rsid w:val="004F494B"/>
    <w:rsid w:val="004F4F6F"/>
    <w:rsid w:val="004F4FFF"/>
    <w:rsid w:val="004F5066"/>
    <w:rsid w:val="004F65FD"/>
    <w:rsid w:val="004F6704"/>
    <w:rsid w:val="004F675A"/>
    <w:rsid w:val="004F6996"/>
    <w:rsid w:val="004F6EF1"/>
    <w:rsid w:val="004F718F"/>
    <w:rsid w:val="004F7722"/>
    <w:rsid w:val="004F78A9"/>
    <w:rsid w:val="0050005D"/>
    <w:rsid w:val="00500119"/>
    <w:rsid w:val="00500845"/>
    <w:rsid w:val="00500B1E"/>
    <w:rsid w:val="00500C93"/>
    <w:rsid w:val="00500ED3"/>
    <w:rsid w:val="00501B06"/>
    <w:rsid w:val="00501BFE"/>
    <w:rsid w:val="00501C6A"/>
    <w:rsid w:val="00501DBD"/>
    <w:rsid w:val="00502091"/>
    <w:rsid w:val="005020FE"/>
    <w:rsid w:val="005028B0"/>
    <w:rsid w:val="00502EEC"/>
    <w:rsid w:val="0050313D"/>
    <w:rsid w:val="005033F8"/>
    <w:rsid w:val="00503519"/>
    <w:rsid w:val="00503C4D"/>
    <w:rsid w:val="00503C97"/>
    <w:rsid w:val="00504B67"/>
    <w:rsid w:val="00504C06"/>
    <w:rsid w:val="00504D4A"/>
    <w:rsid w:val="00505CC6"/>
    <w:rsid w:val="00506596"/>
    <w:rsid w:val="00506A13"/>
    <w:rsid w:val="0050775B"/>
    <w:rsid w:val="005111CF"/>
    <w:rsid w:val="005116F8"/>
    <w:rsid w:val="0051290F"/>
    <w:rsid w:val="005129E6"/>
    <w:rsid w:val="00512F91"/>
    <w:rsid w:val="005131AF"/>
    <w:rsid w:val="00513CCE"/>
    <w:rsid w:val="00513EE9"/>
    <w:rsid w:val="00514776"/>
    <w:rsid w:val="00514813"/>
    <w:rsid w:val="00514A88"/>
    <w:rsid w:val="00514FAB"/>
    <w:rsid w:val="0051525D"/>
    <w:rsid w:val="00515493"/>
    <w:rsid w:val="005159FB"/>
    <w:rsid w:val="00516208"/>
    <w:rsid w:val="00516273"/>
    <w:rsid w:val="00516E54"/>
    <w:rsid w:val="0051751E"/>
    <w:rsid w:val="00517A35"/>
    <w:rsid w:val="005201ED"/>
    <w:rsid w:val="005203E3"/>
    <w:rsid w:val="00520466"/>
    <w:rsid w:val="00520A41"/>
    <w:rsid w:val="00520FC4"/>
    <w:rsid w:val="005217B6"/>
    <w:rsid w:val="00521BA6"/>
    <w:rsid w:val="00521F41"/>
    <w:rsid w:val="005229CC"/>
    <w:rsid w:val="00522FA9"/>
    <w:rsid w:val="0052304D"/>
    <w:rsid w:val="00523FA6"/>
    <w:rsid w:val="00524E34"/>
    <w:rsid w:val="005257B8"/>
    <w:rsid w:val="00525A6D"/>
    <w:rsid w:val="005265E3"/>
    <w:rsid w:val="00526D41"/>
    <w:rsid w:val="00526EBC"/>
    <w:rsid w:val="00527215"/>
    <w:rsid w:val="005302DC"/>
    <w:rsid w:val="00530343"/>
    <w:rsid w:val="00531237"/>
    <w:rsid w:val="005314F6"/>
    <w:rsid w:val="005315B6"/>
    <w:rsid w:val="00531A7A"/>
    <w:rsid w:val="00531AC4"/>
    <w:rsid w:val="00531DC5"/>
    <w:rsid w:val="0053262F"/>
    <w:rsid w:val="00532635"/>
    <w:rsid w:val="005329C5"/>
    <w:rsid w:val="00532C9B"/>
    <w:rsid w:val="005332A0"/>
    <w:rsid w:val="0053343C"/>
    <w:rsid w:val="00533A13"/>
    <w:rsid w:val="00533B64"/>
    <w:rsid w:val="00534112"/>
    <w:rsid w:val="005345C3"/>
    <w:rsid w:val="00534839"/>
    <w:rsid w:val="00534AE3"/>
    <w:rsid w:val="00535933"/>
    <w:rsid w:val="005360CE"/>
    <w:rsid w:val="0053640B"/>
    <w:rsid w:val="00536A0E"/>
    <w:rsid w:val="005371DA"/>
    <w:rsid w:val="0053735E"/>
    <w:rsid w:val="005373B5"/>
    <w:rsid w:val="005374F8"/>
    <w:rsid w:val="00537F5F"/>
    <w:rsid w:val="00540069"/>
    <w:rsid w:val="005411A8"/>
    <w:rsid w:val="00541675"/>
    <w:rsid w:val="00541CFF"/>
    <w:rsid w:val="00541E7B"/>
    <w:rsid w:val="00541F5E"/>
    <w:rsid w:val="005420BA"/>
    <w:rsid w:val="005422D1"/>
    <w:rsid w:val="005422EE"/>
    <w:rsid w:val="00542807"/>
    <w:rsid w:val="005428C4"/>
    <w:rsid w:val="0054290F"/>
    <w:rsid w:val="00542B42"/>
    <w:rsid w:val="00542FF6"/>
    <w:rsid w:val="00543053"/>
    <w:rsid w:val="00543624"/>
    <w:rsid w:val="00543C6C"/>
    <w:rsid w:val="00544196"/>
    <w:rsid w:val="005441B6"/>
    <w:rsid w:val="00544522"/>
    <w:rsid w:val="0054457E"/>
    <w:rsid w:val="005455AA"/>
    <w:rsid w:val="00545951"/>
    <w:rsid w:val="005465B2"/>
    <w:rsid w:val="005468F4"/>
    <w:rsid w:val="00546F31"/>
    <w:rsid w:val="0054700C"/>
    <w:rsid w:val="005470D5"/>
    <w:rsid w:val="005476D2"/>
    <w:rsid w:val="00547C2C"/>
    <w:rsid w:val="00550571"/>
    <w:rsid w:val="005509C8"/>
    <w:rsid w:val="0055125C"/>
    <w:rsid w:val="005518F4"/>
    <w:rsid w:val="0055196C"/>
    <w:rsid w:val="0055266D"/>
    <w:rsid w:val="005528B5"/>
    <w:rsid w:val="00552C2A"/>
    <w:rsid w:val="00552C37"/>
    <w:rsid w:val="00552E98"/>
    <w:rsid w:val="00553622"/>
    <w:rsid w:val="00553A03"/>
    <w:rsid w:val="00553D54"/>
    <w:rsid w:val="00554921"/>
    <w:rsid w:val="00555060"/>
    <w:rsid w:val="00555309"/>
    <w:rsid w:val="0055579A"/>
    <w:rsid w:val="005558B8"/>
    <w:rsid w:val="00555AB3"/>
    <w:rsid w:val="00555AD2"/>
    <w:rsid w:val="005567CD"/>
    <w:rsid w:val="00556CAC"/>
    <w:rsid w:val="00557400"/>
    <w:rsid w:val="00557E8E"/>
    <w:rsid w:val="00560865"/>
    <w:rsid w:val="00560CC6"/>
    <w:rsid w:val="00560F20"/>
    <w:rsid w:val="0056176E"/>
    <w:rsid w:val="005622C7"/>
    <w:rsid w:val="0056305F"/>
    <w:rsid w:val="0056392D"/>
    <w:rsid w:val="00563CC8"/>
    <w:rsid w:val="00563E8B"/>
    <w:rsid w:val="005644D6"/>
    <w:rsid w:val="00564F46"/>
    <w:rsid w:val="00565453"/>
    <w:rsid w:val="005655FA"/>
    <w:rsid w:val="005656A8"/>
    <w:rsid w:val="005656CF"/>
    <w:rsid w:val="00565739"/>
    <w:rsid w:val="00565E99"/>
    <w:rsid w:val="00566169"/>
    <w:rsid w:val="00566452"/>
    <w:rsid w:val="005668C8"/>
    <w:rsid w:val="00566CED"/>
    <w:rsid w:val="00566D39"/>
    <w:rsid w:val="00566E7E"/>
    <w:rsid w:val="0057005A"/>
    <w:rsid w:val="00570146"/>
    <w:rsid w:val="00570743"/>
    <w:rsid w:val="0057095A"/>
    <w:rsid w:val="0057144A"/>
    <w:rsid w:val="00571B87"/>
    <w:rsid w:val="00571E51"/>
    <w:rsid w:val="00572259"/>
    <w:rsid w:val="0057242B"/>
    <w:rsid w:val="00572594"/>
    <w:rsid w:val="0057283F"/>
    <w:rsid w:val="00572A6A"/>
    <w:rsid w:val="00572FB9"/>
    <w:rsid w:val="00573898"/>
    <w:rsid w:val="005738AA"/>
    <w:rsid w:val="005738D5"/>
    <w:rsid w:val="00573D1C"/>
    <w:rsid w:val="0057435F"/>
    <w:rsid w:val="005743FD"/>
    <w:rsid w:val="00574557"/>
    <w:rsid w:val="005750FF"/>
    <w:rsid w:val="00575B17"/>
    <w:rsid w:val="00575DCB"/>
    <w:rsid w:val="00575E17"/>
    <w:rsid w:val="00577056"/>
    <w:rsid w:val="00577AF8"/>
    <w:rsid w:val="00577C9B"/>
    <w:rsid w:val="00577D4C"/>
    <w:rsid w:val="00577EC8"/>
    <w:rsid w:val="0058000D"/>
    <w:rsid w:val="00580505"/>
    <w:rsid w:val="00580F65"/>
    <w:rsid w:val="00581AFE"/>
    <w:rsid w:val="00581CE6"/>
    <w:rsid w:val="00581EAE"/>
    <w:rsid w:val="00581EFF"/>
    <w:rsid w:val="00581F8C"/>
    <w:rsid w:val="00582290"/>
    <w:rsid w:val="005825BC"/>
    <w:rsid w:val="00583CA4"/>
    <w:rsid w:val="00583E21"/>
    <w:rsid w:val="005850E5"/>
    <w:rsid w:val="005866BB"/>
    <w:rsid w:val="00586D3D"/>
    <w:rsid w:val="00587426"/>
    <w:rsid w:val="0058781F"/>
    <w:rsid w:val="005909B0"/>
    <w:rsid w:val="00591122"/>
    <w:rsid w:val="00591359"/>
    <w:rsid w:val="00591379"/>
    <w:rsid w:val="0059137C"/>
    <w:rsid w:val="005915D9"/>
    <w:rsid w:val="005925D9"/>
    <w:rsid w:val="00592B60"/>
    <w:rsid w:val="00592BAC"/>
    <w:rsid w:val="005934CB"/>
    <w:rsid w:val="00593880"/>
    <w:rsid w:val="00593D53"/>
    <w:rsid w:val="0059489F"/>
    <w:rsid w:val="005961BE"/>
    <w:rsid w:val="00596263"/>
    <w:rsid w:val="00596DDD"/>
    <w:rsid w:val="00597B6B"/>
    <w:rsid w:val="005A0CE1"/>
    <w:rsid w:val="005A0E21"/>
    <w:rsid w:val="005A122A"/>
    <w:rsid w:val="005A1504"/>
    <w:rsid w:val="005A15B4"/>
    <w:rsid w:val="005A1A67"/>
    <w:rsid w:val="005A1CF5"/>
    <w:rsid w:val="005A1EDE"/>
    <w:rsid w:val="005A24D3"/>
    <w:rsid w:val="005A2A78"/>
    <w:rsid w:val="005A2D99"/>
    <w:rsid w:val="005A3235"/>
    <w:rsid w:val="005A33AE"/>
    <w:rsid w:val="005A37E6"/>
    <w:rsid w:val="005A3963"/>
    <w:rsid w:val="005A3C14"/>
    <w:rsid w:val="005A3EDF"/>
    <w:rsid w:val="005A410C"/>
    <w:rsid w:val="005A4491"/>
    <w:rsid w:val="005A4BC2"/>
    <w:rsid w:val="005A5211"/>
    <w:rsid w:val="005A523F"/>
    <w:rsid w:val="005A5256"/>
    <w:rsid w:val="005A56E6"/>
    <w:rsid w:val="005A66C4"/>
    <w:rsid w:val="005A6CD5"/>
    <w:rsid w:val="005A7317"/>
    <w:rsid w:val="005A73CF"/>
    <w:rsid w:val="005B00C7"/>
    <w:rsid w:val="005B1610"/>
    <w:rsid w:val="005B17E1"/>
    <w:rsid w:val="005B25E6"/>
    <w:rsid w:val="005B2745"/>
    <w:rsid w:val="005B2B45"/>
    <w:rsid w:val="005B2B5E"/>
    <w:rsid w:val="005B2DC7"/>
    <w:rsid w:val="005B347E"/>
    <w:rsid w:val="005B3759"/>
    <w:rsid w:val="005B4003"/>
    <w:rsid w:val="005B43C0"/>
    <w:rsid w:val="005B4674"/>
    <w:rsid w:val="005B4A88"/>
    <w:rsid w:val="005B54F7"/>
    <w:rsid w:val="005B5A21"/>
    <w:rsid w:val="005B5AFD"/>
    <w:rsid w:val="005B5E8A"/>
    <w:rsid w:val="005B6855"/>
    <w:rsid w:val="005B6A7C"/>
    <w:rsid w:val="005B741B"/>
    <w:rsid w:val="005B7718"/>
    <w:rsid w:val="005B7842"/>
    <w:rsid w:val="005C0711"/>
    <w:rsid w:val="005C126A"/>
    <w:rsid w:val="005C18DC"/>
    <w:rsid w:val="005C198E"/>
    <w:rsid w:val="005C215A"/>
    <w:rsid w:val="005C21AE"/>
    <w:rsid w:val="005C28F8"/>
    <w:rsid w:val="005C31B6"/>
    <w:rsid w:val="005C3401"/>
    <w:rsid w:val="005C425E"/>
    <w:rsid w:val="005C471F"/>
    <w:rsid w:val="005C4B7A"/>
    <w:rsid w:val="005C4BE3"/>
    <w:rsid w:val="005C4EAC"/>
    <w:rsid w:val="005C5443"/>
    <w:rsid w:val="005C552D"/>
    <w:rsid w:val="005C58AF"/>
    <w:rsid w:val="005C59F7"/>
    <w:rsid w:val="005C5BF2"/>
    <w:rsid w:val="005C6216"/>
    <w:rsid w:val="005C6D2A"/>
    <w:rsid w:val="005C6D4C"/>
    <w:rsid w:val="005C6DC3"/>
    <w:rsid w:val="005C6E5E"/>
    <w:rsid w:val="005C77E8"/>
    <w:rsid w:val="005C7C04"/>
    <w:rsid w:val="005C7C23"/>
    <w:rsid w:val="005C7D14"/>
    <w:rsid w:val="005C7D60"/>
    <w:rsid w:val="005C7D67"/>
    <w:rsid w:val="005C7E25"/>
    <w:rsid w:val="005D0111"/>
    <w:rsid w:val="005D091B"/>
    <w:rsid w:val="005D09B3"/>
    <w:rsid w:val="005D0DDD"/>
    <w:rsid w:val="005D0E39"/>
    <w:rsid w:val="005D1D61"/>
    <w:rsid w:val="005D2A4D"/>
    <w:rsid w:val="005D3307"/>
    <w:rsid w:val="005D3689"/>
    <w:rsid w:val="005D3A0B"/>
    <w:rsid w:val="005D44AE"/>
    <w:rsid w:val="005D47A6"/>
    <w:rsid w:val="005D4E6F"/>
    <w:rsid w:val="005D51D5"/>
    <w:rsid w:val="005D5760"/>
    <w:rsid w:val="005D60E8"/>
    <w:rsid w:val="005D64A4"/>
    <w:rsid w:val="005D6503"/>
    <w:rsid w:val="005D7862"/>
    <w:rsid w:val="005D7899"/>
    <w:rsid w:val="005D78D5"/>
    <w:rsid w:val="005D7D18"/>
    <w:rsid w:val="005E091C"/>
    <w:rsid w:val="005E105A"/>
    <w:rsid w:val="005E15A6"/>
    <w:rsid w:val="005E2E64"/>
    <w:rsid w:val="005E2F87"/>
    <w:rsid w:val="005E306A"/>
    <w:rsid w:val="005E384A"/>
    <w:rsid w:val="005E3A30"/>
    <w:rsid w:val="005E3DE4"/>
    <w:rsid w:val="005E453A"/>
    <w:rsid w:val="005E4712"/>
    <w:rsid w:val="005E4ADB"/>
    <w:rsid w:val="005E5268"/>
    <w:rsid w:val="005E559C"/>
    <w:rsid w:val="005E5975"/>
    <w:rsid w:val="005E62A8"/>
    <w:rsid w:val="005E66CF"/>
    <w:rsid w:val="005E6B54"/>
    <w:rsid w:val="005E741B"/>
    <w:rsid w:val="005E747A"/>
    <w:rsid w:val="005E7ADE"/>
    <w:rsid w:val="005E7BE2"/>
    <w:rsid w:val="005E7C1D"/>
    <w:rsid w:val="005F025E"/>
    <w:rsid w:val="005F0297"/>
    <w:rsid w:val="005F0EBD"/>
    <w:rsid w:val="005F13C1"/>
    <w:rsid w:val="005F171C"/>
    <w:rsid w:val="005F197A"/>
    <w:rsid w:val="005F1B9F"/>
    <w:rsid w:val="005F1BA9"/>
    <w:rsid w:val="005F2203"/>
    <w:rsid w:val="005F23FB"/>
    <w:rsid w:val="005F264C"/>
    <w:rsid w:val="005F2AE5"/>
    <w:rsid w:val="005F3A59"/>
    <w:rsid w:val="005F3AFE"/>
    <w:rsid w:val="005F3CA6"/>
    <w:rsid w:val="005F3E2C"/>
    <w:rsid w:val="005F4809"/>
    <w:rsid w:val="005F494C"/>
    <w:rsid w:val="005F4CCE"/>
    <w:rsid w:val="005F539E"/>
    <w:rsid w:val="005F5427"/>
    <w:rsid w:val="005F6554"/>
    <w:rsid w:val="005F766E"/>
    <w:rsid w:val="00600225"/>
    <w:rsid w:val="00600920"/>
    <w:rsid w:val="00600A0B"/>
    <w:rsid w:val="00600CB5"/>
    <w:rsid w:val="00600E67"/>
    <w:rsid w:val="00600FF2"/>
    <w:rsid w:val="006030D0"/>
    <w:rsid w:val="00603630"/>
    <w:rsid w:val="0060385B"/>
    <w:rsid w:val="00603A08"/>
    <w:rsid w:val="00604197"/>
    <w:rsid w:val="006047E1"/>
    <w:rsid w:val="00604CD6"/>
    <w:rsid w:val="006058AE"/>
    <w:rsid w:val="006059CE"/>
    <w:rsid w:val="006059ED"/>
    <w:rsid w:val="00605ED2"/>
    <w:rsid w:val="00606039"/>
    <w:rsid w:val="0060630E"/>
    <w:rsid w:val="006065C9"/>
    <w:rsid w:val="00606C3F"/>
    <w:rsid w:val="00610171"/>
    <w:rsid w:val="00610B8B"/>
    <w:rsid w:val="00611567"/>
    <w:rsid w:val="00611CCE"/>
    <w:rsid w:val="00612235"/>
    <w:rsid w:val="00612C57"/>
    <w:rsid w:val="0061319C"/>
    <w:rsid w:val="00613F39"/>
    <w:rsid w:val="006143B6"/>
    <w:rsid w:val="0061444D"/>
    <w:rsid w:val="006145C4"/>
    <w:rsid w:val="006148F6"/>
    <w:rsid w:val="00614A37"/>
    <w:rsid w:val="00614B70"/>
    <w:rsid w:val="00614F92"/>
    <w:rsid w:val="0061546B"/>
    <w:rsid w:val="00615E6F"/>
    <w:rsid w:val="00616027"/>
    <w:rsid w:val="006162EF"/>
    <w:rsid w:val="006164D6"/>
    <w:rsid w:val="00616B75"/>
    <w:rsid w:val="006171B8"/>
    <w:rsid w:val="00617249"/>
    <w:rsid w:val="006172DE"/>
    <w:rsid w:val="0061787F"/>
    <w:rsid w:val="00620195"/>
    <w:rsid w:val="006208F5"/>
    <w:rsid w:val="0062099C"/>
    <w:rsid w:val="0062106B"/>
    <w:rsid w:val="00621361"/>
    <w:rsid w:val="00622B82"/>
    <w:rsid w:val="00622E75"/>
    <w:rsid w:val="00623A3B"/>
    <w:rsid w:val="006240FE"/>
    <w:rsid w:val="00624AB1"/>
    <w:rsid w:val="00624AD0"/>
    <w:rsid w:val="00624EA0"/>
    <w:rsid w:val="0062570D"/>
    <w:rsid w:val="006257D9"/>
    <w:rsid w:val="00625B1B"/>
    <w:rsid w:val="006262F2"/>
    <w:rsid w:val="00626B01"/>
    <w:rsid w:val="00626E3B"/>
    <w:rsid w:val="006278F1"/>
    <w:rsid w:val="00627AF2"/>
    <w:rsid w:val="00627C4B"/>
    <w:rsid w:val="00627CFB"/>
    <w:rsid w:val="00627FFC"/>
    <w:rsid w:val="006300E7"/>
    <w:rsid w:val="006302E2"/>
    <w:rsid w:val="006304CF"/>
    <w:rsid w:val="00630B64"/>
    <w:rsid w:val="00630E82"/>
    <w:rsid w:val="00631EEA"/>
    <w:rsid w:val="0063292E"/>
    <w:rsid w:val="006342DB"/>
    <w:rsid w:val="006343CF"/>
    <w:rsid w:val="0063499E"/>
    <w:rsid w:val="00634FEF"/>
    <w:rsid w:val="00635183"/>
    <w:rsid w:val="0063532F"/>
    <w:rsid w:val="0063552E"/>
    <w:rsid w:val="006355E4"/>
    <w:rsid w:val="00635ACB"/>
    <w:rsid w:val="006372F1"/>
    <w:rsid w:val="00637A6B"/>
    <w:rsid w:val="00640938"/>
    <w:rsid w:val="00640BFD"/>
    <w:rsid w:val="00641B2A"/>
    <w:rsid w:val="00641D33"/>
    <w:rsid w:val="00641F29"/>
    <w:rsid w:val="00642154"/>
    <w:rsid w:val="00642DBB"/>
    <w:rsid w:val="00643127"/>
    <w:rsid w:val="00643C63"/>
    <w:rsid w:val="00643D2A"/>
    <w:rsid w:val="00643F46"/>
    <w:rsid w:val="00645787"/>
    <w:rsid w:val="006461F9"/>
    <w:rsid w:val="00646463"/>
    <w:rsid w:val="00646967"/>
    <w:rsid w:val="00646BD4"/>
    <w:rsid w:val="00651978"/>
    <w:rsid w:val="0065232E"/>
    <w:rsid w:val="006529D0"/>
    <w:rsid w:val="006534F5"/>
    <w:rsid w:val="00653580"/>
    <w:rsid w:val="006538B9"/>
    <w:rsid w:val="006542A1"/>
    <w:rsid w:val="006546EB"/>
    <w:rsid w:val="00654A0E"/>
    <w:rsid w:val="00654FC5"/>
    <w:rsid w:val="0065577D"/>
    <w:rsid w:val="00655CE8"/>
    <w:rsid w:val="0065636C"/>
    <w:rsid w:val="00656507"/>
    <w:rsid w:val="0065667A"/>
    <w:rsid w:val="00656754"/>
    <w:rsid w:val="006574FD"/>
    <w:rsid w:val="00657982"/>
    <w:rsid w:val="00657A34"/>
    <w:rsid w:val="00661133"/>
    <w:rsid w:val="00661179"/>
    <w:rsid w:val="0066154A"/>
    <w:rsid w:val="006615E5"/>
    <w:rsid w:val="00662A5E"/>
    <w:rsid w:val="00662DC1"/>
    <w:rsid w:val="006631D6"/>
    <w:rsid w:val="00663DA0"/>
    <w:rsid w:val="00664070"/>
    <w:rsid w:val="00664348"/>
    <w:rsid w:val="00664733"/>
    <w:rsid w:val="00664999"/>
    <w:rsid w:val="006649E1"/>
    <w:rsid w:val="006650F2"/>
    <w:rsid w:val="00665503"/>
    <w:rsid w:val="0066645E"/>
    <w:rsid w:val="006666CE"/>
    <w:rsid w:val="00666D6B"/>
    <w:rsid w:val="00667827"/>
    <w:rsid w:val="006704E3"/>
    <w:rsid w:val="00670A1D"/>
    <w:rsid w:val="00671066"/>
    <w:rsid w:val="006716B8"/>
    <w:rsid w:val="00672561"/>
    <w:rsid w:val="00672583"/>
    <w:rsid w:val="006725F5"/>
    <w:rsid w:val="00672C06"/>
    <w:rsid w:val="00674687"/>
    <w:rsid w:val="00675231"/>
    <w:rsid w:val="00675BEC"/>
    <w:rsid w:val="00676812"/>
    <w:rsid w:val="00676A1F"/>
    <w:rsid w:val="00676A67"/>
    <w:rsid w:val="00681187"/>
    <w:rsid w:val="00681A91"/>
    <w:rsid w:val="0068203D"/>
    <w:rsid w:val="0068207F"/>
    <w:rsid w:val="00682647"/>
    <w:rsid w:val="006826F1"/>
    <w:rsid w:val="00682AC2"/>
    <w:rsid w:val="00682E5F"/>
    <w:rsid w:val="0068361F"/>
    <w:rsid w:val="00683CBF"/>
    <w:rsid w:val="00683E6F"/>
    <w:rsid w:val="00683F9C"/>
    <w:rsid w:val="0068409B"/>
    <w:rsid w:val="00684150"/>
    <w:rsid w:val="006850C2"/>
    <w:rsid w:val="00685444"/>
    <w:rsid w:val="00690D84"/>
    <w:rsid w:val="00691AA2"/>
    <w:rsid w:val="00691E30"/>
    <w:rsid w:val="006921F6"/>
    <w:rsid w:val="006923F4"/>
    <w:rsid w:val="006926DC"/>
    <w:rsid w:val="00692A1C"/>
    <w:rsid w:val="00692EEF"/>
    <w:rsid w:val="00692F11"/>
    <w:rsid w:val="00692FD3"/>
    <w:rsid w:val="00693041"/>
    <w:rsid w:val="006933B8"/>
    <w:rsid w:val="0069361E"/>
    <w:rsid w:val="00693776"/>
    <w:rsid w:val="00693906"/>
    <w:rsid w:val="00694981"/>
    <w:rsid w:val="00694ECD"/>
    <w:rsid w:val="00695335"/>
    <w:rsid w:val="00695585"/>
    <w:rsid w:val="00695CDF"/>
    <w:rsid w:val="00695CE2"/>
    <w:rsid w:val="00695DEB"/>
    <w:rsid w:val="00695EE1"/>
    <w:rsid w:val="0069655B"/>
    <w:rsid w:val="00696918"/>
    <w:rsid w:val="00696C03"/>
    <w:rsid w:val="00696DFD"/>
    <w:rsid w:val="00696FCF"/>
    <w:rsid w:val="006A08E2"/>
    <w:rsid w:val="006A1391"/>
    <w:rsid w:val="006A1BB8"/>
    <w:rsid w:val="006A1E48"/>
    <w:rsid w:val="006A2498"/>
    <w:rsid w:val="006A2657"/>
    <w:rsid w:val="006A2715"/>
    <w:rsid w:val="006A28CC"/>
    <w:rsid w:val="006A386F"/>
    <w:rsid w:val="006A3FA7"/>
    <w:rsid w:val="006A4AD6"/>
    <w:rsid w:val="006A507E"/>
    <w:rsid w:val="006A54AF"/>
    <w:rsid w:val="006A5E98"/>
    <w:rsid w:val="006A675C"/>
    <w:rsid w:val="006A681F"/>
    <w:rsid w:val="006A7ADF"/>
    <w:rsid w:val="006A7E91"/>
    <w:rsid w:val="006A7EC4"/>
    <w:rsid w:val="006B000D"/>
    <w:rsid w:val="006B0991"/>
    <w:rsid w:val="006B0E6E"/>
    <w:rsid w:val="006B0E92"/>
    <w:rsid w:val="006B19AB"/>
    <w:rsid w:val="006B2043"/>
    <w:rsid w:val="006B21B2"/>
    <w:rsid w:val="006B2B83"/>
    <w:rsid w:val="006B2D1C"/>
    <w:rsid w:val="006B3BEF"/>
    <w:rsid w:val="006B4D02"/>
    <w:rsid w:val="006B5332"/>
    <w:rsid w:val="006B56B4"/>
    <w:rsid w:val="006B5970"/>
    <w:rsid w:val="006B61F2"/>
    <w:rsid w:val="006B7250"/>
    <w:rsid w:val="006B7660"/>
    <w:rsid w:val="006B76C8"/>
    <w:rsid w:val="006C04D0"/>
    <w:rsid w:val="006C074A"/>
    <w:rsid w:val="006C1F7B"/>
    <w:rsid w:val="006C24D9"/>
    <w:rsid w:val="006C2506"/>
    <w:rsid w:val="006C2EF0"/>
    <w:rsid w:val="006C3247"/>
    <w:rsid w:val="006C52BB"/>
    <w:rsid w:val="006C5A15"/>
    <w:rsid w:val="006D03AB"/>
    <w:rsid w:val="006D0821"/>
    <w:rsid w:val="006D0C36"/>
    <w:rsid w:val="006D0D18"/>
    <w:rsid w:val="006D10CE"/>
    <w:rsid w:val="006D15EA"/>
    <w:rsid w:val="006D194A"/>
    <w:rsid w:val="006D1BA6"/>
    <w:rsid w:val="006D269E"/>
    <w:rsid w:val="006D2C2A"/>
    <w:rsid w:val="006D342C"/>
    <w:rsid w:val="006D3CF7"/>
    <w:rsid w:val="006D4070"/>
    <w:rsid w:val="006D43DC"/>
    <w:rsid w:val="006D4E50"/>
    <w:rsid w:val="006D5DA7"/>
    <w:rsid w:val="006D66C0"/>
    <w:rsid w:val="006D7086"/>
    <w:rsid w:val="006D7262"/>
    <w:rsid w:val="006D74BD"/>
    <w:rsid w:val="006D751C"/>
    <w:rsid w:val="006D782B"/>
    <w:rsid w:val="006D7E44"/>
    <w:rsid w:val="006E02BC"/>
    <w:rsid w:val="006E06F4"/>
    <w:rsid w:val="006E0817"/>
    <w:rsid w:val="006E0D75"/>
    <w:rsid w:val="006E0E29"/>
    <w:rsid w:val="006E105C"/>
    <w:rsid w:val="006E1309"/>
    <w:rsid w:val="006E17B5"/>
    <w:rsid w:val="006E25E6"/>
    <w:rsid w:val="006E3AE0"/>
    <w:rsid w:val="006E41D5"/>
    <w:rsid w:val="006E4730"/>
    <w:rsid w:val="006E47ED"/>
    <w:rsid w:val="006E4B71"/>
    <w:rsid w:val="006E5648"/>
    <w:rsid w:val="006E6143"/>
    <w:rsid w:val="006E6A0A"/>
    <w:rsid w:val="006E6B57"/>
    <w:rsid w:val="006E6F8A"/>
    <w:rsid w:val="006E7010"/>
    <w:rsid w:val="006E722D"/>
    <w:rsid w:val="006E734E"/>
    <w:rsid w:val="006E79BB"/>
    <w:rsid w:val="006E7D43"/>
    <w:rsid w:val="006E7F03"/>
    <w:rsid w:val="006F018D"/>
    <w:rsid w:val="006F05FC"/>
    <w:rsid w:val="006F17DD"/>
    <w:rsid w:val="006F2AB0"/>
    <w:rsid w:val="006F2BA2"/>
    <w:rsid w:val="006F39FF"/>
    <w:rsid w:val="006F4C5C"/>
    <w:rsid w:val="006F53AB"/>
    <w:rsid w:val="006F59B5"/>
    <w:rsid w:val="006F5A33"/>
    <w:rsid w:val="006F5B86"/>
    <w:rsid w:val="006F62FA"/>
    <w:rsid w:val="006F6415"/>
    <w:rsid w:val="006F67B6"/>
    <w:rsid w:val="006F6885"/>
    <w:rsid w:val="006F7064"/>
    <w:rsid w:val="006F7B62"/>
    <w:rsid w:val="0070052B"/>
    <w:rsid w:val="00700A9F"/>
    <w:rsid w:val="007010A2"/>
    <w:rsid w:val="007013E5"/>
    <w:rsid w:val="00701A92"/>
    <w:rsid w:val="007024E1"/>
    <w:rsid w:val="00702949"/>
    <w:rsid w:val="00702D1A"/>
    <w:rsid w:val="0070328B"/>
    <w:rsid w:val="007034FD"/>
    <w:rsid w:val="00703BA9"/>
    <w:rsid w:val="007044D0"/>
    <w:rsid w:val="0070499F"/>
    <w:rsid w:val="00705157"/>
    <w:rsid w:val="00705BB7"/>
    <w:rsid w:val="00705C11"/>
    <w:rsid w:val="00705D23"/>
    <w:rsid w:val="00705E27"/>
    <w:rsid w:val="007063F2"/>
    <w:rsid w:val="00706512"/>
    <w:rsid w:val="00706658"/>
    <w:rsid w:val="0070672C"/>
    <w:rsid w:val="0070698B"/>
    <w:rsid w:val="007078A4"/>
    <w:rsid w:val="00707A6C"/>
    <w:rsid w:val="00707AA6"/>
    <w:rsid w:val="00707E17"/>
    <w:rsid w:val="00707E64"/>
    <w:rsid w:val="0071081A"/>
    <w:rsid w:val="00710EAC"/>
    <w:rsid w:val="00711830"/>
    <w:rsid w:val="00711A5C"/>
    <w:rsid w:val="00711AE1"/>
    <w:rsid w:val="00711D46"/>
    <w:rsid w:val="007138D5"/>
    <w:rsid w:val="007142C7"/>
    <w:rsid w:val="00714725"/>
    <w:rsid w:val="0071474D"/>
    <w:rsid w:val="00715124"/>
    <w:rsid w:val="007157A4"/>
    <w:rsid w:val="007157B9"/>
    <w:rsid w:val="00716DCD"/>
    <w:rsid w:val="0071738F"/>
    <w:rsid w:val="007201EB"/>
    <w:rsid w:val="007208A7"/>
    <w:rsid w:val="00720EAF"/>
    <w:rsid w:val="00722B71"/>
    <w:rsid w:val="00722EDB"/>
    <w:rsid w:val="0072333A"/>
    <w:rsid w:val="007233E8"/>
    <w:rsid w:val="00724E68"/>
    <w:rsid w:val="0072513E"/>
    <w:rsid w:val="00725638"/>
    <w:rsid w:val="00725D84"/>
    <w:rsid w:val="00726512"/>
    <w:rsid w:val="00726B2E"/>
    <w:rsid w:val="00726F7E"/>
    <w:rsid w:val="007272D3"/>
    <w:rsid w:val="0072766A"/>
    <w:rsid w:val="00727926"/>
    <w:rsid w:val="00727E80"/>
    <w:rsid w:val="00730833"/>
    <w:rsid w:val="00730E1D"/>
    <w:rsid w:val="0073115A"/>
    <w:rsid w:val="00731649"/>
    <w:rsid w:val="007319CE"/>
    <w:rsid w:val="00731D02"/>
    <w:rsid w:val="00732A2E"/>
    <w:rsid w:val="00732B35"/>
    <w:rsid w:val="0073330C"/>
    <w:rsid w:val="00733D53"/>
    <w:rsid w:val="007342E3"/>
    <w:rsid w:val="00734E3E"/>
    <w:rsid w:val="00734EF7"/>
    <w:rsid w:val="0073541E"/>
    <w:rsid w:val="00735875"/>
    <w:rsid w:val="007359AD"/>
    <w:rsid w:val="00735B4B"/>
    <w:rsid w:val="00735C24"/>
    <w:rsid w:val="00735DBA"/>
    <w:rsid w:val="0073621C"/>
    <w:rsid w:val="0073636A"/>
    <w:rsid w:val="0073652D"/>
    <w:rsid w:val="007367F0"/>
    <w:rsid w:val="0073682B"/>
    <w:rsid w:val="00736A48"/>
    <w:rsid w:val="007379AF"/>
    <w:rsid w:val="00740AE5"/>
    <w:rsid w:val="00740C76"/>
    <w:rsid w:val="007413E0"/>
    <w:rsid w:val="00741FAE"/>
    <w:rsid w:val="007421DF"/>
    <w:rsid w:val="007426E0"/>
    <w:rsid w:val="00742979"/>
    <w:rsid w:val="00742BF0"/>
    <w:rsid w:val="0074305A"/>
    <w:rsid w:val="0074361B"/>
    <w:rsid w:val="007439F7"/>
    <w:rsid w:val="00743B09"/>
    <w:rsid w:val="00743BCE"/>
    <w:rsid w:val="00743E7F"/>
    <w:rsid w:val="00744459"/>
    <w:rsid w:val="007444CC"/>
    <w:rsid w:val="00744BD9"/>
    <w:rsid w:val="00744EF4"/>
    <w:rsid w:val="00744F7C"/>
    <w:rsid w:val="007458DC"/>
    <w:rsid w:val="007459DA"/>
    <w:rsid w:val="00745D39"/>
    <w:rsid w:val="00745DF0"/>
    <w:rsid w:val="00746BB8"/>
    <w:rsid w:val="00746D4F"/>
    <w:rsid w:val="007475E8"/>
    <w:rsid w:val="0074790F"/>
    <w:rsid w:val="00747957"/>
    <w:rsid w:val="00750F5A"/>
    <w:rsid w:val="00751B90"/>
    <w:rsid w:val="00751E53"/>
    <w:rsid w:val="007523C4"/>
    <w:rsid w:val="0075316F"/>
    <w:rsid w:val="00753B5E"/>
    <w:rsid w:val="00753E47"/>
    <w:rsid w:val="007540DD"/>
    <w:rsid w:val="007540F4"/>
    <w:rsid w:val="00754724"/>
    <w:rsid w:val="00754AA6"/>
    <w:rsid w:val="00755678"/>
    <w:rsid w:val="00756173"/>
    <w:rsid w:val="00756CFF"/>
    <w:rsid w:val="00756DFC"/>
    <w:rsid w:val="0075709F"/>
    <w:rsid w:val="0075716B"/>
    <w:rsid w:val="00757285"/>
    <w:rsid w:val="00757696"/>
    <w:rsid w:val="007576CA"/>
    <w:rsid w:val="00757F16"/>
    <w:rsid w:val="00757FB9"/>
    <w:rsid w:val="00757FCE"/>
    <w:rsid w:val="007609A3"/>
    <w:rsid w:val="00760A6B"/>
    <w:rsid w:val="00760AD6"/>
    <w:rsid w:val="00760DD8"/>
    <w:rsid w:val="0076121D"/>
    <w:rsid w:val="007624FE"/>
    <w:rsid w:val="0076282C"/>
    <w:rsid w:val="0076297D"/>
    <w:rsid w:val="00762AC9"/>
    <w:rsid w:val="00762F4C"/>
    <w:rsid w:val="0076376E"/>
    <w:rsid w:val="00763935"/>
    <w:rsid w:val="00764A21"/>
    <w:rsid w:val="00764CC1"/>
    <w:rsid w:val="00764F71"/>
    <w:rsid w:val="00764FDE"/>
    <w:rsid w:val="007653D7"/>
    <w:rsid w:val="00765834"/>
    <w:rsid w:val="00765DD0"/>
    <w:rsid w:val="007661AC"/>
    <w:rsid w:val="00766227"/>
    <w:rsid w:val="00766766"/>
    <w:rsid w:val="00766B24"/>
    <w:rsid w:val="00766B81"/>
    <w:rsid w:val="0076775D"/>
    <w:rsid w:val="00767E05"/>
    <w:rsid w:val="0077014A"/>
    <w:rsid w:val="00770181"/>
    <w:rsid w:val="00770482"/>
    <w:rsid w:val="0077068A"/>
    <w:rsid w:val="00770DE9"/>
    <w:rsid w:val="00771501"/>
    <w:rsid w:val="00771C47"/>
    <w:rsid w:val="00771E46"/>
    <w:rsid w:val="007726DC"/>
    <w:rsid w:val="00772FC0"/>
    <w:rsid w:val="0077355E"/>
    <w:rsid w:val="007738AA"/>
    <w:rsid w:val="007742BA"/>
    <w:rsid w:val="007744C4"/>
    <w:rsid w:val="007746F5"/>
    <w:rsid w:val="007749D6"/>
    <w:rsid w:val="00774DF7"/>
    <w:rsid w:val="00775BA3"/>
    <w:rsid w:val="00775D8D"/>
    <w:rsid w:val="00776170"/>
    <w:rsid w:val="00776499"/>
    <w:rsid w:val="007764CC"/>
    <w:rsid w:val="0077666F"/>
    <w:rsid w:val="007805A9"/>
    <w:rsid w:val="007809F6"/>
    <w:rsid w:val="00781BC6"/>
    <w:rsid w:val="007824F6"/>
    <w:rsid w:val="00782D40"/>
    <w:rsid w:val="0078373D"/>
    <w:rsid w:val="00783D06"/>
    <w:rsid w:val="00784055"/>
    <w:rsid w:val="00784994"/>
    <w:rsid w:val="00785484"/>
    <w:rsid w:val="0078565C"/>
    <w:rsid w:val="007861FD"/>
    <w:rsid w:val="00786FD1"/>
    <w:rsid w:val="007870E6"/>
    <w:rsid w:val="007901D9"/>
    <w:rsid w:val="00790606"/>
    <w:rsid w:val="007907AC"/>
    <w:rsid w:val="00790B5F"/>
    <w:rsid w:val="00790DBF"/>
    <w:rsid w:val="00790E42"/>
    <w:rsid w:val="0079107F"/>
    <w:rsid w:val="007915C9"/>
    <w:rsid w:val="00791B11"/>
    <w:rsid w:val="00792139"/>
    <w:rsid w:val="007922E5"/>
    <w:rsid w:val="00792541"/>
    <w:rsid w:val="00792866"/>
    <w:rsid w:val="00792B97"/>
    <w:rsid w:val="00793740"/>
    <w:rsid w:val="00793B1D"/>
    <w:rsid w:val="00793DCD"/>
    <w:rsid w:val="00793ECA"/>
    <w:rsid w:val="0079415A"/>
    <w:rsid w:val="00794188"/>
    <w:rsid w:val="007941B5"/>
    <w:rsid w:val="007942DC"/>
    <w:rsid w:val="00795088"/>
    <w:rsid w:val="007957B6"/>
    <w:rsid w:val="00795894"/>
    <w:rsid w:val="0079626F"/>
    <w:rsid w:val="007964BE"/>
    <w:rsid w:val="007966E8"/>
    <w:rsid w:val="007969A2"/>
    <w:rsid w:val="00796D5E"/>
    <w:rsid w:val="00796F2D"/>
    <w:rsid w:val="007971DB"/>
    <w:rsid w:val="007975A6"/>
    <w:rsid w:val="00797AD6"/>
    <w:rsid w:val="007A1160"/>
    <w:rsid w:val="007A1CF8"/>
    <w:rsid w:val="007A2345"/>
    <w:rsid w:val="007A2437"/>
    <w:rsid w:val="007A43EC"/>
    <w:rsid w:val="007A490D"/>
    <w:rsid w:val="007A4A66"/>
    <w:rsid w:val="007A4B77"/>
    <w:rsid w:val="007A4CD2"/>
    <w:rsid w:val="007A514B"/>
    <w:rsid w:val="007A5C7D"/>
    <w:rsid w:val="007A5DD2"/>
    <w:rsid w:val="007A6007"/>
    <w:rsid w:val="007A63B1"/>
    <w:rsid w:val="007A6526"/>
    <w:rsid w:val="007A6A9B"/>
    <w:rsid w:val="007A7879"/>
    <w:rsid w:val="007A7CA8"/>
    <w:rsid w:val="007A7E74"/>
    <w:rsid w:val="007A7E78"/>
    <w:rsid w:val="007B01B6"/>
    <w:rsid w:val="007B070D"/>
    <w:rsid w:val="007B09EE"/>
    <w:rsid w:val="007B1693"/>
    <w:rsid w:val="007B173B"/>
    <w:rsid w:val="007B1B64"/>
    <w:rsid w:val="007B1F97"/>
    <w:rsid w:val="007B2204"/>
    <w:rsid w:val="007B2ADC"/>
    <w:rsid w:val="007B2C1E"/>
    <w:rsid w:val="007B2EE2"/>
    <w:rsid w:val="007B306A"/>
    <w:rsid w:val="007B32F9"/>
    <w:rsid w:val="007B3493"/>
    <w:rsid w:val="007B35F1"/>
    <w:rsid w:val="007B36AC"/>
    <w:rsid w:val="007B370D"/>
    <w:rsid w:val="007B45F5"/>
    <w:rsid w:val="007B4722"/>
    <w:rsid w:val="007B53B1"/>
    <w:rsid w:val="007B59E5"/>
    <w:rsid w:val="007B6258"/>
    <w:rsid w:val="007B6271"/>
    <w:rsid w:val="007B6348"/>
    <w:rsid w:val="007B639C"/>
    <w:rsid w:val="007B658E"/>
    <w:rsid w:val="007B6F13"/>
    <w:rsid w:val="007B7435"/>
    <w:rsid w:val="007B771D"/>
    <w:rsid w:val="007B7B30"/>
    <w:rsid w:val="007B7ECE"/>
    <w:rsid w:val="007C089C"/>
    <w:rsid w:val="007C0CD7"/>
    <w:rsid w:val="007C0E74"/>
    <w:rsid w:val="007C0E84"/>
    <w:rsid w:val="007C0FDA"/>
    <w:rsid w:val="007C191E"/>
    <w:rsid w:val="007C1A6E"/>
    <w:rsid w:val="007C1C67"/>
    <w:rsid w:val="007C228A"/>
    <w:rsid w:val="007C2844"/>
    <w:rsid w:val="007C2935"/>
    <w:rsid w:val="007C29B3"/>
    <w:rsid w:val="007C2B0B"/>
    <w:rsid w:val="007C3734"/>
    <w:rsid w:val="007C40F3"/>
    <w:rsid w:val="007C473C"/>
    <w:rsid w:val="007C4818"/>
    <w:rsid w:val="007C4C62"/>
    <w:rsid w:val="007C4D23"/>
    <w:rsid w:val="007C4F51"/>
    <w:rsid w:val="007C4FDE"/>
    <w:rsid w:val="007C5282"/>
    <w:rsid w:val="007C536A"/>
    <w:rsid w:val="007C548E"/>
    <w:rsid w:val="007C5770"/>
    <w:rsid w:val="007C6DBF"/>
    <w:rsid w:val="007C78C1"/>
    <w:rsid w:val="007C78CB"/>
    <w:rsid w:val="007D00F0"/>
    <w:rsid w:val="007D03E7"/>
    <w:rsid w:val="007D05A7"/>
    <w:rsid w:val="007D0D63"/>
    <w:rsid w:val="007D0DF4"/>
    <w:rsid w:val="007D176B"/>
    <w:rsid w:val="007D1CB3"/>
    <w:rsid w:val="007D21D8"/>
    <w:rsid w:val="007D2936"/>
    <w:rsid w:val="007D2D67"/>
    <w:rsid w:val="007D2E25"/>
    <w:rsid w:val="007D2E26"/>
    <w:rsid w:val="007D406E"/>
    <w:rsid w:val="007D4351"/>
    <w:rsid w:val="007D4B41"/>
    <w:rsid w:val="007D4C0B"/>
    <w:rsid w:val="007D4C54"/>
    <w:rsid w:val="007D4FA6"/>
    <w:rsid w:val="007D5164"/>
    <w:rsid w:val="007D5584"/>
    <w:rsid w:val="007D6383"/>
    <w:rsid w:val="007D743B"/>
    <w:rsid w:val="007D746B"/>
    <w:rsid w:val="007D74D0"/>
    <w:rsid w:val="007D7988"/>
    <w:rsid w:val="007D798B"/>
    <w:rsid w:val="007E0331"/>
    <w:rsid w:val="007E099A"/>
    <w:rsid w:val="007E0AA0"/>
    <w:rsid w:val="007E3177"/>
    <w:rsid w:val="007E3303"/>
    <w:rsid w:val="007E408C"/>
    <w:rsid w:val="007E41D4"/>
    <w:rsid w:val="007E41DF"/>
    <w:rsid w:val="007E4885"/>
    <w:rsid w:val="007E4BB6"/>
    <w:rsid w:val="007E5226"/>
    <w:rsid w:val="007E5667"/>
    <w:rsid w:val="007E5714"/>
    <w:rsid w:val="007E5EC4"/>
    <w:rsid w:val="007E61C0"/>
    <w:rsid w:val="007F031E"/>
    <w:rsid w:val="007F059B"/>
    <w:rsid w:val="007F08DB"/>
    <w:rsid w:val="007F0D0C"/>
    <w:rsid w:val="007F1887"/>
    <w:rsid w:val="007F1D16"/>
    <w:rsid w:val="007F32F7"/>
    <w:rsid w:val="007F336E"/>
    <w:rsid w:val="007F3615"/>
    <w:rsid w:val="007F3E0F"/>
    <w:rsid w:val="007F4428"/>
    <w:rsid w:val="007F445C"/>
    <w:rsid w:val="007F4C5E"/>
    <w:rsid w:val="007F5056"/>
    <w:rsid w:val="007F53BF"/>
    <w:rsid w:val="007F5A7C"/>
    <w:rsid w:val="007F5CC1"/>
    <w:rsid w:val="007F63D7"/>
    <w:rsid w:val="007F63EC"/>
    <w:rsid w:val="007F6D5B"/>
    <w:rsid w:val="007F6E06"/>
    <w:rsid w:val="007F717E"/>
    <w:rsid w:val="007F76E2"/>
    <w:rsid w:val="007F7CD2"/>
    <w:rsid w:val="00800405"/>
    <w:rsid w:val="00800584"/>
    <w:rsid w:val="00801093"/>
    <w:rsid w:val="00801CA9"/>
    <w:rsid w:val="008025F4"/>
    <w:rsid w:val="008030DD"/>
    <w:rsid w:val="00803F3C"/>
    <w:rsid w:val="00804095"/>
    <w:rsid w:val="008045B8"/>
    <w:rsid w:val="00804CFE"/>
    <w:rsid w:val="00804E17"/>
    <w:rsid w:val="0080522B"/>
    <w:rsid w:val="008056F9"/>
    <w:rsid w:val="00805774"/>
    <w:rsid w:val="00806908"/>
    <w:rsid w:val="00806D30"/>
    <w:rsid w:val="00806FCF"/>
    <w:rsid w:val="008073CC"/>
    <w:rsid w:val="00810839"/>
    <w:rsid w:val="00810850"/>
    <w:rsid w:val="00810A38"/>
    <w:rsid w:val="00811084"/>
    <w:rsid w:val="00811098"/>
    <w:rsid w:val="008110AB"/>
    <w:rsid w:val="008113A8"/>
    <w:rsid w:val="00811B08"/>
    <w:rsid w:val="00811B44"/>
    <w:rsid w:val="0081321E"/>
    <w:rsid w:val="0081383D"/>
    <w:rsid w:val="00813E26"/>
    <w:rsid w:val="00813FA3"/>
    <w:rsid w:val="00814408"/>
    <w:rsid w:val="00814881"/>
    <w:rsid w:val="008149D5"/>
    <w:rsid w:val="00815874"/>
    <w:rsid w:val="00815DFE"/>
    <w:rsid w:val="00815E59"/>
    <w:rsid w:val="0081619B"/>
    <w:rsid w:val="00816200"/>
    <w:rsid w:val="008168B8"/>
    <w:rsid w:val="00816A2F"/>
    <w:rsid w:val="0081743B"/>
    <w:rsid w:val="00817D19"/>
    <w:rsid w:val="00820004"/>
    <w:rsid w:val="008208E3"/>
    <w:rsid w:val="00820E29"/>
    <w:rsid w:val="0082122D"/>
    <w:rsid w:val="008212F0"/>
    <w:rsid w:val="00821668"/>
    <w:rsid w:val="00821C60"/>
    <w:rsid w:val="00821C8A"/>
    <w:rsid w:val="00822410"/>
    <w:rsid w:val="00822570"/>
    <w:rsid w:val="0082269E"/>
    <w:rsid w:val="00822971"/>
    <w:rsid w:val="00822A99"/>
    <w:rsid w:val="008235D2"/>
    <w:rsid w:val="00823F9E"/>
    <w:rsid w:val="00824351"/>
    <w:rsid w:val="00824822"/>
    <w:rsid w:val="008255DF"/>
    <w:rsid w:val="00825CD2"/>
    <w:rsid w:val="0082698E"/>
    <w:rsid w:val="00826C8C"/>
    <w:rsid w:val="00826E40"/>
    <w:rsid w:val="00826ED3"/>
    <w:rsid w:val="008279DF"/>
    <w:rsid w:val="008300A4"/>
    <w:rsid w:val="008301A0"/>
    <w:rsid w:val="00830AD9"/>
    <w:rsid w:val="00830C47"/>
    <w:rsid w:val="008315E6"/>
    <w:rsid w:val="00831C93"/>
    <w:rsid w:val="00831DC6"/>
    <w:rsid w:val="0083251E"/>
    <w:rsid w:val="008326C9"/>
    <w:rsid w:val="008331B2"/>
    <w:rsid w:val="00833F6B"/>
    <w:rsid w:val="00834205"/>
    <w:rsid w:val="0083461B"/>
    <w:rsid w:val="00834F5F"/>
    <w:rsid w:val="00834FE8"/>
    <w:rsid w:val="0083509C"/>
    <w:rsid w:val="00835994"/>
    <w:rsid w:val="00835ACB"/>
    <w:rsid w:val="00835ED7"/>
    <w:rsid w:val="008361EB"/>
    <w:rsid w:val="008363AE"/>
    <w:rsid w:val="00836A5B"/>
    <w:rsid w:val="00837205"/>
    <w:rsid w:val="008372FE"/>
    <w:rsid w:val="008379D0"/>
    <w:rsid w:val="00837B00"/>
    <w:rsid w:val="00837E95"/>
    <w:rsid w:val="008401BF"/>
    <w:rsid w:val="00840B84"/>
    <w:rsid w:val="008413B4"/>
    <w:rsid w:val="0084202B"/>
    <w:rsid w:val="0084229D"/>
    <w:rsid w:val="008423A4"/>
    <w:rsid w:val="008424D4"/>
    <w:rsid w:val="00842B07"/>
    <w:rsid w:val="00843365"/>
    <w:rsid w:val="00843724"/>
    <w:rsid w:val="008438A7"/>
    <w:rsid w:val="0084390D"/>
    <w:rsid w:val="008439FE"/>
    <w:rsid w:val="00843B69"/>
    <w:rsid w:val="00843BA2"/>
    <w:rsid w:val="00844031"/>
    <w:rsid w:val="00844452"/>
    <w:rsid w:val="0084483B"/>
    <w:rsid w:val="00845112"/>
    <w:rsid w:val="00846655"/>
    <w:rsid w:val="00846CE2"/>
    <w:rsid w:val="008470CA"/>
    <w:rsid w:val="008471AF"/>
    <w:rsid w:val="008473F2"/>
    <w:rsid w:val="008474B9"/>
    <w:rsid w:val="00847BA3"/>
    <w:rsid w:val="00850E12"/>
    <w:rsid w:val="00851645"/>
    <w:rsid w:val="008520F3"/>
    <w:rsid w:val="0085232E"/>
    <w:rsid w:val="008527EA"/>
    <w:rsid w:val="0085284B"/>
    <w:rsid w:val="0085289B"/>
    <w:rsid w:val="00852E96"/>
    <w:rsid w:val="008530A4"/>
    <w:rsid w:val="0085317F"/>
    <w:rsid w:val="00853196"/>
    <w:rsid w:val="00853505"/>
    <w:rsid w:val="00853A7A"/>
    <w:rsid w:val="00854543"/>
    <w:rsid w:val="0085460D"/>
    <w:rsid w:val="00854A64"/>
    <w:rsid w:val="0085512B"/>
    <w:rsid w:val="00855198"/>
    <w:rsid w:val="00855878"/>
    <w:rsid w:val="008559AE"/>
    <w:rsid w:val="00855C11"/>
    <w:rsid w:val="00855E6B"/>
    <w:rsid w:val="008563B4"/>
    <w:rsid w:val="00856BD9"/>
    <w:rsid w:val="00857259"/>
    <w:rsid w:val="00857BA5"/>
    <w:rsid w:val="00857D7F"/>
    <w:rsid w:val="00857DF6"/>
    <w:rsid w:val="008601D5"/>
    <w:rsid w:val="00860498"/>
    <w:rsid w:val="008604A6"/>
    <w:rsid w:val="00860856"/>
    <w:rsid w:val="00860A58"/>
    <w:rsid w:val="008612AD"/>
    <w:rsid w:val="00861553"/>
    <w:rsid w:val="00861DD4"/>
    <w:rsid w:val="0086269F"/>
    <w:rsid w:val="00862840"/>
    <w:rsid w:val="00862DB7"/>
    <w:rsid w:val="00862E23"/>
    <w:rsid w:val="00862EAE"/>
    <w:rsid w:val="00862F08"/>
    <w:rsid w:val="00862FDB"/>
    <w:rsid w:val="008637D4"/>
    <w:rsid w:val="0086388D"/>
    <w:rsid w:val="00863A6B"/>
    <w:rsid w:val="00863FFA"/>
    <w:rsid w:val="00864130"/>
    <w:rsid w:val="00864EB7"/>
    <w:rsid w:val="00865DF8"/>
    <w:rsid w:val="008664EA"/>
    <w:rsid w:val="00866EE0"/>
    <w:rsid w:val="0087007A"/>
    <w:rsid w:val="00870470"/>
    <w:rsid w:val="0087116F"/>
    <w:rsid w:val="008712D9"/>
    <w:rsid w:val="008719B6"/>
    <w:rsid w:val="00871D58"/>
    <w:rsid w:val="00871ED7"/>
    <w:rsid w:val="00872305"/>
    <w:rsid w:val="00872ADF"/>
    <w:rsid w:val="008734C4"/>
    <w:rsid w:val="008747DB"/>
    <w:rsid w:val="00874B29"/>
    <w:rsid w:val="00874B42"/>
    <w:rsid w:val="00874D20"/>
    <w:rsid w:val="00875090"/>
    <w:rsid w:val="00875229"/>
    <w:rsid w:val="008754BD"/>
    <w:rsid w:val="00875B40"/>
    <w:rsid w:val="0087601B"/>
    <w:rsid w:val="0087657D"/>
    <w:rsid w:val="00876F04"/>
    <w:rsid w:val="008773A4"/>
    <w:rsid w:val="008808B9"/>
    <w:rsid w:val="0088160A"/>
    <w:rsid w:val="00881A59"/>
    <w:rsid w:val="00881A73"/>
    <w:rsid w:val="00881B77"/>
    <w:rsid w:val="00881F97"/>
    <w:rsid w:val="00881FE6"/>
    <w:rsid w:val="008821C3"/>
    <w:rsid w:val="0088228D"/>
    <w:rsid w:val="008825AF"/>
    <w:rsid w:val="00882EE9"/>
    <w:rsid w:val="00882FE1"/>
    <w:rsid w:val="00883703"/>
    <w:rsid w:val="00884EEB"/>
    <w:rsid w:val="00885348"/>
    <w:rsid w:val="00885514"/>
    <w:rsid w:val="008859FF"/>
    <w:rsid w:val="00885D24"/>
    <w:rsid w:val="008867FC"/>
    <w:rsid w:val="00886941"/>
    <w:rsid w:val="00886F68"/>
    <w:rsid w:val="00887446"/>
    <w:rsid w:val="0088762C"/>
    <w:rsid w:val="00887AFD"/>
    <w:rsid w:val="00887EDA"/>
    <w:rsid w:val="0089013A"/>
    <w:rsid w:val="00890583"/>
    <w:rsid w:val="0089129A"/>
    <w:rsid w:val="00891497"/>
    <w:rsid w:val="00891B4E"/>
    <w:rsid w:val="0089233C"/>
    <w:rsid w:val="00892437"/>
    <w:rsid w:val="008924F7"/>
    <w:rsid w:val="00892954"/>
    <w:rsid w:val="00892C44"/>
    <w:rsid w:val="00893134"/>
    <w:rsid w:val="0089408D"/>
    <w:rsid w:val="008945B3"/>
    <w:rsid w:val="00894D63"/>
    <w:rsid w:val="0089549B"/>
    <w:rsid w:val="008959E0"/>
    <w:rsid w:val="00895A22"/>
    <w:rsid w:val="00895DBA"/>
    <w:rsid w:val="00895EBA"/>
    <w:rsid w:val="00895F72"/>
    <w:rsid w:val="008962A1"/>
    <w:rsid w:val="00896379"/>
    <w:rsid w:val="00896385"/>
    <w:rsid w:val="00896498"/>
    <w:rsid w:val="00896AF3"/>
    <w:rsid w:val="00896AF6"/>
    <w:rsid w:val="00896DD1"/>
    <w:rsid w:val="00896F52"/>
    <w:rsid w:val="00896FD5"/>
    <w:rsid w:val="008970B2"/>
    <w:rsid w:val="00897823"/>
    <w:rsid w:val="008979C6"/>
    <w:rsid w:val="008A06C6"/>
    <w:rsid w:val="008A0EB6"/>
    <w:rsid w:val="008A1339"/>
    <w:rsid w:val="008A1C56"/>
    <w:rsid w:val="008A2765"/>
    <w:rsid w:val="008A2ABD"/>
    <w:rsid w:val="008A4252"/>
    <w:rsid w:val="008A44E4"/>
    <w:rsid w:val="008A466C"/>
    <w:rsid w:val="008A47D9"/>
    <w:rsid w:val="008A5465"/>
    <w:rsid w:val="008A5650"/>
    <w:rsid w:val="008A5B77"/>
    <w:rsid w:val="008A667A"/>
    <w:rsid w:val="008A6C10"/>
    <w:rsid w:val="008A70CB"/>
    <w:rsid w:val="008A78F1"/>
    <w:rsid w:val="008B00C5"/>
    <w:rsid w:val="008B0560"/>
    <w:rsid w:val="008B0D5C"/>
    <w:rsid w:val="008B0DF7"/>
    <w:rsid w:val="008B1B0A"/>
    <w:rsid w:val="008B1F2E"/>
    <w:rsid w:val="008B240E"/>
    <w:rsid w:val="008B28A2"/>
    <w:rsid w:val="008B2FEB"/>
    <w:rsid w:val="008B35DB"/>
    <w:rsid w:val="008B37CF"/>
    <w:rsid w:val="008B43FE"/>
    <w:rsid w:val="008B4400"/>
    <w:rsid w:val="008B4606"/>
    <w:rsid w:val="008B4832"/>
    <w:rsid w:val="008B4D22"/>
    <w:rsid w:val="008B59AC"/>
    <w:rsid w:val="008B6121"/>
    <w:rsid w:val="008B6E98"/>
    <w:rsid w:val="008B721E"/>
    <w:rsid w:val="008B7221"/>
    <w:rsid w:val="008B7A9F"/>
    <w:rsid w:val="008C0417"/>
    <w:rsid w:val="008C05FE"/>
    <w:rsid w:val="008C1040"/>
    <w:rsid w:val="008C10D0"/>
    <w:rsid w:val="008C289C"/>
    <w:rsid w:val="008C30F3"/>
    <w:rsid w:val="008C42BA"/>
    <w:rsid w:val="008C460B"/>
    <w:rsid w:val="008C4C9C"/>
    <w:rsid w:val="008C4DF8"/>
    <w:rsid w:val="008C50C2"/>
    <w:rsid w:val="008C54C8"/>
    <w:rsid w:val="008C54C9"/>
    <w:rsid w:val="008C554F"/>
    <w:rsid w:val="008C60D2"/>
    <w:rsid w:val="008C69C0"/>
    <w:rsid w:val="008C700D"/>
    <w:rsid w:val="008C77DC"/>
    <w:rsid w:val="008C7ADE"/>
    <w:rsid w:val="008D01DA"/>
    <w:rsid w:val="008D0F78"/>
    <w:rsid w:val="008D15AD"/>
    <w:rsid w:val="008D15C1"/>
    <w:rsid w:val="008D1A96"/>
    <w:rsid w:val="008D1E28"/>
    <w:rsid w:val="008D26D7"/>
    <w:rsid w:val="008D278F"/>
    <w:rsid w:val="008D285F"/>
    <w:rsid w:val="008D30E2"/>
    <w:rsid w:val="008D3692"/>
    <w:rsid w:val="008D3EE8"/>
    <w:rsid w:val="008D3FA8"/>
    <w:rsid w:val="008D41FE"/>
    <w:rsid w:val="008D4277"/>
    <w:rsid w:val="008D4450"/>
    <w:rsid w:val="008D45BD"/>
    <w:rsid w:val="008D4695"/>
    <w:rsid w:val="008D47B6"/>
    <w:rsid w:val="008D4F0E"/>
    <w:rsid w:val="008D5A4F"/>
    <w:rsid w:val="008D5BDF"/>
    <w:rsid w:val="008D632D"/>
    <w:rsid w:val="008D7E18"/>
    <w:rsid w:val="008E049B"/>
    <w:rsid w:val="008E0671"/>
    <w:rsid w:val="008E1DBA"/>
    <w:rsid w:val="008E20B1"/>
    <w:rsid w:val="008E2951"/>
    <w:rsid w:val="008E31A6"/>
    <w:rsid w:val="008E3932"/>
    <w:rsid w:val="008E393B"/>
    <w:rsid w:val="008E4BF3"/>
    <w:rsid w:val="008E5151"/>
    <w:rsid w:val="008E5D66"/>
    <w:rsid w:val="008E5F42"/>
    <w:rsid w:val="008E5FE9"/>
    <w:rsid w:val="008E68AF"/>
    <w:rsid w:val="008E6B62"/>
    <w:rsid w:val="008E749E"/>
    <w:rsid w:val="008E7659"/>
    <w:rsid w:val="008E7666"/>
    <w:rsid w:val="008E7BF7"/>
    <w:rsid w:val="008F081C"/>
    <w:rsid w:val="008F0C82"/>
    <w:rsid w:val="008F1506"/>
    <w:rsid w:val="008F1C33"/>
    <w:rsid w:val="008F274D"/>
    <w:rsid w:val="008F2AD1"/>
    <w:rsid w:val="008F3100"/>
    <w:rsid w:val="008F320B"/>
    <w:rsid w:val="008F3335"/>
    <w:rsid w:val="008F3E83"/>
    <w:rsid w:val="008F4D01"/>
    <w:rsid w:val="008F56C2"/>
    <w:rsid w:val="008F5E14"/>
    <w:rsid w:val="008F616A"/>
    <w:rsid w:val="008F6A6C"/>
    <w:rsid w:val="008F6C1E"/>
    <w:rsid w:val="008F731A"/>
    <w:rsid w:val="008F749E"/>
    <w:rsid w:val="008F760F"/>
    <w:rsid w:val="008F7C0B"/>
    <w:rsid w:val="008F7D0C"/>
    <w:rsid w:val="008F7EC9"/>
    <w:rsid w:val="0090029D"/>
    <w:rsid w:val="00900F44"/>
    <w:rsid w:val="009015D1"/>
    <w:rsid w:val="00901BD4"/>
    <w:rsid w:val="00902038"/>
    <w:rsid w:val="009023E2"/>
    <w:rsid w:val="0090269C"/>
    <w:rsid w:val="009027F4"/>
    <w:rsid w:val="00902B39"/>
    <w:rsid w:val="00902BA1"/>
    <w:rsid w:val="00902CF1"/>
    <w:rsid w:val="009030FD"/>
    <w:rsid w:val="009033E7"/>
    <w:rsid w:val="009035DA"/>
    <w:rsid w:val="00903836"/>
    <w:rsid w:val="00903B6D"/>
    <w:rsid w:val="00903FD4"/>
    <w:rsid w:val="00904050"/>
    <w:rsid w:val="0090452D"/>
    <w:rsid w:val="00904C05"/>
    <w:rsid w:val="00904E66"/>
    <w:rsid w:val="00904F66"/>
    <w:rsid w:val="00905357"/>
    <w:rsid w:val="00905EE3"/>
    <w:rsid w:val="00905FC6"/>
    <w:rsid w:val="00906F93"/>
    <w:rsid w:val="00910410"/>
    <w:rsid w:val="00910496"/>
    <w:rsid w:val="00911950"/>
    <w:rsid w:val="00912343"/>
    <w:rsid w:val="00912EA2"/>
    <w:rsid w:val="0091331C"/>
    <w:rsid w:val="00913E33"/>
    <w:rsid w:val="0091422B"/>
    <w:rsid w:val="00914BAA"/>
    <w:rsid w:val="00914E88"/>
    <w:rsid w:val="00915295"/>
    <w:rsid w:val="0091548D"/>
    <w:rsid w:val="00915770"/>
    <w:rsid w:val="009157CC"/>
    <w:rsid w:val="00916D7E"/>
    <w:rsid w:val="00916DAE"/>
    <w:rsid w:val="00917380"/>
    <w:rsid w:val="0091741D"/>
    <w:rsid w:val="00921277"/>
    <w:rsid w:val="00922B3A"/>
    <w:rsid w:val="00922F2C"/>
    <w:rsid w:val="00923452"/>
    <w:rsid w:val="009236F3"/>
    <w:rsid w:val="0092395B"/>
    <w:rsid w:val="0092416F"/>
    <w:rsid w:val="0092491C"/>
    <w:rsid w:val="00925184"/>
    <w:rsid w:val="00925347"/>
    <w:rsid w:val="0092570A"/>
    <w:rsid w:val="00925FB3"/>
    <w:rsid w:val="00927E87"/>
    <w:rsid w:val="009301CB"/>
    <w:rsid w:val="00931106"/>
    <w:rsid w:val="009312EE"/>
    <w:rsid w:val="00931438"/>
    <w:rsid w:val="00931C17"/>
    <w:rsid w:val="00931C5E"/>
    <w:rsid w:val="009321E2"/>
    <w:rsid w:val="00932513"/>
    <w:rsid w:val="009326BB"/>
    <w:rsid w:val="009328D9"/>
    <w:rsid w:val="009329C3"/>
    <w:rsid w:val="00932EFD"/>
    <w:rsid w:val="00932FEE"/>
    <w:rsid w:val="00933753"/>
    <w:rsid w:val="00933962"/>
    <w:rsid w:val="00933C3A"/>
    <w:rsid w:val="00933D6A"/>
    <w:rsid w:val="00934BD8"/>
    <w:rsid w:val="0093519D"/>
    <w:rsid w:val="00935627"/>
    <w:rsid w:val="00935CBF"/>
    <w:rsid w:val="00935D54"/>
    <w:rsid w:val="009367BA"/>
    <w:rsid w:val="00936825"/>
    <w:rsid w:val="009368B0"/>
    <w:rsid w:val="009372F0"/>
    <w:rsid w:val="0093745A"/>
    <w:rsid w:val="009375E0"/>
    <w:rsid w:val="00937777"/>
    <w:rsid w:val="00937AF5"/>
    <w:rsid w:val="00937E35"/>
    <w:rsid w:val="00940142"/>
    <w:rsid w:val="009401AB"/>
    <w:rsid w:val="00941828"/>
    <w:rsid w:val="009418C3"/>
    <w:rsid w:val="00941A67"/>
    <w:rsid w:val="00942385"/>
    <w:rsid w:val="009427DB"/>
    <w:rsid w:val="00942BB5"/>
    <w:rsid w:val="00942DC2"/>
    <w:rsid w:val="00942F4F"/>
    <w:rsid w:val="0094306B"/>
    <w:rsid w:val="0094309F"/>
    <w:rsid w:val="0094352E"/>
    <w:rsid w:val="00943E3F"/>
    <w:rsid w:val="00944275"/>
    <w:rsid w:val="009446A4"/>
    <w:rsid w:val="009447CF"/>
    <w:rsid w:val="00945118"/>
    <w:rsid w:val="00945195"/>
    <w:rsid w:val="00945725"/>
    <w:rsid w:val="00945735"/>
    <w:rsid w:val="00945E34"/>
    <w:rsid w:val="009462E7"/>
    <w:rsid w:val="00946307"/>
    <w:rsid w:val="009471F5"/>
    <w:rsid w:val="00947E57"/>
    <w:rsid w:val="0095053F"/>
    <w:rsid w:val="0095092B"/>
    <w:rsid w:val="00950D34"/>
    <w:rsid w:val="009518B7"/>
    <w:rsid w:val="00951DE1"/>
    <w:rsid w:val="009521CA"/>
    <w:rsid w:val="00952933"/>
    <w:rsid w:val="00952B9F"/>
    <w:rsid w:val="00952F78"/>
    <w:rsid w:val="009538DB"/>
    <w:rsid w:val="0095424F"/>
    <w:rsid w:val="00954921"/>
    <w:rsid w:val="0095498F"/>
    <w:rsid w:val="00954AB5"/>
    <w:rsid w:val="00954D0D"/>
    <w:rsid w:val="0095510E"/>
    <w:rsid w:val="00955202"/>
    <w:rsid w:val="0095527C"/>
    <w:rsid w:val="00955783"/>
    <w:rsid w:val="009560B1"/>
    <w:rsid w:val="00956163"/>
    <w:rsid w:val="00956543"/>
    <w:rsid w:val="00956EF1"/>
    <w:rsid w:val="00957B5E"/>
    <w:rsid w:val="009604CF"/>
    <w:rsid w:val="00961351"/>
    <w:rsid w:val="00961D52"/>
    <w:rsid w:val="00962114"/>
    <w:rsid w:val="00962DC7"/>
    <w:rsid w:val="00962EC2"/>
    <w:rsid w:val="00962F91"/>
    <w:rsid w:val="0096304D"/>
    <w:rsid w:val="00963286"/>
    <w:rsid w:val="009633C1"/>
    <w:rsid w:val="0096393B"/>
    <w:rsid w:val="00964DED"/>
    <w:rsid w:val="00965761"/>
    <w:rsid w:val="0096664F"/>
    <w:rsid w:val="009666B7"/>
    <w:rsid w:val="00966787"/>
    <w:rsid w:val="00966C28"/>
    <w:rsid w:val="0096703D"/>
    <w:rsid w:val="009676BF"/>
    <w:rsid w:val="0096778D"/>
    <w:rsid w:val="00967DF3"/>
    <w:rsid w:val="00970014"/>
    <w:rsid w:val="009711DC"/>
    <w:rsid w:val="00971381"/>
    <w:rsid w:val="0097144B"/>
    <w:rsid w:val="00972052"/>
    <w:rsid w:val="0097316C"/>
    <w:rsid w:val="00973EB6"/>
    <w:rsid w:val="00973F85"/>
    <w:rsid w:val="00974149"/>
    <w:rsid w:val="00974FC5"/>
    <w:rsid w:val="009751A6"/>
    <w:rsid w:val="009754B5"/>
    <w:rsid w:val="0097600B"/>
    <w:rsid w:val="0097657D"/>
    <w:rsid w:val="00976DFE"/>
    <w:rsid w:val="009772A2"/>
    <w:rsid w:val="0097736B"/>
    <w:rsid w:val="0097774D"/>
    <w:rsid w:val="009778BF"/>
    <w:rsid w:val="00977909"/>
    <w:rsid w:val="00977ADE"/>
    <w:rsid w:val="00980A28"/>
    <w:rsid w:val="00981483"/>
    <w:rsid w:val="00982193"/>
    <w:rsid w:val="0098260C"/>
    <w:rsid w:val="0098286E"/>
    <w:rsid w:val="00985B11"/>
    <w:rsid w:val="009862B1"/>
    <w:rsid w:val="00986667"/>
    <w:rsid w:val="009866E5"/>
    <w:rsid w:val="00986812"/>
    <w:rsid w:val="009868FF"/>
    <w:rsid w:val="00987DC3"/>
    <w:rsid w:val="00990889"/>
    <w:rsid w:val="009908A6"/>
    <w:rsid w:val="00990BB6"/>
    <w:rsid w:val="00990E8B"/>
    <w:rsid w:val="0099244F"/>
    <w:rsid w:val="009944B4"/>
    <w:rsid w:val="00994A30"/>
    <w:rsid w:val="009954B2"/>
    <w:rsid w:val="00996727"/>
    <w:rsid w:val="009969B2"/>
    <w:rsid w:val="00996E3B"/>
    <w:rsid w:val="009973F0"/>
    <w:rsid w:val="009975B0"/>
    <w:rsid w:val="009A0014"/>
    <w:rsid w:val="009A1785"/>
    <w:rsid w:val="009A1CFD"/>
    <w:rsid w:val="009A1D9C"/>
    <w:rsid w:val="009A1ED0"/>
    <w:rsid w:val="009A24ED"/>
    <w:rsid w:val="009A2FA6"/>
    <w:rsid w:val="009A3114"/>
    <w:rsid w:val="009A31B5"/>
    <w:rsid w:val="009A3444"/>
    <w:rsid w:val="009A3C52"/>
    <w:rsid w:val="009A3EB9"/>
    <w:rsid w:val="009A3F2A"/>
    <w:rsid w:val="009A4264"/>
    <w:rsid w:val="009A4A7D"/>
    <w:rsid w:val="009A5CC1"/>
    <w:rsid w:val="009A5CDA"/>
    <w:rsid w:val="009A5D24"/>
    <w:rsid w:val="009A5F09"/>
    <w:rsid w:val="009A6916"/>
    <w:rsid w:val="009A74BB"/>
    <w:rsid w:val="009A7564"/>
    <w:rsid w:val="009A7BDE"/>
    <w:rsid w:val="009B02D5"/>
    <w:rsid w:val="009B0565"/>
    <w:rsid w:val="009B07D4"/>
    <w:rsid w:val="009B07F6"/>
    <w:rsid w:val="009B0805"/>
    <w:rsid w:val="009B0AF0"/>
    <w:rsid w:val="009B106E"/>
    <w:rsid w:val="009B1640"/>
    <w:rsid w:val="009B1C1B"/>
    <w:rsid w:val="009B269B"/>
    <w:rsid w:val="009B30EA"/>
    <w:rsid w:val="009B4354"/>
    <w:rsid w:val="009B447A"/>
    <w:rsid w:val="009B471B"/>
    <w:rsid w:val="009B4995"/>
    <w:rsid w:val="009B4E93"/>
    <w:rsid w:val="009B50A3"/>
    <w:rsid w:val="009B5120"/>
    <w:rsid w:val="009B52AC"/>
    <w:rsid w:val="009B592D"/>
    <w:rsid w:val="009B5DE0"/>
    <w:rsid w:val="009B5F61"/>
    <w:rsid w:val="009B6842"/>
    <w:rsid w:val="009B6BFE"/>
    <w:rsid w:val="009B6CD3"/>
    <w:rsid w:val="009B7183"/>
    <w:rsid w:val="009B7472"/>
    <w:rsid w:val="009B74C2"/>
    <w:rsid w:val="009B76F6"/>
    <w:rsid w:val="009B7B8D"/>
    <w:rsid w:val="009B7DEE"/>
    <w:rsid w:val="009B7FDB"/>
    <w:rsid w:val="009C0BAB"/>
    <w:rsid w:val="009C0EFA"/>
    <w:rsid w:val="009C124D"/>
    <w:rsid w:val="009C1656"/>
    <w:rsid w:val="009C1B92"/>
    <w:rsid w:val="009C1C34"/>
    <w:rsid w:val="009C226E"/>
    <w:rsid w:val="009C2413"/>
    <w:rsid w:val="009C2FE8"/>
    <w:rsid w:val="009C34AB"/>
    <w:rsid w:val="009C3E8F"/>
    <w:rsid w:val="009C4021"/>
    <w:rsid w:val="009C4635"/>
    <w:rsid w:val="009C46FB"/>
    <w:rsid w:val="009C6B39"/>
    <w:rsid w:val="009C6F9C"/>
    <w:rsid w:val="009C6FF5"/>
    <w:rsid w:val="009C707E"/>
    <w:rsid w:val="009C71D5"/>
    <w:rsid w:val="009C7A2F"/>
    <w:rsid w:val="009C7D21"/>
    <w:rsid w:val="009D0092"/>
    <w:rsid w:val="009D0225"/>
    <w:rsid w:val="009D08AB"/>
    <w:rsid w:val="009D0C9A"/>
    <w:rsid w:val="009D1056"/>
    <w:rsid w:val="009D11EB"/>
    <w:rsid w:val="009D1F22"/>
    <w:rsid w:val="009D2151"/>
    <w:rsid w:val="009D23FF"/>
    <w:rsid w:val="009D276F"/>
    <w:rsid w:val="009D28F8"/>
    <w:rsid w:val="009D2A4E"/>
    <w:rsid w:val="009D37E1"/>
    <w:rsid w:val="009D3FDB"/>
    <w:rsid w:val="009D4295"/>
    <w:rsid w:val="009D4766"/>
    <w:rsid w:val="009D4C41"/>
    <w:rsid w:val="009D5242"/>
    <w:rsid w:val="009D5D58"/>
    <w:rsid w:val="009D67AD"/>
    <w:rsid w:val="009D6B6D"/>
    <w:rsid w:val="009D7293"/>
    <w:rsid w:val="009D7855"/>
    <w:rsid w:val="009D795E"/>
    <w:rsid w:val="009E1170"/>
    <w:rsid w:val="009E1374"/>
    <w:rsid w:val="009E14BA"/>
    <w:rsid w:val="009E15DC"/>
    <w:rsid w:val="009E2E3C"/>
    <w:rsid w:val="009E2EBE"/>
    <w:rsid w:val="009E31AF"/>
    <w:rsid w:val="009E4E0C"/>
    <w:rsid w:val="009E539C"/>
    <w:rsid w:val="009E542D"/>
    <w:rsid w:val="009E58A4"/>
    <w:rsid w:val="009E5A2E"/>
    <w:rsid w:val="009E644F"/>
    <w:rsid w:val="009E7382"/>
    <w:rsid w:val="009F079A"/>
    <w:rsid w:val="009F098A"/>
    <w:rsid w:val="009F0B9A"/>
    <w:rsid w:val="009F0DCF"/>
    <w:rsid w:val="009F23AF"/>
    <w:rsid w:val="009F23C7"/>
    <w:rsid w:val="009F242A"/>
    <w:rsid w:val="009F290E"/>
    <w:rsid w:val="009F32F5"/>
    <w:rsid w:val="009F36E7"/>
    <w:rsid w:val="009F3E33"/>
    <w:rsid w:val="009F4486"/>
    <w:rsid w:val="009F4A26"/>
    <w:rsid w:val="009F5739"/>
    <w:rsid w:val="009F5B93"/>
    <w:rsid w:val="009F6220"/>
    <w:rsid w:val="009F6736"/>
    <w:rsid w:val="009F67F8"/>
    <w:rsid w:val="009F6BC5"/>
    <w:rsid w:val="009F752C"/>
    <w:rsid w:val="00A0019E"/>
    <w:rsid w:val="00A001C7"/>
    <w:rsid w:val="00A003F2"/>
    <w:rsid w:val="00A00FC7"/>
    <w:rsid w:val="00A015A1"/>
    <w:rsid w:val="00A01670"/>
    <w:rsid w:val="00A01815"/>
    <w:rsid w:val="00A01FDF"/>
    <w:rsid w:val="00A021CB"/>
    <w:rsid w:val="00A0228B"/>
    <w:rsid w:val="00A022DC"/>
    <w:rsid w:val="00A02637"/>
    <w:rsid w:val="00A02A92"/>
    <w:rsid w:val="00A03123"/>
    <w:rsid w:val="00A03145"/>
    <w:rsid w:val="00A033F4"/>
    <w:rsid w:val="00A03B63"/>
    <w:rsid w:val="00A03BB3"/>
    <w:rsid w:val="00A04BC4"/>
    <w:rsid w:val="00A05221"/>
    <w:rsid w:val="00A05764"/>
    <w:rsid w:val="00A06F17"/>
    <w:rsid w:val="00A06FD3"/>
    <w:rsid w:val="00A07154"/>
    <w:rsid w:val="00A07307"/>
    <w:rsid w:val="00A07427"/>
    <w:rsid w:val="00A07A54"/>
    <w:rsid w:val="00A07CF1"/>
    <w:rsid w:val="00A100A3"/>
    <w:rsid w:val="00A100BF"/>
    <w:rsid w:val="00A100C6"/>
    <w:rsid w:val="00A109BE"/>
    <w:rsid w:val="00A1117C"/>
    <w:rsid w:val="00A1168B"/>
    <w:rsid w:val="00A119D7"/>
    <w:rsid w:val="00A12728"/>
    <w:rsid w:val="00A12AB4"/>
    <w:rsid w:val="00A12B08"/>
    <w:rsid w:val="00A13011"/>
    <w:rsid w:val="00A13391"/>
    <w:rsid w:val="00A13853"/>
    <w:rsid w:val="00A14916"/>
    <w:rsid w:val="00A15011"/>
    <w:rsid w:val="00A151B0"/>
    <w:rsid w:val="00A15A98"/>
    <w:rsid w:val="00A16060"/>
    <w:rsid w:val="00A1619C"/>
    <w:rsid w:val="00A17041"/>
    <w:rsid w:val="00A1726A"/>
    <w:rsid w:val="00A172AC"/>
    <w:rsid w:val="00A173A5"/>
    <w:rsid w:val="00A17506"/>
    <w:rsid w:val="00A17C99"/>
    <w:rsid w:val="00A20689"/>
    <w:rsid w:val="00A206E5"/>
    <w:rsid w:val="00A20799"/>
    <w:rsid w:val="00A211B8"/>
    <w:rsid w:val="00A21A01"/>
    <w:rsid w:val="00A21A87"/>
    <w:rsid w:val="00A21ECD"/>
    <w:rsid w:val="00A2258B"/>
    <w:rsid w:val="00A22929"/>
    <w:rsid w:val="00A22AEE"/>
    <w:rsid w:val="00A22D61"/>
    <w:rsid w:val="00A23D09"/>
    <w:rsid w:val="00A23F67"/>
    <w:rsid w:val="00A23FA8"/>
    <w:rsid w:val="00A24201"/>
    <w:rsid w:val="00A24394"/>
    <w:rsid w:val="00A2445C"/>
    <w:rsid w:val="00A24B86"/>
    <w:rsid w:val="00A25AE8"/>
    <w:rsid w:val="00A265AA"/>
    <w:rsid w:val="00A2662A"/>
    <w:rsid w:val="00A27178"/>
    <w:rsid w:val="00A2731F"/>
    <w:rsid w:val="00A273C4"/>
    <w:rsid w:val="00A27B00"/>
    <w:rsid w:val="00A304FA"/>
    <w:rsid w:val="00A30D77"/>
    <w:rsid w:val="00A30E88"/>
    <w:rsid w:val="00A32C15"/>
    <w:rsid w:val="00A32F10"/>
    <w:rsid w:val="00A332F9"/>
    <w:rsid w:val="00A33382"/>
    <w:rsid w:val="00A338DE"/>
    <w:rsid w:val="00A33B53"/>
    <w:rsid w:val="00A33D92"/>
    <w:rsid w:val="00A34538"/>
    <w:rsid w:val="00A35279"/>
    <w:rsid w:val="00A35958"/>
    <w:rsid w:val="00A35CCE"/>
    <w:rsid w:val="00A35D04"/>
    <w:rsid w:val="00A35D3D"/>
    <w:rsid w:val="00A36636"/>
    <w:rsid w:val="00A36B0C"/>
    <w:rsid w:val="00A37EFD"/>
    <w:rsid w:val="00A406E2"/>
    <w:rsid w:val="00A4071E"/>
    <w:rsid w:val="00A408D3"/>
    <w:rsid w:val="00A40A42"/>
    <w:rsid w:val="00A40B35"/>
    <w:rsid w:val="00A40C5B"/>
    <w:rsid w:val="00A40E38"/>
    <w:rsid w:val="00A41399"/>
    <w:rsid w:val="00A413B9"/>
    <w:rsid w:val="00A41666"/>
    <w:rsid w:val="00A41985"/>
    <w:rsid w:val="00A421B0"/>
    <w:rsid w:val="00A43743"/>
    <w:rsid w:val="00A43B2D"/>
    <w:rsid w:val="00A43CC9"/>
    <w:rsid w:val="00A44B86"/>
    <w:rsid w:val="00A44FC7"/>
    <w:rsid w:val="00A45518"/>
    <w:rsid w:val="00A456B8"/>
    <w:rsid w:val="00A4597D"/>
    <w:rsid w:val="00A460DE"/>
    <w:rsid w:val="00A464EE"/>
    <w:rsid w:val="00A470E6"/>
    <w:rsid w:val="00A472F6"/>
    <w:rsid w:val="00A479FD"/>
    <w:rsid w:val="00A5033E"/>
    <w:rsid w:val="00A5043F"/>
    <w:rsid w:val="00A50639"/>
    <w:rsid w:val="00A51201"/>
    <w:rsid w:val="00A516F1"/>
    <w:rsid w:val="00A525C2"/>
    <w:rsid w:val="00A527C2"/>
    <w:rsid w:val="00A5322A"/>
    <w:rsid w:val="00A53698"/>
    <w:rsid w:val="00A53728"/>
    <w:rsid w:val="00A5379A"/>
    <w:rsid w:val="00A53DF8"/>
    <w:rsid w:val="00A54435"/>
    <w:rsid w:val="00A5443C"/>
    <w:rsid w:val="00A545D4"/>
    <w:rsid w:val="00A54CCE"/>
    <w:rsid w:val="00A550F2"/>
    <w:rsid w:val="00A5551F"/>
    <w:rsid w:val="00A55800"/>
    <w:rsid w:val="00A5606C"/>
    <w:rsid w:val="00A570AA"/>
    <w:rsid w:val="00A57336"/>
    <w:rsid w:val="00A5748A"/>
    <w:rsid w:val="00A5772E"/>
    <w:rsid w:val="00A577A5"/>
    <w:rsid w:val="00A57BB1"/>
    <w:rsid w:val="00A57F40"/>
    <w:rsid w:val="00A606DB"/>
    <w:rsid w:val="00A60D39"/>
    <w:rsid w:val="00A61B89"/>
    <w:rsid w:val="00A61B95"/>
    <w:rsid w:val="00A61E56"/>
    <w:rsid w:val="00A621C6"/>
    <w:rsid w:val="00A624D5"/>
    <w:rsid w:val="00A626DC"/>
    <w:rsid w:val="00A62A33"/>
    <w:rsid w:val="00A6326F"/>
    <w:rsid w:val="00A64AC2"/>
    <w:rsid w:val="00A6564D"/>
    <w:rsid w:val="00A65A05"/>
    <w:rsid w:val="00A65B88"/>
    <w:rsid w:val="00A65CEA"/>
    <w:rsid w:val="00A65FA2"/>
    <w:rsid w:val="00A660C5"/>
    <w:rsid w:val="00A6688A"/>
    <w:rsid w:val="00A66C46"/>
    <w:rsid w:val="00A66FB4"/>
    <w:rsid w:val="00A67507"/>
    <w:rsid w:val="00A67A50"/>
    <w:rsid w:val="00A712D0"/>
    <w:rsid w:val="00A71302"/>
    <w:rsid w:val="00A715C0"/>
    <w:rsid w:val="00A718C5"/>
    <w:rsid w:val="00A71C43"/>
    <w:rsid w:val="00A71FEA"/>
    <w:rsid w:val="00A72590"/>
    <w:rsid w:val="00A72E4D"/>
    <w:rsid w:val="00A72F43"/>
    <w:rsid w:val="00A72F54"/>
    <w:rsid w:val="00A7334D"/>
    <w:rsid w:val="00A73372"/>
    <w:rsid w:val="00A734B5"/>
    <w:rsid w:val="00A73676"/>
    <w:rsid w:val="00A74005"/>
    <w:rsid w:val="00A7407B"/>
    <w:rsid w:val="00A74320"/>
    <w:rsid w:val="00A743EA"/>
    <w:rsid w:val="00A7461F"/>
    <w:rsid w:val="00A746EC"/>
    <w:rsid w:val="00A74BEA"/>
    <w:rsid w:val="00A75410"/>
    <w:rsid w:val="00A76D97"/>
    <w:rsid w:val="00A775E5"/>
    <w:rsid w:val="00A77C02"/>
    <w:rsid w:val="00A8041F"/>
    <w:rsid w:val="00A807F7"/>
    <w:rsid w:val="00A810F4"/>
    <w:rsid w:val="00A81206"/>
    <w:rsid w:val="00A8155B"/>
    <w:rsid w:val="00A82902"/>
    <w:rsid w:val="00A82A74"/>
    <w:rsid w:val="00A83920"/>
    <w:rsid w:val="00A83E05"/>
    <w:rsid w:val="00A84069"/>
    <w:rsid w:val="00A84411"/>
    <w:rsid w:val="00A84478"/>
    <w:rsid w:val="00A8456C"/>
    <w:rsid w:val="00A84742"/>
    <w:rsid w:val="00A848F3"/>
    <w:rsid w:val="00A84A95"/>
    <w:rsid w:val="00A860C1"/>
    <w:rsid w:val="00A86526"/>
    <w:rsid w:val="00A86685"/>
    <w:rsid w:val="00A87712"/>
    <w:rsid w:val="00A87EED"/>
    <w:rsid w:val="00A87FB2"/>
    <w:rsid w:val="00A900BE"/>
    <w:rsid w:val="00A90145"/>
    <w:rsid w:val="00A9020D"/>
    <w:rsid w:val="00A9047D"/>
    <w:rsid w:val="00A9120D"/>
    <w:rsid w:val="00A91664"/>
    <w:rsid w:val="00A916C6"/>
    <w:rsid w:val="00A919B5"/>
    <w:rsid w:val="00A91D67"/>
    <w:rsid w:val="00A930C6"/>
    <w:rsid w:val="00A933A5"/>
    <w:rsid w:val="00A938F3"/>
    <w:rsid w:val="00A94138"/>
    <w:rsid w:val="00A94347"/>
    <w:rsid w:val="00A94A61"/>
    <w:rsid w:val="00A95266"/>
    <w:rsid w:val="00A95427"/>
    <w:rsid w:val="00A95AE8"/>
    <w:rsid w:val="00A961D4"/>
    <w:rsid w:val="00A96293"/>
    <w:rsid w:val="00A96B80"/>
    <w:rsid w:val="00A970BC"/>
    <w:rsid w:val="00A970F6"/>
    <w:rsid w:val="00A97166"/>
    <w:rsid w:val="00A971F1"/>
    <w:rsid w:val="00A97829"/>
    <w:rsid w:val="00AA0334"/>
    <w:rsid w:val="00AA05B5"/>
    <w:rsid w:val="00AA0897"/>
    <w:rsid w:val="00AA1E53"/>
    <w:rsid w:val="00AA2799"/>
    <w:rsid w:val="00AA286B"/>
    <w:rsid w:val="00AA3933"/>
    <w:rsid w:val="00AA3C5C"/>
    <w:rsid w:val="00AA4E99"/>
    <w:rsid w:val="00AA638B"/>
    <w:rsid w:val="00AA667C"/>
    <w:rsid w:val="00AA69E4"/>
    <w:rsid w:val="00AA6AF3"/>
    <w:rsid w:val="00AA6B59"/>
    <w:rsid w:val="00AA7118"/>
    <w:rsid w:val="00AB0BBE"/>
    <w:rsid w:val="00AB0CFE"/>
    <w:rsid w:val="00AB19E9"/>
    <w:rsid w:val="00AB1CC2"/>
    <w:rsid w:val="00AB2188"/>
    <w:rsid w:val="00AB263A"/>
    <w:rsid w:val="00AB2903"/>
    <w:rsid w:val="00AB3142"/>
    <w:rsid w:val="00AB32BA"/>
    <w:rsid w:val="00AB3949"/>
    <w:rsid w:val="00AB3C8B"/>
    <w:rsid w:val="00AB4DBB"/>
    <w:rsid w:val="00AB525A"/>
    <w:rsid w:val="00AB55DB"/>
    <w:rsid w:val="00AB5A57"/>
    <w:rsid w:val="00AB5C4F"/>
    <w:rsid w:val="00AB62DC"/>
    <w:rsid w:val="00AB6CAE"/>
    <w:rsid w:val="00AB713D"/>
    <w:rsid w:val="00AB768E"/>
    <w:rsid w:val="00AB774B"/>
    <w:rsid w:val="00AB779B"/>
    <w:rsid w:val="00AB78A6"/>
    <w:rsid w:val="00AB7B74"/>
    <w:rsid w:val="00AB7C87"/>
    <w:rsid w:val="00AC0C89"/>
    <w:rsid w:val="00AC253F"/>
    <w:rsid w:val="00AC296C"/>
    <w:rsid w:val="00AC326C"/>
    <w:rsid w:val="00AC340D"/>
    <w:rsid w:val="00AC371E"/>
    <w:rsid w:val="00AC389A"/>
    <w:rsid w:val="00AC3A30"/>
    <w:rsid w:val="00AC422D"/>
    <w:rsid w:val="00AC4ED8"/>
    <w:rsid w:val="00AC51B5"/>
    <w:rsid w:val="00AC5233"/>
    <w:rsid w:val="00AC537F"/>
    <w:rsid w:val="00AC55CC"/>
    <w:rsid w:val="00AC55FD"/>
    <w:rsid w:val="00AC57C1"/>
    <w:rsid w:val="00AC58FB"/>
    <w:rsid w:val="00AC5A7F"/>
    <w:rsid w:val="00AC5D6A"/>
    <w:rsid w:val="00AC5FD1"/>
    <w:rsid w:val="00AC605C"/>
    <w:rsid w:val="00AC6BF7"/>
    <w:rsid w:val="00AC6E81"/>
    <w:rsid w:val="00AC7B8E"/>
    <w:rsid w:val="00AC7C41"/>
    <w:rsid w:val="00AC7CB0"/>
    <w:rsid w:val="00AC7F8B"/>
    <w:rsid w:val="00AD0A29"/>
    <w:rsid w:val="00AD188C"/>
    <w:rsid w:val="00AD1AFA"/>
    <w:rsid w:val="00AD1B75"/>
    <w:rsid w:val="00AD1CC8"/>
    <w:rsid w:val="00AD1D41"/>
    <w:rsid w:val="00AD1F65"/>
    <w:rsid w:val="00AD2961"/>
    <w:rsid w:val="00AD2EA4"/>
    <w:rsid w:val="00AD3EA9"/>
    <w:rsid w:val="00AD3EC3"/>
    <w:rsid w:val="00AD410A"/>
    <w:rsid w:val="00AD417A"/>
    <w:rsid w:val="00AD44C8"/>
    <w:rsid w:val="00AD54F4"/>
    <w:rsid w:val="00AD555A"/>
    <w:rsid w:val="00AD5652"/>
    <w:rsid w:val="00AD6438"/>
    <w:rsid w:val="00AD6A0E"/>
    <w:rsid w:val="00AD74CC"/>
    <w:rsid w:val="00AE0493"/>
    <w:rsid w:val="00AE0AB9"/>
    <w:rsid w:val="00AE1803"/>
    <w:rsid w:val="00AE199A"/>
    <w:rsid w:val="00AE1CCF"/>
    <w:rsid w:val="00AE29CF"/>
    <w:rsid w:val="00AE2AE2"/>
    <w:rsid w:val="00AE3BB6"/>
    <w:rsid w:val="00AE3C37"/>
    <w:rsid w:val="00AE3CAC"/>
    <w:rsid w:val="00AE3F8B"/>
    <w:rsid w:val="00AE4453"/>
    <w:rsid w:val="00AE488B"/>
    <w:rsid w:val="00AE52EF"/>
    <w:rsid w:val="00AE60FD"/>
    <w:rsid w:val="00AE671D"/>
    <w:rsid w:val="00AE6D29"/>
    <w:rsid w:val="00AE72CA"/>
    <w:rsid w:val="00AE7C5B"/>
    <w:rsid w:val="00AE7F54"/>
    <w:rsid w:val="00AE7FC2"/>
    <w:rsid w:val="00AF022B"/>
    <w:rsid w:val="00AF06BC"/>
    <w:rsid w:val="00AF0818"/>
    <w:rsid w:val="00AF1301"/>
    <w:rsid w:val="00AF153B"/>
    <w:rsid w:val="00AF1807"/>
    <w:rsid w:val="00AF1ABC"/>
    <w:rsid w:val="00AF2243"/>
    <w:rsid w:val="00AF234A"/>
    <w:rsid w:val="00AF2957"/>
    <w:rsid w:val="00AF2BC7"/>
    <w:rsid w:val="00AF2D41"/>
    <w:rsid w:val="00AF3055"/>
    <w:rsid w:val="00AF32CA"/>
    <w:rsid w:val="00AF3505"/>
    <w:rsid w:val="00AF3F4C"/>
    <w:rsid w:val="00AF4117"/>
    <w:rsid w:val="00AF41B8"/>
    <w:rsid w:val="00AF46D2"/>
    <w:rsid w:val="00AF539E"/>
    <w:rsid w:val="00AF5821"/>
    <w:rsid w:val="00AF5BE6"/>
    <w:rsid w:val="00AF6661"/>
    <w:rsid w:val="00AF7813"/>
    <w:rsid w:val="00AF795C"/>
    <w:rsid w:val="00AF79B7"/>
    <w:rsid w:val="00AF7AB8"/>
    <w:rsid w:val="00AF7BF8"/>
    <w:rsid w:val="00AF7DCD"/>
    <w:rsid w:val="00AF7E86"/>
    <w:rsid w:val="00B008BF"/>
    <w:rsid w:val="00B00960"/>
    <w:rsid w:val="00B00C6B"/>
    <w:rsid w:val="00B01441"/>
    <w:rsid w:val="00B023A1"/>
    <w:rsid w:val="00B02525"/>
    <w:rsid w:val="00B02DA0"/>
    <w:rsid w:val="00B02FA8"/>
    <w:rsid w:val="00B03387"/>
    <w:rsid w:val="00B03C82"/>
    <w:rsid w:val="00B0410D"/>
    <w:rsid w:val="00B041D3"/>
    <w:rsid w:val="00B0421B"/>
    <w:rsid w:val="00B04ADB"/>
    <w:rsid w:val="00B04AEE"/>
    <w:rsid w:val="00B051FF"/>
    <w:rsid w:val="00B05CC6"/>
    <w:rsid w:val="00B05E1E"/>
    <w:rsid w:val="00B05FE8"/>
    <w:rsid w:val="00B0636E"/>
    <w:rsid w:val="00B06463"/>
    <w:rsid w:val="00B06B94"/>
    <w:rsid w:val="00B06DDE"/>
    <w:rsid w:val="00B06F85"/>
    <w:rsid w:val="00B072DD"/>
    <w:rsid w:val="00B1044F"/>
    <w:rsid w:val="00B10C6A"/>
    <w:rsid w:val="00B10D03"/>
    <w:rsid w:val="00B1121C"/>
    <w:rsid w:val="00B11318"/>
    <w:rsid w:val="00B1176A"/>
    <w:rsid w:val="00B11BBF"/>
    <w:rsid w:val="00B11E79"/>
    <w:rsid w:val="00B12EC2"/>
    <w:rsid w:val="00B13D6F"/>
    <w:rsid w:val="00B14630"/>
    <w:rsid w:val="00B14AC9"/>
    <w:rsid w:val="00B14AF9"/>
    <w:rsid w:val="00B14B66"/>
    <w:rsid w:val="00B14E31"/>
    <w:rsid w:val="00B14FF1"/>
    <w:rsid w:val="00B1514F"/>
    <w:rsid w:val="00B153C9"/>
    <w:rsid w:val="00B15426"/>
    <w:rsid w:val="00B158BF"/>
    <w:rsid w:val="00B15E55"/>
    <w:rsid w:val="00B16003"/>
    <w:rsid w:val="00B160FA"/>
    <w:rsid w:val="00B1618F"/>
    <w:rsid w:val="00B162CD"/>
    <w:rsid w:val="00B1640B"/>
    <w:rsid w:val="00B16AC6"/>
    <w:rsid w:val="00B16EDB"/>
    <w:rsid w:val="00B17CE4"/>
    <w:rsid w:val="00B17FDF"/>
    <w:rsid w:val="00B20518"/>
    <w:rsid w:val="00B205B2"/>
    <w:rsid w:val="00B20EBC"/>
    <w:rsid w:val="00B2140A"/>
    <w:rsid w:val="00B21B4E"/>
    <w:rsid w:val="00B21DEF"/>
    <w:rsid w:val="00B21E37"/>
    <w:rsid w:val="00B21F7D"/>
    <w:rsid w:val="00B22FF0"/>
    <w:rsid w:val="00B2363F"/>
    <w:rsid w:val="00B23677"/>
    <w:rsid w:val="00B23B15"/>
    <w:rsid w:val="00B24395"/>
    <w:rsid w:val="00B24AA2"/>
    <w:rsid w:val="00B259AB"/>
    <w:rsid w:val="00B26AC2"/>
    <w:rsid w:val="00B26D06"/>
    <w:rsid w:val="00B26E61"/>
    <w:rsid w:val="00B26E9E"/>
    <w:rsid w:val="00B275BA"/>
    <w:rsid w:val="00B27636"/>
    <w:rsid w:val="00B277C6"/>
    <w:rsid w:val="00B30684"/>
    <w:rsid w:val="00B30CA9"/>
    <w:rsid w:val="00B30EEB"/>
    <w:rsid w:val="00B3158B"/>
    <w:rsid w:val="00B32594"/>
    <w:rsid w:val="00B325BE"/>
    <w:rsid w:val="00B32617"/>
    <w:rsid w:val="00B3348F"/>
    <w:rsid w:val="00B33BA2"/>
    <w:rsid w:val="00B33C4A"/>
    <w:rsid w:val="00B33DD3"/>
    <w:rsid w:val="00B346E2"/>
    <w:rsid w:val="00B347EE"/>
    <w:rsid w:val="00B34B24"/>
    <w:rsid w:val="00B34E26"/>
    <w:rsid w:val="00B34F21"/>
    <w:rsid w:val="00B3510F"/>
    <w:rsid w:val="00B35A56"/>
    <w:rsid w:val="00B37A94"/>
    <w:rsid w:val="00B37C1B"/>
    <w:rsid w:val="00B37FB2"/>
    <w:rsid w:val="00B400C4"/>
    <w:rsid w:val="00B40ECF"/>
    <w:rsid w:val="00B40F33"/>
    <w:rsid w:val="00B4198D"/>
    <w:rsid w:val="00B41E0D"/>
    <w:rsid w:val="00B41F58"/>
    <w:rsid w:val="00B42CDB"/>
    <w:rsid w:val="00B42F2B"/>
    <w:rsid w:val="00B4438B"/>
    <w:rsid w:val="00B44FB5"/>
    <w:rsid w:val="00B45512"/>
    <w:rsid w:val="00B4565F"/>
    <w:rsid w:val="00B45710"/>
    <w:rsid w:val="00B45FC5"/>
    <w:rsid w:val="00B4632A"/>
    <w:rsid w:val="00B476A7"/>
    <w:rsid w:val="00B47EB2"/>
    <w:rsid w:val="00B502EC"/>
    <w:rsid w:val="00B5059F"/>
    <w:rsid w:val="00B50F62"/>
    <w:rsid w:val="00B51344"/>
    <w:rsid w:val="00B51887"/>
    <w:rsid w:val="00B51AD6"/>
    <w:rsid w:val="00B51B51"/>
    <w:rsid w:val="00B524A3"/>
    <w:rsid w:val="00B52545"/>
    <w:rsid w:val="00B52F67"/>
    <w:rsid w:val="00B53AE0"/>
    <w:rsid w:val="00B53C9A"/>
    <w:rsid w:val="00B542DA"/>
    <w:rsid w:val="00B54749"/>
    <w:rsid w:val="00B54AF4"/>
    <w:rsid w:val="00B54D62"/>
    <w:rsid w:val="00B54EFD"/>
    <w:rsid w:val="00B55505"/>
    <w:rsid w:val="00B559DD"/>
    <w:rsid w:val="00B55D29"/>
    <w:rsid w:val="00B55D33"/>
    <w:rsid w:val="00B56299"/>
    <w:rsid w:val="00B56517"/>
    <w:rsid w:val="00B56790"/>
    <w:rsid w:val="00B60866"/>
    <w:rsid w:val="00B60934"/>
    <w:rsid w:val="00B60BA5"/>
    <w:rsid w:val="00B6100E"/>
    <w:rsid w:val="00B63794"/>
    <w:rsid w:val="00B63A3C"/>
    <w:rsid w:val="00B64103"/>
    <w:rsid w:val="00B642E3"/>
    <w:rsid w:val="00B64AD1"/>
    <w:rsid w:val="00B65426"/>
    <w:rsid w:val="00B6546B"/>
    <w:rsid w:val="00B6546D"/>
    <w:rsid w:val="00B661B9"/>
    <w:rsid w:val="00B66629"/>
    <w:rsid w:val="00B6702C"/>
    <w:rsid w:val="00B67C9C"/>
    <w:rsid w:val="00B710B7"/>
    <w:rsid w:val="00B717DA"/>
    <w:rsid w:val="00B71F50"/>
    <w:rsid w:val="00B72A24"/>
    <w:rsid w:val="00B72B28"/>
    <w:rsid w:val="00B72C9C"/>
    <w:rsid w:val="00B72D16"/>
    <w:rsid w:val="00B73291"/>
    <w:rsid w:val="00B736F2"/>
    <w:rsid w:val="00B73DE2"/>
    <w:rsid w:val="00B7402B"/>
    <w:rsid w:val="00B74AE7"/>
    <w:rsid w:val="00B74C46"/>
    <w:rsid w:val="00B750B2"/>
    <w:rsid w:val="00B77566"/>
    <w:rsid w:val="00B77B95"/>
    <w:rsid w:val="00B77FD4"/>
    <w:rsid w:val="00B80672"/>
    <w:rsid w:val="00B80814"/>
    <w:rsid w:val="00B80A27"/>
    <w:rsid w:val="00B81370"/>
    <w:rsid w:val="00B81708"/>
    <w:rsid w:val="00B817A8"/>
    <w:rsid w:val="00B81D22"/>
    <w:rsid w:val="00B81DA3"/>
    <w:rsid w:val="00B8221D"/>
    <w:rsid w:val="00B82E4D"/>
    <w:rsid w:val="00B82FF6"/>
    <w:rsid w:val="00B830D0"/>
    <w:rsid w:val="00B83394"/>
    <w:rsid w:val="00B83B3A"/>
    <w:rsid w:val="00B84390"/>
    <w:rsid w:val="00B84569"/>
    <w:rsid w:val="00B85D43"/>
    <w:rsid w:val="00B86AB5"/>
    <w:rsid w:val="00B86BDE"/>
    <w:rsid w:val="00B87BF9"/>
    <w:rsid w:val="00B900AA"/>
    <w:rsid w:val="00B90403"/>
    <w:rsid w:val="00B909A5"/>
    <w:rsid w:val="00B913EF"/>
    <w:rsid w:val="00B91C3A"/>
    <w:rsid w:val="00B91C46"/>
    <w:rsid w:val="00B924D5"/>
    <w:rsid w:val="00B93342"/>
    <w:rsid w:val="00B93363"/>
    <w:rsid w:val="00B9354C"/>
    <w:rsid w:val="00B942EB"/>
    <w:rsid w:val="00B94590"/>
    <w:rsid w:val="00B94722"/>
    <w:rsid w:val="00B94D41"/>
    <w:rsid w:val="00B94F26"/>
    <w:rsid w:val="00B94F91"/>
    <w:rsid w:val="00B95376"/>
    <w:rsid w:val="00B95A2F"/>
    <w:rsid w:val="00B9652C"/>
    <w:rsid w:val="00B96675"/>
    <w:rsid w:val="00B967B6"/>
    <w:rsid w:val="00B96915"/>
    <w:rsid w:val="00B96AE8"/>
    <w:rsid w:val="00B96D4A"/>
    <w:rsid w:val="00B96D63"/>
    <w:rsid w:val="00B96F1B"/>
    <w:rsid w:val="00B9792A"/>
    <w:rsid w:val="00B97F2E"/>
    <w:rsid w:val="00BA045B"/>
    <w:rsid w:val="00BA0900"/>
    <w:rsid w:val="00BA0AA8"/>
    <w:rsid w:val="00BA1E23"/>
    <w:rsid w:val="00BA28F1"/>
    <w:rsid w:val="00BA2BC3"/>
    <w:rsid w:val="00BA2BEC"/>
    <w:rsid w:val="00BA3514"/>
    <w:rsid w:val="00BA3613"/>
    <w:rsid w:val="00BA3633"/>
    <w:rsid w:val="00BA453E"/>
    <w:rsid w:val="00BA4724"/>
    <w:rsid w:val="00BA4864"/>
    <w:rsid w:val="00BA495A"/>
    <w:rsid w:val="00BA4AEC"/>
    <w:rsid w:val="00BA4CD5"/>
    <w:rsid w:val="00BA5084"/>
    <w:rsid w:val="00BA57EF"/>
    <w:rsid w:val="00BA5A82"/>
    <w:rsid w:val="00BA6471"/>
    <w:rsid w:val="00BA7708"/>
    <w:rsid w:val="00BA7813"/>
    <w:rsid w:val="00BB037B"/>
    <w:rsid w:val="00BB1A63"/>
    <w:rsid w:val="00BB3FB7"/>
    <w:rsid w:val="00BB3FD0"/>
    <w:rsid w:val="00BB4278"/>
    <w:rsid w:val="00BB46E7"/>
    <w:rsid w:val="00BB4992"/>
    <w:rsid w:val="00BB49BD"/>
    <w:rsid w:val="00BB4C4A"/>
    <w:rsid w:val="00BB4F09"/>
    <w:rsid w:val="00BB5151"/>
    <w:rsid w:val="00BB5197"/>
    <w:rsid w:val="00BB5F69"/>
    <w:rsid w:val="00BB652B"/>
    <w:rsid w:val="00BB6A42"/>
    <w:rsid w:val="00BB6F74"/>
    <w:rsid w:val="00BB6FF8"/>
    <w:rsid w:val="00BB7564"/>
    <w:rsid w:val="00BB790E"/>
    <w:rsid w:val="00BB7B97"/>
    <w:rsid w:val="00BB7FE4"/>
    <w:rsid w:val="00BB7FF8"/>
    <w:rsid w:val="00BC08A8"/>
    <w:rsid w:val="00BC16C3"/>
    <w:rsid w:val="00BC1D5A"/>
    <w:rsid w:val="00BC1EF7"/>
    <w:rsid w:val="00BC2806"/>
    <w:rsid w:val="00BC3362"/>
    <w:rsid w:val="00BC3C55"/>
    <w:rsid w:val="00BC5010"/>
    <w:rsid w:val="00BC52DA"/>
    <w:rsid w:val="00BC548D"/>
    <w:rsid w:val="00BC5A3E"/>
    <w:rsid w:val="00BC5BA6"/>
    <w:rsid w:val="00BC698C"/>
    <w:rsid w:val="00BC7104"/>
    <w:rsid w:val="00BC78B5"/>
    <w:rsid w:val="00BC7BEE"/>
    <w:rsid w:val="00BD02CE"/>
    <w:rsid w:val="00BD0695"/>
    <w:rsid w:val="00BD06E8"/>
    <w:rsid w:val="00BD06F1"/>
    <w:rsid w:val="00BD075C"/>
    <w:rsid w:val="00BD0BBA"/>
    <w:rsid w:val="00BD1551"/>
    <w:rsid w:val="00BD1EE9"/>
    <w:rsid w:val="00BD34BC"/>
    <w:rsid w:val="00BD4A05"/>
    <w:rsid w:val="00BD4B88"/>
    <w:rsid w:val="00BD4D54"/>
    <w:rsid w:val="00BD503E"/>
    <w:rsid w:val="00BD5224"/>
    <w:rsid w:val="00BD5872"/>
    <w:rsid w:val="00BD5985"/>
    <w:rsid w:val="00BD6AB9"/>
    <w:rsid w:val="00BD6D1A"/>
    <w:rsid w:val="00BD71C7"/>
    <w:rsid w:val="00BD7A5C"/>
    <w:rsid w:val="00BD7CF3"/>
    <w:rsid w:val="00BE01EC"/>
    <w:rsid w:val="00BE0EDB"/>
    <w:rsid w:val="00BE139C"/>
    <w:rsid w:val="00BE1573"/>
    <w:rsid w:val="00BE1BD9"/>
    <w:rsid w:val="00BE1BFF"/>
    <w:rsid w:val="00BE1E1A"/>
    <w:rsid w:val="00BE1E6B"/>
    <w:rsid w:val="00BE264F"/>
    <w:rsid w:val="00BE26C5"/>
    <w:rsid w:val="00BE2907"/>
    <w:rsid w:val="00BE291E"/>
    <w:rsid w:val="00BE2D1D"/>
    <w:rsid w:val="00BE30EA"/>
    <w:rsid w:val="00BE3BD7"/>
    <w:rsid w:val="00BE3CA9"/>
    <w:rsid w:val="00BE3CFF"/>
    <w:rsid w:val="00BE4A19"/>
    <w:rsid w:val="00BE5243"/>
    <w:rsid w:val="00BE5615"/>
    <w:rsid w:val="00BE561A"/>
    <w:rsid w:val="00BE57FC"/>
    <w:rsid w:val="00BE5B2F"/>
    <w:rsid w:val="00BE5D88"/>
    <w:rsid w:val="00BE6355"/>
    <w:rsid w:val="00BE6474"/>
    <w:rsid w:val="00BE65F6"/>
    <w:rsid w:val="00BE6828"/>
    <w:rsid w:val="00BE6A39"/>
    <w:rsid w:val="00BE6BDA"/>
    <w:rsid w:val="00BE6DC7"/>
    <w:rsid w:val="00BE712D"/>
    <w:rsid w:val="00BF00C3"/>
    <w:rsid w:val="00BF03C2"/>
    <w:rsid w:val="00BF04F9"/>
    <w:rsid w:val="00BF0518"/>
    <w:rsid w:val="00BF098B"/>
    <w:rsid w:val="00BF0BAA"/>
    <w:rsid w:val="00BF0BF1"/>
    <w:rsid w:val="00BF1418"/>
    <w:rsid w:val="00BF1A11"/>
    <w:rsid w:val="00BF1BA8"/>
    <w:rsid w:val="00BF208E"/>
    <w:rsid w:val="00BF2202"/>
    <w:rsid w:val="00BF2814"/>
    <w:rsid w:val="00BF2DC7"/>
    <w:rsid w:val="00BF2F24"/>
    <w:rsid w:val="00BF3092"/>
    <w:rsid w:val="00BF372B"/>
    <w:rsid w:val="00BF397C"/>
    <w:rsid w:val="00BF3C0E"/>
    <w:rsid w:val="00BF44CC"/>
    <w:rsid w:val="00BF4C91"/>
    <w:rsid w:val="00BF4D57"/>
    <w:rsid w:val="00BF4F5E"/>
    <w:rsid w:val="00BF51AB"/>
    <w:rsid w:val="00BF6028"/>
    <w:rsid w:val="00BF662F"/>
    <w:rsid w:val="00BF66B6"/>
    <w:rsid w:val="00BF6D05"/>
    <w:rsid w:val="00BF72BE"/>
    <w:rsid w:val="00BF7746"/>
    <w:rsid w:val="00BF79D4"/>
    <w:rsid w:val="00C0078A"/>
    <w:rsid w:val="00C012F1"/>
    <w:rsid w:val="00C01865"/>
    <w:rsid w:val="00C02497"/>
    <w:rsid w:val="00C02559"/>
    <w:rsid w:val="00C029E7"/>
    <w:rsid w:val="00C02D0A"/>
    <w:rsid w:val="00C03215"/>
    <w:rsid w:val="00C036B7"/>
    <w:rsid w:val="00C0397F"/>
    <w:rsid w:val="00C03B61"/>
    <w:rsid w:val="00C03C43"/>
    <w:rsid w:val="00C03E59"/>
    <w:rsid w:val="00C04187"/>
    <w:rsid w:val="00C042F7"/>
    <w:rsid w:val="00C044BA"/>
    <w:rsid w:val="00C048C1"/>
    <w:rsid w:val="00C049E3"/>
    <w:rsid w:val="00C04C94"/>
    <w:rsid w:val="00C04DEE"/>
    <w:rsid w:val="00C0589C"/>
    <w:rsid w:val="00C05D58"/>
    <w:rsid w:val="00C05F8B"/>
    <w:rsid w:val="00C06219"/>
    <w:rsid w:val="00C0690B"/>
    <w:rsid w:val="00C079F9"/>
    <w:rsid w:val="00C07AB5"/>
    <w:rsid w:val="00C07FEE"/>
    <w:rsid w:val="00C104B7"/>
    <w:rsid w:val="00C11948"/>
    <w:rsid w:val="00C11A38"/>
    <w:rsid w:val="00C11CA0"/>
    <w:rsid w:val="00C11F73"/>
    <w:rsid w:val="00C13488"/>
    <w:rsid w:val="00C136BC"/>
    <w:rsid w:val="00C1380F"/>
    <w:rsid w:val="00C14D41"/>
    <w:rsid w:val="00C16A3E"/>
    <w:rsid w:val="00C16E53"/>
    <w:rsid w:val="00C175BF"/>
    <w:rsid w:val="00C1770B"/>
    <w:rsid w:val="00C20021"/>
    <w:rsid w:val="00C201B6"/>
    <w:rsid w:val="00C202C7"/>
    <w:rsid w:val="00C206E0"/>
    <w:rsid w:val="00C20D19"/>
    <w:rsid w:val="00C210A7"/>
    <w:rsid w:val="00C2141B"/>
    <w:rsid w:val="00C215B5"/>
    <w:rsid w:val="00C21EE4"/>
    <w:rsid w:val="00C2206F"/>
    <w:rsid w:val="00C22162"/>
    <w:rsid w:val="00C221E1"/>
    <w:rsid w:val="00C22AE7"/>
    <w:rsid w:val="00C22CFD"/>
    <w:rsid w:val="00C22D4C"/>
    <w:rsid w:val="00C2324C"/>
    <w:rsid w:val="00C23540"/>
    <w:rsid w:val="00C23606"/>
    <w:rsid w:val="00C236D6"/>
    <w:rsid w:val="00C23A0C"/>
    <w:rsid w:val="00C23A44"/>
    <w:rsid w:val="00C24109"/>
    <w:rsid w:val="00C24291"/>
    <w:rsid w:val="00C2460D"/>
    <w:rsid w:val="00C24634"/>
    <w:rsid w:val="00C2477C"/>
    <w:rsid w:val="00C24AA1"/>
    <w:rsid w:val="00C25601"/>
    <w:rsid w:val="00C26FE3"/>
    <w:rsid w:val="00C27225"/>
    <w:rsid w:val="00C276A9"/>
    <w:rsid w:val="00C27E03"/>
    <w:rsid w:val="00C27E78"/>
    <w:rsid w:val="00C3007C"/>
    <w:rsid w:val="00C30A1E"/>
    <w:rsid w:val="00C30A92"/>
    <w:rsid w:val="00C30CF6"/>
    <w:rsid w:val="00C311B9"/>
    <w:rsid w:val="00C31633"/>
    <w:rsid w:val="00C31B26"/>
    <w:rsid w:val="00C32BB3"/>
    <w:rsid w:val="00C32E2E"/>
    <w:rsid w:val="00C333D3"/>
    <w:rsid w:val="00C334E0"/>
    <w:rsid w:val="00C33C22"/>
    <w:rsid w:val="00C34008"/>
    <w:rsid w:val="00C34414"/>
    <w:rsid w:val="00C34B39"/>
    <w:rsid w:val="00C34E45"/>
    <w:rsid w:val="00C34F11"/>
    <w:rsid w:val="00C35DEF"/>
    <w:rsid w:val="00C36537"/>
    <w:rsid w:val="00C365B8"/>
    <w:rsid w:val="00C36741"/>
    <w:rsid w:val="00C36B8B"/>
    <w:rsid w:val="00C37A9C"/>
    <w:rsid w:val="00C409B8"/>
    <w:rsid w:val="00C40B4F"/>
    <w:rsid w:val="00C412AF"/>
    <w:rsid w:val="00C41369"/>
    <w:rsid w:val="00C41533"/>
    <w:rsid w:val="00C42785"/>
    <w:rsid w:val="00C4278C"/>
    <w:rsid w:val="00C429D0"/>
    <w:rsid w:val="00C42B4F"/>
    <w:rsid w:val="00C42FD5"/>
    <w:rsid w:val="00C430A7"/>
    <w:rsid w:val="00C438E8"/>
    <w:rsid w:val="00C43CB8"/>
    <w:rsid w:val="00C440CD"/>
    <w:rsid w:val="00C441CE"/>
    <w:rsid w:val="00C444E4"/>
    <w:rsid w:val="00C44600"/>
    <w:rsid w:val="00C44A60"/>
    <w:rsid w:val="00C44B37"/>
    <w:rsid w:val="00C44F3D"/>
    <w:rsid w:val="00C45046"/>
    <w:rsid w:val="00C4572C"/>
    <w:rsid w:val="00C4577A"/>
    <w:rsid w:val="00C45B48"/>
    <w:rsid w:val="00C462F2"/>
    <w:rsid w:val="00C468A2"/>
    <w:rsid w:val="00C46A04"/>
    <w:rsid w:val="00C46CEF"/>
    <w:rsid w:val="00C4724D"/>
    <w:rsid w:val="00C47298"/>
    <w:rsid w:val="00C47670"/>
    <w:rsid w:val="00C478B1"/>
    <w:rsid w:val="00C47A7C"/>
    <w:rsid w:val="00C47FFA"/>
    <w:rsid w:val="00C50354"/>
    <w:rsid w:val="00C5132F"/>
    <w:rsid w:val="00C514EA"/>
    <w:rsid w:val="00C51A00"/>
    <w:rsid w:val="00C51A34"/>
    <w:rsid w:val="00C52317"/>
    <w:rsid w:val="00C52C9B"/>
    <w:rsid w:val="00C53074"/>
    <w:rsid w:val="00C53594"/>
    <w:rsid w:val="00C5367A"/>
    <w:rsid w:val="00C53DD2"/>
    <w:rsid w:val="00C5419C"/>
    <w:rsid w:val="00C5435D"/>
    <w:rsid w:val="00C544B3"/>
    <w:rsid w:val="00C54995"/>
    <w:rsid w:val="00C54A6E"/>
    <w:rsid w:val="00C54F73"/>
    <w:rsid w:val="00C55863"/>
    <w:rsid w:val="00C55D51"/>
    <w:rsid w:val="00C577C9"/>
    <w:rsid w:val="00C57E1E"/>
    <w:rsid w:val="00C57F3E"/>
    <w:rsid w:val="00C60197"/>
    <w:rsid w:val="00C61500"/>
    <w:rsid w:val="00C619C9"/>
    <w:rsid w:val="00C61ABF"/>
    <w:rsid w:val="00C61B84"/>
    <w:rsid w:val="00C61D55"/>
    <w:rsid w:val="00C61DA4"/>
    <w:rsid w:val="00C61EFF"/>
    <w:rsid w:val="00C61F81"/>
    <w:rsid w:val="00C62639"/>
    <w:rsid w:val="00C62646"/>
    <w:rsid w:val="00C6282B"/>
    <w:rsid w:val="00C62A3E"/>
    <w:rsid w:val="00C6361B"/>
    <w:rsid w:val="00C63B85"/>
    <w:rsid w:val="00C63E08"/>
    <w:rsid w:val="00C64801"/>
    <w:rsid w:val="00C64900"/>
    <w:rsid w:val="00C64B92"/>
    <w:rsid w:val="00C64EC1"/>
    <w:rsid w:val="00C66F23"/>
    <w:rsid w:val="00C671BE"/>
    <w:rsid w:val="00C67949"/>
    <w:rsid w:val="00C7048C"/>
    <w:rsid w:val="00C70BF3"/>
    <w:rsid w:val="00C70DA6"/>
    <w:rsid w:val="00C71282"/>
    <w:rsid w:val="00C714F2"/>
    <w:rsid w:val="00C71934"/>
    <w:rsid w:val="00C71DD9"/>
    <w:rsid w:val="00C7245A"/>
    <w:rsid w:val="00C72F1A"/>
    <w:rsid w:val="00C73CF7"/>
    <w:rsid w:val="00C73EC6"/>
    <w:rsid w:val="00C73F2D"/>
    <w:rsid w:val="00C74BC7"/>
    <w:rsid w:val="00C7500F"/>
    <w:rsid w:val="00C7567A"/>
    <w:rsid w:val="00C7632D"/>
    <w:rsid w:val="00C76CEF"/>
    <w:rsid w:val="00C76D79"/>
    <w:rsid w:val="00C77385"/>
    <w:rsid w:val="00C77705"/>
    <w:rsid w:val="00C8051B"/>
    <w:rsid w:val="00C81A87"/>
    <w:rsid w:val="00C81E32"/>
    <w:rsid w:val="00C81FD9"/>
    <w:rsid w:val="00C821BA"/>
    <w:rsid w:val="00C82265"/>
    <w:rsid w:val="00C82481"/>
    <w:rsid w:val="00C8272B"/>
    <w:rsid w:val="00C829B6"/>
    <w:rsid w:val="00C82B4D"/>
    <w:rsid w:val="00C82FA3"/>
    <w:rsid w:val="00C8301D"/>
    <w:rsid w:val="00C83CE8"/>
    <w:rsid w:val="00C83DDC"/>
    <w:rsid w:val="00C83FDD"/>
    <w:rsid w:val="00C84A81"/>
    <w:rsid w:val="00C85B18"/>
    <w:rsid w:val="00C85B44"/>
    <w:rsid w:val="00C8606C"/>
    <w:rsid w:val="00C86B29"/>
    <w:rsid w:val="00C87447"/>
    <w:rsid w:val="00C878FA"/>
    <w:rsid w:val="00C91AD1"/>
    <w:rsid w:val="00C91B5F"/>
    <w:rsid w:val="00C91D65"/>
    <w:rsid w:val="00C91FF5"/>
    <w:rsid w:val="00C92087"/>
    <w:rsid w:val="00C92CFD"/>
    <w:rsid w:val="00C92FFD"/>
    <w:rsid w:val="00C9362B"/>
    <w:rsid w:val="00C93E23"/>
    <w:rsid w:val="00C93FE0"/>
    <w:rsid w:val="00C945A4"/>
    <w:rsid w:val="00C94645"/>
    <w:rsid w:val="00C94CF6"/>
    <w:rsid w:val="00C94F6C"/>
    <w:rsid w:val="00C95F6F"/>
    <w:rsid w:val="00C96045"/>
    <w:rsid w:val="00C9656F"/>
    <w:rsid w:val="00C9690B"/>
    <w:rsid w:val="00C970FC"/>
    <w:rsid w:val="00C9795D"/>
    <w:rsid w:val="00C97EC6"/>
    <w:rsid w:val="00CA020D"/>
    <w:rsid w:val="00CA044F"/>
    <w:rsid w:val="00CA058D"/>
    <w:rsid w:val="00CA05C7"/>
    <w:rsid w:val="00CA0730"/>
    <w:rsid w:val="00CA07E8"/>
    <w:rsid w:val="00CA0CE9"/>
    <w:rsid w:val="00CA0EB9"/>
    <w:rsid w:val="00CA1484"/>
    <w:rsid w:val="00CA1569"/>
    <w:rsid w:val="00CA2E9D"/>
    <w:rsid w:val="00CA3102"/>
    <w:rsid w:val="00CA3578"/>
    <w:rsid w:val="00CA384E"/>
    <w:rsid w:val="00CA3963"/>
    <w:rsid w:val="00CA3C4A"/>
    <w:rsid w:val="00CA42F6"/>
    <w:rsid w:val="00CA4411"/>
    <w:rsid w:val="00CA49D1"/>
    <w:rsid w:val="00CA4ED3"/>
    <w:rsid w:val="00CA5070"/>
    <w:rsid w:val="00CA5125"/>
    <w:rsid w:val="00CA5AD6"/>
    <w:rsid w:val="00CA6338"/>
    <w:rsid w:val="00CA6805"/>
    <w:rsid w:val="00CA6C1E"/>
    <w:rsid w:val="00CA6F3B"/>
    <w:rsid w:val="00CA74DF"/>
    <w:rsid w:val="00CA792E"/>
    <w:rsid w:val="00CA7973"/>
    <w:rsid w:val="00CA7F5B"/>
    <w:rsid w:val="00CB008B"/>
    <w:rsid w:val="00CB0166"/>
    <w:rsid w:val="00CB0A51"/>
    <w:rsid w:val="00CB0E8F"/>
    <w:rsid w:val="00CB1283"/>
    <w:rsid w:val="00CB1F55"/>
    <w:rsid w:val="00CB227E"/>
    <w:rsid w:val="00CB33AD"/>
    <w:rsid w:val="00CB34E0"/>
    <w:rsid w:val="00CB3C29"/>
    <w:rsid w:val="00CB3DF5"/>
    <w:rsid w:val="00CB40B1"/>
    <w:rsid w:val="00CB4BFC"/>
    <w:rsid w:val="00CB4FB9"/>
    <w:rsid w:val="00CB5040"/>
    <w:rsid w:val="00CB5158"/>
    <w:rsid w:val="00CB51A6"/>
    <w:rsid w:val="00CB54F7"/>
    <w:rsid w:val="00CB656B"/>
    <w:rsid w:val="00CB6BC4"/>
    <w:rsid w:val="00CB7692"/>
    <w:rsid w:val="00CB77F3"/>
    <w:rsid w:val="00CC0431"/>
    <w:rsid w:val="00CC082A"/>
    <w:rsid w:val="00CC09AE"/>
    <w:rsid w:val="00CC11AE"/>
    <w:rsid w:val="00CC17D7"/>
    <w:rsid w:val="00CC1F9C"/>
    <w:rsid w:val="00CC2176"/>
    <w:rsid w:val="00CC27D0"/>
    <w:rsid w:val="00CC28EF"/>
    <w:rsid w:val="00CC2A4D"/>
    <w:rsid w:val="00CC3C72"/>
    <w:rsid w:val="00CC480A"/>
    <w:rsid w:val="00CC4CF3"/>
    <w:rsid w:val="00CC4DE6"/>
    <w:rsid w:val="00CC52C2"/>
    <w:rsid w:val="00CC5370"/>
    <w:rsid w:val="00CC5455"/>
    <w:rsid w:val="00CC5963"/>
    <w:rsid w:val="00CC6065"/>
    <w:rsid w:val="00CC60EA"/>
    <w:rsid w:val="00CC6170"/>
    <w:rsid w:val="00CC62C8"/>
    <w:rsid w:val="00CC7640"/>
    <w:rsid w:val="00CC7968"/>
    <w:rsid w:val="00CC7970"/>
    <w:rsid w:val="00CC7BAF"/>
    <w:rsid w:val="00CC7DB5"/>
    <w:rsid w:val="00CC7F40"/>
    <w:rsid w:val="00CD0071"/>
    <w:rsid w:val="00CD00D2"/>
    <w:rsid w:val="00CD04A7"/>
    <w:rsid w:val="00CD05E5"/>
    <w:rsid w:val="00CD0B5C"/>
    <w:rsid w:val="00CD0F31"/>
    <w:rsid w:val="00CD101B"/>
    <w:rsid w:val="00CD11E5"/>
    <w:rsid w:val="00CD20AE"/>
    <w:rsid w:val="00CD2317"/>
    <w:rsid w:val="00CD2819"/>
    <w:rsid w:val="00CD2FF2"/>
    <w:rsid w:val="00CD3495"/>
    <w:rsid w:val="00CD36A5"/>
    <w:rsid w:val="00CD3825"/>
    <w:rsid w:val="00CD39BB"/>
    <w:rsid w:val="00CD3F4E"/>
    <w:rsid w:val="00CD4407"/>
    <w:rsid w:val="00CD446C"/>
    <w:rsid w:val="00CD4958"/>
    <w:rsid w:val="00CD4DC2"/>
    <w:rsid w:val="00CD5340"/>
    <w:rsid w:val="00CD59B1"/>
    <w:rsid w:val="00CD5E01"/>
    <w:rsid w:val="00CD75F7"/>
    <w:rsid w:val="00CD7E70"/>
    <w:rsid w:val="00CE02EE"/>
    <w:rsid w:val="00CE0504"/>
    <w:rsid w:val="00CE0C6D"/>
    <w:rsid w:val="00CE182E"/>
    <w:rsid w:val="00CE1C48"/>
    <w:rsid w:val="00CE2589"/>
    <w:rsid w:val="00CE2AE7"/>
    <w:rsid w:val="00CE2CF3"/>
    <w:rsid w:val="00CE3289"/>
    <w:rsid w:val="00CE3BAE"/>
    <w:rsid w:val="00CE4590"/>
    <w:rsid w:val="00CE464D"/>
    <w:rsid w:val="00CE4944"/>
    <w:rsid w:val="00CE4AF0"/>
    <w:rsid w:val="00CE4BD0"/>
    <w:rsid w:val="00CE5029"/>
    <w:rsid w:val="00CE5767"/>
    <w:rsid w:val="00CE5AC6"/>
    <w:rsid w:val="00CE5D07"/>
    <w:rsid w:val="00CE6792"/>
    <w:rsid w:val="00CE7EF0"/>
    <w:rsid w:val="00CF0D33"/>
    <w:rsid w:val="00CF0EEB"/>
    <w:rsid w:val="00CF106B"/>
    <w:rsid w:val="00CF15CA"/>
    <w:rsid w:val="00CF15DD"/>
    <w:rsid w:val="00CF17E6"/>
    <w:rsid w:val="00CF25C1"/>
    <w:rsid w:val="00CF2863"/>
    <w:rsid w:val="00CF2AFD"/>
    <w:rsid w:val="00CF2D85"/>
    <w:rsid w:val="00CF332C"/>
    <w:rsid w:val="00CF3381"/>
    <w:rsid w:val="00CF35AF"/>
    <w:rsid w:val="00CF3643"/>
    <w:rsid w:val="00CF39F2"/>
    <w:rsid w:val="00CF3DE3"/>
    <w:rsid w:val="00CF597C"/>
    <w:rsid w:val="00CF5997"/>
    <w:rsid w:val="00D0022E"/>
    <w:rsid w:val="00D00359"/>
    <w:rsid w:val="00D006A2"/>
    <w:rsid w:val="00D0122C"/>
    <w:rsid w:val="00D01338"/>
    <w:rsid w:val="00D01442"/>
    <w:rsid w:val="00D015B9"/>
    <w:rsid w:val="00D01F06"/>
    <w:rsid w:val="00D027B6"/>
    <w:rsid w:val="00D02DF5"/>
    <w:rsid w:val="00D03D11"/>
    <w:rsid w:val="00D04104"/>
    <w:rsid w:val="00D04676"/>
    <w:rsid w:val="00D04B3D"/>
    <w:rsid w:val="00D04BA3"/>
    <w:rsid w:val="00D05619"/>
    <w:rsid w:val="00D05A8D"/>
    <w:rsid w:val="00D0625C"/>
    <w:rsid w:val="00D06B21"/>
    <w:rsid w:val="00D06D9C"/>
    <w:rsid w:val="00D06E07"/>
    <w:rsid w:val="00D07172"/>
    <w:rsid w:val="00D071E6"/>
    <w:rsid w:val="00D0726A"/>
    <w:rsid w:val="00D0774A"/>
    <w:rsid w:val="00D07D7F"/>
    <w:rsid w:val="00D10FC6"/>
    <w:rsid w:val="00D11482"/>
    <w:rsid w:val="00D1225A"/>
    <w:rsid w:val="00D12AD6"/>
    <w:rsid w:val="00D12BE9"/>
    <w:rsid w:val="00D13135"/>
    <w:rsid w:val="00D13537"/>
    <w:rsid w:val="00D142C4"/>
    <w:rsid w:val="00D1435C"/>
    <w:rsid w:val="00D14AED"/>
    <w:rsid w:val="00D14EED"/>
    <w:rsid w:val="00D15053"/>
    <w:rsid w:val="00D156A6"/>
    <w:rsid w:val="00D1572D"/>
    <w:rsid w:val="00D17035"/>
    <w:rsid w:val="00D175F4"/>
    <w:rsid w:val="00D200A9"/>
    <w:rsid w:val="00D201B6"/>
    <w:rsid w:val="00D203D4"/>
    <w:rsid w:val="00D206E5"/>
    <w:rsid w:val="00D20731"/>
    <w:rsid w:val="00D21D6D"/>
    <w:rsid w:val="00D21DDE"/>
    <w:rsid w:val="00D22BC4"/>
    <w:rsid w:val="00D22F9B"/>
    <w:rsid w:val="00D23BC0"/>
    <w:rsid w:val="00D23DAE"/>
    <w:rsid w:val="00D23DF3"/>
    <w:rsid w:val="00D24230"/>
    <w:rsid w:val="00D24B9E"/>
    <w:rsid w:val="00D24FF8"/>
    <w:rsid w:val="00D25619"/>
    <w:rsid w:val="00D25904"/>
    <w:rsid w:val="00D25966"/>
    <w:rsid w:val="00D25F27"/>
    <w:rsid w:val="00D266BA"/>
    <w:rsid w:val="00D26C54"/>
    <w:rsid w:val="00D26C9D"/>
    <w:rsid w:val="00D27269"/>
    <w:rsid w:val="00D27761"/>
    <w:rsid w:val="00D306E5"/>
    <w:rsid w:val="00D3235C"/>
    <w:rsid w:val="00D32AAA"/>
    <w:rsid w:val="00D34053"/>
    <w:rsid w:val="00D34CE8"/>
    <w:rsid w:val="00D35071"/>
    <w:rsid w:val="00D3545D"/>
    <w:rsid w:val="00D36550"/>
    <w:rsid w:val="00D370EE"/>
    <w:rsid w:val="00D371A4"/>
    <w:rsid w:val="00D400F3"/>
    <w:rsid w:val="00D40CAE"/>
    <w:rsid w:val="00D41197"/>
    <w:rsid w:val="00D414E1"/>
    <w:rsid w:val="00D41865"/>
    <w:rsid w:val="00D41ACF"/>
    <w:rsid w:val="00D41C03"/>
    <w:rsid w:val="00D422AD"/>
    <w:rsid w:val="00D4284F"/>
    <w:rsid w:val="00D43787"/>
    <w:rsid w:val="00D43C65"/>
    <w:rsid w:val="00D44524"/>
    <w:rsid w:val="00D447FD"/>
    <w:rsid w:val="00D454B0"/>
    <w:rsid w:val="00D45AFC"/>
    <w:rsid w:val="00D46735"/>
    <w:rsid w:val="00D467AE"/>
    <w:rsid w:val="00D46BA7"/>
    <w:rsid w:val="00D46F3B"/>
    <w:rsid w:val="00D47584"/>
    <w:rsid w:val="00D4768D"/>
    <w:rsid w:val="00D51865"/>
    <w:rsid w:val="00D52606"/>
    <w:rsid w:val="00D52A6D"/>
    <w:rsid w:val="00D52DB8"/>
    <w:rsid w:val="00D53514"/>
    <w:rsid w:val="00D53ACC"/>
    <w:rsid w:val="00D54077"/>
    <w:rsid w:val="00D541F1"/>
    <w:rsid w:val="00D545C3"/>
    <w:rsid w:val="00D54842"/>
    <w:rsid w:val="00D54C53"/>
    <w:rsid w:val="00D54D56"/>
    <w:rsid w:val="00D5534A"/>
    <w:rsid w:val="00D55DE5"/>
    <w:rsid w:val="00D5616F"/>
    <w:rsid w:val="00D5648A"/>
    <w:rsid w:val="00D56966"/>
    <w:rsid w:val="00D56A17"/>
    <w:rsid w:val="00D56E06"/>
    <w:rsid w:val="00D60E27"/>
    <w:rsid w:val="00D60FFC"/>
    <w:rsid w:val="00D6134C"/>
    <w:rsid w:val="00D61F96"/>
    <w:rsid w:val="00D6270E"/>
    <w:rsid w:val="00D62FF1"/>
    <w:rsid w:val="00D63C7A"/>
    <w:rsid w:val="00D6413A"/>
    <w:rsid w:val="00D641AC"/>
    <w:rsid w:val="00D645C9"/>
    <w:rsid w:val="00D64A20"/>
    <w:rsid w:val="00D64D9A"/>
    <w:rsid w:val="00D656FE"/>
    <w:rsid w:val="00D65DF1"/>
    <w:rsid w:val="00D66300"/>
    <w:rsid w:val="00D66DEB"/>
    <w:rsid w:val="00D66E7F"/>
    <w:rsid w:val="00D67414"/>
    <w:rsid w:val="00D674DA"/>
    <w:rsid w:val="00D67857"/>
    <w:rsid w:val="00D67C39"/>
    <w:rsid w:val="00D67D20"/>
    <w:rsid w:val="00D701B8"/>
    <w:rsid w:val="00D7051F"/>
    <w:rsid w:val="00D7094F"/>
    <w:rsid w:val="00D70D07"/>
    <w:rsid w:val="00D716F3"/>
    <w:rsid w:val="00D719EC"/>
    <w:rsid w:val="00D72CBA"/>
    <w:rsid w:val="00D7306F"/>
    <w:rsid w:val="00D73186"/>
    <w:rsid w:val="00D732D9"/>
    <w:rsid w:val="00D73599"/>
    <w:rsid w:val="00D7401A"/>
    <w:rsid w:val="00D74399"/>
    <w:rsid w:val="00D74AD8"/>
    <w:rsid w:val="00D74E15"/>
    <w:rsid w:val="00D75203"/>
    <w:rsid w:val="00D760D3"/>
    <w:rsid w:val="00D76302"/>
    <w:rsid w:val="00D76567"/>
    <w:rsid w:val="00D76906"/>
    <w:rsid w:val="00D77495"/>
    <w:rsid w:val="00D778B7"/>
    <w:rsid w:val="00D77C35"/>
    <w:rsid w:val="00D77D0C"/>
    <w:rsid w:val="00D80A44"/>
    <w:rsid w:val="00D8136B"/>
    <w:rsid w:val="00D813EC"/>
    <w:rsid w:val="00D814AF"/>
    <w:rsid w:val="00D82EDD"/>
    <w:rsid w:val="00D8318D"/>
    <w:rsid w:val="00D83BD7"/>
    <w:rsid w:val="00D83D4F"/>
    <w:rsid w:val="00D83FF5"/>
    <w:rsid w:val="00D84769"/>
    <w:rsid w:val="00D84ACD"/>
    <w:rsid w:val="00D84B38"/>
    <w:rsid w:val="00D84E94"/>
    <w:rsid w:val="00D858C7"/>
    <w:rsid w:val="00D859C7"/>
    <w:rsid w:val="00D85B4C"/>
    <w:rsid w:val="00D86639"/>
    <w:rsid w:val="00D86A84"/>
    <w:rsid w:val="00D86B51"/>
    <w:rsid w:val="00D878D8"/>
    <w:rsid w:val="00D90055"/>
    <w:rsid w:val="00D90B45"/>
    <w:rsid w:val="00D90CA9"/>
    <w:rsid w:val="00D90E97"/>
    <w:rsid w:val="00D91668"/>
    <w:rsid w:val="00D91D77"/>
    <w:rsid w:val="00D91DAF"/>
    <w:rsid w:val="00D92CAC"/>
    <w:rsid w:val="00D92DCC"/>
    <w:rsid w:val="00D939CD"/>
    <w:rsid w:val="00D9415D"/>
    <w:rsid w:val="00D94AC7"/>
    <w:rsid w:val="00D950CC"/>
    <w:rsid w:val="00D9574F"/>
    <w:rsid w:val="00D959E1"/>
    <w:rsid w:val="00D95C94"/>
    <w:rsid w:val="00D96CEC"/>
    <w:rsid w:val="00D97B83"/>
    <w:rsid w:val="00D97E1B"/>
    <w:rsid w:val="00DA14FB"/>
    <w:rsid w:val="00DA1E87"/>
    <w:rsid w:val="00DA1FBD"/>
    <w:rsid w:val="00DA1FD5"/>
    <w:rsid w:val="00DA2778"/>
    <w:rsid w:val="00DA334D"/>
    <w:rsid w:val="00DA349C"/>
    <w:rsid w:val="00DA36A7"/>
    <w:rsid w:val="00DA3A4C"/>
    <w:rsid w:val="00DA4122"/>
    <w:rsid w:val="00DA4213"/>
    <w:rsid w:val="00DA509B"/>
    <w:rsid w:val="00DA6278"/>
    <w:rsid w:val="00DA6536"/>
    <w:rsid w:val="00DA6F95"/>
    <w:rsid w:val="00DA7041"/>
    <w:rsid w:val="00DA7A60"/>
    <w:rsid w:val="00DA7D5C"/>
    <w:rsid w:val="00DA7D7E"/>
    <w:rsid w:val="00DB0146"/>
    <w:rsid w:val="00DB0298"/>
    <w:rsid w:val="00DB053F"/>
    <w:rsid w:val="00DB0C4A"/>
    <w:rsid w:val="00DB1149"/>
    <w:rsid w:val="00DB1322"/>
    <w:rsid w:val="00DB1719"/>
    <w:rsid w:val="00DB17A2"/>
    <w:rsid w:val="00DB2083"/>
    <w:rsid w:val="00DB23D1"/>
    <w:rsid w:val="00DB2BEE"/>
    <w:rsid w:val="00DB2D18"/>
    <w:rsid w:val="00DB2D5B"/>
    <w:rsid w:val="00DB4864"/>
    <w:rsid w:val="00DB49DA"/>
    <w:rsid w:val="00DB53A8"/>
    <w:rsid w:val="00DB5608"/>
    <w:rsid w:val="00DB5BCB"/>
    <w:rsid w:val="00DB63CE"/>
    <w:rsid w:val="00DB6402"/>
    <w:rsid w:val="00DB68F0"/>
    <w:rsid w:val="00DB6E5F"/>
    <w:rsid w:val="00DB7405"/>
    <w:rsid w:val="00DB7E18"/>
    <w:rsid w:val="00DB7FE4"/>
    <w:rsid w:val="00DC0149"/>
    <w:rsid w:val="00DC042E"/>
    <w:rsid w:val="00DC08A6"/>
    <w:rsid w:val="00DC08FF"/>
    <w:rsid w:val="00DC11E6"/>
    <w:rsid w:val="00DC11FF"/>
    <w:rsid w:val="00DC1431"/>
    <w:rsid w:val="00DC18BF"/>
    <w:rsid w:val="00DC2C72"/>
    <w:rsid w:val="00DC2D8D"/>
    <w:rsid w:val="00DC31D4"/>
    <w:rsid w:val="00DC3476"/>
    <w:rsid w:val="00DC3578"/>
    <w:rsid w:val="00DC563B"/>
    <w:rsid w:val="00DC615C"/>
    <w:rsid w:val="00DC6538"/>
    <w:rsid w:val="00DC6FF4"/>
    <w:rsid w:val="00DC7F07"/>
    <w:rsid w:val="00DD005E"/>
    <w:rsid w:val="00DD0492"/>
    <w:rsid w:val="00DD06D0"/>
    <w:rsid w:val="00DD06F7"/>
    <w:rsid w:val="00DD0D78"/>
    <w:rsid w:val="00DD110E"/>
    <w:rsid w:val="00DD14FF"/>
    <w:rsid w:val="00DD1950"/>
    <w:rsid w:val="00DD25E9"/>
    <w:rsid w:val="00DD2DFE"/>
    <w:rsid w:val="00DD33C3"/>
    <w:rsid w:val="00DD3DF5"/>
    <w:rsid w:val="00DD4A68"/>
    <w:rsid w:val="00DD4BA0"/>
    <w:rsid w:val="00DD588B"/>
    <w:rsid w:val="00DD617A"/>
    <w:rsid w:val="00DD6869"/>
    <w:rsid w:val="00DD688B"/>
    <w:rsid w:val="00DD71C3"/>
    <w:rsid w:val="00DD7AD8"/>
    <w:rsid w:val="00DE0B25"/>
    <w:rsid w:val="00DE11CF"/>
    <w:rsid w:val="00DE16C6"/>
    <w:rsid w:val="00DE1702"/>
    <w:rsid w:val="00DE1B0B"/>
    <w:rsid w:val="00DE1C41"/>
    <w:rsid w:val="00DE1FDE"/>
    <w:rsid w:val="00DE2A07"/>
    <w:rsid w:val="00DE2C34"/>
    <w:rsid w:val="00DE33BA"/>
    <w:rsid w:val="00DE3A29"/>
    <w:rsid w:val="00DE3B32"/>
    <w:rsid w:val="00DE3CB2"/>
    <w:rsid w:val="00DE42C8"/>
    <w:rsid w:val="00DE47E0"/>
    <w:rsid w:val="00DE552C"/>
    <w:rsid w:val="00DE656A"/>
    <w:rsid w:val="00DE6A31"/>
    <w:rsid w:val="00DE6AC7"/>
    <w:rsid w:val="00DE707A"/>
    <w:rsid w:val="00DE70A5"/>
    <w:rsid w:val="00DE7110"/>
    <w:rsid w:val="00DE7803"/>
    <w:rsid w:val="00DE798F"/>
    <w:rsid w:val="00DE79D6"/>
    <w:rsid w:val="00DE7A9B"/>
    <w:rsid w:val="00DF03C2"/>
    <w:rsid w:val="00DF0B15"/>
    <w:rsid w:val="00DF0D9E"/>
    <w:rsid w:val="00DF0F0E"/>
    <w:rsid w:val="00DF2535"/>
    <w:rsid w:val="00DF2AF0"/>
    <w:rsid w:val="00DF2C3D"/>
    <w:rsid w:val="00DF2CB9"/>
    <w:rsid w:val="00DF3422"/>
    <w:rsid w:val="00DF34F6"/>
    <w:rsid w:val="00DF3D48"/>
    <w:rsid w:val="00DF40F8"/>
    <w:rsid w:val="00DF4AC8"/>
    <w:rsid w:val="00DF4AEF"/>
    <w:rsid w:val="00DF5237"/>
    <w:rsid w:val="00DF535A"/>
    <w:rsid w:val="00DF57C3"/>
    <w:rsid w:val="00DF5D1F"/>
    <w:rsid w:val="00DF6845"/>
    <w:rsid w:val="00DF6D88"/>
    <w:rsid w:val="00DF7546"/>
    <w:rsid w:val="00DF7B9D"/>
    <w:rsid w:val="00E0057D"/>
    <w:rsid w:val="00E00C4C"/>
    <w:rsid w:val="00E00CE6"/>
    <w:rsid w:val="00E00D56"/>
    <w:rsid w:val="00E01CF4"/>
    <w:rsid w:val="00E01EBC"/>
    <w:rsid w:val="00E021C3"/>
    <w:rsid w:val="00E022F0"/>
    <w:rsid w:val="00E023E3"/>
    <w:rsid w:val="00E02A64"/>
    <w:rsid w:val="00E02C31"/>
    <w:rsid w:val="00E02E8E"/>
    <w:rsid w:val="00E043BA"/>
    <w:rsid w:val="00E047DF"/>
    <w:rsid w:val="00E05130"/>
    <w:rsid w:val="00E052D7"/>
    <w:rsid w:val="00E057CE"/>
    <w:rsid w:val="00E05D3F"/>
    <w:rsid w:val="00E06314"/>
    <w:rsid w:val="00E06C66"/>
    <w:rsid w:val="00E075A8"/>
    <w:rsid w:val="00E0764F"/>
    <w:rsid w:val="00E07A6E"/>
    <w:rsid w:val="00E07D86"/>
    <w:rsid w:val="00E10394"/>
    <w:rsid w:val="00E10A81"/>
    <w:rsid w:val="00E11500"/>
    <w:rsid w:val="00E129DD"/>
    <w:rsid w:val="00E129E6"/>
    <w:rsid w:val="00E12FD2"/>
    <w:rsid w:val="00E1361A"/>
    <w:rsid w:val="00E13DAF"/>
    <w:rsid w:val="00E13FAE"/>
    <w:rsid w:val="00E141F0"/>
    <w:rsid w:val="00E143D1"/>
    <w:rsid w:val="00E14426"/>
    <w:rsid w:val="00E14677"/>
    <w:rsid w:val="00E14E32"/>
    <w:rsid w:val="00E15826"/>
    <w:rsid w:val="00E1633A"/>
    <w:rsid w:val="00E1640C"/>
    <w:rsid w:val="00E1675B"/>
    <w:rsid w:val="00E16ABF"/>
    <w:rsid w:val="00E204BE"/>
    <w:rsid w:val="00E208D4"/>
    <w:rsid w:val="00E20A13"/>
    <w:rsid w:val="00E20EDF"/>
    <w:rsid w:val="00E21350"/>
    <w:rsid w:val="00E21D37"/>
    <w:rsid w:val="00E233A7"/>
    <w:rsid w:val="00E23643"/>
    <w:rsid w:val="00E24285"/>
    <w:rsid w:val="00E244B1"/>
    <w:rsid w:val="00E246B5"/>
    <w:rsid w:val="00E24929"/>
    <w:rsid w:val="00E24931"/>
    <w:rsid w:val="00E24B72"/>
    <w:rsid w:val="00E25162"/>
    <w:rsid w:val="00E25CAD"/>
    <w:rsid w:val="00E25D0F"/>
    <w:rsid w:val="00E25F37"/>
    <w:rsid w:val="00E267C2"/>
    <w:rsid w:val="00E2693F"/>
    <w:rsid w:val="00E30548"/>
    <w:rsid w:val="00E30D08"/>
    <w:rsid w:val="00E30F2B"/>
    <w:rsid w:val="00E3183D"/>
    <w:rsid w:val="00E3228D"/>
    <w:rsid w:val="00E32B98"/>
    <w:rsid w:val="00E33C4A"/>
    <w:rsid w:val="00E3405E"/>
    <w:rsid w:val="00E340EB"/>
    <w:rsid w:val="00E34154"/>
    <w:rsid w:val="00E34514"/>
    <w:rsid w:val="00E3480A"/>
    <w:rsid w:val="00E34C67"/>
    <w:rsid w:val="00E351AC"/>
    <w:rsid w:val="00E354F7"/>
    <w:rsid w:val="00E356D3"/>
    <w:rsid w:val="00E365D6"/>
    <w:rsid w:val="00E36728"/>
    <w:rsid w:val="00E37B1E"/>
    <w:rsid w:val="00E37FF2"/>
    <w:rsid w:val="00E40B22"/>
    <w:rsid w:val="00E40BC5"/>
    <w:rsid w:val="00E42791"/>
    <w:rsid w:val="00E42FB8"/>
    <w:rsid w:val="00E43AA4"/>
    <w:rsid w:val="00E44186"/>
    <w:rsid w:val="00E4418F"/>
    <w:rsid w:val="00E44248"/>
    <w:rsid w:val="00E443E2"/>
    <w:rsid w:val="00E444AE"/>
    <w:rsid w:val="00E44758"/>
    <w:rsid w:val="00E4487C"/>
    <w:rsid w:val="00E4569A"/>
    <w:rsid w:val="00E45D50"/>
    <w:rsid w:val="00E470F7"/>
    <w:rsid w:val="00E4756C"/>
    <w:rsid w:val="00E47673"/>
    <w:rsid w:val="00E4791E"/>
    <w:rsid w:val="00E47940"/>
    <w:rsid w:val="00E47D91"/>
    <w:rsid w:val="00E50217"/>
    <w:rsid w:val="00E503FF"/>
    <w:rsid w:val="00E50EC4"/>
    <w:rsid w:val="00E51191"/>
    <w:rsid w:val="00E51206"/>
    <w:rsid w:val="00E517B9"/>
    <w:rsid w:val="00E52004"/>
    <w:rsid w:val="00E5265D"/>
    <w:rsid w:val="00E52884"/>
    <w:rsid w:val="00E52A5A"/>
    <w:rsid w:val="00E53026"/>
    <w:rsid w:val="00E539E2"/>
    <w:rsid w:val="00E539ED"/>
    <w:rsid w:val="00E53C35"/>
    <w:rsid w:val="00E54142"/>
    <w:rsid w:val="00E54354"/>
    <w:rsid w:val="00E54408"/>
    <w:rsid w:val="00E54938"/>
    <w:rsid w:val="00E54D1C"/>
    <w:rsid w:val="00E54D2E"/>
    <w:rsid w:val="00E55317"/>
    <w:rsid w:val="00E558C7"/>
    <w:rsid w:val="00E5600B"/>
    <w:rsid w:val="00E560F0"/>
    <w:rsid w:val="00E56858"/>
    <w:rsid w:val="00E57131"/>
    <w:rsid w:val="00E574FD"/>
    <w:rsid w:val="00E6004B"/>
    <w:rsid w:val="00E60477"/>
    <w:rsid w:val="00E608C1"/>
    <w:rsid w:val="00E61421"/>
    <w:rsid w:val="00E61480"/>
    <w:rsid w:val="00E614AC"/>
    <w:rsid w:val="00E615BD"/>
    <w:rsid w:val="00E619E8"/>
    <w:rsid w:val="00E61DB2"/>
    <w:rsid w:val="00E61F0B"/>
    <w:rsid w:val="00E62279"/>
    <w:rsid w:val="00E623A9"/>
    <w:rsid w:val="00E623C3"/>
    <w:rsid w:val="00E627CF"/>
    <w:rsid w:val="00E628FC"/>
    <w:rsid w:val="00E62D74"/>
    <w:rsid w:val="00E63D30"/>
    <w:rsid w:val="00E64CBC"/>
    <w:rsid w:val="00E65445"/>
    <w:rsid w:val="00E65593"/>
    <w:rsid w:val="00E65711"/>
    <w:rsid w:val="00E65BDA"/>
    <w:rsid w:val="00E66735"/>
    <w:rsid w:val="00E669D0"/>
    <w:rsid w:val="00E67AEB"/>
    <w:rsid w:val="00E711D6"/>
    <w:rsid w:val="00E71395"/>
    <w:rsid w:val="00E71439"/>
    <w:rsid w:val="00E71B72"/>
    <w:rsid w:val="00E71C0F"/>
    <w:rsid w:val="00E7236E"/>
    <w:rsid w:val="00E73779"/>
    <w:rsid w:val="00E73CC4"/>
    <w:rsid w:val="00E74A82"/>
    <w:rsid w:val="00E74BFF"/>
    <w:rsid w:val="00E754B8"/>
    <w:rsid w:val="00E75C82"/>
    <w:rsid w:val="00E76A41"/>
    <w:rsid w:val="00E774D3"/>
    <w:rsid w:val="00E77DB6"/>
    <w:rsid w:val="00E77EAB"/>
    <w:rsid w:val="00E80539"/>
    <w:rsid w:val="00E80796"/>
    <w:rsid w:val="00E81352"/>
    <w:rsid w:val="00E832BD"/>
    <w:rsid w:val="00E83564"/>
    <w:rsid w:val="00E83E8F"/>
    <w:rsid w:val="00E84485"/>
    <w:rsid w:val="00E84971"/>
    <w:rsid w:val="00E84C0C"/>
    <w:rsid w:val="00E8575B"/>
    <w:rsid w:val="00E86602"/>
    <w:rsid w:val="00E87028"/>
    <w:rsid w:val="00E87BD5"/>
    <w:rsid w:val="00E87C69"/>
    <w:rsid w:val="00E87D05"/>
    <w:rsid w:val="00E902B4"/>
    <w:rsid w:val="00E90F1B"/>
    <w:rsid w:val="00E90F40"/>
    <w:rsid w:val="00E9177C"/>
    <w:rsid w:val="00E91968"/>
    <w:rsid w:val="00E92552"/>
    <w:rsid w:val="00E92E10"/>
    <w:rsid w:val="00E93A8A"/>
    <w:rsid w:val="00E93ADC"/>
    <w:rsid w:val="00E93FD8"/>
    <w:rsid w:val="00E9413A"/>
    <w:rsid w:val="00E9504E"/>
    <w:rsid w:val="00E95160"/>
    <w:rsid w:val="00E95267"/>
    <w:rsid w:val="00E9550E"/>
    <w:rsid w:val="00E956F3"/>
    <w:rsid w:val="00E95A64"/>
    <w:rsid w:val="00E96027"/>
    <w:rsid w:val="00E96624"/>
    <w:rsid w:val="00E96B6B"/>
    <w:rsid w:val="00E96BAC"/>
    <w:rsid w:val="00E96F15"/>
    <w:rsid w:val="00E96F4E"/>
    <w:rsid w:val="00E96F66"/>
    <w:rsid w:val="00E971C3"/>
    <w:rsid w:val="00E97B5F"/>
    <w:rsid w:val="00EA0C27"/>
    <w:rsid w:val="00EA0D24"/>
    <w:rsid w:val="00EA1091"/>
    <w:rsid w:val="00EA1129"/>
    <w:rsid w:val="00EA1DAA"/>
    <w:rsid w:val="00EA232D"/>
    <w:rsid w:val="00EA25D9"/>
    <w:rsid w:val="00EA28F3"/>
    <w:rsid w:val="00EA2B48"/>
    <w:rsid w:val="00EA303F"/>
    <w:rsid w:val="00EA3091"/>
    <w:rsid w:val="00EA3B9F"/>
    <w:rsid w:val="00EA41F3"/>
    <w:rsid w:val="00EA4380"/>
    <w:rsid w:val="00EA49B6"/>
    <w:rsid w:val="00EA5701"/>
    <w:rsid w:val="00EA5800"/>
    <w:rsid w:val="00EA61BA"/>
    <w:rsid w:val="00EA627C"/>
    <w:rsid w:val="00EA6A3B"/>
    <w:rsid w:val="00EA7232"/>
    <w:rsid w:val="00EA74E1"/>
    <w:rsid w:val="00EA78C4"/>
    <w:rsid w:val="00EB02C0"/>
    <w:rsid w:val="00EB07AC"/>
    <w:rsid w:val="00EB0B6C"/>
    <w:rsid w:val="00EB1599"/>
    <w:rsid w:val="00EB2138"/>
    <w:rsid w:val="00EB2B78"/>
    <w:rsid w:val="00EB2C54"/>
    <w:rsid w:val="00EB36F1"/>
    <w:rsid w:val="00EB3D52"/>
    <w:rsid w:val="00EB4435"/>
    <w:rsid w:val="00EB4879"/>
    <w:rsid w:val="00EB4C97"/>
    <w:rsid w:val="00EB4E5C"/>
    <w:rsid w:val="00EB55CB"/>
    <w:rsid w:val="00EB5F18"/>
    <w:rsid w:val="00EB60AC"/>
    <w:rsid w:val="00EB6606"/>
    <w:rsid w:val="00EB66E3"/>
    <w:rsid w:val="00EB6A04"/>
    <w:rsid w:val="00EB6E87"/>
    <w:rsid w:val="00EB7257"/>
    <w:rsid w:val="00EB7A82"/>
    <w:rsid w:val="00EB7ECB"/>
    <w:rsid w:val="00EC0286"/>
    <w:rsid w:val="00EC0311"/>
    <w:rsid w:val="00EC075C"/>
    <w:rsid w:val="00EC09CF"/>
    <w:rsid w:val="00EC0BD2"/>
    <w:rsid w:val="00EC1F71"/>
    <w:rsid w:val="00EC2211"/>
    <w:rsid w:val="00EC22E5"/>
    <w:rsid w:val="00EC29C8"/>
    <w:rsid w:val="00EC2B7D"/>
    <w:rsid w:val="00EC3039"/>
    <w:rsid w:val="00EC341D"/>
    <w:rsid w:val="00EC35FC"/>
    <w:rsid w:val="00EC3826"/>
    <w:rsid w:val="00EC435C"/>
    <w:rsid w:val="00EC44BB"/>
    <w:rsid w:val="00EC456E"/>
    <w:rsid w:val="00EC4684"/>
    <w:rsid w:val="00EC5D6B"/>
    <w:rsid w:val="00EC5EAE"/>
    <w:rsid w:val="00EC6172"/>
    <w:rsid w:val="00EC6503"/>
    <w:rsid w:val="00EC65D3"/>
    <w:rsid w:val="00EC6C07"/>
    <w:rsid w:val="00EC6CD9"/>
    <w:rsid w:val="00EC7DC7"/>
    <w:rsid w:val="00ED0847"/>
    <w:rsid w:val="00ED1496"/>
    <w:rsid w:val="00ED2358"/>
    <w:rsid w:val="00ED261F"/>
    <w:rsid w:val="00ED2847"/>
    <w:rsid w:val="00ED2DCF"/>
    <w:rsid w:val="00ED2EAC"/>
    <w:rsid w:val="00ED33E2"/>
    <w:rsid w:val="00ED34FE"/>
    <w:rsid w:val="00ED3939"/>
    <w:rsid w:val="00ED39BA"/>
    <w:rsid w:val="00ED595D"/>
    <w:rsid w:val="00ED59A9"/>
    <w:rsid w:val="00ED6168"/>
    <w:rsid w:val="00ED63B2"/>
    <w:rsid w:val="00ED6425"/>
    <w:rsid w:val="00ED6859"/>
    <w:rsid w:val="00ED69F6"/>
    <w:rsid w:val="00ED702D"/>
    <w:rsid w:val="00ED704B"/>
    <w:rsid w:val="00ED7497"/>
    <w:rsid w:val="00EE0534"/>
    <w:rsid w:val="00EE1E6B"/>
    <w:rsid w:val="00EE2207"/>
    <w:rsid w:val="00EE29B1"/>
    <w:rsid w:val="00EE2E61"/>
    <w:rsid w:val="00EE359F"/>
    <w:rsid w:val="00EE3EEF"/>
    <w:rsid w:val="00EE43BE"/>
    <w:rsid w:val="00EE44E9"/>
    <w:rsid w:val="00EE4AC6"/>
    <w:rsid w:val="00EE4E13"/>
    <w:rsid w:val="00EE53CA"/>
    <w:rsid w:val="00EE570B"/>
    <w:rsid w:val="00EE5763"/>
    <w:rsid w:val="00EE5AC4"/>
    <w:rsid w:val="00EE6868"/>
    <w:rsid w:val="00EE738D"/>
    <w:rsid w:val="00EE7D04"/>
    <w:rsid w:val="00EE7ED9"/>
    <w:rsid w:val="00EF00D2"/>
    <w:rsid w:val="00EF06FB"/>
    <w:rsid w:val="00EF2916"/>
    <w:rsid w:val="00EF29DF"/>
    <w:rsid w:val="00EF2DAF"/>
    <w:rsid w:val="00EF3CAA"/>
    <w:rsid w:val="00EF3EC7"/>
    <w:rsid w:val="00EF557F"/>
    <w:rsid w:val="00EF5856"/>
    <w:rsid w:val="00EF5ECE"/>
    <w:rsid w:val="00EF5EE0"/>
    <w:rsid w:val="00EF70D2"/>
    <w:rsid w:val="00EF7135"/>
    <w:rsid w:val="00EF71B3"/>
    <w:rsid w:val="00EF7E1F"/>
    <w:rsid w:val="00F00DBC"/>
    <w:rsid w:val="00F00F8A"/>
    <w:rsid w:val="00F013C7"/>
    <w:rsid w:val="00F0182A"/>
    <w:rsid w:val="00F01979"/>
    <w:rsid w:val="00F01E97"/>
    <w:rsid w:val="00F01F9B"/>
    <w:rsid w:val="00F0207A"/>
    <w:rsid w:val="00F024C0"/>
    <w:rsid w:val="00F026C7"/>
    <w:rsid w:val="00F02788"/>
    <w:rsid w:val="00F02EF3"/>
    <w:rsid w:val="00F038A6"/>
    <w:rsid w:val="00F03922"/>
    <w:rsid w:val="00F03949"/>
    <w:rsid w:val="00F047DB"/>
    <w:rsid w:val="00F04C89"/>
    <w:rsid w:val="00F05AE0"/>
    <w:rsid w:val="00F05E84"/>
    <w:rsid w:val="00F06137"/>
    <w:rsid w:val="00F061D7"/>
    <w:rsid w:val="00F067E2"/>
    <w:rsid w:val="00F06B8C"/>
    <w:rsid w:val="00F0778C"/>
    <w:rsid w:val="00F07B77"/>
    <w:rsid w:val="00F07B9F"/>
    <w:rsid w:val="00F07F89"/>
    <w:rsid w:val="00F07FA9"/>
    <w:rsid w:val="00F105E4"/>
    <w:rsid w:val="00F10AD6"/>
    <w:rsid w:val="00F1134B"/>
    <w:rsid w:val="00F113A4"/>
    <w:rsid w:val="00F11C21"/>
    <w:rsid w:val="00F120B8"/>
    <w:rsid w:val="00F12612"/>
    <w:rsid w:val="00F12719"/>
    <w:rsid w:val="00F12BB4"/>
    <w:rsid w:val="00F13B4D"/>
    <w:rsid w:val="00F14C0C"/>
    <w:rsid w:val="00F15429"/>
    <w:rsid w:val="00F15A3D"/>
    <w:rsid w:val="00F15C94"/>
    <w:rsid w:val="00F15D88"/>
    <w:rsid w:val="00F15E4B"/>
    <w:rsid w:val="00F16710"/>
    <w:rsid w:val="00F17E97"/>
    <w:rsid w:val="00F17F08"/>
    <w:rsid w:val="00F20171"/>
    <w:rsid w:val="00F20379"/>
    <w:rsid w:val="00F2048E"/>
    <w:rsid w:val="00F20872"/>
    <w:rsid w:val="00F20BDD"/>
    <w:rsid w:val="00F20E89"/>
    <w:rsid w:val="00F20F28"/>
    <w:rsid w:val="00F21554"/>
    <w:rsid w:val="00F219F6"/>
    <w:rsid w:val="00F21D30"/>
    <w:rsid w:val="00F21F46"/>
    <w:rsid w:val="00F22072"/>
    <w:rsid w:val="00F22751"/>
    <w:rsid w:val="00F22F56"/>
    <w:rsid w:val="00F23129"/>
    <w:rsid w:val="00F23DA0"/>
    <w:rsid w:val="00F251F7"/>
    <w:rsid w:val="00F2533E"/>
    <w:rsid w:val="00F25623"/>
    <w:rsid w:val="00F25B33"/>
    <w:rsid w:val="00F25FFB"/>
    <w:rsid w:val="00F26107"/>
    <w:rsid w:val="00F267D7"/>
    <w:rsid w:val="00F267DE"/>
    <w:rsid w:val="00F26D14"/>
    <w:rsid w:val="00F26D5B"/>
    <w:rsid w:val="00F26DF6"/>
    <w:rsid w:val="00F273AE"/>
    <w:rsid w:val="00F2750C"/>
    <w:rsid w:val="00F27AE9"/>
    <w:rsid w:val="00F27AF2"/>
    <w:rsid w:val="00F27E57"/>
    <w:rsid w:val="00F27E95"/>
    <w:rsid w:val="00F300D9"/>
    <w:rsid w:val="00F30518"/>
    <w:rsid w:val="00F320AC"/>
    <w:rsid w:val="00F325DB"/>
    <w:rsid w:val="00F3402B"/>
    <w:rsid w:val="00F340A0"/>
    <w:rsid w:val="00F34A30"/>
    <w:rsid w:val="00F34BAD"/>
    <w:rsid w:val="00F34F2C"/>
    <w:rsid w:val="00F352F4"/>
    <w:rsid w:val="00F35497"/>
    <w:rsid w:val="00F3674D"/>
    <w:rsid w:val="00F37146"/>
    <w:rsid w:val="00F37160"/>
    <w:rsid w:val="00F3765F"/>
    <w:rsid w:val="00F37A81"/>
    <w:rsid w:val="00F407DE"/>
    <w:rsid w:val="00F4091A"/>
    <w:rsid w:val="00F413C4"/>
    <w:rsid w:val="00F41571"/>
    <w:rsid w:val="00F41B32"/>
    <w:rsid w:val="00F4206A"/>
    <w:rsid w:val="00F428AF"/>
    <w:rsid w:val="00F429A6"/>
    <w:rsid w:val="00F42D0C"/>
    <w:rsid w:val="00F43019"/>
    <w:rsid w:val="00F43278"/>
    <w:rsid w:val="00F44FBF"/>
    <w:rsid w:val="00F459C2"/>
    <w:rsid w:val="00F45A4D"/>
    <w:rsid w:val="00F45D72"/>
    <w:rsid w:val="00F461F2"/>
    <w:rsid w:val="00F4649F"/>
    <w:rsid w:val="00F46954"/>
    <w:rsid w:val="00F46964"/>
    <w:rsid w:val="00F47522"/>
    <w:rsid w:val="00F47F70"/>
    <w:rsid w:val="00F50817"/>
    <w:rsid w:val="00F50A8A"/>
    <w:rsid w:val="00F51CCC"/>
    <w:rsid w:val="00F520F9"/>
    <w:rsid w:val="00F52418"/>
    <w:rsid w:val="00F53475"/>
    <w:rsid w:val="00F53723"/>
    <w:rsid w:val="00F53A12"/>
    <w:rsid w:val="00F54400"/>
    <w:rsid w:val="00F54E35"/>
    <w:rsid w:val="00F553CA"/>
    <w:rsid w:val="00F5592B"/>
    <w:rsid w:val="00F55A30"/>
    <w:rsid w:val="00F55E82"/>
    <w:rsid w:val="00F55F57"/>
    <w:rsid w:val="00F5655B"/>
    <w:rsid w:val="00F56ADB"/>
    <w:rsid w:val="00F571C5"/>
    <w:rsid w:val="00F605FF"/>
    <w:rsid w:val="00F60665"/>
    <w:rsid w:val="00F60887"/>
    <w:rsid w:val="00F61386"/>
    <w:rsid w:val="00F61983"/>
    <w:rsid w:val="00F6201D"/>
    <w:rsid w:val="00F6242D"/>
    <w:rsid w:val="00F628E0"/>
    <w:rsid w:val="00F63507"/>
    <w:rsid w:val="00F63DDF"/>
    <w:rsid w:val="00F63E91"/>
    <w:rsid w:val="00F63F0C"/>
    <w:rsid w:val="00F6407A"/>
    <w:rsid w:val="00F646D3"/>
    <w:rsid w:val="00F64BEC"/>
    <w:rsid w:val="00F64CBB"/>
    <w:rsid w:val="00F651F1"/>
    <w:rsid w:val="00F65308"/>
    <w:rsid w:val="00F656B8"/>
    <w:rsid w:val="00F65EB6"/>
    <w:rsid w:val="00F663E7"/>
    <w:rsid w:val="00F66CB2"/>
    <w:rsid w:val="00F66D60"/>
    <w:rsid w:val="00F67015"/>
    <w:rsid w:val="00F672F7"/>
    <w:rsid w:val="00F676A3"/>
    <w:rsid w:val="00F676FB"/>
    <w:rsid w:val="00F67928"/>
    <w:rsid w:val="00F7091C"/>
    <w:rsid w:val="00F70A0B"/>
    <w:rsid w:val="00F70D46"/>
    <w:rsid w:val="00F721E9"/>
    <w:rsid w:val="00F72591"/>
    <w:rsid w:val="00F729BC"/>
    <w:rsid w:val="00F72A00"/>
    <w:rsid w:val="00F73950"/>
    <w:rsid w:val="00F744D2"/>
    <w:rsid w:val="00F7482A"/>
    <w:rsid w:val="00F74945"/>
    <w:rsid w:val="00F74A82"/>
    <w:rsid w:val="00F75A4A"/>
    <w:rsid w:val="00F75C55"/>
    <w:rsid w:val="00F75D34"/>
    <w:rsid w:val="00F75DB0"/>
    <w:rsid w:val="00F763ED"/>
    <w:rsid w:val="00F768FF"/>
    <w:rsid w:val="00F769BA"/>
    <w:rsid w:val="00F76CB3"/>
    <w:rsid w:val="00F779C3"/>
    <w:rsid w:val="00F77BD4"/>
    <w:rsid w:val="00F80403"/>
    <w:rsid w:val="00F80CD6"/>
    <w:rsid w:val="00F81A1E"/>
    <w:rsid w:val="00F81CD0"/>
    <w:rsid w:val="00F8223C"/>
    <w:rsid w:val="00F8351E"/>
    <w:rsid w:val="00F83773"/>
    <w:rsid w:val="00F83933"/>
    <w:rsid w:val="00F83998"/>
    <w:rsid w:val="00F83AA8"/>
    <w:rsid w:val="00F84816"/>
    <w:rsid w:val="00F84875"/>
    <w:rsid w:val="00F8490C"/>
    <w:rsid w:val="00F84AF1"/>
    <w:rsid w:val="00F851FE"/>
    <w:rsid w:val="00F85C8E"/>
    <w:rsid w:val="00F85DE5"/>
    <w:rsid w:val="00F86B58"/>
    <w:rsid w:val="00F86C91"/>
    <w:rsid w:val="00F87560"/>
    <w:rsid w:val="00F8783F"/>
    <w:rsid w:val="00F87870"/>
    <w:rsid w:val="00F87875"/>
    <w:rsid w:val="00F87AC9"/>
    <w:rsid w:val="00F87D35"/>
    <w:rsid w:val="00F9020A"/>
    <w:rsid w:val="00F9090B"/>
    <w:rsid w:val="00F91004"/>
    <w:rsid w:val="00F92ACD"/>
    <w:rsid w:val="00F92BA1"/>
    <w:rsid w:val="00F930C6"/>
    <w:rsid w:val="00F93528"/>
    <w:rsid w:val="00F94876"/>
    <w:rsid w:val="00F955A3"/>
    <w:rsid w:val="00F95A0C"/>
    <w:rsid w:val="00F95C7B"/>
    <w:rsid w:val="00F96136"/>
    <w:rsid w:val="00F9634F"/>
    <w:rsid w:val="00F965F1"/>
    <w:rsid w:val="00F966D6"/>
    <w:rsid w:val="00F96B09"/>
    <w:rsid w:val="00F97346"/>
    <w:rsid w:val="00F975A6"/>
    <w:rsid w:val="00F97B6D"/>
    <w:rsid w:val="00FA00D8"/>
    <w:rsid w:val="00FA0426"/>
    <w:rsid w:val="00FA0969"/>
    <w:rsid w:val="00FA09FF"/>
    <w:rsid w:val="00FA1317"/>
    <w:rsid w:val="00FA1634"/>
    <w:rsid w:val="00FA16E4"/>
    <w:rsid w:val="00FA17D2"/>
    <w:rsid w:val="00FA1BBA"/>
    <w:rsid w:val="00FA29C8"/>
    <w:rsid w:val="00FA2A58"/>
    <w:rsid w:val="00FA39B6"/>
    <w:rsid w:val="00FA3AD3"/>
    <w:rsid w:val="00FA3B7C"/>
    <w:rsid w:val="00FA4038"/>
    <w:rsid w:val="00FA5040"/>
    <w:rsid w:val="00FA58EF"/>
    <w:rsid w:val="00FA6474"/>
    <w:rsid w:val="00FA653D"/>
    <w:rsid w:val="00FA65BA"/>
    <w:rsid w:val="00FA6A0A"/>
    <w:rsid w:val="00FA7009"/>
    <w:rsid w:val="00FA7314"/>
    <w:rsid w:val="00FA7680"/>
    <w:rsid w:val="00FA78D5"/>
    <w:rsid w:val="00FA78D9"/>
    <w:rsid w:val="00FA7934"/>
    <w:rsid w:val="00FA7A82"/>
    <w:rsid w:val="00FA7E93"/>
    <w:rsid w:val="00FB001F"/>
    <w:rsid w:val="00FB01CF"/>
    <w:rsid w:val="00FB024C"/>
    <w:rsid w:val="00FB02C4"/>
    <w:rsid w:val="00FB034D"/>
    <w:rsid w:val="00FB044B"/>
    <w:rsid w:val="00FB0E2B"/>
    <w:rsid w:val="00FB100F"/>
    <w:rsid w:val="00FB1665"/>
    <w:rsid w:val="00FB27FA"/>
    <w:rsid w:val="00FB2D04"/>
    <w:rsid w:val="00FB2FB4"/>
    <w:rsid w:val="00FB3034"/>
    <w:rsid w:val="00FB3067"/>
    <w:rsid w:val="00FB3159"/>
    <w:rsid w:val="00FB346C"/>
    <w:rsid w:val="00FB361C"/>
    <w:rsid w:val="00FB362E"/>
    <w:rsid w:val="00FB3E46"/>
    <w:rsid w:val="00FB58DE"/>
    <w:rsid w:val="00FB5B09"/>
    <w:rsid w:val="00FB5DC3"/>
    <w:rsid w:val="00FB5EA4"/>
    <w:rsid w:val="00FB5F47"/>
    <w:rsid w:val="00FB60E8"/>
    <w:rsid w:val="00FB64E9"/>
    <w:rsid w:val="00FB69A7"/>
    <w:rsid w:val="00FB7123"/>
    <w:rsid w:val="00FC01BA"/>
    <w:rsid w:val="00FC0598"/>
    <w:rsid w:val="00FC08F3"/>
    <w:rsid w:val="00FC094A"/>
    <w:rsid w:val="00FC0E0C"/>
    <w:rsid w:val="00FC11F4"/>
    <w:rsid w:val="00FC1285"/>
    <w:rsid w:val="00FC145E"/>
    <w:rsid w:val="00FC1B59"/>
    <w:rsid w:val="00FC1C11"/>
    <w:rsid w:val="00FC1E21"/>
    <w:rsid w:val="00FC2AAA"/>
    <w:rsid w:val="00FC3129"/>
    <w:rsid w:val="00FC4519"/>
    <w:rsid w:val="00FC4CC4"/>
    <w:rsid w:val="00FC5CAB"/>
    <w:rsid w:val="00FC6200"/>
    <w:rsid w:val="00FC6676"/>
    <w:rsid w:val="00FC6709"/>
    <w:rsid w:val="00FC70D4"/>
    <w:rsid w:val="00FC7831"/>
    <w:rsid w:val="00FC79F6"/>
    <w:rsid w:val="00FC7A47"/>
    <w:rsid w:val="00FC7C4E"/>
    <w:rsid w:val="00FD0226"/>
    <w:rsid w:val="00FD0FF1"/>
    <w:rsid w:val="00FD1A56"/>
    <w:rsid w:val="00FD1D6C"/>
    <w:rsid w:val="00FD2531"/>
    <w:rsid w:val="00FD2C2B"/>
    <w:rsid w:val="00FD3014"/>
    <w:rsid w:val="00FD3533"/>
    <w:rsid w:val="00FD4D12"/>
    <w:rsid w:val="00FD520B"/>
    <w:rsid w:val="00FD524A"/>
    <w:rsid w:val="00FD5B4B"/>
    <w:rsid w:val="00FD6FDE"/>
    <w:rsid w:val="00FD7396"/>
    <w:rsid w:val="00FE1B03"/>
    <w:rsid w:val="00FE1E05"/>
    <w:rsid w:val="00FE1E6F"/>
    <w:rsid w:val="00FE2807"/>
    <w:rsid w:val="00FE294F"/>
    <w:rsid w:val="00FE2CE2"/>
    <w:rsid w:val="00FE2E76"/>
    <w:rsid w:val="00FE4709"/>
    <w:rsid w:val="00FE4E0B"/>
    <w:rsid w:val="00FE4E23"/>
    <w:rsid w:val="00FE50FB"/>
    <w:rsid w:val="00FE56E8"/>
    <w:rsid w:val="00FE5B30"/>
    <w:rsid w:val="00FE6131"/>
    <w:rsid w:val="00FE65D9"/>
    <w:rsid w:val="00FE7625"/>
    <w:rsid w:val="00FE76DC"/>
    <w:rsid w:val="00FF03D1"/>
    <w:rsid w:val="00FF05FC"/>
    <w:rsid w:val="00FF063C"/>
    <w:rsid w:val="00FF0666"/>
    <w:rsid w:val="00FF17EE"/>
    <w:rsid w:val="00FF19E1"/>
    <w:rsid w:val="00FF1CFB"/>
    <w:rsid w:val="00FF1F33"/>
    <w:rsid w:val="00FF249B"/>
    <w:rsid w:val="00FF28BF"/>
    <w:rsid w:val="00FF384D"/>
    <w:rsid w:val="00FF388D"/>
    <w:rsid w:val="00FF3E0F"/>
    <w:rsid w:val="00FF44D6"/>
    <w:rsid w:val="00FF5033"/>
    <w:rsid w:val="00FF5B53"/>
    <w:rsid w:val="00FF5CD4"/>
    <w:rsid w:val="00FF638E"/>
    <w:rsid w:val="00FF6C44"/>
    <w:rsid w:val="00FF703A"/>
    <w:rsid w:val="00FF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58AA88E"/>
  <w15:docId w15:val="{0F043C79-8B18-40A1-BB35-B6CE331C3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C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475F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475F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75F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5F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basedOn w:val="DefaultParagraphFont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475F16"/>
    <w:pPr>
      <w:spacing w:after="120"/>
    </w:pPr>
  </w:style>
  <w:style w:type="character" w:customStyle="1" w:styleId="Heading4Char">
    <w:name w:val="Heading 4 Char"/>
    <w:basedOn w:val="DefaultParagraphFont"/>
    <w:link w:val="Heading4"/>
    <w:locked/>
    <w:rsid w:val="008B48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8B4832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8B4832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8B4832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8B4832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8B4832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"/>
    <w:rsid w:val="00475F1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E3A2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475F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475F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6D6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75F16"/>
    <w:rPr>
      <w:rFonts w:cs="Times New Roman"/>
      <w:b/>
      <w:bCs/>
    </w:rPr>
  </w:style>
  <w:style w:type="paragraph" w:styleId="ListBullet">
    <w:name w:val="List Bullet"/>
    <w:basedOn w:val="Normal"/>
    <w:rsid w:val="00475F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475F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475F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475F16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uiPriority w:val="99"/>
    <w:rsid w:val="00475F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475F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475F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475F16"/>
    <w:pPr>
      <w:ind w:left="284"/>
    </w:pPr>
  </w:style>
  <w:style w:type="paragraph" w:customStyle="1" w:styleId="AAFrameAddress">
    <w:name w:val="AA Frame Address"/>
    <w:basedOn w:val="Heading1"/>
    <w:uiPriority w:val="99"/>
    <w:rsid w:val="00475F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475F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475F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475F16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475F16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475F16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475F16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475F16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475F16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475F16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475F16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475F16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475F16"/>
    <w:pPr>
      <w:ind w:left="2552" w:hanging="284"/>
    </w:pPr>
  </w:style>
  <w:style w:type="paragraph" w:styleId="TOC2">
    <w:name w:val="toc 2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475F16"/>
    <w:pPr>
      <w:ind w:left="851"/>
    </w:pPr>
  </w:style>
  <w:style w:type="paragraph" w:styleId="TOC5">
    <w:name w:val="toc 5"/>
    <w:basedOn w:val="Normal"/>
    <w:next w:val="Normal"/>
    <w:uiPriority w:val="99"/>
    <w:semiHidden/>
    <w:rsid w:val="00475F16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475F16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475F16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475F16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475F16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475F16"/>
    <w:pPr>
      <w:ind w:left="567" w:hanging="567"/>
    </w:pPr>
  </w:style>
  <w:style w:type="paragraph" w:styleId="ListBullet5">
    <w:name w:val="List Bullet 5"/>
    <w:basedOn w:val="Normal"/>
    <w:uiPriority w:val="99"/>
    <w:rsid w:val="00475F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475F16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8B4832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4D6D6A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475F1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8B483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75F1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8B4832"/>
    <w:rPr>
      <w:rFonts w:ascii="Arial" w:hAnsi="Arial"/>
      <w:sz w:val="18"/>
      <w:szCs w:val="18"/>
    </w:rPr>
  </w:style>
  <w:style w:type="character" w:styleId="Strong">
    <w:name w:val="Strong"/>
    <w:basedOn w:val="DefaultParagraphFont"/>
    <w:uiPriority w:val="99"/>
    <w:qFormat/>
    <w:rsid w:val="00475F1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75F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475F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475F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75F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75F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475F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475F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475F1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75F1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75F1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75F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475F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475F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75F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75F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8B483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8B4832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475F16"/>
  </w:style>
  <w:style w:type="paragraph" w:customStyle="1" w:styleId="ASSETS">
    <w:name w:val="ASSETS"/>
    <w:basedOn w:val="Normal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75F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B4832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8B4832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8B4832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8B4832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8B4832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8B483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styleId="CommentReference">
    <w:name w:val="annotation reference"/>
    <w:basedOn w:val="DefaultParagraphFont"/>
    <w:unhideWhenUsed/>
    <w:rsid w:val="009020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90203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90203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020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02038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3F2A6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F2A68"/>
    <w:rPr>
      <w:rFonts w:ascii="Univers 45 Light" w:hAnsi="Univers 45 Light" w:cs="Univers 45 Light"/>
      <w:color w:val="00000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8B4832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8B4832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8B4832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8B4832"/>
    <w:rPr>
      <w:rFonts w:cs="Times New Roman"/>
    </w:rPr>
  </w:style>
  <w:style w:type="paragraph" w:customStyle="1" w:styleId="Default">
    <w:name w:val="Default"/>
    <w:rsid w:val="008B4832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8B4832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B4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8B4832"/>
    <w:rPr>
      <w:rFonts w:ascii="Consolas" w:eastAsia="Times New Roman" w:hAnsi="Consolas"/>
      <w:sz w:val="21"/>
      <w:szCs w:val="26"/>
    </w:rPr>
  </w:style>
  <w:style w:type="paragraph" w:customStyle="1" w:styleId="Subhead3">
    <w:name w:val="Subhead 3"/>
    <w:basedOn w:val="Normal"/>
    <w:link w:val="Subhead3Char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8B4832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B4832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B4832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B4832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B4832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B4832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B4832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B4832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B4832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8B4832"/>
    <w:rPr>
      <w:i/>
      <w:iCs/>
    </w:rPr>
  </w:style>
  <w:style w:type="character" w:customStyle="1" w:styleId="apple-converted-space">
    <w:name w:val="apple-converted-space"/>
    <w:basedOn w:val="DefaultParagraphFont"/>
    <w:rsid w:val="008B4832"/>
  </w:style>
  <w:style w:type="paragraph" w:customStyle="1" w:styleId="TableParagraph">
    <w:name w:val="Table Paragraph"/>
    <w:basedOn w:val="Normal"/>
    <w:uiPriority w:val="1"/>
    <w:qFormat/>
    <w:rsid w:val="008B483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8B4832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8B4832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B48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5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A56B21-6387-4C48-B1CF-B62E8C8FE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59</TotalTime>
  <Pages>1</Pages>
  <Words>6834</Words>
  <Characters>38957</Characters>
  <Application>Microsoft Office Word</Application>
  <DocSecurity>0</DocSecurity>
  <Lines>324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45700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creator>tadsong_h22</dc:creator>
  <cp:lastModifiedBy>Windows User</cp:lastModifiedBy>
  <cp:revision>20</cp:revision>
  <cp:lastPrinted>2020-11-09T06:18:00Z</cp:lastPrinted>
  <dcterms:created xsi:type="dcterms:W3CDTF">2020-11-07T04:41:00Z</dcterms:created>
  <dcterms:modified xsi:type="dcterms:W3CDTF">2020-11-12T02:14:00Z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