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43BF5" w14:textId="790DD7BF" w:rsidR="001C00CB" w:rsidRPr="00EC0020" w:rsidRDefault="00EB3E69" w:rsidP="0040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3E69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6E7155F0" w14:textId="7832D179" w:rsidR="001C00CB" w:rsidRPr="00EB3E69" w:rsidRDefault="00EB3E69" w:rsidP="001A52F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E4A89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Pr="00EB3E69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50548749" w14:textId="2C47AD47" w:rsidR="0021392D" w:rsidRPr="00EB3E69" w:rsidRDefault="0021392D" w:rsidP="0021392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1392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21392D">
        <w:rPr>
          <w:rFonts w:ascii="Angsana New" w:hAnsi="Angsana New"/>
          <w:sz w:val="28"/>
          <w:szCs w:val="28"/>
        </w:rPr>
        <w:t>34</w:t>
      </w:r>
      <w:r w:rsidRPr="0021392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21392D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37E1A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137E1A">
        <w:rPr>
          <w:rFonts w:ascii="Angsana New" w:hAnsi="Angsana New"/>
          <w:spacing w:val="-2"/>
          <w:sz w:val="28"/>
          <w:szCs w:val="28"/>
        </w:rPr>
        <w:t>2562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>
        <w:rPr>
          <w:rFonts w:ascii="Angsana New" w:hAnsi="Angsana New"/>
          <w:spacing w:val="-2"/>
          <w:sz w:val="28"/>
          <w:szCs w:val="28"/>
        </w:rPr>
        <w:t>4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2562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0ECD420" w14:textId="031ED5FB" w:rsidR="00EB3E69" w:rsidRPr="000C242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C242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C2429">
        <w:rPr>
          <w:rFonts w:ascii="Angsana New" w:hAnsi="Angsana New"/>
          <w:sz w:val="28"/>
          <w:szCs w:val="28"/>
        </w:rPr>
        <w:t>31</w:t>
      </w:r>
      <w:r w:rsidRPr="000C242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C2429">
        <w:rPr>
          <w:rFonts w:ascii="Angsana New" w:hAnsi="Angsana New"/>
          <w:sz w:val="28"/>
          <w:szCs w:val="28"/>
        </w:rPr>
        <w:t>2562</w:t>
      </w:r>
      <w:r w:rsidRPr="000C2429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="000C2429" w:rsidRPr="000C2429">
        <w:rPr>
          <w:rFonts w:ascii="Angsana New" w:hAnsi="Angsana New"/>
          <w:sz w:val="28"/>
          <w:szCs w:val="28"/>
        </w:rPr>
        <w:t xml:space="preserve"> </w:t>
      </w:r>
      <w:r w:rsidRPr="000C2429">
        <w:rPr>
          <w:rFonts w:ascii="Angsana New" w:hAnsi="Angsana New"/>
          <w:sz w:val="28"/>
          <w:szCs w:val="28"/>
          <w:cs/>
        </w:rPr>
        <w:t>และสถานการณ์ใหม่</w:t>
      </w:r>
      <w:r w:rsidR="007E4A89" w:rsidRPr="000C2429">
        <w:rPr>
          <w:rFonts w:ascii="Angsana New" w:hAnsi="Angsana New" w:hint="cs"/>
          <w:sz w:val="28"/>
          <w:szCs w:val="28"/>
          <w:cs/>
        </w:rPr>
        <w:t xml:space="preserve"> </w:t>
      </w:r>
      <w:r w:rsidRPr="000C2429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0C2429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0C2429">
        <w:rPr>
          <w:rFonts w:ascii="Angsana New" w:hAnsi="Angsana New"/>
          <w:sz w:val="28"/>
          <w:szCs w:val="28"/>
          <w:cs/>
        </w:rPr>
        <w:t xml:space="preserve"> </w:t>
      </w:r>
      <w:r w:rsidRPr="000C2429">
        <w:rPr>
          <w:rFonts w:ascii="Angsana New" w:hAnsi="Angsana New"/>
          <w:sz w:val="28"/>
          <w:szCs w:val="28"/>
        </w:rPr>
        <w:t>31</w:t>
      </w:r>
      <w:r w:rsidRPr="000C242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C2429">
        <w:rPr>
          <w:rFonts w:ascii="Angsana New" w:hAnsi="Angsana New"/>
          <w:sz w:val="28"/>
          <w:szCs w:val="28"/>
        </w:rPr>
        <w:t>2562</w:t>
      </w:r>
    </w:p>
    <w:p w14:paraId="3892A6B1" w14:textId="00D0CC98" w:rsidR="00EB3E69" w:rsidRPr="00EB3E6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AD1B1C">
        <w:rPr>
          <w:rFonts w:ascii="Angsana New" w:hAnsi="Angsana New"/>
          <w:spacing w:val="-4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D47F9" w:rsidRPr="00AD1B1C">
        <w:rPr>
          <w:rFonts w:ascii="Angsana New" w:hAnsi="Angsana New"/>
          <w:spacing w:val="-4"/>
          <w:sz w:val="28"/>
          <w:szCs w:val="28"/>
        </w:rPr>
        <w:t xml:space="preserve"> </w:t>
      </w:r>
      <w:r w:rsidRPr="00AD1B1C">
        <w:rPr>
          <w:rFonts w:ascii="Angsana New" w:hAnsi="Angsana New"/>
          <w:spacing w:val="-4"/>
          <w:sz w:val="28"/>
          <w:szCs w:val="28"/>
          <w:cs/>
        </w:rPr>
        <w:t>ๆ ข้อมูลทางการเงิน</w:t>
      </w:r>
      <w:r w:rsidRPr="00EB3E69">
        <w:rPr>
          <w:rFonts w:ascii="Angsana New" w:hAnsi="Angsana New"/>
          <w:spacing w:val="-2"/>
          <w:sz w:val="28"/>
          <w:szCs w:val="28"/>
          <w:cs/>
        </w:rPr>
        <w:t>ระหว่างกาลนี้จัดทำขึ้นโดยถือหลักเกณฑ์การบันทึกตามราคาทุนเดิม</w:t>
      </w:r>
    </w:p>
    <w:p w14:paraId="635C552F" w14:textId="6D11B0AF" w:rsidR="001C00CB" w:rsidRPr="00AD1B1C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AD1B1C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AD1B1C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3D195C83" w14:textId="3AF6067C" w:rsidR="00DB1EE4" w:rsidRPr="001A52F6" w:rsidRDefault="00DE66E6" w:rsidP="00AD6039">
      <w:pPr>
        <w:pStyle w:val="FSNoteNumbered"/>
        <w:numPr>
          <w:ilvl w:val="0"/>
          <w:numId w:val="0"/>
        </w:numPr>
        <w:spacing w:before="120" w:after="0"/>
        <w:ind w:left="547"/>
        <w:rPr>
          <w:rFonts w:asciiTheme="majorBidi" w:hAnsiTheme="majorBidi" w:cstheme="majorBidi"/>
          <w:b/>
          <w:bCs/>
          <w:u w:val="none"/>
          <w:cs/>
        </w:rPr>
      </w:pPr>
      <w:r w:rsidRPr="001A52F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5BEA274D" w14:textId="209098FE" w:rsidR="006F6D1D" w:rsidRPr="00AD1B1C" w:rsidRDefault="006F6D1D" w:rsidP="001A52F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C1CCD">
        <w:rPr>
          <w:rFonts w:ascii="Angsana New" w:hAnsi="Angsana New"/>
          <w:spacing w:val="-4"/>
          <w:sz w:val="28"/>
          <w:szCs w:val="28"/>
          <w:cs/>
        </w:rPr>
        <w:t xml:space="preserve">บริษัทมีผลขาดทุนสะสม ณ </w:t>
      </w:r>
      <w:r w:rsidRPr="00BC1CCD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="00A13FEA" w:rsidRPr="00BC1CCD">
        <w:rPr>
          <w:rFonts w:ascii="Angsana New" w:hAnsi="Angsana New"/>
          <w:spacing w:val="-4"/>
          <w:sz w:val="28"/>
          <w:szCs w:val="28"/>
        </w:rPr>
        <w:t xml:space="preserve"> 3</w:t>
      </w:r>
      <w:r w:rsidR="00EA2A63" w:rsidRPr="00BC1CCD">
        <w:rPr>
          <w:rFonts w:ascii="Angsana New" w:hAnsi="Angsana New"/>
          <w:spacing w:val="-4"/>
          <w:sz w:val="28"/>
          <w:szCs w:val="28"/>
        </w:rPr>
        <w:t xml:space="preserve">0 </w:t>
      </w:r>
      <w:r w:rsidR="00706A88" w:rsidRPr="00BC1CCD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EA2A63" w:rsidRPr="00BC1CCD">
        <w:rPr>
          <w:rFonts w:ascii="Angsana New" w:hAnsi="Angsana New" w:hint="cs"/>
          <w:spacing w:val="-4"/>
          <w:sz w:val="28"/>
          <w:szCs w:val="28"/>
          <w:cs/>
        </w:rPr>
        <w:t xml:space="preserve">ายน </w:t>
      </w:r>
      <w:r w:rsidR="00A13FEA" w:rsidRPr="00BC1CCD">
        <w:rPr>
          <w:rFonts w:ascii="Angsana New" w:hAnsi="Angsana New"/>
          <w:spacing w:val="-4"/>
          <w:sz w:val="28"/>
          <w:szCs w:val="28"/>
        </w:rPr>
        <w:t>2563</w:t>
      </w:r>
      <w:r w:rsidR="000C2429" w:rsidRPr="00BC1CCD">
        <w:rPr>
          <w:rFonts w:ascii="Angsana New" w:hAnsi="Angsana New" w:hint="cs"/>
          <w:spacing w:val="-4"/>
          <w:sz w:val="28"/>
          <w:szCs w:val="28"/>
          <w:cs/>
        </w:rPr>
        <w:t xml:space="preserve"> และวันที่</w:t>
      </w:r>
      <w:r w:rsidR="000C2429" w:rsidRPr="00BC1CCD">
        <w:rPr>
          <w:rFonts w:ascii="Angsana New" w:hAnsi="Angsana New"/>
          <w:spacing w:val="-4"/>
          <w:sz w:val="28"/>
          <w:szCs w:val="28"/>
        </w:rPr>
        <w:t xml:space="preserve"> </w:t>
      </w:r>
      <w:r w:rsidR="00A13FEA" w:rsidRPr="00BC1CCD">
        <w:rPr>
          <w:rFonts w:ascii="Angsana New" w:hAnsi="Angsana New"/>
          <w:spacing w:val="-4"/>
          <w:sz w:val="28"/>
          <w:szCs w:val="28"/>
        </w:rPr>
        <w:t>31</w:t>
      </w:r>
      <w:r w:rsidR="00A13FEA" w:rsidRPr="00BC1CCD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A13FEA" w:rsidRPr="00BC1CCD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C1CCD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BC4A20" w:rsidRPr="00BC1CC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E0296" w:rsidRPr="00BC1CCD">
        <w:rPr>
          <w:rFonts w:ascii="Angsana New" w:hAnsi="Angsana New"/>
          <w:spacing w:val="-4"/>
          <w:sz w:val="28"/>
          <w:szCs w:val="28"/>
        </w:rPr>
        <w:t>605.7</w:t>
      </w:r>
      <w:r w:rsidR="00CE2AF8" w:rsidRPr="00BC1CCD">
        <w:rPr>
          <w:rFonts w:ascii="Angsana New" w:hAnsi="Angsana New"/>
          <w:spacing w:val="-4"/>
          <w:sz w:val="28"/>
          <w:szCs w:val="28"/>
        </w:rPr>
        <w:t xml:space="preserve"> </w:t>
      </w:r>
      <w:r w:rsidRPr="00BC1CCD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A13FEA" w:rsidRPr="00BC1CCD">
        <w:rPr>
          <w:rFonts w:ascii="Angsana New" w:hAnsi="Angsana New"/>
          <w:spacing w:val="-4"/>
          <w:sz w:val="28"/>
          <w:szCs w:val="28"/>
        </w:rPr>
        <w:t xml:space="preserve">524.1 </w:t>
      </w:r>
      <w:r w:rsidRPr="00BC1CCD">
        <w:rPr>
          <w:rFonts w:ascii="Angsana New" w:hAnsi="Angsana New"/>
          <w:spacing w:val="-4"/>
          <w:sz w:val="28"/>
          <w:szCs w:val="28"/>
          <w:cs/>
        </w:rPr>
        <w:t>ล้าน</w:t>
      </w:r>
      <w:r w:rsidRPr="00AD1B1C">
        <w:rPr>
          <w:rFonts w:ascii="Angsana New" w:hAnsi="Angsana New"/>
          <w:sz w:val="28"/>
          <w:szCs w:val="28"/>
          <w:cs/>
        </w:rPr>
        <w:t>บาท ตามลำดับ</w:t>
      </w:r>
      <w:r w:rsidRPr="00AD1B1C">
        <w:rPr>
          <w:rFonts w:ascii="Angsana New" w:hAnsi="Angsana New" w:hint="cs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AD1B1C">
        <w:rPr>
          <w:rFonts w:ascii="Angsana New" w:hAnsi="Angsana New"/>
          <w:sz w:val="28"/>
          <w:szCs w:val="28"/>
          <w:cs/>
        </w:rPr>
        <w:t xml:space="preserve"> </w:t>
      </w:r>
      <w:bookmarkStart w:id="1" w:name="_Hlk48035657"/>
      <w:r w:rsidRPr="00AD1B1C">
        <w:rPr>
          <w:rFonts w:ascii="Angsana New" w:hAnsi="Angsana New"/>
          <w:sz w:val="28"/>
          <w:szCs w:val="28"/>
          <w:cs/>
        </w:rPr>
        <w:t>ปัจจัย</w:t>
      </w:r>
      <w:r w:rsidRPr="00AD1B1C">
        <w:rPr>
          <w:rFonts w:ascii="Angsana New" w:hAnsi="Angsana New" w:hint="cs"/>
          <w:sz w:val="28"/>
          <w:szCs w:val="28"/>
          <w:cs/>
        </w:rPr>
        <w:t>เหล่านี้</w:t>
      </w:r>
      <w:r w:rsidR="00560D0A" w:rsidRPr="00AD1B1C">
        <w:rPr>
          <w:rFonts w:ascii="Angsana New" w:hAnsi="Angsana New" w:hint="cs"/>
          <w:sz w:val="28"/>
          <w:szCs w:val="28"/>
          <w:cs/>
        </w:rPr>
        <w:t>อาจ</w:t>
      </w:r>
      <w:r w:rsidRPr="00AD1B1C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Pr="00AD1B1C">
        <w:rPr>
          <w:rFonts w:ascii="Angsana New" w:hAnsi="Angsana New" w:hint="cs"/>
          <w:sz w:val="28"/>
          <w:szCs w:val="28"/>
          <w:cs/>
        </w:rPr>
        <w:t>อย่างไรก็ตามบริษัทได้ดำเนินการแก้ไขปัญหา</w:t>
      </w:r>
      <w:r w:rsidR="00294E54" w:rsidRPr="00AD1B1C">
        <w:rPr>
          <w:rFonts w:ascii="Angsana New" w:hAnsi="Angsana New" w:hint="cs"/>
          <w:sz w:val="28"/>
          <w:szCs w:val="28"/>
          <w:cs/>
        </w:rPr>
        <w:t>ดังกล่าว</w:t>
      </w:r>
      <w:r w:rsidRPr="00AD1B1C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="00294E54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AD1B1C">
        <w:rPr>
          <w:rFonts w:ascii="Angsana New" w:hAnsi="Angsana New" w:hint="cs"/>
          <w:sz w:val="28"/>
          <w:szCs w:val="28"/>
          <w:cs/>
        </w:rPr>
        <w:t>โดยการเพิ่มทุนใน</w:t>
      </w:r>
      <w:r w:rsidR="00560D0A" w:rsidRPr="002D3C50">
        <w:rPr>
          <w:rFonts w:ascii="Angsana New" w:hAnsi="Angsana New" w:hint="cs"/>
          <w:sz w:val="28"/>
          <w:szCs w:val="28"/>
          <w:cs/>
        </w:rPr>
        <w:t xml:space="preserve">ไตรมาส </w:t>
      </w:r>
      <w:r w:rsidR="00560D0A" w:rsidRPr="002D3C50">
        <w:rPr>
          <w:rFonts w:ascii="Angsana New" w:hAnsi="Angsana New"/>
          <w:sz w:val="28"/>
          <w:szCs w:val="28"/>
        </w:rPr>
        <w:t xml:space="preserve">4 </w:t>
      </w:r>
      <w:r w:rsidR="00560D0A" w:rsidRPr="002D3C50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560D0A" w:rsidRPr="002D3C50">
        <w:rPr>
          <w:rFonts w:ascii="Angsana New" w:hAnsi="Angsana New"/>
          <w:sz w:val="28"/>
          <w:szCs w:val="28"/>
        </w:rPr>
        <w:t xml:space="preserve">2562 </w:t>
      </w:r>
      <w:r w:rsidR="008360A8" w:rsidRPr="002D3C50">
        <w:rPr>
          <w:rFonts w:ascii="Angsana New" w:hAnsi="Angsana New" w:hint="cs"/>
          <w:sz w:val="28"/>
          <w:szCs w:val="28"/>
          <w:cs/>
        </w:rPr>
        <w:t>เพื่อ</w:t>
      </w:r>
      <w:r w:rsidR="00560D0A" w:rsidRPr="002D3C50">
        <w:rPr>
          <w:rFonts w:ascii="Angsana New" w:hAnsi="Angsana New" w:hint="cs"/>
          <w:sz w:val="28"/>
          <w:szCs w:val="28"/>
          <w:cs/>
        </w:rPr>
        <w:t>แก้ไขปัญหาสภาพคล่อง</w:t>
      </w:r>
      <w:r w:rsidR="008360A8" w:rsidRPr="002D3C50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2D3C50">
        <w:rPr>
          <w:rFonts w:ascii="Angsana New" w:hAnsi="Angsana New" w:hint="cs"/>
          <w:sz w:val="28"/>
          <w:szCs w:val="28"/>
          <w:cs/>
        </w:rPr>
        <w:t>การดำรงอัตราส่วนทา</w:t>
      </w:r>
      <w:r w:rsidR="003151CD" w:rsidRPr="002D3C50">
        <w:rPr>
          <w:rFonts w:ascii="Angsana New" w:hAnsi="Angsana New" w:hint="cs"/>
          <w:sz w:val="28"/>
          <w:szCs w:val="28"/>
          <w:cs/>
        </w:rPr>
        <w:t>ง</w:t>
      </w:r>
      <w:r w:rsidR="00560D0A" w:rsidRPr="002D3C50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="008360A8" w:rsidRPr="002D3C50">
        <w:rPr>
          <w:rFonts w:ascii="Angsana New" w:hAnsi="Angsana New" w:hint="cs"/>
          <w:sz w:val="28"/>
          <w:szCs w:val="28"/>
          <w:cs/>
        </w:rPr>
        <w:t>และ</w:t>
      </w:r>
      <w:r w:rsidR="00560D0A" w:rsidRPr="002D3C50">
        <w:rPr>
          <w:rFonts w:ascii="Angsana New" w:hAnsi="Angsana New" w:hint="cs"/>
          <w:sz w:val="28"/>
          <w:szCs w:val="28"/>
          <w:cs/>
        </w:rPr>
        <w:t>การปรับแผนการดำเนินงานและ</w:t>
      </w:r>
      <w:r w:rsidR="00560D0A" w:rsidRPr="00AD1B1C">
        <w:rPr>
          <w:rFonts w:ascii="Angsana New" w:hAnsi="Angsana New" w:hint="cs"/>
          <w:sz w:val="28"/>
          <w:szCs w:val="28"/>
          <w:cs/>
        </w:rPr>
        <w:t>ระบบงานต่าง</w:t>
      </w:r>
      <w:r w:rsidR="00294E54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AD1B1C">
        <w:rPr>
          <w:rFonts w:ascii="Angsana New" w:hAnsi="Angsana New" w:hint="cs"/>
          <w:sz w:val="28"/>
          <w:szCs w:val="28"/>
          <w:cs/>
        </w:rPr>
        <w:t>ๆ ให้สอดคล้องกับความเสี่ยงที่ยอมรับได้</w:t>
      </w:r>
      <w:r w:rsidR="00416403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A13FEA" w:rsidRPr="00AD1B1C">
        <w:rPr>
          <w:rFonts w:ascii="Angsana New" w:hAnsi="Angsana New"/>
          <w:sz w:val="28"/>
          <w:szCs w:val="28"/>
          <w:cs/>
        </w:rPr>
        <w:t xml:space="preserve">ดังนั้น </w:t>
      </w:r>
      <w:bookmarkEnd w:id="1"/>
      <w:r w:rsidR="00A13FEA" w:rsidRPr="00AD1B1C">
        <w:rPr>
          <w:rFonts w:ascii="Angsana New" w:hAnsi="Angsana New"/>
          <w:sz w:val="28"/>
          <w:szCs w:val="28"/>
          <w:cs/>
        </w:rPr>
        <w:t>ผู้บริหาร</w:t>
      </w:r>
      <w:r w:rsidR="00486209" w:rsidRPr="00AD1B1C">
        <w:rPr>
          <w:rFonts w:ascii="Angsana New" w:hAnsi="Angsana New" w:hint="cs"/>
          <w:sz w:val="28"/>
          <w:szCs w:val="28"/>
          <w:cs/>
        </w:rPr>
        <w:t>ของบริษัท</w:t>
      </w:r>
      <w:r w:rsidR="00A13FEA" w:rsidRPr="00AD1B1C">
        <w:rPr>
          <w:rFonts w:ascii="Angsana New" w:hAnsi="Angsana New"/>
          <w:sz w:val="28"/>
          <w:szCs w:val="28"/>
          <w:cs/>
        </w:rPr>
        <w:t>พิจารณาว่าการจัดทำ</w:t>
      </w:r>
      <w:r w:rsidR="00A13FEA" w:rsidRPr="00BC1CCD">
        <w:rPr>
          <w:rFonts w:ascii="Angsana New" w:hAnsi="Angsana New"/>
          <w:spacing w:val="12"/>
          <w:sz w:val="28"/>
          <w:szCs w:val="28"/>
          <w:cs/>
        </w:rPr>
        <w:t>ข้อมูลทางการเงินระหว่างกาลสำหรับงวด</w:t>
      </w:r>
      <w:r w:rsidR="00716BCB" w:rsidRPr="00BC1CCD">
        <w:rPr>
          <w:rFonts w:ascii="Angsana New" w:hAnsi="Angsana New"/>
          <w:spacing w:val="12"/>
          <w:sz w:val="28"/>
          <w:szCs w:val="28"/>
          <w:cs/>
        </w:rPr>
        <w:t>สามเดือนและเก้า</w:t>
      </w:r>
      <w:r w:rsidR="00EA2A63" w:rsidRPr="00BC1CCD">
        <w:rPr>
          <w:rFonts w:ascii="Angsana New" w:hAnsi="Angsana New"/>
          <w:spacing w:val="12"/>
          <w:sz w:val="28"/>
          <w:szCs w:val="28"/>
          <w:cs/>
        </w:rPr>
        <w:t xml:space="preserve">เดือนสิ้นสุดวันที่ </w:t>
      </w:r>
      <w:r w:rsidR="00EA2A63" w:rsidRPr="00BC1CCD">
        <w:rPr>
          <w:rFonts w:ascii="Angsana New" w:hAnsi="Angsana New"/>
          <w:spacing w:val="12"/>
          <w:sz w:val="28"/>
          <w:szCs w:val="28"/>
        </w:rPr>
        <w:t>30</w:t>
      </w:r>
      <w:r w:rsidR="00EA2A63" w:rsidRPr="00BC1CCD">
        <w:rPr>
          <w:rFonts w:ascii="Angsana New" w:hAnsi="Angsana New"/>
          <w:spacing w:val="12"/>
          <w:sz w:val="28"/>
          <w:szCs w:val="28"/>
          <w:cs/>
        </w:rPr>
        <w:t xml:space="preserve"> </w:t>
      </w:r>
      <w:r w:rsidR="00706A88" w:rsidRPr="00BC1CCD">
        <w:rPr>
          <w:rFonts w:ascii="Angsana New" w:hAnsi="Angsana New" w:hint="cs"/>
          <w:spacing w:val="12"/>
          <w:sz w:val="28"/>
          <w:szCs w:val="28"/>
          <w:cs/>
        </w:rPr>
        <w:t>กันย</w:t>
      </w:r>
      <w:r w:rsidR="00EA2A63" w:rsidRPr="00BC1CCD">
        <w:rPr>
          <w:rFonts w:ascii="Angsana New" w:hAnsi="Angsana New"/>
          <w:spacing w:val="12"/>
          <w:sz w:val="28"/>
          <w:szCs w:val="28"/>
          <w:cs/>
        </w:rPr>
        <w:t xml:space="preserve">ายน </w:t>
      </w:r>
      <w:r w:rsidR="00EA2A63" w:rsidRPr="00BC1CCD">
        <w:rPr>
          <w:rFonts w:ascii="Angsana New" w:hAnsi="Angsana New"/>
          <w:spacing w:val="12"/>
          <w:sz w:val="28"/>
          <w:szCs w:val="28"/>
        </w:rPr>
        <w:t>2563</w:t>
      </w:r>
      <w:r w:rsidR="00A13FEA" w:rsidRPr="00BC1CCD">
        <w:rPr>
          <w:rFonts w:ascii="Angsana New" w:hAnsi="Angsana New"/>
          <w:spacing w:val="12"/>
          <w:sz w:val="28"/>
          <w:szCs w:val="28"/>
          <w:cs/>
        </w:rPr>
        <w:t xml:space="preserve"> ของบริษัทตามข้อ</w:t>
      </w:r>
      <w:r w:rsidR="00A13FEA" w:rsidRPr="00AD1B1C">
        <w:rPr>
          <w:rFonts w:ascii="Angsana New" w:hAnsi="Angsana New"/>
          <w:sz w:val="28"/>
          <w:szCs w:val="28"/>
          <w:cs/>
        </w:rPr>
        <w:t>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7E97A860" w14:textId="77777777" w:rsidR="00BD6745" w:rsidRDefault="00BD6745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038E7">
        <w:rPr>
          <w:b/>
          <w:bCs/>
          <w:u w:val="none"/>
          <w:cs/>
        </w:rPr>
        <w:t>นโยบายการบัญชีที่สำคัญ</w:t>
      </w:r>
    </w:p>
    <w:p w14:paraId="12D91C70" w14:textId="1BDBABD2" w:rsidR="007E4A89" w:rsidRPr="007E4A89" w:rsidRDefault="00480C23" w:rsidP="00480C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31 </w:t>
      </w: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 </w:t>
      </w:r>
      <w:r w:rsidRPr="00480C23">
        <w:rPr>
          <w:rFonts w:ascii="Angsana New" w:hAnsi="Angsana New" w:hint="cs"/>
          <w:spacing w:val="-2"/>
          <w:sz w:val="28"/>
          <w:szCs w:val="28"/>
          <w:cs/>
        </w:rPr>
        <w:t>ยกเว้นที่อธิบายไว้ในหมายเหตุข้อ</w:t>
      </w:r>
      <w:r w:rsidR="00EA2A63">
        <w:rPr>
          <w:rFonts w:ascii="Angsana New" w:hAnsi="Angsana New"/>
          <w:spacing w:val="-2"/>
          <w:sz w:val="28"/>
          <w:szCs w:val="28"/>
        </w:rPr>
        <w:t xml:space="preserve"> </w:t>
      </w:r>
      <w:r w:rsidRPr="00480C23">
        <w:rPr>
          <w:rFonts w:ascii="Angsana New" w:hAnsi="Angsana New"/>
          <w:spacing w:val="-2"/>
          <w:sz w:val="28"/>
          <w:szCs w:val="28"/>
        </w:rPr>
        <w:t>4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เกี่ยวกับการ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นำมาตรฐาน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การรายงานทางการเงิน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 xml:space="preserve">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 xml:space="preserve">9 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>16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สัญญาเช่า มาถือปฏิบัติ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เป็นครั้งแรก </w:t>
      </w:r>
    </w:p>
    <w:p w14:paraId="7CC7B04B" w14:textId="6E4B557C" w:rsidR="00337CBE" w:rsidRDefault="00056609" w:rsidP="0005660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65A0069" w14:textId="74FA5E91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56609">
        <w:rPr>
          <w:rFonts w:ascii="Angsana New" w:hAnsi="Angsana New"/>
          <w:spacing w:val="-2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05660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การประมาณ</w:t>
      </w:r>
      <w:r w:rsidR="00AD603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5CE728B" w14:textId="18B76070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AD6039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AD603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AD6039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056609">
        <w:rPr>
          <w:rFonts w:ascii="Angsana New" w:hAnsi="Angsana New"/>
          <w:spacing w:val="-2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="00480C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ซึ่งถือปฏิบัติเช่นเดียวกันในการจัดทำ</w:t>
      </w:r>
      <w:r w:rsidR="00480C23">
        <w:rPr>
          <w:rFonts w:ascii="Angsana New" w:hAnsi="Angsana New"/>
          <w:spacing w:val="-2"/>
          <w:sz w:val="28"/>
          <w:szCs w:val="28"/>
          <w:cs/>
        </w:rPr>
        <w:br/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งบการเงินสำหรับปีสิ้นสุดวันที่ </w:t>
      </w:r>
      <w:r w:rsidRPr="00056609">
        <w:rPr>
          <w:rFonts w:ascii="Angsana New" w:hAnsi="Angsana New"/>
          <w:spacing w:val="-2"/>
          <w:sz w:val="28"/>
          <w:szCs w:val="28"/>
        </w:rPr>
        <w:t>31</w:t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05660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2</w:t>
      </w:r>
    </w:p>
    <w:p w14:paraId="17817FB7" w14:textId="32A5442E" w:rsidR="00726C37" w:rsidRDefault="00726C37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26C37">
        <w:rPr>
          <w:b/>
          <w:bCs/>
          <w:u w:val="none"/>
          <w:cs/>
        </w:rPr>
        <w:t>ผลกระทบจากการนำมาตรฐานการรายงานทางการเงินใหม่มาถือปฏิบัติ</w:t>
      </w:r>
    </w:p>
    <w:p w14:paraId="78A072BD" w14:textId="7B31A83E" w:rsidR="00F948CF" w:rsidRP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ในระหว่างงวด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9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เรื่อง เครื่องมือทางการเงิน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 xml:space="preserve"> และกลุ่มมาตรฐานที่เกี่ยวข้องกับเครื่องมือทางการเงิน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16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เรื่อง สัญญาเช่า มาถือปฏิบัติเป็นครั้งแรก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นโยบายการบัญชีใหม่ที่นำมาถือปฏิบัติตั้งแต่วันที่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ได้อธิบายไว้ในหมายเหตุข้อ </w:t>
      </w:r>
      <w:r w:rsidRPr="00F948CF">
        <w:rPr>
          <w:rFonts w:ascii="Angsana New" w:hAnsi="Angsana New"/>
          <w:spacing w:val="-2"/>
          <w:sz w:val="28"/>
          <w:szCs w:val="28"/>
        </w:rPr>
        <w:t>4.1</w:t>
      </w:r>
    </w:p>
    <w:p w14:paraId="4D6F66ED" w14:textId="6287800A" w:rsid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บริษัทได้นำมาตรฐานดังกล่าวมาถือปฏิบัติตั้งแต่วันที่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1 </w:t>
      </w: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27C53">
        <w:rPr>
          <w:rFonts w:ascii="Angsana New" w:hAnsi="Angsana New"/>
          <w:spacing w:val="-2"/>
          <w:sz w:val="28"/>
          <w:szCs w:val="28"/>
          <w:cs/>
        </w:rPr>
        <w:t>โดยใช้วิธีรับรู้ผลกระทบสะสมจากการ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>ปรับใช้มาตรฐานการรายงานทางการเงิน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เป็นรายการปรับปรุงกับกำไรสะสมต้นงวด </w:t>
      </w:r>
      <w:r w:rsidRPr="00F948CF">
        <w:rPr>
          <w:rFonts w:ascii="Angsana New" w:hAnsi="Angsana New"/>
          <w:spacing w:val="-2"/>
          <w:sz w:val="28"/>
          <w:szCs w:val="28"/>
        </w:rPr>
        <w:t>(Modified retrospective</w:t>
      </w:r>
      <w:r w:rsidR="00A3134A">
        <w:rPr>
          <w:rFonts w:ascii="Angsana New" w:hAnsi="Angsana New"/>
          <w:spacing w:val="-2"/>
          <w:sz w:val="28"/>
          <w:szCs w:val="28"/>
        </w:rPr>
        <w:t xml:space="preserve"> approach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)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และไม่</w:t>
      </w:r>
      <w:r w:rsidRPr="00AD6039">
        <w:rPr>
          <w:rFonts w:ascii="Angsana New" w:hAnsi="Angsana New"/>
          <w:spacing w:val="2"/>
          <w:sz w:val="28"/>
          <w:szCs w:val="28"/>
          <w:cs/>
        </w:rPr>
        <w:t>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บัญชีจะรับรู้ในงบแสดงฐานะการเงิน ณ 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5BB98327" w14:textId="242D85E3" w:rsidR="00F948CF" w:rsidRPr="006B13ED" w:rsidRDefault="00F948CF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นโยบายการบัญชีใหม่ที่นำมาถือปฏิบัติตั้งแต่วันที่</w:t>
      </w:r>
      <w:r w:rsidRPr="006B13ED">
        <w:rPr>
          <w:b/>
          <w:bCs/>
          <w:u w:val="none"/>
          <w:cs/>
        </w:rPr>
        <w:t xml:space="preserve"> 1 </w:t>
      </w:r>
      <w:r w:rsidRPr="006B13ED">
        <w:rPr>
          <w:rFonts w:hint="cs"/>
          <w:b/>
          <w:bCs/>
          <w:u w:val="none"/>
          <w:cs/>
        </w:rPr>
        <w:t>มกราคม</w:t>
      </w:r>
      <w:r w:rsidRPr="006B13ED">
        <w:rPr>
          <w:b/>
          <w:bCs/>
          <w:u w:val="none"/>
          <w:cs/>
        </w:rPr>
        <w:t xml:space="preserve"> 256</w:t>
      </w:r>
      <w:r w:rsidR="00D75131">
        <w:rPr>
          <w:rFonts w:hint="cs"/>
          <w:b/>
          <w:bCs/>
          <w:u w:val="none"/>
          <w:cs/>
        </w:rPr>
        <w:t>3</w:t>
      </w:r>
    </w:p>
    <w:p w14:paraId="6DCDF86E" w14:textId="6462E85C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เครื่องมือทางการเงิน</w:t>
      </w:r>
    </w:p>
    <w:p w14:paraId="227432DB" w14:textId="22156864" w:rsidR="00F948CF" w:rsidRPr="006B13ED" w:rsidRDefault="00F948CF" w:rsidP="00F9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706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การจัดประเภทรายการและการวัดมูลค่า</w:t>
      </w:r>
    </w:p>
    <w:p w14:paraId="5ECFAECF" w14:textId="5FE13811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6B13ED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60721E54" w14:textId="4ECAE34A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โดย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15026245" w14:textId="6B0AD4D6" w:rsidR="00F948CF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65066B9" w14:textId="77DF6C7E" w:rsidR="003A4AE4" w:rsidRDefault="003A4AE4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rPr>
          <w:rFonts w:ascii="Angsana New" w:eastAsia="Arial Unicode MS" w:hAnsi="Angsana New"/>
          <w:sz w:val="28"/>
          <w:szCs w:val="28"/>
          <w:lang w:val="en-GB"/>
        </w:rPr>
      </w:pPr>
      <w:r w:rsidRPr="003A4AE4">
        <w:rPr>
          <w:rFonts w:ascii="Angsana New" w:eastAsia="Arial Unicode MS" w:hAnsi="Angsana New"/>
          <w:sz w:val="28"/>
          <w:szCs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51520327" w14:textId="243C42BE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D94A51" w14:textId="4904D05B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58B9FF1C" w14:textId="727CBD05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6C5F94" w14:textId="77777777" w:rsidR="007E47FD" w:rsidRPr="003A4AE4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  <w:lang w:val="en-GB"/>
        </w:rPr>
      </w:pPr>
    </w:p>
    <w:p w14:paraId="19E1BD72" w14:textId="77777777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lastRenderedPageBreak/>
        <w:t>สัญญาเช่า</w:t>
      </w:r>
    </w:p>
    <w:p w14:paraId="6045D4AD" w14:textId="6E14B058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กรณีที่บริษัทเป็นผู้เช่า บริษัทรับรู้สินทรัพย์สิทธิการใช้และหนี้สินตามสัญญาเช่า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BE87853" w14:textId="0B7E5679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หนี้สินตามสัญญาเช่าวัดมูลค่า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</w:t>
      </w:r>
      <w:r w:rsidR="000F4E6A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สัญญาเช่าหากอัตรานั้นสามารถกำหนดได้ แต่หากอัตรานั้นไม่สามารถกำหนดไ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 บริษัทจะใช้อัตราดอกเบี้ยเงินกู้ยืมส่วนเพิ่มของบริษัท</w:t>
      </w:r>
    </w:p>
    <w:p w14:paraId="705CC8E3" w14:textId="77777777" w:rsidR="00F948CF" w:rsidRPr="006B13ED" w:rsidRDefault="00F948CF" w:rsidP="00F67179">
      <w:pPr>
        <w:tabs>
          <w:tab w:val="clear" w:pos="454"/>
          <w:tab w:val="left" w:pos="1530"/>
        </w:tabs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6B13ED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(low-value assets) 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6C1DFB58" w14:textId="77777777" w:rsidR="002C0132" w:rsidRPr="002C0132" w:rsidRDefault="002C0132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2C0132">
        <w:rPr>
          <w:rFonts w:hint="cs"/>
          <w:b/>
          <w:bCs/>
          <w:u w:val="none"/>
          <w:cs/>
        </w:rPr>
        <w:t>ผลกระทบต่อข้อมูลทางการเงิน</w:t>
      </w:r>
    </w:p>
    <w:p w14:paraId="0104431E" w14:textId="29476B75" w:rsidR="00DC5BCB" w:rsidRDefault="00DC5BCB" w:rsidP="00B46AB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ผลกระทบที่มีต่องบแสดงฐานะการเงิน ณ วันที่ </w:t>
      </w:r>
      <w:r w:rsidRPr="00B46AB0">
        <w:rPr>
          <w:rFonts w:ascii="Angsana New" w:hAnsi="Angsana New"/>
          <w:spacing w:val="-2"/>
          <w:sz w:val="28"/>
          <w:szCs w:val="28"/>
        </w:rPr>
        <w:t>1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46AB0">
        <w:rPr>
          <w:rFonts w:ascii="Angsana New" w:hAnsi="Angsana New"/>
          <w:spacing w:val="-2"/>
          <w:sz w:val="28"/>
          <w:szCs w:val="28"/>
        </w:rPr>
        <w:t>256</w:t>
      </w:r>
      <w:r w:rsidR="00D75131" w:rsidRPr="00B46AB0">
        <w:rPr>
          <w:rFonts w:ascii="Angsana New" w:hAnsi="Angsana New"/>
          <w:spacing w:val="-2"/>
          <w:sz w:val="28"/>
          <w:szCs w:val="28"/>
        </w:rPr>
        <w:t>3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B46AB0">
        <w:rPr>
          <w:rFonts w:ascii="Angsana New" w:hAnsi="Angsana New"/>
          <w:spacing w:val="-2"/>
          <w:sz w:val="28"/>
          <w:szCs w:val="28"/>
          <w:cs/>
        </w:rPr>
        <w:t>การนำมาตรฐาน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F16795">
        <w:rPr>
          <w:rFonts w:ascii="Angsana New" w:hAnsi="Angsana New"/>
          <w:spacing w:val="-2"/>
          <w:sz w:val="28"/>
          <w:szCs w:val="28"/>
          <w:cs/>
        </w:rPr>
        <w:t>ใหม่มา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ถือปฏิบัติเป็น</w:t>
      </w:r>
      <w:r w:rsidRPr="00F16795">
        <w:rPr>
          <w:rFonts w:ascii="Angsana New" w:hAnsi="Angsana New"/>
          <w:spacing w:val="-2"/>
          <w:sz w:val="28"/>
          <w:szCs w:val="28"/>
          <w:cs/>
        </w:rPr>
        <w:t xml:space="preserve">ครั้งแรก 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F16795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0"/>
        <w:gridCol w:w="270"/>
        <w:gridCol w:w="1080"/>
        <w:gridCol w:w="270"/>
        <w:gridCol w:w="1343"/>
      </w:tblGrid>
      <w:tr w:rsidR="00327C53" w:rsidRPr="00327C53" w14:paraId="2815D97B" w14:textId="77777777" w:rsidTr="00B46AB0">
        <w:trPr>
          <w:trHeight w:val="306"/>
          <w:tblHeader/>
        </w:trPr>
        <w:tc>
          <w:tcPr>
            <w:tcW w:w="2880" w:type="dxa"/>
          </w:tcPr>
          <w:p w14:paraId="3B380DC0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85C4D80" w14:textId="53E12CE4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27C53" w:rsidRPr="00327C53" w14:paraId="70C14B79" w14:textId="77777777" w:rsidTr="00B46AB0">
        <w:trPr>
          <w:trHeight w:val="396"/>
          <w:tblHeader/>
        </w:trPr>
        <w:tc>
          <w:tcPr>
            <w:tcW w:w="2880" w:type="dxa"/>
          </w:tcPr>
          <w:p w14:paraId="6944FD14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DC75A" w14:textId="377791F1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hAnsi="Angsana New"/>
                <w:sz w:val="28"/>
                <w:szCs w:val="28"/>
              </w:rPr>
              <w:t>31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7C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C16DE3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DA4A7" w14:textId="77777777" w:rsidR="00016C78" w:rsidRDefault="00016C78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15D71DF9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033BF191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3C58E6E" w14:textId="2DAF04BE" w:rsidR="00327C53" w:rsidRPr="00327C53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016C7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>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F5D76B" w14:textId="77777777" w:rsidR="00327C53" w:rsidRPr="00327C53" w:rsidRDefault="00327C53" w:rsidP="00327C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ACEA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057289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3407D055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E560C53" w14:textId="2AD00933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C5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2387B9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8732" w14:textId="46916740" w:rsidR="00327C53" w:rsidRPr="00327C53" w:rsidRDefault="00327C53" w:rsidP="0047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71F6B">
              <w:rPr>
                <w:rFonts w:ascii="Angsana New" w:hAnsi="Angsana New"/>
                <w:sz w:val="28"/>
                <w:szCs w:val="28"/>
              </w:rPr>
              <w:t>1</w:t>
            </w:r>
            <w:r w:rsidRPr="00471F6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471F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1F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27C53" w:rsidRPr="00327C53" w14:paraId="2B9A0389" w14:textId="77777777" w:rsidTr="00B46AB0">
        <w:tc>
          <w:tcPr>
            <w:tcW w:w="2880" w:type="dxa"/>
            <w:shd w:val="clear" w:color="auto" w:fill="auto"/>
          </w:tcPr>
          <w:p w14:paraId="427957A5" w14:textId="20AC7232" w:rsidR="00327C53" w:rsidRPr="00327C53" w:rsidRDefault="00327C53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2423FE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F0D1DF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592F4" w14:textId="3BA1A2D6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635FA6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94850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7D2D9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FA081A2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55C7ACF8" w14:textId="77777777" w:rsidTr="00B46AB0">
        <w:tc>
          <w:tcPr>
            <w:tcW w:w="2880" w:type="dxa"/>
            <w:shd w:val="clear" w:color="auto" w:fill="auto"/>
          </w:tcPr>
          <w:p w14:paraId="4E8676E2" w14:textId="12A5A53C" w:rsidR="00301BF8" w:rsidRPr="00327C53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BAD52" w14:textId="20F5C36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0585E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4E7DF" w14:textId="6E9A6C4B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59C041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03092" w14:textId="78BB851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42A9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3224BEE" w14:textId="714798D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3FF3F41" w14:textId="77777777" w:rsidTr="00B46AB0">
        <w:tc>
          <w:tcPr>
            <w:tcW w:w="2880" w:type="dxa"/>
            <w:shd w:val="clear" w:color="auto" w:fill="auto"/>
          </w:tcPr>
          <w:p w14:paraId="6843992F" w14:textId="77C0A3B1" w:rsidR="00301BF8" w:rsidRPr="00327C53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890EC" w14:textId="531C49A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8E88D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BC4FFA" w14:textId="204B610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270" w:type="dxa"/>
          </w:tcPr>
          <w:p w14:paraId="5755040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89B6B" w14:textId="031AE50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BF430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7AE710" w14:textId="313F54B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</w:tr>
      <w:tr w:rsidR="00301BF8" w:rsidRPr="00327C53" w14:paraId="6C7AB3B3" w14:textId="77777777" w:rsidTr="00B46AB0">
        <w:tc>
          <w:tcPr>
            <w:tcW w:w="2880" w:type="dxa"/>
            <w:shd w:val="clear" w:color="auto" w:fill="auto"/>
          </w:tcPr>
          <w:p w14:paraId="522A96ED" w14:textId="3454C6A5" w:rsidR="00301BF8" w:rsidRPr="00327C53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CD4AB" w14:textId="33280D5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1937D21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78468" w14:textId="0EDCA6E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14:paraId="638F4CE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6A39F" w14:textId="1C1C7A23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FD2D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887844" w14:textId="3B68612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01BF8" w:rsidRPr="00327C53" w14:paraId="2DBB1DFB" w14:textId="77777777" w:rsidTr="00B46AB0">
        <w:tc>
          <w:tcPr>
            <w:tcW w:w="2880" w:type="dxa"/>
            <w:shd w:val="clear" w:color="auto" w:fill="auto"/>
          </w:tcPr>
          <w:p w14:paraId="0CFCC513" w14:textId="3F14BF84" w:rsidR="00301BF8" w:rsidRPr="0048580C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11CC7" w14:textId="47BE74F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959E4F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0EBE8" w14:textId="7099EF82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5714E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896F0" w14:textId="278CE2EF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(3,008)</w:t>
            </w:r>
          </w:p>
        </w:tc>
        <w:tc>
          <w:tcPr>
            <w:tcW w:w="270" w:type="dxa"/>
          </w:tcPr>
          <w:p w14:paraId="1B534C8E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5ACB57B" w14:textId="60CCFEDB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91,905</w:t>
            </w:r>
          </w:p>
        </w:tc>
      </w:tr>
      <w:tr w:rsidR="00301BF8" w:rsidRPr="00327C53" w14:paraId="41440DFF" w14:textId="77777777" w:rsidTr="00B46AB0">
        <w:tc>
          <w:tcPr>
            <w:tcW w:w="2880" w:type="dxa"/>
            <w:shd w:val="clear" w:color="auto" w:fill="auto"/>
          </w:tcPr>
          <w:p w14:paraId="3A4CC28E" w14:textId="33557FD5" w:rsidR="00301BF8" w:rsidRPr="00DA5EF2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0840C" w14:textId="1D15C1A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CF5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69E9F" w14:textId="759B5C1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0009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2AD77" w14:textId="3901A13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  <w:tc>
          <w:tcPr>
            <w:tcW w:w="270" w:type="dxa"/>
          </w:tcPr>
          <w:p w14:paraId="3E45929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E14711D" w14:textId="7F3D07F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301BF8" w:rsidRPr="00327C53" w14:paraId="12A525DD" w14:textId="77777777" w:rsidTr="007E2050">
        <w:tc>
          <w:tcPr>
            <w:tcW w:w="2880" w:type="dxa"/>
            <w:shd w:val="clear" w:color="auto" w:fill="auto"/>
          </w:tcPr>
          <w:p w14:paraId="46870426" w14:textId="2654DF50" w:rsidR="00301BF8" w:rsidRPr="00DA5EF2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6F501" w14:textId="6CDBFC8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394,098</w:t>
            </w:r>
          </w:p>
        </w:tc>
        <w:tc>
          <w:tcPr>
            <w:tcW w:w="270" w:type="dxa"/>
          </w:tcPr>
          <w:p w14:paraId="39E200FA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C59F4" w14:textId="79121776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F196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65,011</w:t>
            </w:r>
          </w:p>
        </w:tc>
        <w:tc>
          <w:tcPr>
            <w:tcW w:w="270" w:type="dxa"/>
          </w:tcPr>
          <w:p w14:paraId="4223A508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EF101" w14:textId="1405616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CF0B00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89E796E" w14:textId="24A7D75B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468,173</w:t>
            </w:r>
          </w:p>
        </w:tc>
      </w:tr>
      <w:tr w:rsidR="00301BF8" w:rsidRPr="00327C53" w14:paraId="0D62A97E" w14:textId="77777777" w:rsidTr="007E2050">
        <w:tc>
          <w:tcPr>
            <w:tcW w:w="2880" w:type="dxa"/>
            <w:shd w:val="clear" w:color="auto" w:fill="auto"/>
          </w:tcPr>
          <w:p w14:paraId="07164E83" w14:textId="5FA38CBA" w:rsidR="00301BF8" w:rsidRPr="00327C53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CEBB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EF810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3658C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F9167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EDFF8A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53BAB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342F15C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3348A371" w14:textId="77777777" w:rsidTr="00B46AB0">
        <w:tc>
          <w:tcPr>
            <w:tcW w:w="2880" w:type="dxa"/>
            <w:shd w:val="clear" w:color="auto" w:fill="auto"/>
          </w:tcPr>
          <w:p w14:paraId="0309E3A4" w14:textId="205AA4C6" w:rsidR="00301BF8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</w:tcPr>
          <w:p w14:paraId="2D6EAC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EBAE61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18D79E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B8A9BB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F856F1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0284A4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54A75A8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E1EB3D1" w14:textId="77777777" w:rsidTr="00B46AB0">
        <w:tc>
          <w:tcPr>
            <w:tcW w:w="2880" w:type="dxa"/>
            <w:shd w:val="clear" w:color="auto" w:fill="auto"/>
          </w:tcPr>
          <w:p w14:paraId="4ED0193F" w14:textId="739DB7E6" w:rsidR="00301BF8" w:rsidRPr="00327C53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pacing w:val="-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553E4" w14:textId="31E31E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10,296</w:t>
            </w:r>
          </w:p>
        </w:tc>
        <w:tc>
          <w:tcPr>
            <w:tcW w:w="270" w:type="dxa"/>
          </w:tcPr>
          <w:p w14:paraId="6A5008A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B69AD31" w14:textId="0D46BBAB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4025EA32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65F40" w14:textId="4FEE90CA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0E0FB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053E902" w14:textId="36120BB0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23,298</w:t>
            </w:r>
          </w:p>
        </w:tc>
      </w:tr>
      <w:tr w:rsidR="00301BF8" w:rsidRPr="00327C53" w14:paraId="010F2CA1" w14:textId="77777777" w:rsidTr="00B46AB0">
        <w:tc>
          <w:tcPr>
            <w:tcW w:w="2880" w:type="dxa"/>
            <w:shd w:val="clear" w:color="auto" w:fill="auto"/>
          </w:tcPr>
          <w:p w14:paraId="0CED4C47" w14:textId="04A4F994" w:rsidR="00301BF8" w:rsidRPr="00DA5EF2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FF56" w14:textId="425E67A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38,238</w:t>
            </w:r>
          </w:p>
        </w:tc>
        <w:tc>
          <w:tcPr>
            <w:tcW w:w="270" w:type="dxa"/>
          </w:tcPr>
          <w:p w14:paraId="76B73AE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5C1772" w14:textId="627FEAF3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C54BE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BDF41" w14:textId="2C0B52DC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4135F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DC09F79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1B2BD26" w14:textId="646AEEB8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47,302</w:t>
            </w:r>
          </w:p>
        </w:tc>
      </w:tr>
      <w:tr w:rsidR="00301BF8" w:rsidRPr="00327C53" w14:paraId="4CD9F63F" w14:textId="77777777" w:rsidTr="00080A33">
        <w:tc>
          <w:tcPr>
            <w:tcW w:w="2880" w:type="dxa"/>
            <w:shd w:val="clear" w:color="auto" w:fill="auto"/>
          </w:tcPr>
          <w:p w14:paraId="4FEA95BB" w14:textId="48076288" w:rsidR="00301BF8" w:rsidRPr="00DA5EF2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A5EF2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FE26" w14:textId="58043D2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48,534</w:t>
            </w:r>
          </w:p>
        </w:tc>
        <w:tc>
          <w:tcPr>
            <w:tcW w:w="270" w:type="dxa"/>
          </w:tcPr>
          <w:p w14:paraId="23E8E221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37DC3D" w14:textId="7A947FD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13,002</w:t>
            </w:r>
          </w:p>
        </w:tc>
        <w:tc>
          <w:tcPr>
            <w:tcW w:w="270" w:type="dxa"/>
          </w:tcPr>
          <w:p w14:paraId="5208D83E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C9253" w14:textId="01315A18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B48D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2663EC9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7838D8C" w14:textId="5D9C96D0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70,600</w:t>
            </w:r>
          </w:p>
        </w:tc>
      </w:tr>
      <w:tr w:rsidR="00301BF8" w:rsidRPr="00327C53" w14:paraId="6E5C27D7" w14:textId="77777777" w:rsidTr="00080A33">
        <w:tc>
          <w:tcPr>
            <w:tcW w:w="2880" w:type="dxa"/>
            <w:shd w:val="clear" w:color="auto" w:fill="auto"/>
          </w:tcPr>
          <w:p w14:paraId="0DA285DD" w14:textId="77777777" w:rsidR="00301BF8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F632A6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1C91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8C7FC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0FAC6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557F1F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FABFB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1E98FE3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03B210B6" w14:textId="77777777" w:rsidTr="00B46AB0">
        <w:tc>
          <w:tcPr>
            <w:tcW w:w="2880" w:type="dxa"/>
            <w:shd w:val="clear" w:color="auto" w:fill="auto"/>
          </w:tcPr>
          <w:p w14:paraId="777982C6" w14:textId="26D15AF4" w:rsidR="00301BF8" w:rsidRPr="00DC5BCB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AEAB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AD02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27F92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33366A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F5300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A40CBA5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12D154E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DF7C2D9" w14:textId="77777777" w:rsidTr="00286F9A">
        <w:tc>
          <w:tcPr>
            <w:tcW w:w="2880" w:type="dxa"/>
            <w:shd w:val="clear" w:color="auto" w:fill="auto"/>
          </w:tcPr>
          <w:p w14:paraId="7D08C13F" w14:textId="77777777" w:rsidR="00301BF8" w:rsidRDefault="00301BF8" w:rsidP="000E0296">
            <w:pPr>
              <w:tabs>
                <w:tab w:val="right" w:pos="8306"/>
              </w:tabs>
              <w:ind w:left="-49" w:firstLine="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องค์ประกอบอื่นของ</w:t>
            </w:r>
          </w:p>
          <w:p w14:paraId="43FFABCA" w14:textId="53EA8B2A" w:rsidR="00301BF8" w:rsidRPr="00DC5BCB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E34C8" w14:textId="13B2030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18EBB2A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5325E68" w14:textId="3A76912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  <w:tc>
          <w:tcPr>
            <w:tcW w:w="270" w:type="dxa"/>
            <w:vAlign w:val="bottom"/>
          </w:tcPr>
          <w:p w14:paraId="185C812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409BE" w14:textId="71AC421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867D8F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68BD859" w14:textId="2AB45A1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92,651</w:t>
            </w:r>
          </w:p>
        </w:tc>
      </w:tr>
      <w:tr w:rsidR="00301BF8" w:rsidRPr="00327C53" w14:paraId="3DE2486B" w14:textId="77777777" w:rsidTr="00286F9A">
        <w:tc>
          <w:tcPr>
            <w:tcW w:w="2880" w:type="dxa"/>
            <w:shd w:val="clear" w:color="auto" w:fill="auto"/>
          </w:tcPr>
          <w:p w14:paraId="75DF786F" w14:textId="67E9BF12" w:rsidR="00301BF8" w:rsidRPr="00DC5BCB" w:rsidRDefault="00301BF8" w:rsidP="000E0296">
            <w:pPr>
              <w:tabs>
                <w:tab w:val="clear" w:pos="2580"/>
                <w:tab w:val="left" w:pos="2563"/>
              </w:tabs>
              <w:ind w:left="-49" w:right="-111" w:firstLine="49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C1E5B" w14:textId="5A55E684" w:rsidR="00301BF8" w:rsidRPr="007E205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66C54F6A" w14:textId="77777777" w:rsidR="00301BF8" w:rsidRPr="007E2050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484DA" w14:textId="43672B2C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  <w:tc>
          <w:tcPr>
            <w:tcW w:w="270" w:type="dxa"/>
          </w:tcPr>
          <w:p w14:paraId="08E975E4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5C655F" w14:textId="67F012C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A9DA89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D317857" w14:textId="0D514AB4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92,651</w:t>
            </w:r>
          </w:p>
        </w:tc>
      </w:tr>
    </w:tbl>
    <w:p w14:paraId="57A3B103" w14:textId="385580DD" w:rsidR="00F16795" w:rsidRPr="00216441" w:rsidRDefault="00F16795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เครื่องมือทางการเงิน</w:t>
      </w:r>
    </w:p>
    <w:p w14:paraId="61E4F336" w14:textId="555A70D7" w:rsidR="001F3569" w:rsidRPr="00AB1A4A" w:rsidRDefault="001F356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ผลกระทบที่มีต่อ</w:t>
      </w:r>
      <w:r w:rsidR="00051F2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องค์ประกอบอื่นของส่วนของผู้ถือหุ้น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 ณ วันที่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มกราคม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2563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มีดังต่อไปนี้</w:t>
      </w:r>
    </w:p>
    <w:tbl>
      <w:tblPr>
        <w:tblStyle w:val="TableGrid"/>
        <w:tblW w:w="81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900"/>
        <w:gridCol w:w="630"/>
        <w:gridCol w:w="1620"/>
      </w:tblGrid>
      <w:tr w:rsidR="00906E11" w:rsidRPr="00327C53" w14:paraId="4DEDE16D" w14:textId="3BB4B58C" w:rsidTr="00F84BF0">
        <w:trPr>
          <w:trHeight w:val="306"/>
          <w:tblHeader/>
        </w:trPr>
        <w:tc>
          <w:tcPr>
            <w:tcW w:w="3420" w:type="dxa"/>
          </w:tcPr>
          <w:p w14:paraId="43F57EC2" w14:textId="77777777" w:rsidR="00906E11" w:rsidRPr="00327C53" w:rsidRDefault="00906E11" w:rsidP="00A1033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20767E15" w14:textId="52115C2F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900" w:type="dxa"/>
          </w:tcPr>
          <w:p w14:paraId="7CCFB25C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30" w:type="dxa"/>
          </w:tcPr>
          <w:p w14:paraId="46FA5F3E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A58A16" w14:textId="7F0A5CF9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06E11" w:rsidRPr="00327C53" w14:paraId="771ED7A0" w14:textId="77777777" w:rsidTr="00F84BF0">
        <w:trPr>
          <w:trHeight w:val="404"/>
        </w:trPr>
        <w:tc>
          <w:tcPr>
            <w:tcW w:w="3420" w:type="dxa"/>
          </w:tcPr>
          <w:p w14:paraId="01FD25BD" w14:textId="38167D90" w:rsidR="00906E11" w:rsidRPr="00327C53" w:rsidRDefault="00906E11" w:rsidP="00906E11">
            <w:pPr>
              <w:ind w:left="-10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ตราสา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รทุนที่วัด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มูลค่า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ด้วยมูลค่า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ยุต</w:t>
            </w:r>
            <w:r w:rsidRPr="001F356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ิ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ธรรมผ่าน</w:t>
            </w:r>
          </w:p>
        </w:tc>
        <w:tc>
          <w:tcPr>
            <w:tcW w:w="1260" w:type="dxa"/>
          </w:tcPr>
          <w:p w14:paraId="623AF76A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28CEE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D553DC2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3A2F1744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9C52BC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06E11" w:rsidRPr="00327C53" w14:paraId="683B48A0" w14:textId="77777777" w:rsidTr="00906E11">
        <w:trPr>
          <w:trHeight w:val="150"/>
        </w:trPr>
        <w:tc>
          <w:tcPr>
            <w:tcW w:w="3420" w:type="dxa"/>
          </w:tcPr>
          <w:p w14:paraId="263F0F38" w14:textId="7B91619B" w:rsidR="00906E11" w:rsidRDefault="00906E11" w:rsidP="00906E11">
            <w:pPr>
              <w:ind w:left="-105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กำไรขาดทุน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260" w:type="dxa"/>
          </w:tcPr>
          <w:p w14:paraId="5C378EB7" w14:textId="467BD801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AE53C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E91812" w14:textId="07FE6A3A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64D4C3E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72E156" w14:textId="1FD737FC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</w:tr>
      <w:tr w:rsidR="00906E11" w:rsidRPr="00327C53" w14:paraId="296F3847" w14:textId="77777777" w:rsidTr="001C0D89">
        <w:trPr>
          <w:trHeight w:val="389"/>
        </w:trPr>
        <w:tc>
          <w:tcPr>
            <w:tcW w:w="3420" w:type="dxa"/>
            <w:shd w:val="clear" w:color="auto" w:fill="auto"/>
          </w:tcPr>
          <w:p w14:paraId="0A7F9A2F" w14:textId="1344BE88" w:rsidR="00906E11" w:rsidRPr="00B46AB0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B46AB0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654F9863" w14:textId="181A790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60075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C50F6" w14:textId="463DEEB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9DAB9A4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10C556" w14:textId="1E8B8D00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</w:tr>
    </w:tbl>
    <w:p w14:paraId="32BABE79" w14:textId="16109CB7" w:rsidR="00567EF4" w:rsidRPr="00F16795" w:rsidRDefault="00567EF4" w:rsidP="0057305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1440"/>
        <w:jc w:val="thaiDistribute"/>
        <w:textAlignment w:val="baseline"/>
        <w:rPr>
          <w:rFonts w:ascii="Angsana New" w:hAnsi="Angsana New"/>
          <w:spacing w:val="-2"/>
          <w:sz w:val="28"/>
          <w:szCs w:val="28"/>
          <w:u w:val="single"/>
        </w:rPr>
      </w:pPr>
      <w:bookmarkStart w:id="2" w:name="_Hlk38819478"/>
      <w:r w:rsidRPr="00F16795">
        <w:rPr>
          <w:rFonts w:ascii="Angsana New" w:hAnsi="Angsana New"/>
          <w:spacing w:val="-2"/>
          <w:sz w:val="28"/>
          <w:szCs w:val="28"/>
          <w:u w:val="single"/>
          <w:cs/>
        </w:rPr>
        <w:t>การจัดประเภทและการวัดมูลค่า</w:t>
      </w:r>
    </w:p>
    <w:p w14:paraId="7FF34A8D" w14:textId="22786CE3" w:rsidR="00567EF4" w:rsidRDefault="00567EF4" w:rsidP="00573053">
      <w:pPr>
        <w:tabs>
          <w:tab w:val="clear" w:pos="454"/>
        </w:tabs>
        <w:spacing w:before="120"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ณ วันที่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มกราคม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>256</w:t>
      </w:r>
      <w:r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 (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ทางการเงิน และจัดประเภทรายการ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สินทรัพย์และหนี้สินทางการเงิน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ดังนี้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260"/>
        <w:gridCol w:w="270"/>
        <w:gridCol w:w="1080"/>
        <w:gridCol w:w="270"/>
        <w:gridCol w:w="1163"/>
      </w:tblGrid>
      <w:tr w:rsidR="00B46AB0" w:rsidRPr="00327C53" w14:paraId="2FD03803" w14:textId="77777777" w:rsidTr="00573053">
        <w:trPr>
          <w:trHeight w:val="306"/>
          <w:tblHeader/>
        </w:trPr>
        <w:tc>
          <w:tcPr>
            <w:tcW w:w="2610" w:type="dxa"/>
          </w:tcPr>
          <w:p w14:paraId="2070C23E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483" w:type="dxa"/>
            <w:gridSpan w:val="7"/>
            <w:tcBorders>
              <w:bottom w:val="single" w:sz="4" w:space="0" w:color="auto"/>
            </w:tcBorders>
          </w:tcPr>
          <w:p w14:paraId="20D894C6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46AB0" w:rsidRPr="00327C53" w14:paraId="7794F5F4" w14:textId="77777777" w:rsidTr="00573053">
        <w:trPr>
          <w:trHeight w:val="396"/>
          <w:tblHeader/>
        </w:trPr>
        <w:tc>
          <w:tcPr>
            <w:tcW w:w="2610" w:type="dxa"/>
          </w:tcPr>
          <w:p w14:paraId="62019AE3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FE176" w14:textId="4100FA0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A44EA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B46AB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995464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6927" w14:textId="5876A0E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 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99DB81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C31B" w14:textId="77777777" w:rsidR="00B46AB0" w:rsidRPr="00B46AB0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B611F79" w14:textId="24D69C95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1283E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B0B5" w14:textId="0FC9E9A1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6AB0" w:rsidRPr="00327C53" w14:paraId="76DC0AF6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C888E" w14:textId="15076228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FF6D40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B0F1CE5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D465B8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4F063A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AEDCBB" w14:textId="77777777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69692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1DB586D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7BC8ABB4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D7680" w14:textId="1EC3F204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80583" w14:textId="5A0D8F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58338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E9491" w14:textId="3DCC6938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56718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EA66E" w14:textId="5D7065D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270" w:type="dxa"/>
          </w:tcPr>
          <w:p w14:paraId="5E53A7F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0B9E7" w14:textId="6F4E0721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</w:tr>
      <w:tr w:rsidR="00301BF8" w:rsidRPr="00327C53" w14:paraId="7F84707C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021F5" w14:textId="5E28433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3A0B9" w14:textId="4FFCB4B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9C88D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F9FEA" w14:textId="7838A9E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6B3E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10507" w14:textId="6D9DAF6F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46DAC265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08969" w14:textId="658AFE0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</w:tr>
      <w:tr w:rsidR="00301BF8" w:rsidRPr="00327C53" w14:paraId="48124B2A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C421B" w14:textId="49A784EC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0BF6E" w14:textId="5D6E69AC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CAC96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5D739" w14:textId="6AD1AA6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E9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CEE8E" w14:textId="3D5E2B59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70D887E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E2FD0A" w14:textId="1EE74DD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22A4597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A5EA2" w14:textId="3AA339CF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สินทรัพย์ทางการเงินตราสาร</w:t>
            </w:r>
            <w:r w:rsidRPr="00A44EA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D0E32" w14:textId="3E1EFC7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C6677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CE4C0" w14:textId="54E44E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  <w:tc>
          <w:tcPr>
            <w:tcW w:w="270" w:type="dxa"/>
          </w:tcPr>
          <w:p w14:paraId="3660786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73140" w14:textId="4A4FE93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9426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CE68286" w14:textId="6AA561E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</w:tr>
      <w:tr w:rsidR="00301BF8" w:rsidRPr="00327C53" w14:paraId="1D1F26C8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95E3" w14:textId="22ED9F81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EEBBE" w14:textId="6419A962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36E6C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FA1BB" w14:textId="2D2B2208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C4312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15F5F6" w14:textId="30DE4C4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  <w:tc>
          <w:tcPr>
            <w:tcW w:w="270" w:type="dxa"/>
          </w:tcPr>
          <w:p w14:paraId="3B89B1D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C7845EC" w14:textId="775280A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</w:tr>
      <w:tr w:rsidR="00301BF8" w:rsidRPr="00327C53" w14:paraId="350F15E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E86C6" w14:textId="7777777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5387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4F61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1B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FE339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CD5D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4E55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6FDA1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75EAAF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51A13" w14:textId="3FFD454E" w:rsidR="00301BF8" w:rsidRPr="001D17B5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1D17B5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6181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6948D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DC489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9710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2927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955B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0FA24B2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2CB37B4" w14:textId="77777777" w:rsidTr="00573053">
        <w:trPr>
          <w:trHeight w:val="150"/>
        </w:trPr>
        <w:tc>
          <w:tcPr>
            <w:tcW w:w="2610" w:type="dxa"/>
          </w:tcPr>
          <w:p w14:paraId="4CE05AD8" w14:textId="71C31231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9E2E4" w14:textId="70EF1156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217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FE4B9" w14:textId="714C254F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6831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DF18BE" w14:textId="275E88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  <w:tc>
          <w:tcPr>
            <w:tcW w:w="270" w:type="dxa"/>
          </w:tcPr>
          <w:p w14:paraId="1DC4E44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5763490" w14:textId="35901CE4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</w:tr>
      <w:bookmarkEnd w:id="2"/>
    </w:tbl>
    <w:p w14:paraId="0FA3CDD3" w14:textId="77777777" w:rsidR="00F84BF0" w:rsidRDefault="00F84BF0" w:rsidP="00F84BF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09066293" w14:textId="290A6A7C" w:rsidR="00E91AE9" w:rsidRPr="00216441" w:rsidRDefault="00E91AE9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สัญญาเช่า</w:t>
      </w:r>
    </w:p>
    <w:p w14:paraId="079FDA9B" w14:textId="0099FE99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bookmarkStart w:id="3" w:name="_Hlk39320150"/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ใน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 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16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มาใช้เป็นครั้งแรก บริษัทรับรู้หนี้สินตามสัญญาเช่า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เรื่อง สัญญาเช่า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 เป็นสินทรัพย์</w:t>
      </w:r>
      <w:r w:rsidR="00F16795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สิทธิการใช้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หนี้สินตามสัญญาเช่าดังกล่าววัดมูลค่าด้วยมูลค่าปัจจุบันของจำนวนเงินที่ต้องจ่ายชำระตาม</w:t>
      </w:r>
      <w:r w:rsidRPr="004572A0">
        <w:rPr>
          <w:rFonts w:ascii="Angsana New" w:eastAsia="Arial Unicode MS" w:hAnsi="Angsana New"/>
          <w:spacing w:val="4"/>
          <w:sz w:val="28"/>
          <w:szCs w:val="28"/>
          <w:cs/>
          <w:lang w:val="en-GB"/>
        </w:rPr>
        <w:t>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ส่วนเพิ่มที่นำมาคำนวณหนี้สินตามสัญญาเช่า ณ วันที่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 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มกราคม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256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3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 </w:t>
      </w:r>
      <w:r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อยู่</w:t>
      </w:r>
      <w:r w:rsidR="00F16795"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ร้อยละ 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6</w:t>
      </w:r>
    </w:p>
    <w:p w14:paraId="7289B74F" w14:textId="0F5D3B13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สำหรับสัญญาเช่าที่เคยจัดประเภทเป็นสัญญาเช่า</w:t>
      </w:r>
      <w:r w:rsidR="00624A3E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เงินทุน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ตามมาตรฐานการบัญชีฉบับที่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บริษัทรับรู้มูลค่าตาม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>บัญชีของสินทรัพย์และหนี้สินตามสัญญาเช่าดังกล่าวก่อนวัน</w:t>
      </w:r>
      <w:r w:rsid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นำมาตรฐานการรายงานทางการเงินฉบับที่ </w:t>
      </w:r>
      <w:r w:rsidRPr="00A44EAE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16 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มาถือปฏิบัติเป็นมูลค่าตามบัญชีของ</w:t>
      </w:r>
      <w:r w:rsidR="00624A3E"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สินทรัพย์สิทธิการใช้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และหนี้สิน</w:t>
      </w:r>
      <w:r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ตามสัญญาเช่า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ณ วันที่นำมาปฏิบัติใช้ครั้ง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</w:p>
    <w:tbl>
      <w:tblPr>
        <w:tblW w:w="8100" w:type="dxa"/>
        <w:tblInd w:w="144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660"/>
        <w:gridCol w:w="1440"/>
      </w:tblGrid>
      <w:tr w:rsidR="00546270" w:rsidRPr="00546270" w14:paraId="0D20B083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5BD92" w14:textId="77777777" w:rsidR="00546270" w:rsidRPr="00546270" w:rsidRDefault="00546270" w:rsidP="00336E8A">
            <w:pPr>
              <w:pStyle w:val="BlockText"/>
              <w:spacing w:after="0"/>
              <w:ind w:left="0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bookmarkStart w:id="4" w:name="_Hlk39320254"/>
            <w:bookmarkEnd w:id="3"/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E63A24" w14:textId="77777777" w:rsidR="00546270" w:rsidRPr="00546270" w:rsidRDefault="00546270" w:rsidP="00336E8A">
            <w:pPr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4627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D0278" w:rsidRPr="00546270" w14:paraId="2673D29A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D31C1" w14:textId="30DE0B94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2562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65A0" w14:textId="56154C30" w:rsidR="008D0278" w:rsidRPr="005148C6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29,950</w:t>
            </w:r>
          </w:p>
        </w:tc>
      </w:tr>
      <w:tr w:rsidR="008D0278" w:rsidRPr="00546270" w14:paraId="322B84A1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32FB1" w14:textId="6AF598E4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336E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2979A9" w14:textId="705D0EE0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(3,594)</w:t>
            </w:r>
          </w:p>
        </w:tc>
      </w:tr>
      <w:tr w:rsidR="008D0278" w:rsidRPr="00546270" w14:paraId="53B75F06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528F0A7D" w14:textId="77777777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922E68" w14:textId="3F6793A3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(17,291)</w:t>
            </w:r>
          </w:p>
        </w:tc>
      </w:tr>
      <w:tr w:rsidR="008D0278" w:rsidRPr="00546270" w14:paraId="3A25FCD1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1C9B2D24" w14:textId="6EF8C951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1F7707" w14:textId="6EE2EAE6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(702)</w:t>
            </w:r>
          </w:p>
        </w:tc>
      </w:tr>
      <w:tr w:rsidR="008D0278" w:rsidRPr="00546270" w14:paraId="64D2FAE7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26B89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92421AA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2C47C2" w14:textId="41A26CFD" w:rsidR="008D0278" w:rsidRPr="00176309" w:rsidRDefault="008D0278" w:rsidP="00051F2D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8,363</w:t>
            </w:r>
          </w:p>
        </w:tc>
      </w:tr>
      <w:tr w:rsidR="008D0278" w:rsidRPr="00546270" w14:paraId="4B8FA4F6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05EAA" w14:textId="166CAC7B" w:rsidR="008D0278" w:rsidRPr="00CE4B35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ตาม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เงินทุน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6C6510" w14:textId="19893903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2,240</w:t>
            </w:r>
          </w:p>
        </w:tc>
      </w:tr>
      <w:tr w:rsidR="008D0278" w:rsidRPr="00546270" w14:paraId="7F154906" w14:textId="77777777" w:rsidTr="006913E8">
        <w:trPr>
          <w:trHeight w:val="377"/>
        </w:trPr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9A081" w14:textId="69997C95" w:rsidR="008D0278" w:rsidRPr="00A44EAE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4749" w14:textId="41016A1C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10,603</w:t>
            </w:r>
          </w:p>
        </w:tc>
      </w:tr>
    </w:tbl>
    <w:bookmarkEnd w:id="4"/>
    <w:p w14:paraId="78DEC6C3" w14:textId="31EE142A" w:rsidR="00E91AE9" w:rsidRPr="00AB1A4A" w:rsidRDefault="00E91AE9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สินทรัพย์</w:t>
      </w:r>
      <w:r w:rsidR="004E5A85"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สิทธิการใช้</w:t>
      </w: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แบ่งตามประเภทสินทรัพย์ได้ดังนี้</w:t>
      </w:r>
    </w:p>
    <w:tbl>
      <w:tblPr>
        <w:tblW w:w="819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270"/>
        <w:gridCol w:w="1350"/>
      </w:tblGrid>
      <w:tr w:rsidR="004E5A85" w:rsidRPr="004E5A85" w14:paraId="0503B468" w14:textId="77777777" w:rsidTr="00874D5D">
        <w:trPr>
          <w:cantSplit/>
          <w:tblHeader/>
        </w:trPr>
        <w:tc>
          <w:tcPr>
            <w:tcW w:w="5220" w:type="dxa"/>
          </w:tcPr>
          <w:p w14:paraId="39F052B6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5" w:name="_Hlk39320595"/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A1E60F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E5A85" w:rsidRPr="004E5A85" w14:paraId="2CCBE924" w14:textId="77777777" w:rsidTr="00874D5D">
        <w:trPr>
          <w:cantSplit/>
          <w:tblHeader/>
        </w:trPr>
        <w:tc>
          <w:tcPr>
            <w:tcW w:w="5220" w:type="dxa"/>
          </w:tcPr>
          <w:p w14:paraId="7A2C9CEB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CEAD8" w14:textId="6A6B6BB1" w:rsidR="004E5A85" w:rsidRPr="004E5A85" w:rsidRDefault="000950F1" w:rsidP="00DD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0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6A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0950F1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13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1A2387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1E1B0" w14:textId="5551B22C" w:rsidR="004E5A85" w:rsidRPr="004E5A85" w:rsidRDefault="00DD6721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7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672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DD67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23A1F" w:rsidRPr="004E5A85" w14:paraId="68F7FE56" w14:textId="77777777" w:rsidTr="00C44233">
        <w:trPr>
          <w:cantSplit/>
        </w:trPr>
        <w:tc>
          <w:tcPr>
            <w:tcW w:w="5220" w:type="dxa"/>
          </w:tcPr>
          <w:p w14:paraId="25BBD981" w14:textId="70754208" w:rsidR="00723A1F" w:rsidRPr="004E5A85" w:rsidRDefault="00723A1F" w:rsidP="00723A1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3F205" w14:textId="12DC6541" w:rsidR="00723A1F" w:rsidRPr="00CE2AF8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6,104</w:t>
            </w:r>
          </w:p>
        </w:tc>
        <w:tc>
          <w:tcPr>
            <w:tcW w:w="270" w:type="dxa"/>
          </w:tcPr>
          <w:p w14:paraId="70B88095" w14:textId="77777777" w:rsidR="00723A1F" w:rsidRPr="00DC493C" w:rsidRDefault="00723A1F" w:rsidP="00723A1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9BB01" w14:textId="7ED56066" w:rsidR="00723A1F" w:rsidRPr="00051F2D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</w:tr>
      <w:tr w:rsidR="00723A1F" w:rsidRPr="004E5A85" w14:paraId="0F383A9E" w14:textId="77777777" w:rsidTr="004F2077">
        <w:trPr>
          <w:cantSplit/>
        </w:trPr>
        <w:tc>
          <w:tcPr>
            <w:tcW w:w="5220" w:type="dxa"/>
          </w:tcPr>
          <w:p w14:paraId="0CE51584" w14:textId="05C12AB1" w:rsidR="00723A1F" w:rsidRPr="004E5A85" w:rsidRDefault="00723A1F" w:rsidP="00723A1F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72E7C" w14:textId="2C253041" w:rsidR="00723A1F" w:rsidRPr="00CE2AF8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270" w:type="dxa"/>
          </w:tcPr>
          <w:p w14:paraId="363F3A77" w14:textId="77777777" w:rsidR="00723A1F" w:rsidRPr="004E5A85" w:rsidRDefault="00723A1F" w:rsidP="00723A1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B2C4E4" w14:textId="793B0705" w:rsidR="00723A1F" w:rsidRPr="00051F2D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</w:tr>
      <w:tr w:rsidR="00723A1F" w:rsidRPr="004E5A85" w14:paraId="214B910F" w14:textId="77777777" w:rsidTr="00C44233">
        <w:trPr>
          <w:cantSplit/>
          <w:trHeight w:val="395"/>
        </w:trPr>
        <w:tc>
          <w:tcPr>
            <w:tcW w:w="5220" w:type="dxa"/>
          </w:tcPr>
          <w:p w14:paraId="0E9A552B" w14:textId="77777777" w:rsidR="00723A1F" w:rsidRPr="004E5A85" w:rsidRDefault="00723A1F" w:rsidP="00723A1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1FFCD" w14:textId="29B8E596" w:rsidR="00723A1F" w:rsidRPr="00CE2AF8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8,566</w:t>
            </w:r>
          </w:p>
        </w:tc>
        <w:tc>
          <w:tcPr>
            <w:tcW w:w="270" w:type="dxa"/>
          </w:tcPr>
          <w:p w14:paraId="1A7F499F" w14:textId="77777777" w:rsidR="00723A1F" w:rsidRPr="004E5A85" w:rsidRDefault="00723A1F" w:rsidP="00723A1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80CB0" w14:textId="5A1E7CE5" w:rsidR="00723A1F" w:rsidRPr="00051F2D" w:rsidRDefault="00723A1F" w:rsidP="00723A1F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51F2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12,072</w:t>
            </w:r>
          </w:p>
        </w:tc>
      </w:tr>
      <w:bookmarkEnd w:id="5"/>
    </w:tbl>
    <w:p w14:paraId="605992C4" w14:textId="67604969" w:rsidR="00F84BF0" w:rsidRDefault="00F84BF0" w:rsidP="00F84BF0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73ED23AC" w14:textId="6B7E7837" w:rsidR="00F84BF0" w:rsidRDefault="00F84BF0" w:rsidP="00F84BF0">
      <w:pPr>
        <w:rPr>
          <w:rFonts w:cs="Arial"/>
          <w:cs/>
          <w:lang w:val="th-TH"/>
        </w:rPr>
      </w:pPr>
    </w:p>
    <w:p w14:paraId="6DD6C433" w14:textId="6331B9DB" w:rsidR="00F84BF0" w:rsidRDefault="00F84BF0" w:rsidP="00F84BF0">
      <w:pPr>
        <w:rPr>
          <w:rFonts w:cs="Arial"/>
          <w:cs/>
          <w:lang w:val="th-TH"/>
        </w:rPr>
      </w:pPr>
    </w:p>
    <w:p w14:paraId="05B404F7" w14:textId="662F3B9D" w:rsidR="00F84BF0" w:rsidRDefault="00F84BF0" w:rsidP="00F84BF0">
      <w:pPr>
        <w:rPr>
          <w:rFonts w:cs="Arial"/>
          <w:cs/>
          <w:lang w:val="th-TH"/>
        </w:rPr>
      </w:pPr>
    </w:p>
    <w:p w14:paraId="3D0EE59B" w14:textId="7F8B308A" w:rsidR="00F84BF0" w:rsidRDefault="00F84BF0" w:rsidP="00F84BF0">
      <w:pPr>
        <w:rPr>
          <w:rFonts w:cs="Arial"/>
          <w:cs/>
          <w:lang w:val="th-TH"/>
        </w:rPr>
      </w:pPr>
    </w:p>
    <w:p w14:paraId="19D2180B" w14:textId="2BF125DB" w:rsidR="00F84BF0" w:rsidRDefault="00F84BF0" w:rsidP="00F84BF0">
      <w:pPr>
        <w:rPr>
          <w:rFonts w:cs="Arial"/>
          <w:cs/>
          <w:lang w:val="th-TH"/>
        </w:rPr>
      </w:pPr>
    </w:p>
    <w:p w14:paraId="5D45FD73" w14:textId="61191C23" w:rsidR="00F84BF0" w:rsidRDefault="00F84BF0" w:rsidP="00F84BF0">
      <w:pPr>
        <w:rPr>
          <w:rFonts w:cs="Arial"/>
          <w:cs/>
          <w:lang w:val="th-TH"/>
        </w:rPr>
      </w:pPr>
    </w:p>
    <w:p w14:paraId="1B59521E" w14:textId="4CB015D9" w:rsidR="00F84BF0" w:rsidRDefault="00F84BF0" w:rsidP="00F84BF0">
      <w:pPr>
        <w:rPr>
          <w:rFonts w:cs="Arial"/>
          <w:cs/>
          <w:lang w:val="th-TH"/>
        </w:rPr>
      </w:pPr>
    </w:p>
    <w:p w14:paraId="1A431494" w14:textId="77777777" w:rsidR="00F84BF0" w:rsidRPr="00F84BF0" w:rsidRDefault="00F84BF0" w:rsidP="00F84BF0"/>
    <w:p w14:paraId="43BA66E8" w14:textId="132728EC" w:rsidR="007C7CC5" w:rsidRPr="0023088B" w:rsidRDefault="007862E4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lastRenderedPageBreak/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542302E5" w:rsidR="00F3146F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A44EAE">
        <w:rPr>
          <w:rFonts w:ascii="Angsana New" w:hAnsi="Angsana New"/>
          <w:sz w:val="28"/>
          <w:szCs w:val="28"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A44EAE">
        <w:rPr>
          <w:rFonts w:ascii="Angsana New" w:hAnsi="Angsana New" w:hint="cs"/>
          <w:sz w:val="28"/>
          <w:szCs w:val="28"/>
          <w:cs/>
        </w:rPr>
        <w:t>ข้อมูลทาง</w:t>
      </w:r>
      <w:r w:rsidR="004973F7">
        <w:rPr>
          <w:rFonts w:ascii="Angsana New" w:hAnsi="Angsana New" w:hint="cs"/>
          <w:sz w:val="28"/>
          <w:szCs w:val="28"/>
          <w:cs/>
        </w:rPr>
        <w:t>การเงิน</w:t>
      </w:r>
      <w:r w:rsidR="007B735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51048063" w14:textId="39FC2471" w:rsidR="004A4D85" w:rsidRPr="006B13ED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51F2D">
        <w:rPr>
          <w:rFonts w:ascii="Angsana New" w:hAnsi="Angsana New"/>
          <w:spacing w:val="8"/>
          <w:sz w:val="28"/>
          <w:szCs w:val="28"/>
          <w:cs/>
        </w:rPr>
        <w:t>รายการซึ่งมีสาระสำคัญที่เกิดขึ้น</w:t>
      </w:r>
      <w:r w:rsidR="00E80EB4" w:rsidRPr="00051F2D">
        <w:rPr>
          <w:rFonts w:ascii="Angsana New" w:hAnsi="Angsana New"/>
          <w:spacing w:val="8"/>
          <w:sz w:val="28"/>
          <w:szCs w:val="28"/>
          <w:cs/>
        </w:rPr>
        <w:t>กับ</w:t>
      </w:r>
      <w:r w:rsidR="00BB6714" w:rsidRPr="00051F2D">
        <w:rPr>
          <w:rFonts w:ascii="Angsana New" w:hAnsi="Angsana New" w:hint="cs"/>
          <w:spacing w:val="8"/>
          <w:sz w:val="28"/>
          <w:szCs w:val="28"/>
          <w:cs/>
        </w:rPr>
        <w:t>บุคคลและ</w:t>
      </w:r>
      <w:r w:rsidR="00E80EB4" w:rsidRPr="00051F2D">
        <w:rPr>
          <w:rFonts w:ascii="Angsana New" w:hAnsi="Angsana New"/>
          <w:spacing w:val="8"/>
          <w:sz w:val="28"/>
          <w:szCs w:val="28"/>
          <w:cs/>
        </w:rPr>
        <w:t>กิจการที่เกี่ยวข้องกันสำหรับ</w:t>
      </w:r>
      <w:r w:rsidR="009E5FC1" w:rsidRPr="00051F2D">
        <w:rPr>
          <w:rFonts w:ascii="Angsana New" w:hAnsi="Angsana New"/>
          <w:spacing w:val="8"/>
          <w:sz w:val="28"/>
          <w:szCs w:val="28"/>
          <w:cs/>
        </w:rPr>
        <w:t>งวด</w:t>
      </w:r>
      <w:r w:rsidR="007061E1">
        <w:rPr>
          <w:rFonts w:ascii="Angsana New" w:hAnsi="Angsana New"/>
          <w:spacing w:val="8"/>
          <w:sz w:val="28"/>
          <w:szCs w:val="28"/>
          <w:cs/>
        </w:rPr>
        <w:t>สามเดือนและเก้า</w:t>
      </w:r>
      <w:r w:rsidR="00077AFE" w:rsidRPr="00051F2D">
        <w:rPr>
          <w:rFonts w:ascii="Angsana New" w:hAnsi="Angsana New"/>
          <w:spacing w:val="8"/>
          <w:sz w:val="28"/>
          <w:szCs w:val="28"/>
          <w:cs/>
        </w:rPr>
        <w:t xml:space="preserve">เดือนสิ้นสุดวันที่ </w:t>
      </w:r>
      <w:r w:rsidR="00077AFE" w:rsidRPr="00051F2D">
        <w:rPr>
          <w:rFonts w:ascii="Angsana New" w:hAnsi="Angsana New"/>
          <w:spacing w:val="8"/>
          <w:sz w:val="28"/>
          <w:szCs w:val="28"/>
        </w:rPr>
        <w:t xml:space="preserve">30 </w:t>
      </w:r>
      <w:r w:rsidR="00706A88">
        <w:rPr>
          <w:rFonts w:ascii="Angsana New" w:hAnsi="Angsana New" w:hint="cs"/>
          <w:spacing w:val="8"/>
          <w:sz w:val="28"/>
          <w:szCs w:val="28"/>
          <w:cs/>
        </w:rPr>
        <w:t>กันย</w:t>
      </w:r>
      <w:r w:rsidR="00077AFE" w:rsidRPr="00051F2D">
        <w:rPr>
          <w:rFonts w:ascii="Angsana New" w:hAnsi="Angsana New"/>
          <w:spacing w:val="8"/>
          <w:sz w:val="28"/>
          <w:szCs w:val="28"/>
          <w:cs/>
        </w:rPr>
        <w:t>ายน</w:t>
      </w:r>
      <w:r w:rsidR="00077AFE" w:rsidRPr="00077AFE">
        <w:rPr>
          <w:rFonts w:ascii="Angsana New" w:hAnsi="Angsana New"/>
          <w:sz w:val="28"/>
          <w:szCs w:val="28"/>
          <w:cs/>
        </w:rPr>
        <w:t xml:space="preserve"> </w:t>
      </w:r>
      <w:r w:rsidR="00077AFE">
        <w:rPr>
          <w:rFonts w:ascii="Angsana New" w:hAnsi="Angsana New"/>
          <w:sz w:val="28"/>
          <w:szCs w:val="28"/>
        </w:rPr>
        <w:t>2563</w:t>
      </w:r>
      <w:r w:rsidR="00E34483" w:rsidRPr="006B13ED">
        <w:rPr>
          <w:rFonts w:ascii="Angsana New" w:hAnsi="Angsana New" w:hint="cs"/>
          <w:sz w:val="28"/>
          <w:szCs w:val="28"/>
          <w:cs/>
        </w:rPr>
        <w:t xml:space="preserve"> </w:t>
      </w:r>
      <w:r w:rsidRPr="006B13ED">
        <w:rPr>
          <w:rFonts w:ascii="Angsana New" w:hAnsi="Angsana New"/>
          <w:sz w:val="28"/>
          <w:szCs w:val="28"/>
          <w:cs/>
        </w:rPr>
        <w:t xml:space="preserve">และ </w:t>
      </w:r>
      <w:r w:rsidR="009E5FC1" w:rsidRPr="006B13ED">
        <w:rPr>
          <w:rFonts w:ascii="Angsana New" w:hAnsi="Angsana New"/>
          <w:sz w:val="28"/>
          <w:szCs w:val="28"/>
        </w:rPr>
        <w:t>2562</w:t>
      </w:r>
      <w:r w:rsidRPr="006B13E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8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70"/>
        <w:gridCol w:w="1170"/>
        <w:gridCol w:w="270"/>
        <w:gridCol w:w="144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8707C" w:rsidRPr="0098707C" w14:paraId="27392C26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98707C" w:rsidRPr="0098707C" w:rsidRDefault="0098707C" w:rsidP="00DF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5387"/>
                <w:tab w:val="left" w:pos="203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51F72D3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2BE7D952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0ACD299B" w:rsidR="0098707C" w:rsidRPr="0098707C" w:rsidRDefault="0098707C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8707C" w:rsidRPr="0098707C" w14:paraId="782FDB5A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5AA10" w14:textId="128EBD1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D0F2" w14:textId="7888E24C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461B" w14:textId="403687BE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C778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71DD1" w14:textId="510B61CD" w:rsidR="0098707C" w:rsidRPr="0098707C" w:rsidRDefault="00887847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98707C"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98707C" w:rsidRPr="0098707C" w14:paraId="32774B69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DCF8C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1D4B8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A878A" w14:textId="02C88718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E73C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D61EE" w14:textId="3B9034D6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2B4D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A2872" w14:textId="1B5130C0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706A88" w:rsidRPr="00706A8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06A88" w:rsidRPr="00706A88">
              <w:rPr>
                <w:rFonts w:asciiTheme="majorBidi" w:hAnsiTheme="majorBidi"/>
                <w:sz w:val="24"/>
                <w:szCs w:val="24"/>
                <w:cs/>
              </w:rPr>
              <w:t>กันย</w:t>
            </w: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E724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6AA7D" w14:textId="572B06A2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98707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06A8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98707C" w:rsidRPr="0098707C" w14:paraId="5A0EBA6A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7CF080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32F5A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C42CC" w14:textId="61F3685A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B614E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0B4F7" w14:textId="2647CF4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BB5A7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9A4DA" w14:textId="1C1051E8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60613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400A9" w14:textId="3922F75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A33A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D5D59" w14:textId="0D779814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2EF9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DEF35" w14:textId="4011F814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5530D" w:rsidRPr="0098707C" w14:paraId="7A5750D0" w14:textId="77777777" w:rsidTr="0065530D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99F414" w14:textId="27115472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4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คุณธนพล บุญวรุตม์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5660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7EE50" w14:textId="5EE153DB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E4FC0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6646AD" w14:textId="055AEC7A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311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21BD1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2004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B94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BC0A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B706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260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0638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30D" w:rsidRPr="0098707C" w14:paraId="4147B01D" w14:textId="77777777" w:rsidTr="0065530D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FE7D5D" w14:textId="0C2EB7BA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349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C528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77EB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4A1E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4AF2D" w14:textId="774AFEE8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1466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D6132A" w14:textId="0486786B" w:rsidR="0065530D" w:rsidRPr="00262FC7" w:rsidRDefault="00262FC7" w:rsidP="0026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62FC7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A0BE0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964D24" w14:textId="022FF882" w:rsidR="0065530D" w:rsidRPr="0065530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5530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1</w:t>
            </w:r>
            <w:r w:rsidRPr="0065530D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65530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A43D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A90F7B" w14:textId="35C6594B" w:rsidR="0065530D" w:rsidRPr="00262FC7" w:rsidRDefault="00262FC7" w:rsidP="0026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62FC7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3B81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799B4D" w14:textId="2E31B58B" w:rsidR="0065530D" w:rsidRPr="0065530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5530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</w:t>
            </w:r>
            <w:r w:rsidRPr="0065530D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65530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063</w:t>
            </w:r>
          </w:p>
        </w:tc>
      </w:tr>
      <w:tr w:rsidR="0065530D" w:rsidRPr="0098707C" w14:paraId="185558B1" w14:textId="77777777" w:rsidTr="0065530D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5D2B30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E84B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47184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A6E6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A116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AA67C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CCCC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80B8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4F778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9AAC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0925E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FDCC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C540D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30D" w:rsidRPr="0098707C" w14:paraId="64C8531F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5943F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0D42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71D2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EDB8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2241AD3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30D" w:rsidRPr="0098707C" w14:paraId="6BBB1B6A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5E051CB5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41D7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C3BF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867B9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B32C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05591EB1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30D" w:rsidRPr="0098707C" w14:paraId="503756F1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E187EF" w14:textId="456931D9" w:rsidR="0065530D" w:rsidRPr="0098707C" w:rsidRDefault="0065530D" w:rsidP="0065530D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89D9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55F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5017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57F21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AF37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443359" w14:textId="7710A66E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2BE8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0397FB" w14:textId="33BC2CF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C7B58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B5BAC" w14:textId="4D00C180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8B2E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C4CE9E" w14:textId="2999F727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74</w:t>
            </w:r>
          </w:p>
        </w:tc>
      </w:tr>
      <w:tr w:rsidR="0065530D" w:rsidRPr="0098707C" w14:paraId="3647E844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0F49B1" w14:textId="77777777" w:rsidR="0065530D" w:rsidRPr="0098707C" w:rsidRDefault="0065530D" w:rsidP="0065530D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B0BF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5664D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2D60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4883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AF66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FE35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0FFC8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1759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8010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CC03D" w14:textId="34A4E5FE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7BBA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D7BBAE" w14:textId="77777777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5530D" w:rsidRPr="0098707C" w14:paraId="1DC63DD6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65530D" w:rsidRPr="0098707C" w:rsidRDefault="0065530D" w:rsidP="0065530D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FFA7A" w14:textId="54CDC4C4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90F4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C2BD3" w14:textId="5515D573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14DB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310C21F8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12AB60A6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98</w:t>
            </w:r>
          </w:p>
        </w:tc>
      </w:tr>
      <w:tr w:rsidR="0065530D" w:rsidRPr="0098707C" w14:paraId="63FDFC1A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65530D" w:rsidRPr="0098707C" w:rsidRDefault="0065530D" w:rsidP="0065530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4DBB1" w14:textId="75028850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FEF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D8E77" w14:textId="41AA6ED3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937D5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397FF219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53A76CBC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</w:tr>
      <w:tr w:rsidR="0065530D" w:rsidRPr="0098707C" w14:paraId="6385351F" w14:textId="77777777" w:rsidTr="002C0B7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65530D" w:rsidRPr="0098707C" w:rsidRDefault="0065530D" w:rsidP="0065530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942216" w14:textId="7D34619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C89F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74EE98" w14:textId="426A6A85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D588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C21C9C4" w14:textId="7C777C19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2019A9" w14:textId="59035D7C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</w:p>
        </w:tc>
      </w:tr>
      <w:tr w:rsidR="0065530D" w:rsidRPr="0098707C" w14:paraId="4BCBE290" w14:textId="77777777" w:rsidTr="002C0B7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2776E23" w14:textId="5D90D9DC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F168" w14:textId="77777777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9E20190" w14:textId="0785504E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72AED" w14:textId="77777777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42C0668" w14:textId="0EE0D52E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F16E13F" w14:textId="71263B2E" w:rsidR="0065530D" w:rsidRPr="003B2DFD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</w:tr>
      <w:tr w:rsidR="0065530D" w:rsidRPr="0098707C" w14:paraId="542E30DC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BD77C5" w14:textId="77777777" w:rsidR="0065530D" w:rsidRPr="0098707C" w:rsidRDefault="0065530D" w:rsidP="0065530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802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A46B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7CAC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BD8B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A25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D957F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D1016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F0BD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D9F8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AB39" w14:textId="1C46948D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544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89522" w14:textId="77777777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5530D" w:rsidRPr="0098707C" w14:paraId="442293AE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3E5CB79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กรรมการ</w:t>
            </w: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1D4DE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2D622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1DC52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3C78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379D70EE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5530D" w:rsidRPr="0098707C" w14:paraId="5660E93D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662C50DA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เอส.พี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แอนด์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หลุยส์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0B6D819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AE1B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2BBB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79C3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A8C6B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26D6918D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5530D" w:rsidRPr="0098707C" w14:paraId="58CC4417" w14:textId="77777777" w:rsidTr="0098707C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02E5A1" w14:textId="3C558DFC" w:rsidR="0065530D" w:rsidRPr="0098707C" w:rsidRDefault="00823036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047F3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4515DD" w14:textId="53BA2810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7AFC8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32C41A52" w:rsidR="0065530D" w:rsidRPr="0098707C" w:rsidRDefault="00073E2B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65530D" w:rsidRPr="0098707C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5CF45E21" w:rsidR="0065530D" w:rsidRPr="00077AFE" w:rsidRDefault="0065530D" w:rsidP="006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7AFE">
              <w:rPr>
                <w:rFonts w:asciiTheme="majorBidi" w:eastAsia="Cordia New" w:hAnsiTheme="majorBidi" w:cstheme="majorBidi"/>
                <w:sz w:val="24"/>
                <w:szCs w:val="24"/>
              </w:rPr>
              <w:t>101</w:t>
            </w:r>
          </w:p>
        </w:tc>
      </w:tr>
    </w:tbl>
    <w:p w14:paraId="68422FBE" w14:textId="77777777" w:rsidR="000E11BA" w:rsidRDefault="000E11BA" w:rsidP="009E5F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1BA">
        <w:rPr>
          <w:rFonts w:ascii="Angsana New" w:hAnsi="Angsana New"/>
          <w:sz w:val="28"/>
          <w:szCs w:val="28"/>
        </w:rPr>
        <w:t xml:space="preserve">* </w:t>
      </w:r>
      <w:r w:rsidRPr="000E11BA">
        <w:rPr>
          <w:rFonts w:ascii="Angsana New" w:hAnsi="Angsana New" w:hint="cs"/>
          <w:sz w:val="28"/>
          <w:szCs w:val="28"/>
          <w:cs/>
        </w:rPr>
        <w:t xml:space="preserve">มีการเปลี่ยนแปลงกลุ่มผู้ถือหุ้นและผู้บริหารเมื่อวันที่ </w:t>
      </w:r>
      <w:r w:rsidRPr="000E11BA">
        <w:rPr>
          <w:rFonts w:ascii="Angsana New" w:hAnsi="Angsana New"/>
          <w:sz w:val="28"/>
          <w:szCs w:val="28"/>
        </w:rPr>
        <w:t xml:space="preserve">8 </w:t>
      </w:r>
      <w:r w:rsidRPr="000E11B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0E11BA">
        <w:rPr>
          <w:rFonts w:ascii="Angsana New" w:hAnsi="Angsana New"/>
          <w:sz w:val="28"/>
          <w:szCs w:val="28"/>
        </w:rPr>
        <w:t>2562</w:t>
      </w:r>
    </w:p>
    <w:p w14:paraId="48BDFA7A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B3EF38F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129B99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E836F0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9086DB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F924818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E46D99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4D7F37" w14:textId="77777777" w:rsidR="002C0B7F" w:rsidRDefault="002C0B7F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76ADB2B" w14:textId="68C45971" w:rsidR="009E5FC1" w:rsidRDefault="00C37335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lastRenderedPageBreak/>
        <w:t>ค่าตอบแทนที่เป็นตัวเงินของผู้บริหาร</w:t>
      </w:r>
      <w:r w:rsidR="009E5FC1">
        <w:rPr>
          <w:rFonts w:ascii="Angsana New" w:hAnsi="Angsana New"/>
          <w:sz w:val="28"/>
          <w:szCs w:val="28"/>
          <w:cs/>
        </w:rPr>
        <w:t>สำหรับ</w:t>
      </w:r>
      <w:r w:rsidR="007061E1">
        <w:rPr>
          <w:rFonts w:ascii="Angsana New" w:hAnsi="Angsana New"/>
          <w:spacing w:val="-4"/>
          <w:sz w:val="28"/>
          <w:szCs w:val="28"/>
          <w:cs/>
        </w:rPr>
        <w:t>งวดสามเดือนและเก้า</w:t>
      </w:r>
      <w:r w:rsidR="000E68FD" w:rsidRPr="00077AFE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0E68FD" w:rsidRPr="00077AFE">
        <w:rPr>
          <w:rFonts w:ascii="Angsana New" w:hAnsi="Angsana New"/>
          <w:spacing w:val="-4"/>
          <w:sz w:val="28"/>
          <w:szCs w:val="28"/>
        </w:rPr>
        <w:t>30</w:t>
      </w:r>
      <w:r w:rsidR="000E68FD">
        <w:rPr>
          <w:rFonts w:ascii="Angsana New" w:hAnsi="Angsana New"/>
          <w:spacing w:val="-4"/>
          <w:sz w:val="28"/>
          <w:szCs w:val="28"/>
        </w:rPr>
        <w:t xml:space="preserve"> </w:t>
      </w:r>
      <w:r w:rsidR="00887847">
        <w:rPr>
          <w:rFonts w:ascii="Angsana New" w:hAnsi="Angsana New" w:hint="cs"/>
          <w:sz w:val="28"/>
          <w:szCs w:val="28"/>
          <w:cs/>
        </w:rPr>
        <w:t>กันย</w:t>
      </w:r>
      <w:r w:rsidR="000E68FD" w:rsidRPr="00077AFE">
        <w:rPr>
          <w:rFonts w:ascii="Angsana New" w:hAnsi="Angsana New"/>
          <w:sz w:val="28"/>
          <w:szCs w:val="28"/>
          <w:cs/>
        </w:rPr>
        <w:t xml:space="preserve">ายน </w:t>
      </w:r>
      <w:r w:rsidR="000E68FD">
        <w:rPr>
          <w:rFonts w:ascii="Angsana New" w:hAnsi="Angsana New"/>
          <w:sz w:val="28"/>
          <w:szCs w:val="28"/>
        </w:rPr>
        <w:t>2563</w:t>
      </w:r>
      <w:r w:rsidR="000E68FD" w:rsidRPr="006B13ED">
        <w:rPr>
          <w:rFonts w:ascii="Angsana New" w:hAnsi="Angsana New" w:hint="cs"/>
          <w:sz w:val="28"/>
          <w:szCs w:val="28"/>
          <w:cs/>
        </w:rPr>
        <w:t xml:space="preserve"> </w:t>
      </w:r>
      <w:r w:rsidR="000E68FD" w:rsidRPr="006B13ED">
        <w:rPr>
          <w:rFonts w:ascii="Angsana New" w:hAnsi="Angsana New"/>
          <w:sz w:val="28"/>
          <w:szCs w:val="28"/>
          <w:cs/>
        </w:rPr>
        <w:t xml:space="preserve">และ </w:t>
      </w:r>
      <w:r w:rsidR="000E68FD" w:rsidRPr="006B13ED">
        <w:rPr>
          <w:rFonts w:ascii="Angsana New" w:hAnsi="Angsana New"/>
          <w:sz w:val="28"/>
          <w:szCs w:val="28"/>
        </w:rPr>
        <w:t>2562</w:t>
      </w:r>
      <w:r w:rsidR="009E5F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0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080"/>
        <w:gridCol w:w="248"/>
        <w:gridCol w:w="1080"/>
        <w:gridCol w:w="270"/>
        <w:gridCol w:w="1080"/>
        <w:gridCol w:w="270"/>
        <w:gridCol w:w="1080"/>
      </w:tblGrid>
      <w:tr w:rsidR="00BC1CCD" w:rsidRPr="006B2D1A" w14:paraId="2C7EE89E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BC1CCD" w:rsidRPr="006B2D1A" w:rsidRDefault="00BC1CC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BC1CCD" w:rsidRPr="006B2D1A" w:rsidRDefault="00BC1CC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C1CCD" w:rsidRPr="006B2D1A" w14:paraId="406EAF46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066B4" w14:textId="77777777" w:rsidR="00BC1CCD" w:rsidRPr="004A6782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D3FF627" w14:textId="60DD8116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2ECB7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6CA02" w14:textId="389DEFDE" w:rsidR="00BC1CCD" w:rsidRPr="004A6782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140C8C4A" w14:textId="2CE2DDB4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BC1CCD" w:rsidRPr="006B2D1A" w14:paraId="6FBC285C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D4E7C4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7686F" w14:textId="2FEE3BD1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E4FC7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75CE2" w14:textId="6179954B" w:rsidR="00BC1CCD" w:rsidRPr="006B2D1A" w:rsidRDefault="00BC1CCD" w:rsidP="000E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77AFE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1330E8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7EFD9" w14:textId="726654B1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9412E" w14:textId="77777777" w:rsidR="00BC1CCD" w:rsidRPr="006B2D1A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6A63" w14:textId="5ACBF1DA" w:rsidR="00BC1CCD" w:rsidRPr="00077AFE" w:rsidRDefault="00BC1CCD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77AFE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</w:tr>
      <w:tr w:rsidR="00BC1CCD" w:rsidRPr="006B2D1A" w14:paraId="18CFA080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BA388" w14:textId="4CCB5085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A20B" w14:textId="300DA603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8,527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24C2" w14:textId="7980BB8E" w:rsidR="00BC1CCD" w:rsidRPr="00B246A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0CB99" w14:textId="00B56772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14,088</w:t>
            </w:r>
          </w:p>
        </w:tc>
      </w:tr>
      <w:tr w:rsidR="00BC1CCD" w:rsidRPr="006B2D1A" w14:paraId="0D9FE5F5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04259" w14:textId="2EDCCB92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41452" w14:textId="0E36C94B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549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4A4E20A2" w:rsidR="00BC1CCD" w:rsidRPr="00B246A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5FF65C74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1,513</w:t>
            </w:r>
          </w:p>
        </w:tc>
      </w:tr>
      <w:tr w:rsidR="00BC1CCD" w:rsidRPr="006B2D1A" w14:paraId="69B4E565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7A296" w14:textId="677A5DEE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(528)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B467" w14:textId="160867AC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0945A729" w:rsidR="00BC1CCD" w:rsidRPr="00B246A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08C83328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</w:tr>
      <w:tr w:rsidR="00BC1CCD" w:rsidRPr="006B2D1A" w14:paraId="50C159B0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1E447" w14:textId="5C724EA6" w:rsidR="00BC1CCD" w:rsidRPr="00D70F85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BC1CCD" w:rsidRPr="00D70F85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7D40" w14:textId="074148FE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BC1CCD" w:rsidRPr="00D70F85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035F2947" w:rsidR="00BC1CCD" w:rsidRPr="00B246A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6569EC67" w:rsidR="00BC1CCD" w:rsidRPr="00887847" w:rsidDel="00CE63E9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228</w:t>
            </w:r>
          </w:p>
        </w:tc>
      </w:tr>
      <w:tr w:rsidR="00BC1CCD" w:rsidRPr="006B2D1A" w14:paraId="1E0248D3" w14:textId="77777777" w:rsidTr="00BC1CC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BC1CCD" w:rsidRPr="003D06A3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9D90C" w14:textId="28401252" w:rsidR="00BC1CCD" w:rsidRPr="003D06A3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BC1CCD" w:rsidRPr="003D06A3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7319" w14:textId="218E7B14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BC1CCD" w:rsidRPr="003D06A3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7428" w14:textId="2B9F1E22" w:rsidR="00BC1CCD" w:rsidRPr="003D06A3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BC1CCD" w:rsidRPr="008E1C1D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A963C" w14:textId="3620BB65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107</w:t>
            </w:r>
          </w:p>
        </w:tc>
      </w:tr>
      <w:tr w:rsidR="00BC1CCD" w:rsidRPr="004A6782" w14:paraId="17FE8703" w14:textId="77777777" w:rsidTr="00BC1CCD">
        <w:trPr>
          <w:trHeight w:val="3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FAD1C" w14:textId="646FB35B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23A1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4,689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43FE9" w14:textId="17E74ECB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8784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BC1CCD" w:rsidRPr="006B2D1A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8DECC" w14:textId="20C1E936" w:rsidR="00BC1CCD" w:rsidRPr="008D0278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BC1CCD" w:rsidRPr="009E5FC1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6A82C" w14:textId="40EB100B" w:rsidR="00BC1CCD" w:rsidRPr="00887847" w:rsidRDefault="00BC1CCD" w:rsidP="007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15,991</w:t>
            </w:r>
          </w:p>
        </w:tc>
      </w:tr>
    </w:tbl>
    <w:p w14:paraId="606BA72B" w14:textId="7AF68E92" w:rsidR="00BE29D7" w:rsidRPr="00C45BAD" w:rsidRDefault="00263326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26"/>
        <w:gridCol w:w="270"/>
        <w:gridCol w:w="1526"/>
        <w:gridCol w:w="8"/>
      </w:tblGrid>
      <w:tr w:rsidR="00717871" w:rsidRPr="007A3CD0" w14:paraId="22C28840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E5FC1" w:rsidRPr="007A3CD0" w14:paraId="031788F1" w14:textId="77777777" w:rsidTr="000E68FD">
        <w:trPr>
          <w:gridAfter w:val="1"/>
          <w:wAfter w:w="8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2E77AF24" w:rsidR="009E5FC1" w:rsidRPr="007A3CD0" w:rsidRDefault="009E5FC1" w:rsidP="000E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68F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D1EE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0E68FD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="000E68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0E842EF4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A0A7F" w:rsidRPr="007A3CD0" w14:paraId="71D10438" w14:textId="77777777" w:rsidTr="00C44233">
        <w:trPr>
          <w:gridAfter w:val="1"/>
          <w:wAfter w:w="8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EF68" w14:textId="406A4593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941C41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BA0A7F" w:rsidRPr="007A3CD0" w14:paraId="496B625C" w14:textId="77777777" w:rsidTr="00C44233">
        <w:trPr>
          <w:gridAfter w:val="1"/>
          <w:wAfter w:w="8" w:type="dxa"/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60BF8FC" w14:textId="47FBECFF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189,144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1879A421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200,104</w:t>
            </w:r>
          </w:p>
        </w:tc>
      </w:tr>
      <w:tr w:rsidR="00BA0A7F" w:rsidRPr="005067F3" w14:paraId="75D102A7" w14:textId="77777777" w:rsidTr="00C44233">
        <w:trPr>
          <w:gridAfter w:val="1"/>
          <w:wAfter w:w="8" w:type="dxa"/>
          <w:trHeight w:val="35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BA0A7F" w:rsidRPr="007A3CD0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C72D9" w14:textId="26BFCF40" w:rsidR="00BA0A7F" w:rsidRPr="008D0278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189,280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BA0A7F" w:rsidRPr="008D0278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41F11582" w:rsidR="00BA0A7F" w:rsidRPr="008D0278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200,234</w:t>
            </w:r>
          </w:p>
        </w:tc>
      </w:tr>
    </w:tbl>
    <w:p w14:paraId="5531E988" w14:textId="722CDC5A" w:rsidR="003915ED" w:rsidRDefault="009E0C88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87607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0E68FD" w:rsidRPr="00687607">
        <w:rPr>
          <w:rFonts w:ascii="Angsana New" w:hAnsi="Angsana New"/>
          <w:spacing w:val="-4"/>
          <w:sz w:val="28"/>
          <w:szCs w:val="28"/>
        </w:rPr>
        <w:t xml:space="preserve">30 </w:t>
      </w:r>
      <w:r w:rsidR="00AD1EEF">
        <w:rPr>
          <w:rFonts w:ascii="Angsana New" w:hAnsi="Angsana New" w:hint="cs"/>
          <w:sz w:val="28"/>
          <w:szCs w:val="28"/>
          <w:cs/>
        </w:rPr>
        <w:t>กันย</w:t>
      </w:r>
      <w:r w:rsidR="000E68FD" w:rsidRPr="00687607">
        <w:rPr>
          <w:rFonts w:ascii="Angsana New" w:hAnsi="Angsana New"/>
          <w:sz w:val="28"/>
          <w:szCs w:val="28"/>
          <w:cs/>
        </w:rPr>
        <w:t xml:space="preserve">ายน </w:t>
      </w:r>
      <w:r w:rsidR="000E68FD" w:rsidRPr="00687607">
        <w:rPr>
          <w:rFonts w:ascii="Angsana New" w:hAnsi="Angsana New"/>
          <w:sz w:val="28"/>
          <w:szCs w:val="28"/>
        </w:rPr>
        <w:t>2563</w:t>
      </w:r>
      <w:r w:rsidR="002D2985" w:rsidRPr="006876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87607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687607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BA0A7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3915ED" w:rsidRPr="00BA0A7F">
        <w:rPr>
          <w:rFonts w:asciiTheme="majorBidi" w:eastAsia="Cordia New" w:hAnsiTheme="majorBidi" w:cstheme="majorBidi"/>
          <w:spacing w:val="2"/>
          <w:sz w:val="28"/>
          <w:szCs w:val="28"/>
        </w:rPr>
        <w:t>0.1</w:t>
      </w:r>
      <w:r w:rsidR="003915ED" w:rsidRPr="00BA0A7F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  <w:r w:rsidR="003915ED" w:rsidRPr="00687607">
        <w:rPr>
          <w:rFonts w:ascii="Angsana New" w:hAnsi="Angsana New" w:hint="cs"/>
          <w:spacing w:val="2"/>
          <w:sz w:val="28"/>
          <w:szCs w:val="28"/>
          <w:cs/>
        </w:rPr>
        <w:t>ได้ถูก</w:t>
      </w:r>
      <w:r w:rsidR="003915ED" w:rsidRPr="00687607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</w:t>
      </w:r>
      <w:r w:rsidR="003915ED" w:rsidRPr="00687607">
        <w:rPr>
          <w:rFonts w:ascii="Angsana New" w:hAnsi="Angsana New"/>
          <w:sz w:val="28"/>
          <w:szCs w:val="28"/>
          <w:cs/>
        </w:rPr>
        <w:t>ธนาคาร</w:t>
      </w:r>
      <w:r w:rsidR="003915ED" w:rsidRPr="00687607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687607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3C6078" w:rsidRPr="0020112B">
        <w:rPr>
          <w:rFonts w:ascii="Angsana New" w:hAnsi="Angsana New"/>
          <w:sz w:val="28"/>
          <w:szCs w:val="28"/>
        </w:rPr>
        <w:t>3</w:t>
      </w:r>
      <w:r w:rsidR="002C0B7F" w:rsidRPr="0020112B">
        <w:rPr>
          <w:rFonts w:ascii="Angsana New" w:hAnsi="Angsana New"/>
          <w:sz w:val="28"/>
          <w:szCs w:val="28"/>
        </w:rPr>
        <w:t>3</w:t>
      </w:r>
      <w:r w:rsidR="003915ED" w:rsidRPr="0020112B">
        <w:rPr>
          <w:rFonts w:ascii="Angsana New" w:hAnsi="Angsana New"/>
          <w:sz w:val="28"/>
          <w:szCs w:val="28"/>
        </w:rPr>
        <w:t xml:space="preserve"> </w:t>
      </w:r>
      <w:r w:rsidR="0020112B" w:rsidRPr="0020112B">
        <w:rPr>
          <w:rFonts w:ascii="Angsana New" w:hAnsi="Angsana New" w:hint="cs"/>
          <w:sz w:val="28"/>
          <w:szCs w:val="28"/>
          <w:cs/>
        </w:rPr>
        <w:t>ง</w:t>
      </w:r>
      <w:r w:rsidR="003915ED" w:rsidRPr="0020112B">
        <w:rPr>
          <w:rFonts w:ascii="Angsana New" w:hAnsi="Angsana New" w:hint="cs"/>
          <w:sz w:val="28"/>
          <w:szCs w:val="28"/>
          <w:cs/>
        </w:rPr>
        <w:t>)</w:t>
      </w:r>
      <w:r w:rsidR="00F47A82" w:rsidRPr="00687607">
        <w:rPr>
          <w:rFonts w:ascii="Angsana New" w:hAnsi="Angsana New" w:hint="cs"/>
          <w:sz w:val="28"/>
          <w:szCs w:val="28"/>
          <w:cs/>
        </w:rPr>
        <w:t xml:space="preserve"> </w:t>
      </w:r>
      <w:r w:rsidR="00F47A82" w:rsidRPr="00687607">
        <w:rPr>
          <w:rFonts w:ascii="Angsana New" w:hAnsi="Angsana New"/>
          <w:sz w:val="28"/>
          <w:szCs w:val="28"/>
        </w:rPr>
        <w:t xml:space="preserve">(31 </w:t>
      </w:r>
      <w:r w:rsidR="00F47A82" w:rsidRPr="00687607">
        <w:rPr>
          <w:rFonts w:ascii="Angsana New" w:hAnsi="Angsana New" w:hint="cs"/>
          <w:sz w:val="28"/>
          <w:szCs w:val="28"/>
          <w:cs/>
        </w:rPr>
        <w:t>ธันวาคม</w:t>
      </w:r>
      <w:r w:rsidR="00F47A82" w:rsidRPr="00687607">
        <w:rPr>
          <w:rFonts w:ascii="Angsana New" w:hAnsi="Angsana New"/>
          <w:sz w:val="28"/>
          <w:szCs w:val="28"/>
          <w:cs/>
        </w:rPr>
        <w:t xml:space="preserve"> </w:t>
      </w:r>
      <w:r w:rsidR="00F47A82" w:rsidRPr="00687607">
        <w:rPr>
          <w:rFonts w:ascii="Angsana New" w:hAnsi="Angsana New"/>
          <w:sz w:val="28"/>
          <w:szCs w:val="28"/>
        </w:rPr>
        <w:t>2562 : 0.1</w:t>
      </w:r>
      <w:r w:rsidR="00F47A82" w:rsidRPr="00687607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7B9DACAC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F642C2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6C0B7C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0014307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B75391D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B1CD1A6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BA3850E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3422F6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2DE5AC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DD0DB11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01F3D4" w14:textId="77777777" w:rsidR="00DC3CB7" w:rsidRDefault="00DC3CB7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4F4490B1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E68FD">
        <w:rPr>
          <w:rFonts w:ascii="Angsana New" w:hAnsi="Angsana New"/>
          <w:sz w:val="28"/>
          <w:szCs w:val="28"/>
        </w:rPr>
        <w:t>30</w:t>
      </w:r>
      <w:r w:rsidR="000E68FD" w:rsidRPr="001859AF">
        <w:rPr>
          <w:rFonts w:ascii="Angsana New" w:hAnsi="Angsana New"/>
          <w:sz w:val="28"/>
          <w:szCs w:val="28"/>
        </w:rPr>
        <w:t xml:space="preserve"> </w:t>
      </w:r>
      <w:r w:rsidR="00AD1EEF">
        <w:rPr>
          <w:rFonts w:ascii="Angsana New" w:hAnsi="Angsana New" w:hint="cs"/>
          <w:sz w:val="28"/>
          <w:szCs w:val="28"/>
          <w:cs/>
        </w:rPr>
        <w:t>กันย</w:t>
      </w:r>
      <w:r w:rsidR="000E68FD">
        <w:rPr>
          <w:rFonts w:ascii="Angsana New" w:hAnsi="Angsana New" w:hint="cs"/>
          <w:sz w:val="28"/>
          <w:szCs w:val="28"/>
          <w:cs/>
        </w:rPr>
        <w:t>ายน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 xml:space="preserve">2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2638F1" w14:paraId="421FC9ED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2638F1" w14:paraId="5EE9405D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67FD5" w14:textId="1B636B26" w:rsidR="005F3E45" w:rsidRPr="002638F1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3E45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3E4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2C3CD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E7CDE" w14:textId="2F217B99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A0A7F" w:rsidRPr="002638F1" w14:paraId="2906677C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8FA17" w14:textId="5854FBFD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44,662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4D869BF8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52,160</w:t>
            </w:r>
          </w:p>
        </w:tc>
      </w:tr>
      <w:tr w:rsidR="00BA0A7F" w:rsidRPr="002638F1" w14:paraId="201091B3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E418" w14:textId="4F53F6DF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20,088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273B7112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17,865</w:t>
            </w:r>
          </w:p>
        </w:tc>
      </w:tr>
      <w:tr w:rsidR="00BA0A7F" w:rsidRPr="002638F1" w14:paraId="610F05AF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B8F8" w14:textId="63329A4F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5,012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1A90B65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7,579</w:t>
            </w:r>
          </w:p>
        </w:tc>
      </w:tr>
      <w:tr w:rsidR="00BA0A7F" w:rsidRPr="002638F1" w14:paraId="07851242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3867" w14:textId="2756A59D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1,159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74EA5D41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2,568</w:t>
            </w:r>
          </w:p>
        </w:tc>
      </w:tr>
      <w:tr w:rsidR="00BA0A7F" w:rsidRPr="002638F1" w14:paraId="426F3E6F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0970" w14:textId="421C3481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7,415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509B5A14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10,915</w:t>
            </w:r>
          </w:p>
        </w:tc>
      </w:tr>
      <w:tr w:rsidR="00BA0A7F" w:rsidRPr="002638F1" w14:paraId="50AA116A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15560" w14:textId="4F1702BE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3,290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7DA6F1DF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194,758</w:t>
            </w:r>
          </w:p>
        </w:tc>
      </w:tr>
      <w:tr w:rsidR="00BA0A7F" w:rsidRPr="002638F1" w14:paraId="1252E8E4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36033" w14:textId="40D1109C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1BCDD2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285,845</w:t>
            </w:r>
          </w:p>
        </w:tc>
      </w:tr>
      <w:tr w:rsidR="00BA0A7F" w:rsidRPr="002638F1" w14:paraId="20723033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BA0A7F" w:rsidRPr="008654BA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F713B" w14:textId="2F77057E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(3,290)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26548B81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(199,158)</w:t>
            </w:r>
          </w:p>
        </w:tc>
      </w:tr>
      <w:tr w:rsidR="00BA0A7F" w:rsidRPr="002638F1" w14:paraId="3A6A71E9" w14:textId="77777777" w:rsidTr="00BA0A7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BA0A7F" w:rsidRPr="008654BA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BCAA0" w14:textId="041A7DEE" w:rsidR="00BA0A7F" w:rsidRPr="007061E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78,336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74B92D7A" w:rsidR="00BA0A7F" w:rsidRPr="002638F1" w:rsidRDefault="00BA0A7F" w:rsidP="00B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86,687</w:t>
            </w:r>
          </w:p>
        </w:tc>
      </w:tr>
    </w:tbl>
    <w:p w14:paraId="537D6022" w14:textId="1BA52EC1" w:rsidR="004E081A" w:rsidRDefault="00207EAF" w:rsidP="000E68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2638F1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F47A82">
        <w:rPr>
          <w:rFonts w:ascii="Angsana New" w:hAnsi="Angsana New"/>
          <w:spacing w:val="8"/>
          <w:sz w:val="28"/>
          <w:szCs w:val="28"/>
          <w:cs/>
        </w:rPr>
        <w:br/>
      </w:r>
      <w:r w:rsidR="00A0556B" w:rsidRPr="00B93F4B">
        <w:rPr>
          <w:rFonts w:ascii="Angsana New" w:hAnsi="Angsana New"/>
          <w:sz w:val="28"/>
          <w:szCs w:val="28"/>
        </w:rPr>
        <w:t xml:space="preserve">5 </w:t>
      </w:r>
      <w:r w:rsidR="00A0556B" w:rsidRPr="00B93F4B">
        <w:rPr>
          <w:rFonts w:ascii="Angsana New" w:hAnsi="Angsana New"/>
          <w:sz w:val="28"/>
          <w:szCs w:val="28"/>
          <w:cs/>
        </w:rPr>
        <w:t xml:space="preserve">ราย ณ </w:t>
      </w:r>
      <w:r w:rsidR="000E68FD" w:rsidRPr="00B93F4B">
        <w:rPr>
          <w:rFonts w:ascii="Angsana New" w:hAnsi="Angsana New"/>
          <w:sz w:val="28"/>
          <w:szCs w:val="28"/>
          <w:cs/>
        </w:rPr>
        <w:t>วันที่</w:t>
      </w:r>
      <w:r w:rsidR="000E68FD" w:rsidRPr="00B93F4B">
        <w:rPr>
          <w:rFonts w:ascii="Angsana New" w:hAnsi="Angsana New"/>
          <w:sz w:val="28"/>
          <w:szCs w:val="28"/>
        </w:rPr>
        <w:t xml:space="preserve"> 30 </w:t>
      </w:r>
      <w:r w:rsidR="00AD1EEF" w:rsidRPr="00B93F4B">
        <w:rPr>
          <w:rFonts w:ascii="Angsana New" w:hAnsi="Angsana New" w:hint="cs"/>
          <w:sz w:val="28"/>
          <w:szCs w:val="28"/>
          <w:cs/>
        </w:rPr>
        <w:t>กันย</w:t>
      </w:r>
      <w:r w:rsidR="000E68FD" w:rsidRPr="00B93F4B">
        <w:rPr>
          <w:rFonts w:ascii="Angsana New" w:hAnsi="Angsana New" w:hint="cs"/>
          <w:sz w:val="28"/>
          <w:szCs w:val="28"/>
          <w:cs/>
        </w:rPr>
        <w:t>ายน</w:t>
      </w:r>
      <w:r w:rsidR="000E68FD" w:rsidRPr="00B93F4B">
        <w:rPr>
          <w:rFonts w:ascii="Angsana New" w:hAnsi="Angsana New"/>
          <w:sz w:val="28"/>
          <w:szCs w:val="28"/>
        </w:rPr>
        <w:t xml:space="preserve"> </w:t>
      </w:r>
      <w:r w:rsidR="000E68FD" w:rsidRPr="00B93F4B">
        <w:rPr>
          <w:rFonts w:asciiTheme="majorBidi" w:hAnsiTheme="majorBidi" w:cstheme="majorBidi"/>
          <w:sz w:val="28"/>
          <w:szCs w:val="28"/>
        </w:rPr>
        <w:t xml:space="preserve">2563 </w:t>
      </w:r>
      <w:r w:rsidR="003F2EAF" w:rsidRPr="00B93F4B">
        <w:rPr>
          <w:rFonts w:ascii="Angsana New" w:hAnsi="Angsana New"/>
          <w:sz w:val="28"/>
          <w:szCs w:val="28"/>
          <w:cs/>
        </w:rPr>
        <w:t>มีจำนวน</w:t>
      </w:r>
      <w:r w:rsidR="002C0B7F" w:rsidRPr="00B93F4B">
        <w:rPr>
          <w:rFonts w:ascii="Angsana New" w:hAnsi="Angsana New"/>
          <w:sz w:val="28"/>
          <w:szCs w:val="28"/>
        </w:rPr>
        <w:t xml:space="preserve"> </w:t>
      </w:r>
      <w:r w:rsidR="00AD79D6" w:rsidRPr="00B93F4B">
        <w:rPr>
          <w:rFonts w:ascii="Angsana New" w:hAnsi="Angsana New"/>
          <w:sz w:val="28"/>
          <w:szCs w:val="28"/>
        </w:rPr>
        <w:t>45.0</w:t>
      </w:r>
      <w:r w:rsidR="00687607" w:rsidRPr="00B93F4B">
        <w:rPr>
          <w:rFonts w:ascii="Angsana New" w:hAnsi="Angsana New"/>
          <w:sz w:val="28"/>
          <w:szCs w:val="28"/>
        </w:rPr>
        <w:t xml:space="preserve"> </w:t>
      </w:r>
      <w:r w:rsidR="00A0556B" w:rsidRPr="00B93F4B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6" w:name="_Hlk23500878"/>
      <w:r w:rsidR="00F47A82" w:rsidRPr="00B93F4B">
        <w:rPr>
          <w:rFonts w:ascii="Angsana New" w:hAnsi="Angsana New" w:hint="cs"/>
          <w:sz w:val="28"/>
          <w:szCs w:val="28"/>
          <w:cs/>
        </w:rPr>
        <w:t>(</w:t>
      </w:r>
      <w:r w:rsidR="00F47A82" w:rsidRPr="00B93F4B">
        <w:rPr>
          <w:rFonts w:asciiTheme="majorBidi" w:hAnsiTheme="majorBidi" w:cstheme="majorBidi"/>
          <w:sz w:val="28"/>
          <w:szCs w:val="28"/>
        </w:rPr>
        <w:t xml:space="preserve">31 </w:t>
      </w:r>
      <w:r w:rsidR="00F47A82" w:rsidRPr="00B93F4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47A82" w:rsidRPr="00B93F4B">
        <w:rPr>
          <w:rFonts w:asciiTheme="majorBidi" w:hAnsiTheme="majorBidi" w:cstheme="majorBidi"/>
          <w:sz w:val="28"/>
          <w:szCs w:val="28"/>
        </w:rPr>
        <w:t xml:space="preserve">2562 : </w:t>
      </w:r>
      <w:r w:rsidR="005F3E45" w:rsidRPr="00B93F4B">
        <w:rPr>
          <w:rFonts w:ascii="Angsana New" w:hAnsi="Angsana New"/>
          <w:sz w:val="28"/>
          <w:szCs w:val="28"/>
        </w:rPr>
        <w:t>240.2</w:t>
      </w:r>
      <w:r w:rsidR="005F3E45" w:rsidRPr="00B93F4B">
        <w:rPr>
          <w:rFonts w:ascii="Angsana New" w:hAnsi="Angsana New"/>
          <w:sz w:val="28"/>
          <w:szCs w:val="28"/>
          <w:cs/>
        </w:rPr>
        <w:t xml:space="preserve"> </w:t>
      </w:r>
      <w:bookmarkEnd w:id="6"/>
      <w:r w:rsidR="00A0556B" w:rsidRPr="00B93F4B">
        <w:rPr>
          <w:rFonts w:ascii="Angsana New" w:hAnsi="Angsana New"/>
          <w:sz w:val="28"/>
          <w:szCs w:val="28"/>
          <w:cs/>
        </w:rPr>
        <w:t>ล้านบาท</w:t>
      </w:r>
      <w:r w:rsidR="00F47A82" w:rsidRPr="00B93F4B">
        <w:rPr>
          <w:rFonts w:ascii="Angsana New" w:hAnsi="Angsana New"/>
          <w:sz w:val="28"/>
          <w:szCs w:val="28"/>
        </w:rPr>
        <w:t>)</w:t>
      </w:r>
      <w:r w:rsidR="00A0556B" w:rsidRPr="00B93F4B">
        <w:rPr>
          <w:rFonts w:ascii="Angsana New" w:hAnsi="Angsana New"/>
          <w:sz w:val="28"/>
          <w:szCs w:val="28"/>
          <w:cs/>
        </w:rPr>
        <w:t xml:space="preserve"> </w:t>
      </w:r>
      <w:r w:rsidR="00383C78" w:rsidRPr="00B93F4B">
        <w:rPr>
          <w:rFonts w:ascii="Angsana New" w:hAnsi="Angsana New"/>
          <w:sz w:val="28"/>
          <w:szCs w:val="28"/>
          <w:cs/>
        </w:rPr>
        <w:t>สำหรับ</w:t>
      </w:r>
      <w:r w:rsidR="003E0657" w:rsidRPr="00B93F4B">
        <w:rPr>
          <w:rFonts w:ascii="Angsana New" w:hAnsi="Angsana New"/>
          <w:sz w:val="28"/>
          <w:szCs w:val="28"/>
          <w:cs/>
        </w:rPr>
        <w:t>หนี้ที่เกิ</w:t>
      </w:r>
      <w:r w:rsidR="003E0657" w:rsidRPr="00B93F4B">
        <w:rPr>
          <w:rFonts w:ascii="Angsana New" w:hAnsi="Angsana New" w:hint="cs"/>
          <w:sz w:val="28"/>
          <w:szCs w:val="28"/>
          <w:cs/>
        </w:rPr>
        <w:t>น</w:t>
      </w:r>
      <w:r w:rsidRPr="00B93F4B">
        <w:rPr>
          <w:rFonts w:ascii="Angsana New" w:hAnsi="Angsana New"/>
          <w:sz w:val="28"/>
          <w:szCs w:val="28"/>
          <w:cs/>
        </w:rPr>
        <w:t>กว่ากำหนด</w:t>
      </w:r>
      <w:r w:rsidRPr="00BC1CCD">
        <w:rPr>
          <w:rFonts w:ascii="Angsana New" w:hAnsi="Angsana New"/>
          <w:spacing w:val="-8"/>
          <w:sz w:val="28"/>
          <w:szCs w:val="28"/>
          <w:cs/>
        </w:rPr>
        <w:t>รับชำระ บริษัทได้ดำเนินการตามกฎหมายกับตัวแทนและนายหน้า</w:t>
      </w:r>
      <w:r w:rsidR="00F40BF0" w:rsidRPr="00BC1CCD">
        <w:rPr>
          <w:rFonts w:ascii="Angsana New" w:hAnsi="Angsana New" w:hint="cs"/>
          <w:spacing w:val="-8"/>
          <w:sz w:val="28"/>
          <w:szCs w:val="28"/>
          <w:cs/>
        </w:rPr>
        <w:t>ตามนโยบายของบริษัท</w:t>
      </w:r>
      <w:r w:rsidRPr="00BC1CCD">
        <w:rPr>
          <w:rFonts w:ascii="Angsana New" w:hAnsi="Angsana New"/>
          <w:spacing w:val="-8"/>
          <w:sz w:val="28"/>
          <w:szCs w:val="28"/>
          <w:cs/>
        </w:rPr>
        <w:t>เป็นกรณีไป ณ</w:t>
      </w:r>
      <w:r w:rsidR="00050DF4" w:rsidRPr="00BC1CCD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5F3E45" w:rsidRPr="00BC1CCD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0E68FD" w:rsidRPr="00BC1CCD">
        <w:rPr>
          <w:rFonts w:ascii="Angsana New" w:hAnsi="Angsana New"/>
          <w:spacing w:val="-8"/>
          <w:sz w:val="28"/>
          <w:szCs w:val="28"/>
        </w:rPr>
        <w:t xml:space="preserve">30 </w:t>
      </w:r>
      <w:r w:rsidR="00AD1EEF" w:rsidRPr="00BC1CCD">
        <w:rPr>
          <w:rFonts w:ascii="Angsana New" w:hAnsi="Angsana New" w:hint="cs"/>
          <w:spacing w:val="-8"/>
          <w:sz w:val="28"/>
          <w:szCs w:val="28"/>
          <w:cs/>
        </w:rPr>
        <w:t>กันย</w:t>
      </w:r>
      <w:r w:rsidR="000E68FD" w:rsidRPr="00BC1CCD">
        <w:rPr>
          <w:rFonts w:ascii="Angsana New" w:hAnsi="Angsana New" w:hint="cs"/>
          <w:spacing w:val="-8"/>
          <w:sz w:val="28"/>
          <w:szCs w:val="28"/>
          <w:cs/>
        </w:rPr>
        <w:t>ายน</w:t>
      </w:r>
      <w:r w:rsidR="000E68FD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68FD" w:rsidRPr="005067F3">
        <w:rPr>
          <w:rFonts w:asciiTheme="majorBidi" w:hAnsiTheme="majorBidi" w:cstheme="majorBidi"/>
          <w:sz w:val="28"/>
          <w:szCs w:val="28"/>
        </w:rPr>
        <w:t>256</w:t>
      </w:r>
      <w:r w:rsidR="000E68FD">
        <w:rPr>
          <w:rFonts w:asciiTheme="majorBidi" w:hAnsiTheme="majorBidi" w:cstheme="majorBidi"/>
          <w:sz w:val="28"/>
          <w:szCs w:val="28"/>
        </w:rPr>
        <w:t>3</w:t>
      </w:r>
      <w:r w:rsidR="000E68FD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Pr="00BC1CCD">
        <w:rPr>
          <w:rFonts w:ascii="Angsana New" w:hAnsi="Angsana New"/>
          <w:spacing w:val="-4"/>
          <w:sz w:val="28"/>
          <w:szCs w:val="28"/>
          <w:cs/>
        </w:rPr>
        <w:t>บริษัทตั้งค่าเผื่อหนี้สงสัยจะสูญจำนวน</w:t>
      </w:r>
      <w:r w:rsidR="002C0B7F" w:rsidRPr="00BC1CCD">
        <w:rPr>
          <w:rFonts w:ascii="Angsana New" w:hAnsi="Angsana New"/>
          <w:spacing w:val="-4"/>
          <w:sz w:val="28"/>
          <w:szCs w:val="28"/>
        </w:rPr>
        <w:t xml:space="preserve"> </w:t>
      </w:r>
      <w:r w:rsidR="00AD79D6" w:rsidRPr="00BC1CCD">
        <w:rPr>
          <w:rFonts w:ascii="Angsana New" w:hAnsi="Angsana New"/>
          <w:spacing w:val="-4"/>
          <w:sz w:val="28"/>
          <w:szCs w:val="28"/>
        </w:rPr>
        <w:t>3.3</w:t>
      </w:r>
      <w:r w:rsidRPr="00BC1CCD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FB710E" w:rsidRPr="00BC1CCD">
        <w:rPr>
          <w:rFonts w:ascii="Angsana New" w:hAnsi="Angsana New"/>
          <w:spacing w:val="-4"/>
          <w:sz w:val="28"/>
          <w:szCs w:val="28"/>
        </w:rPr>
        <w:t xml:space="preserve"> </w:t>
      </w:r>
      <w:r w:rsidR="00F47A82" w:rsidRPr="00BC1CCD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F47A82" w:rsidRPr="00BC1CCD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F47A82" w:rsidRPr="00BC1CCD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F47A82" w:rsidRPr="00BC1CCD">
        <w:rPr>
          <w:rFonts w:asciiTheme="majorBidi" w:hAnsiTheme="majorBidi" w:cstheme="majorBidi"/>
          <w:spacing w:val="-4"/>
          <w:sz w:val="28"/>
          <w:szCs w:val="28"/>
        </w:rPr>
        <w:t xml:space="preserve">2562 : </w:t>
      </w:r>
      <w:r w:rsidR="00FA4FF0" w:rsidRPr="00BC1CCD">
        <w:rPr>
          <w:rFonts w:ascii="Angsana New" w:hAnsi="Angsana New"/>
          <w:spacing w:val="-4"/>
          <w:sz w:val="28"/>
          <w:szCs w:val="28"/>
        </w:rPr>
        <w:t>199.</w:t>
      </w:r>
      <w:r w:rsidR="005F3E45" w:rsidRPr="00BC1CCD">
        <w:rPr>
          <w:rFonts w:ascii="Angsana New" w:hAnsi="Angsana New"/>
          <w:spacing w:val="-4"/>
          <w:sz w:val="28"/>
          <w:szCs w:val="28"/>
        </w:rPr>
        <w:t>2</w:t>
      </w:r>
      <w:r w:rsidR="002917D3" w:rsidRPr="00BC1CCD">
        <w:rPr>
          <w:rFonts w:ascii="Angsana New" w:hAnsi="Angsana New"/>
          <w:spacing w:val="-4"/>
          <w:sz w:val="28"/>
          <w:szCs w:val="28"/>
        </w:rPr>
        <w:t xml:space="preserve"> </w:t>
      </w:r>
      <w:r w:rsidR="002917D3" w:rsidRPr="00BC1CC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F47A82" w:rsidRPr="00BC1CCD">
        <w:rPr>
          <w:rFonts w:ascii="Angsana New" w:hAnsi="Angsana New" w:hint="cs"/>
          <w:spacing w:val="-4"/>
          <w:sz w:val="28"/>
          <w:szCs w:val="28"/>
          <w:cs/>
        </w:rPr>
        <w:t>)</w:t>
      </w:r>
      <w:r w:rsidR="00FB710E" w:rsidRPr="00BC1CC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C1CCD">
        <w:rPr>
          <w:rFonts w:ascii="Angsana New" w:hAnsi="Angsana New"/>
          <w:spacing w:val="-4"/>
          <w:sz w:val="28"/>
          <w:szCs w:val="28"/>
          <w:cs/>
        </w:rPr>
        <w:t>ฝ่ายบริหารของ</w:t>
      </w:r>
      <w:r w:rsidR="004E64C6" w:rsidRPr="00BC1CCD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BC1CCD">
        <w:rPr>
          <w:rFonts w:ascii="Angsana New" w:hAnsi="Angsana New"/>
          <w:spacing w:val="-4"/>
          <w:sz w:val="28"/>
          <w:szCs w:val="28"/>
          <w:cs/>
        </w:rPr>
        <w:t>เชื่อว่าค่า</w:t>
      </w:r>
      <w:r w:rsidRPr="002638F1">
        <w:rPr>
          <w:rFonts w:ascii="Angsana New" w:hAnsi="Angsana New"/>
          <w:sz w:val="28"/>
          <w:szCs w:val="28"/>
          <w:cs/>
        </w:rPr>
        <w:t>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69644714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1F3F4C" w14:paraId="5FED9095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1F3F4C" w14:paraId="410237F2" w14:textId="77777777" w:rsidTr="004C65B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F0FD0" w14:textId="4AA62EDD" w:rsidR="005F3E45" w:rsidRPr="001F3F4C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10558352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1F3F4C" w14:paraId="067C3B9B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26E7C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4A8C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912E7" w:rsidRPr="001F3F4C" w14:paraId="197F3767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7E672C08" w:rsidR="004912E7" w:rsidRPr="001F3F4C" w:rsidRDefault="00AD79D6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79D6">
              <w:rPr>
                <w:rFonts w:asciiTheme="majorBidi" w:eastAsia="Cordia New" w:hAnsiTheme="majorBidi" w:cstheme="majorBidi"/>
                <w:sz w:val="28"/>
                <w:szCs w:val="28"/>
              </w:rPr>
              <w:t>107,086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096B8AEC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103,501</w:t>
            </w:r>
          </w:p>
        </w:tc>
      </w:tr>
      <w:tr w:rsidR="004912E7" w:rsidRPr="001F3F4C" w14:paraId="569750CB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D79D6" w:rsidRPr="001F3F4C" w14:paraId="10FFF598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AD79D6" w:rsidRPr="001F3F4C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8367A" w14:textId="0CEA11AC" w:rsidR="00AD79D6" w:rsidRPr="001F3F4C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173,375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AD79D6" w:rsidRPr="001F3F4C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4B06F22E" w:rsidR="00AD79D6" w:rsidRPr="001F3F4C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sz w:val="28"/>
                <w:szCs w:val="28"/>
              </w:rPr>
              <w:t>106,063</w:t>
            </w:r>
          </w:p>
        </w:tc>
      </w:tr>
      <w:tr w:rsidR="00AD79D6" w:rsidRPr="001F3F4C" w14:paraId="46B0ACB0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AD79D6" w:rsidRPr="001F3F4C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0AB4B5A6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280,461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3E5624E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209,564</w:t>
            </w:r>
          </w:p>
        </w:tc>
      </w:tr>
    </w:tbl>
    <w:p w14:paraId="56F3E494" w14:textId="77777777" w:rsidR="00DC3CB7" w:rsidRDefault="00DC3CB7" w:rsidP="00DC3CB7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6594F66D" w14:textId="77777777" w:rsidR="00DC3CB7" w:rsidRDefault="00DC3CB7" w:rsidP="00DC3CB7">
      <w:pPr>
        <w:rPr>
          <w:rFonts w:cs="Arial"/>
          <w:cs/>
          <w:lang w:val="th-TH"/>
        </w:rPr>
      </w:pPr>
    </w:p>
    <w:p w14:paraId="1EBEACAF" w14:textId="77777777" w:rsidR="00DC3CB7" w:rsidRDefault="00DC3CB7" w:rsidP="00DC3CB7">
      <w:pPr>
        <w:rPr>
          <w:rFonts w:cs="Arial"/>
          <w:cs/>
          <w:lang w:val="th-TH"/>
        </w:rPr>
      </w:pPr>
    </w:p>
    <w:p w14:paraId="13F37D6F" w14:textId="77777777" w:rsidR="00DC3CB7" w:rsidRDefault="00DC3CB7" w:rsidP="00DC3CB7">
      <w:pPr>
        <w:rPr>
          <w:rFonts w:cs="Arial"/>
          <w:cs/>
          <w:lang w:val="th-TH"/>
        </w:rPr>
      </w:pPr>
    </w:p>
    <w:p w14:paraId="7F1FC637" w14:textId="77777777" w:rsidR="00DC3CB7" w:rsidRPr="00DC3CB7" w:rsidRDefault="00DC3CB7" w:rsidP="00DC3CB7">
      <w:pPr>
        <w:rPr>
          <w:rFonts w:cs="Arial"/>
          <w:cs/>
          <w:lang w:val="th-TH"/>
        </w:rPr>
      </w:pPr>
    </w:p>
    <w:p w14:paraId="02DDBEEC" w14:textId="33F1F67E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EA2538" w14:paraId="53E8903A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6F0BE31" w14:textId="77777777" w:rsidTr="00AD79D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A4142" w14:textId="073A9F9F" w:rsidR="005F3E45" w:rsidRPr="00EA2538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440814BD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D79D6" w:rsidRPr="00EA2538" w14:paraId="0AAB3C77" w14:textId="77777777" w:rsidTr="00AD79D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13865D6A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84,971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4DBC25EE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207,758</w:t>
            </w:r>
          </w:p>
        </w:tc>
      </w:tr>
      <w:tr w:rsidR="00AD79D6" w:rsidRPr="00EA2538" w14:paraId="301BF792" w14:textId="77777777" w:rsidTr="00AD79D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9293" w14:textId="24BA7517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2FFCC" w14:textId="4580CA0C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AD79D6" w:rsidRPr="00EA2538" w14:paraId="21D8B52A" w14:textId="77777777" w:rsidTr="00C44233">
        <w:trPr>
          <w:trHeight w:val="25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1A2C7" w14:textId="202AB512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74549E92" w:rsidR="00AD79D6" w:rsidRPr="008D027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11AABDCA" w14:textId="245C9AC1" w:rsidR="008877F8" w:rsidRPr="00EA2538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5F3E45" w:rsidRPr="00567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0E68FD">
        <w:rPr>
          <w:rFonts w:asciiTheme="majorBidi" w:hAnsiTheme="majorBidi" w:cstheme="majorBidi"/>
          <w:sz w:val="28"/>
          <w:szCs w:val="28"/>
        </w:rPr>
        <w:t xml:space="preserve">30 </w:t>
      </w:r>
      <w:r w:rsidR="00AD1EEF" w:rsidRPr="00AD1EEF">
        <w:rPr>
          <w:rFonts w:asciiTheme="majorBidi" w:hAnsiTheme="majorBidi"/>
          <w:sz w:val="28"/>
          <w:szCs w:val="28"/>
          <w:cs/>
        </w:rPr>
        <w:t>กันย</w:t>
      </w:r>
      <w:r w:rsidR="000E68FD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0E68FD">
        <w:rPr>
          <w:rFonts w:asciiTheme="majorBidi" w:hAnsiTheme="majorBidi" w:cstheme="majorBidi"/>
          <w:sz w:val="28"/>
          <w:szCs w:val="28"/>
        </w:rPr>
        <w:t xml:space="preserve"> </w:t>
      </w:r>
      <w:r w:rsidR="000E68FD" w:rsidRPr="005067F3">
        <w:rPr>
          <w:rFonts w:asciiTheme="majorBidi" w:hAnsiTheme="majorBidi" w:cstheme="majorBidi"/>
          <w:sz w:val="28"/>
          <w:szCs w:val="28"/>
        </w:rPr>
        <w:t>256</w:t>
      </w:r>
      <w:r w:rsidR="000E68FD">
        <w:rPr>
          <w:rFonts w:asciiTheme="majorBidi" w:hAnsiTheme="majorBidi" w:cstheme="majorBidi"/>
          <w:sz w:val="28"/>
          <w:szCs w:val="28"/>
        </w:rPr>
        <w:t xml:space="preserve">3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2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760"/>
        <w:gridCol w:w="1530"/>
        <w:gridCol w:w="270"/>
        <w:gridCol w:w="1530"/>
      </w:tblGrid>
      <w:tr w:rsidR="00717871" w:rsidRPr="00EA2538" w14:paraId="1681B501" w14:textId="77777777" w:rsidTr="000E68FD">
        <w:tc>
          <w:tcPr>
            <w:tcW w:w="576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F20A2EB" w14:textId="77777777" w:rsidTr="004C65B2">
        <w:tc>
          <w:tcPr>
            <w:tcW w:w="5760" w:type="dxa"/>
          </w:tcPr>
          <w:p w14:paraId="09099B98" w14:textId="77777777" w:rsidR="005F3E45" w:rsidRPr="00EA2538" w:rsidRDefault="005F3E45" w:rsidP="005F3E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A2BA7C" w14:textId="73834C2A" w:rsidR="005F3E45" w:rsidRPr="00EA2538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D8FD98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855BD3" w14:textId="4CB594D9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D79D6" w:rsidRPr="00EA2538" w14:paraId="481ADE2C" w14:textId="77777777" w:rsidTr="00C44233">
        <w:tc>
          <w:tcPr>
            <w:tcW w:w="5760" w:type="dxa"/>
            <w:vAlign w:val="bottom"/>
          </w:tcPr>
          <w:p w14:paraId="7216CF1C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14:paraId="701458C9" w14:textId="0D0E3008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40,866</w:t>
            </w:r>
          </w:p>
        </w:tc>
        <w:tc>
          <w:tcPr>
            <w:tcW w:w="270" w:type="dxa"/>
          </w:tcPr>
          <w:p w14:paraId="579EFB59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1D6791" w14:textId="74929960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40,970</w:t>
            </w:r>
          </w:p>
        </w:tc>
      </w:tr>
      <w:tr w:rsidR="00AD79D6" w:rsidRPr="00EA2538" w14:paraId="47F524D7" w14:textId="77777777" w:rsidTr="000E68FD">
        <w:tc>
          <w:tcPr>
            <w:tcW w:w="5760" w:type="dxa"/>
            <w:vAlign w:val="bottom"/>
          </w:tcPr>
          <w:p w14:paraId="49CA162D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530" w:type="dxa"/>
          </w:tcPr>
          <w:p w14:paraId="68C18E2B" w14:textId="745550AF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39,212</w:t>
            </w:r>
          </w:p>
        </w:tc>
        <w:tc>
          <w:tcPr>
            <w:tcW w:w="270" w:type="dxa"/>
          </w:tcPr>
          <w:p w14:paraId="6477EEF2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6A642" w14:textId="1278F9EE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37,35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AD79D6" w:rsidRPr="00EA2538" w14:paraId="7E5EAC3E" w14:textId="77777777" w:rsidTr="000E68FD">
        <w:tc>
          <w:tcPr>
            <w:tcW w:w="5760" w:type="dxa"/>
            <w:vAlign w:val="bottom"/>
          </w:tcPr>
          <w:p w14:paraId="22933768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14:paraId="04C14875" w14:textId="0805491B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4,686</w:t>
            </w:r>
          </w:p>
        </w:tc>
        <w:tc>
          <w:tcPr>
            <w:tcW w:w="270" w:type="dxa"/>
          </w:tcPr>
          <w:p w14:paraId="06056269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9D0893" w14:textId="7F892DCE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6,405</w:t>
            </w:r>
          </w:p>
        </w:tc>
      </w:tr>
      <w:tr w:rsidR="00AD79D6" w:rsidRPr="00EA2538" w14:paraId="0DBEF6D1" w14:textId="77777777" w:rsidTr="00C44233">
        <w:tc>
          <w:tcPr>
            <w:tcW w:w="5760" w:type="dxa"/>
            <w:vAlign w:val="bottom"/>
          </w:tcPr>
          <w:p w14:paraId="1102B33F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340F1" w14:textId="4DD24A47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70" w:type="dxa"/>
          </w:tcPr>
          <w:p w14:paraId="24FF3B37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8F6267" w14:textId="4E757AA3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025</w:t>
            </w:r>
          </w:p>
        </w:tc>
      </w:tr>
      <w:tr w:rsidR="00AD79D6" w:rsidRPr="00EA2538" w14:paraId="2BA3DB79" w14:textId="77777777" w:rsidTr="00C44233">
        <w:tc>
          <w:tcPr>
            <w:tcW w:w="5760" w:type="dxa"/>
            <w:vAlign w:val="bottom"/>
          </w:tcPr>
          <w:p w14:paraId="720F6AE4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4AB28" w14:textId="17786BD9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84,971</w:t>
            </w:r>
          </w:p>
        </w:tc>
        <w:tc>
          <w:tcPr>
            <w:tcW w:w="270" w:type="dxa"/>
          </w:tcPr>
          <w:p w14:paraId="00A700F7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DCB8A2" w14:textId="0FE1D56E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758</w:t>
            </w:r>
          </w:p>
        </w:tc>
      </w:tr>
      <w:tr w:rsidR="00AD79D6" w:rsidRPr="00EA2538" w14:paraId="0CE39772" w14:textId="77777777" w:rsidTr="00C44233">
        <w:tc>
          <w:tcPr>
            <w:tcW w:w="5760" w:type="dxa"/>
            <w:vAlign w:val="bottom"/>
          </w:tcPr>
          <w:p w14:paraId="48276DE9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67A3" w14:textId="01CE2673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4AE3C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1CFB5A" w14:textId="41FFE211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AD79D6" w:rsidRPr="005067F3" w14:paraId="05A5A77B" w14:textId="77777777" w:rsidTr="00C44233">
        <w:tc>
          <w:tcPr>
            <w:tcW w:w="5760" w:type="dxa"/>
            <w:vAlign w:val="bottom"/>
          </w:tcPr>
          <w:p w14:paraId="1235AB89" w14:textId="77777777" w:rsidR="00AD79D6" w:rsidRPr="00EA2538" w:rsidRDefault="00AD79D6" w:rsidP="00AD79D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2664F" w14:textId="5CA5A93F" w:rsidR="00AD79D6" w:rsidRPr="00EA253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84,971</w:t>
            </w:r>
          </w:p>
        </w:tc>
        <w:tc>
          <w:tcPr>
            <w:tcW w:w="270" w:type="dxa"/>
          </w:tcPr>
          <w:p w14:paraId="671BBFBC" w14:textId="77777777" w:rsidR="00AD79D6" w:rsidRPr="00EA2538" w:rsidRDefault="00AD79D6" w:rsidP="00AD79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24D722E8" w:rsidR="00AD79D6" w:rsidRPr="00673CB1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2671F035" w14:textId="269C9DFB" w:rsidR="00E809E9" w:rsidRDefault="00E809E9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1539"/>
        <w:gridCol w:w="812"/>
        <w:gridCol w:w="1530"/>
      </w:tblGrid>
      <w:tr w:rsidR="00301BF8" w:rsidRPr="00E809E9" w14:paraId="1DA96D37" w14:textId="741DB188" w:rsidTr="000E68FD">
        <w:tc>
          <w:tcPr>
            <w:tcW w:w="5209" w:type="dxa"/>
          </w:tcPr>
          <w:p w14:paraId="7B66FC13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77104A0D" w14:textId="6668DDF0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46F5C018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9403" w14:textId="0FF6324B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36EF1E8" w14:textId="0CAAF642" w:rsidTr="000E68FD">
        <w:tc>
          <w:tcPr>
            <w:tcW w:w="5209" w:type="dxa"/>
          </w:tcPr>
          <w:p w14:paraId="07CF939A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4DA1A66" w14:textId="60173C1E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E33909F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5FA2D" w14:textId="68CBA022" w:rsidR="00301BF8" w:rsidRPr="00E809E9" w:rsidRDefault="000E68FD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1BF8" w:rsidRPr="00E809E9" w14:paraId="6CAB6D0A" w14:textId="014B4CAB" w:rsidTr="004912E7">
        <w:tc>
          <w:tcPr>
            <w:tcW w:w="5209" w:type="dxa"/>
            <w:hideMark/>
          </w:tcPr>
          <w:p w14:paraId="5D471CC3" w14:textId="77777777" w:rsidR="00301BF8" w:rsidRPr="00E809E9" w:rsidRDefault="00301BF8" w:rsidP="00301BF8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539" w:type="dxa"/>
          </w:tcPr>
          <w:p w14:paraId="5A2BF8E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3F8B84B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C8F810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D6" w:rsidRPr="00E809E9" w14:paraId="178F9AF2" w14:textId="78E163A3" w:rsidTr="00C44233">
        <w:tc>
          <w:tcPr>
            <w:tcW w:w="5209" w:type="dxa"/>
            <w:hideMark/>
          </w:tcPr>
          <w:p w14:paraId="1E0152C3" w14:textId="7139D47B" w:rsidR="00AD79D6" w:rsidRPr="00E809E9" w:rsidRDefault="00AD79D6" w:rsidP="00AD79D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39" w:type="dxa"/>
          </w:tcPr>
          <w:p w14:paraId="6CAF27E6" w14:textId="766A355E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69AA6F5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86A1C" w14:textId="1E11647C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216,527</w:t>
            </w:r>
          </w:p>
        </w:tc>
      </w:tr>
      <w:tr w:rsidR="00AD79D6" w:rsidRPr="00E809E9" w14:paraId="0683A8C1" w14:textId="32CBA4CA" w:rsidTr="00C44233">
        <w:tc>
          <w:tcPr>
            <w:tcW w:w="5209" w:type="dxa"/>
          </w:tcPr>
          <w:p w14:paraId="6C4A82DE" w14:textId="2DF43D73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18B69F3" w14:textId="638E5B9F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C6C46F3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DB385" w14:textId="1C48AFC8" w:rsidR="00AD79D6" w:rsidRPr="00572768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216,527</w:t>
            </w:r>
          </w:p>
        </w:tc>
      </w:tr>
    </w:tbl>
    <w:p w14:paraId="7711D107" w14:textId="4110ADFC" w:rsidR="000763B1" w:rsidRPr="00AC4EB4" w:rsidRDefault="00B10A9F" w:rsidP="00B76237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  <w:lang w:val="en-US"/>
        </w:rPr>
      </w:pPr>
      <w:r w:rsidRPr="00E329C3">
        <w:rPr>
          <w:rFonts w:hint="cs"/>
          <w:u w:val="none"/>
          <w:cs/>
        </w:rPr>
        <w:t>ณ</w:t>
      </w:r>
      <w:r w:rsidRPr="00E329C3">
        <w:rPr>
          <w:u w:val="none"/>
          <w:cs/>
        </w:rPr>
        <w:t xml:space="preserve"> </w:t>
      </w:r>
      <w:r w:rsidRPr="00E329C3">
        <w:rPr>
          <w:spacing w:val="2"/>
          <w:u w:val="none"/>
          <w:cs/>
        </w:rPr>
        <w:t>วันที่</w:t>
      </w:r>
      <w:r w:rsidR="00857BDF" w:rsidRPr="00E329C3">
        <w:rPr>
          <w:spacing w:val="2"/>
          <w:u w:val="none"/>
          <w:lang w:val="en-US"/>
        </w:rPr>
        <w:t xml:space="preserve"> </w:t>
      </w:r>
      <w:r w:rsidR="000E68FD" w:rsidRPr="00E329C3">
        <w:rPr>
          <w:rFonts w:asciiTheme="majorBidi" w:hAnsiTheme="majorBidi" w:cstheme="majorBidi"/>
          <w:u w:val="none"/>
          <w:lang w:val="en-US"/>
        </w:rPr>
        <w:t>30</w:t>
      </w:r>
      <w:r w:rsidR="00F322BB" w:rsidRPr="00E329C3">
        <w:rPr>
          <w:rFonts w:asciiTheme="majorBidi" w:hAnsiTheme="majorBidi" w:cstheme="majorBidi"/>
          <w:u w:val="none"/>
          <w:lang w:val="en-US"/>
        </w:rPr>
        <w:t xml:space="preserve"> </w:t>
      </w:r>
      <w:r w:rsidR="00AD1EEF" w:rsidRPr="00AD1EEF">
        <w:rPr>
          <w:rFonts w:asciiTheme="majorBidi" w:hAnsiTheme="majorBidi"/>
          <w:u w:val="none"/>
          <w:cs/>
        </w:rPr>
        <w:t>กันย</w:t>
      </w:r>
      <w:r w:rsidR="000E68FD" w:rsidRPr="00E329C3">
        <w:rPr>
          <w:rFonts w:asciiTheme="majorBidi" w:hAnsiTheme="majorBidi" w:cstheme="majorBidi" w:hint="cs"/>
          <w:u w:val="none"/>
          <w:cs/>
        </w:rPr>
        <w:t>ายน</w:t>
      </w:r>
      <w:r w:rsidR="000E68FD" w:rsidRPr="00E329C3">
        <w:rPr>
          <w:rFonts w:asciiTheme="majorBidi" w:hAnsiTheme="majorBidi"/>
          <w:u w:val="none"/>
          <w:cs/>
        </w:rPr>
        <w:t xml:space="preserve"> </w:t>
      </w:r>
      <w:r w:rsidR="009C36CC">
        <w:rPr>
          <w:rFonts w:hint="cs"/>
          <w:spacing w:val="2"/>
          <w:u w:val="none"/>
          <w:cs/>
        </w:rPr>
        <w:t>2563</w:t>
      </w:r>
      <w:r w:rsidR="000E68FD" w:rsidRPr="00E329C3">
        <w:rPr>
          <w:rFonts w:asciiTheme="majorBidi" w:hAnsiTheme="majorBidi"/>
          <w:u w:val="none"/>
          <w:cs/>
        </w:rPr>
        <w:t xml:space="preserve"> </w:t>
      </w:r>
      <w:r w:rsidR="00B76237" w:rsidRPr="00E329C3">
        <w:rPr>
          <w:rFonts w:asciiTheme="majorBidi" w:eastAsia="Cordia New" w:hAnsiTheme="majorBidi" w:cstheme="majorBidi"/>
          <w:u w:val="none"/>
          <w:cs/>
        </w:rPr>
        <w:t>เงินฝากสถาบันการเงินที่ครบกำหนดเกินกว่าสามเดือน</w:t>
      </w:r>
      <w:r w:rsidR="000763B1" w:rsidRPr="00AD79D6">
        <w:rPr>
          <w:spacing w:val="-6"/>
          <w:u w:val="none"/>
          <w:cs/>
        </w:rPr>
        <w:t>จำนวน</w:t>
      </w:r>
      <w:r w:rsidR="002D0C97" w:rsidRPr="00AD79D6">
        <w:rPr>
          <w:spacing w:val="-6"/>
          <w:u w:val="none"/>
          <w:cs/>
        </w:rPr>
        <w:t xml:space="preserve"> </w:t>
      </w:r>
      <w:r w:rsidR="009C36CC" w:rsidRPr="00AD79D6">
        <w:rPr>
          <w:rFonts w:hint="cs"/>
          <w:spacing w:val="-6"/>
          <w:u w:val="none"/>
          <w:cs/>
        </w:rPr>
        <w:t>125.</w:t>
      </w:r>
      <w:r w:rsidR="00AD79D6" w:rsidRPr="00AD79D6">
        <w:rPr>
          <w:rFonts w:hint="cs"/>
          <w:spacing w:val="-6"/>
          <w:u w:val="none"/>
          <w:cs/>
        </w:rPr>
        <w:t>8</w:t>
      </w:r>
      <w:r w:rsidR="00AD4E41" w:rsidRPr="00AD79D6">
        <w:rPr>
          <w:rFonts w:hint="cs"/>
          <w:spacing w:val="-6"/>
          <w:u w:val="none"/>
          <w:cs/>
        </w:rPr>
        <w:t xml:space="preserve"> </w:t>
      </w:r>
      <w:r w:rsidR="004E1F3D" w:rsidRPr="00AD79D6">
        <w:rPr>
          <w:rFonts w:hint="cs"/>
          <w:spacing w:val="-6"/>
          <w:u w:val="none"/>
          <w:cs/>
        </w:rPr>
        <w:t xml:space="preserve">ล้านบาท </w:t>
      </w:r>
      <w:r w:rsidR="000763B1" w:rsidRPr="00AD79D6">
        <w:rPr>
          <w:u w:val="none"/>
          <w:cs/>
        </w:rPr>
        <w:t>ได้วางไว้เป็น</w:t>
      </w:r>
      <w:r w:rsidR="000763B1" w:rsidRPr="00E329C3">
        <w:rPr>
          <w:u w:val="none"/>
          <w:cs/>
        </w:rPr>
        <w:t xml:space="preserve">เงินสำรองประกันภัยกับนายทะเบียนตามที่กล่าวไว้ในหมายเหตุ </w:t>
      </w:r>
      <w:r w:rsidR="009C36CC">
        <w:rPr>
          <w:rFonts w:hint="cs"/>
          <w:u w:val="none"/>
          <w:cs/>
        </w:rPr>
        <w:t>3</w:t>
      </w:r>
      <w:r w:rsidR="002C0B7F">
        <w:rPr>
          <w:rFonts w:hint="cs"/>
          <w:u w:val="none"/>
          <w:cs/>
        </w:rPr>
        <w:t>0</w:t>
      </w:r>
      <w:r w:rsidR="00634295" w:rsidRPr="00E329C3">
        <w:rPr>
          <w:u w:val="none"/>
          <w:cs/>
        </w:rPr>
        <w:t xml:space="preserve"> </w:t>
      </w:r>
      <w:r w:rsidR="000763B1" w:rsidRPr="00E329C3">
        <w:rPr>
          <w:rFonts w:hint="cs"/>
          <w:u w:val="none"/>
          <w:cs/>
        </w:rPr>
        <w:t xml:space="preserve">และ </w:t>
      </w:r>
      <w:r w:rsidR="009C36CC">
        <w:rPr>
          <w:rFonts w:hint="cs"/>
          <w:u w:val="none"/>
          <w:cs/>
        </w:rPr>
        <w:t>3</w:t>
      </w:r>
      <w:r w:rsidR="002C0B7F">
        <w:rPr>
          <w:rFonts w:hint="cs"/>
          <w:u w:val="none"/>
          <w:cs/>
        </w:rPr>
        <w:t>1</w:t>
      </w:r>
    </w:p>
    <w:p w14:paraId="1C7EEC6F" w14:textId="48A77F10" w:rsidR="009946E2" w:rsidRDefault="00B10A9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E329C3">
        <w:rPr>
          <w:rFonts w:ascii="Angsana New" w:hAnsi="Angsana New" w:hint="cs"/>
          <w:sz w:val="28"/>
          <w:szCs w:val="28"/>
          <w:cs/>
        </w:rPr>
        <w:t>ณ</w:t>
      </w:r>
      <w:r w:rsidRPr="00E329C3">
        <w:rPr>
          <w:rFonts w:ascii="Angsana New" w:hAnsi="Angsana New"/>
          <w:sz w:val="28"/>
          <w:szCs w:val="28"/>
          <w:cs/>
        </w:rPr>
        <w:t xml:space="preserve"> </w:t>
      </w:r>
      <w:r w:rsidRPr="00E329C3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322BB" w:rsidRPr="00E329C3">
        <w:rPr>
          <w:rFonts w:ascii="Angsana New" w:hAnsi="Angsana New"/>
          <w:spacing w:val="2"/>
          <w:sz w:val="28"/>
          <w:szCs w:val="28"/>
        </w:rPr>
        <w:t xml:space="preserve">30 </w:t>
      </w:r>
      <w:r w:rsidR="00AD1EEF" w:rsidRPr="00AD1EEF">
        <w:rPr>
          <w:rFonts w:ascii="Angsana New" w:hAnsi="Angsana New"/>
          <w:spacing w:val="2"/>
          <w:sz w:val="28"/>
          <w:szCs w:val="28"/>
          <w:cs/>
        </w:rPr>
        <w:t>กันย</w:t>
      </w:r>
      <w:r w:rsidR="00F322BB" w:rsidRPr="00E329C3">
        <w:rPr>
          <w:rFonts w:ascii="Angsana New" w:hAnsi="Angsana New"/>
          <w:spacing w:val="2"/>
          <w:sz w:val="28"/>
          <w:szCs w:val="28"/>
          <w:cs/>
        </w:rPr>
        <w:t xml:space="preserve">ายน </w:t>
      </w:r>
      <w:r w:rsidR="00F322BB" w:rsidRPr="00E329C3">
        <w:rPr>
          <w:rFonts w:ascii="Angsana New" w:hAnsi="Angsana New"/>
          <w:spacing w:val="2"/>
          <w:sz w:val="28"/>
          <w:szCs w:val="28"/>
        </w:rPr>
        <w:t xml:space="preserve">2563 </w:t>
      </w:r>
      <w:r w:rsidR="0081103C" w:rsidRPr="00E329C3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</w:t>
      </w:r>
      <w:r w:rsidR="00573053" w:rsidRPr="00E329C3">
        <w:rPr>
          <w:rFonts w:asciiTheme="majorBidi" w:hAnsiTheme="majorBidi" w:cstheme="majorBidi"/>
          <w:sz w:val="28"/>
          <w:szCs w:val="28"/>
          <w:cs/>
        </w:rPr>
        <w:t>กว่าสาม</w:t>
      </w:r>
      <w:r w:rsidR="00573053" w:rsidRPr="00AD79D6">
        <w:rPr>
          <w:rFonts w:asciiTheme="majorBidi" w:hAnsiTheme="majorBidi" w:cstheme="majorBidi"/>
          <w:sz w:val="28"/>
          <w:szCs w:val="28"/>
          <w:cs/>
        </w:rPr>
        <w:t>เดือน</w:t>
      </w:r>
      <w:r w:rsidR="0081103C" w:rsidRPr="00AD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0657" w:rsidRPr="00AD79D6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573053" w:rsidRPr="00AD79D6">
        <w:rPr>
          <w:rFonts w:ascii="Angsana New" w:hAnsi="Angsana New"/>
          <w:spacing w:val="-6"/>
          <w:sz w:val="28"/>
          <w:szCs w:val="28"/>
          <w:cs/>
        </w:rPr>
        <w:t xml:space="preserve">0.1 </w:t>
      </w:r>
      <w:r w:rsidR="00550657" w:rsidRPr="00AD79D6">
        <w:rPr>
          <w:rFonts w:ascii="Angsana New" w:hAnsi="Angsana New" w:hint="cs"/>
          <w:spacing w:val="-6"/>
          <w:sz w:val="28"/>
          <w:szCs w:val="28"/>
          <w:cs/>
        </w:rPr>
        <w:t>ล้านบาท ได้ถูก</w:t>
      </w:r>
      <w:r w:rsidR="009946E2" w:rsidRPr="00E329C3">
        <w:rPr>
          <w:rFonts w:ascii="Angsana New" w:hAnsi="Angsana New"/>
          <w:spacing w:val="-6"/>
          <w:sz w:val="28"/>
          <w:szCs w:val="28"/>
          <w:cs/>
        </w:rPr>
        <w:t>จำนำเป็น</w:t>
      </w:r>
      <w:r w:rsidR="009946E2" w:rsidRPr="00E329C3">
        <w:rPr>
          <w:rFonts w:ascii="Angsana New" w:hAnsi="Angsana New"/>
          <w:sz w:val="28"/>
          <w:szCs w:val="28"/>
          <w:cs/>
        </w:rPr>
        <w:t>หลักทรัพย์ค้ำประกันวงเงินสินเชื่อกับธนาคาร</w:t>
      </w:r>
      <w:r w:rsidR="00550657" w:rsidRPr="00E329C3">
        <w:rPr>
          <w:rFonts w:ascii="Angsana New" w:hAnsi="Angsana New" w:hint="cs"/>
          <w:sz w:val="28"/>
          <w:szCs w:val="28"/>
          <w:cs/>
        </w:rPr>
        <w:t>ในประเทศ</w:t>
      </w:r>
      <w:r w:rsidR="009946E2" w:rsidRPr="00E329C3">
        <w:rPr>
          <w:rFonts w:ascii="Angsana New" w:hAnsi="Angsana New" w:hint="cs"/>
          <w:sz w:val="28"/>
          <w:szCs w:val="28"/>
          <w:cs/>
        </w:rPr>
        <w:t xml:space="preserve"> </w:t>
      </w:r>
      <w:r w:rsidR="007256A4" w:rsidRPr="00E329C3">
        <w:rPr>
          <w:rFonts w:ascii="Angsana New" w:hAnsi="Angsana New"/>
          <w:sz w:val="28"/>
          <w:szCs w:val="28"/>
          <w:cs/>
        </w:rPr>
        <w:t>ตามที่กล่าวไว้ในหมาย</w:t>
      </w:r>
      <w:r w:rsidR="007256A4" w:rsidRPr="0020112B">
        <w:rPr>
          <w:rFonts w:ascii="Angsana New" w:hAnsi="Angsana New"/>
          <w:sz w:val="28"/>
          <w:szCs w:val="28"/>
          <w:cs/>
        </w:rPr>
        <w:t xml:space="preserve">เหตุ </w:t>
      </w:r>
      <w:r w:rsidR="00BA468B" w:rsidRPr="0020112B">
        <w:rPr>
          <w:rFonts w:ascii="Angsana New" w:hAnsi="Angsana New"/>
          <w:sz w:val="28"/>
          <w:szCs w:val="28"/>
        </w:rPr>
        <w:t>3</w:t>
      </w:r>
      <w:r w:rsidR="002C0B7F" w:rsidRPr="0020112B">
        <w:rPr>
          <w:rFonts w:ascii="Angsana New" w:hAnsi="Angsana New"/>
          <w:sz w:val="28"/>
          <w:szCs w:val="28"/>
        </w:rPr>
        <w:t>3</w:t>
      </w:r>
      <w:r w:rsidR="007256A4" w:rsidRPr="0020112B">
        <w:rPr>
          <w:rFonts w:ascii="Angsana New" w:hAnsi="Angsana New"/>
          <w:sz w:val="28"/>
          <w:szCs w:val="28"/>
        </w:rPr>
        <w:t xml:space="preserve"> </w:t>
      </w:r>
      <w:r w:rsidR="0020112B" w:rsidRPr="0020112B">
        <w:rPr>
          <w:rFonts w:ascii="Angsana New" w:hAnsi="Angsana New" w:hint="cs"/>
          <w:sz w:val="28"/>
          <w:szCs w:val="28"/>
          <w:cs/>
        </w:rPr>
        <w:t>ง</w:t>
      </w:r>
      <w:r w:rsidR="009946E2" w:rsidRPr="0020112B">
        <w:rPr>
          <w:rFonts w:ascii="Angsana New" w:hAnsi="Angsana New" w:hint="cs"/>
          <w:sz w:val="28"/>
          <w:szCs w:val="28"/>
          <w:cs/>
        </w:rPr>
        <w:t>)</w:t>
      </w:r>
      <w:r w:rsidR="00857BDF" w:rsidRPr="00857BDF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161877B9" w14:textId="77777777" w:rsidR="002C0B7F" w:rsidRDefault="002C0B7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3B5BE29" w14:textId="77777777" w:rsidR="002C0B7F" w:rsidRDefault="002C0B7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7F1D795" w14:textId="77777777" w:rsidR="00AD79D6" w:rsidRDefault="00AD79D6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E4D0F73" w14:textId="77777777" w:rsidR="002C0B7F" w:rsidRDefault="002C0B7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50AA811" w14:textId="77777777" w:rsidR="00E809E9" w:rsidRDefault="00E809E9" w:rsidP="00E809E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809E9">
        <w:rPr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67"/>
        <w:gridCol w:w="1481"/>
      </w:tblGrid>
      <w:tr w:rsidR="00301BF8" w:rsidRPr="00E809E9" w14:paraId="40657654" w14:textId="77777777" w:rsidTr="00301BF8">
        <w:tc>
          <w:tcPr>
            <w:tcW w:w="5760" w:type="dxa"/>
          </w:tcPr>
          <w:p w14:paraId="20FBFE2F" w14:textId="77777777" w:rsidR="00301BF8" w:rsidRPr="00E809E9" w:rsidRDefault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6B98DC32" w14:textId="31856CEB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62446259" w14:textId="77777777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B0681" w14:textId="66B0378E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8480AA6" w14:textId="77777777" w:rsidTr="00301BF8">
        <w:trPr>
          <w:trHeight w:val="350"/>
        </w:trPr>
        <w:tc>
          <w:tcPr>
            <w:tcW w:w="5760" w:type="dxa"/>
          </w:tcPr>
          <w:p w14:paraId="0F794AD6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8E3D077" w14:textId="2C87FFC7" w:rsidR="00301BF8" w:rsidRPr="00E809E9" w:rsidRDefault="00301BF8" w:rsidP="00301BF8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6C121D9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C59A6" w14:textId="4ECB9117" w:rsidR="00301BF8" w:rsidRPr="00E809E9" w:rsidRDefault="00F322BB" w:rsidP="00301BF8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1BF8" w:rsidRPr="00E809E9" w14:paraId="58868997" w14:textId="77777777" w:rsidTr="00301BF8">
        <w:tc>
          <w:tcPr>
            <w:tcW w:w="5760" w:type="dxa"/>
            <w:hideMark/>
          </w:tcPr>
          <w:p w14:paraId="5ECD57DF" w14:textId="26A52D32" w:rsidR="00301BF8" w:rsidRPr="00E809E9" w:rsidRDefault="00301BF8" w:rsidP="00301BF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4D06A32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2AE14C5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B5F77DF" w14:textId="77777777" w:rsidR="00301BF8" w:rsidRPr="00AE2C8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D6" w:rsidRPr="00E809E9" w14:paraId="3DA2389D" w14:textId="77777777" w:rsidTr="00C44233">
        <w:tc>
          <w:tcPr>
            <w:tcW w:w="5760" w:type="dxa"/>
            <w:hideMark/>
          </w:tcPr>
          <w:p w14:paraId="3C594F0E" w14:textId="4D249337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6A1EC537" w14:textId="786C4D55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980C3A5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1BDE63AA" w14:textId="48062DA3" w:rsidR="00AD79D6" w:rsidRPr="00E809E9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32,403</w:t>
            </w:r>
          </w:p>
        </w:tc>
      </w:tr>
      <w:tr w:rsidR="00AD79D6" w:rsidRPr="00E809E9" w14:paraId="5CA1C631" w14:textId="77777777" w:rsidTr="00C44233">
        <w:tc>
          <w:tcPr>
            <w:tcW w:w="5760" w:type="dxa"/>
          </w:tcPr>
          <w:p w14:paraId="7844D8DF" w14:textId="453D1DEB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0440C8D8" w14:textId="6DDFA020" w:rsidR="00AD79D6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465B440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0CC0D46B" w14:textId="3011A6F3" w:rsidR="00AD79D6" w:rsidRPr="00E809E9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47,096</w:t>
            </w:r>
          </w:p>
        </w:tc>
      </w:tr>
      <w:tr w:rsidR="00AD79D6" w:rsidRPr="00E809E9" w14:paraId="452BD84D" w14:textId="77777777" w:rsidTr="00C44233">
        <w:tc>
          <w:tcPr>
            <w:tcW w:w="5760" w:type="dxa"/>
          </w:tcPr>
          <w:p w14:paraId="2326E0E1" w14:textId="3A36F528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620" w:type="dxa"/>
          </w:tcPr>
          <w:p w14:paraId="258DE19F" w14:textId="370EDB58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F1547FC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7E77635D" w14:textId="303E7EDC" w:rsidR="00AD79D6" w:rsidRPr="00E809E9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13,300</w:t>
            </w:r>
          </w:p>
        </w:tc>
      </w:tr>
      <w:tr w:rsidR="00AD79D6" w:rsidRPr="00E809E9" w14:paraId="47EC9DAC" w14:textId="77777777" w:rsidTr="00C44233">
        <w:tc>
          <w:tcPr>
            <w:tcW w:w="5760" w:type="dxa"/>
            <w:hideMark/>
          </w:tcPr>
          <w:p w14:paraId="5E3D614E" w14:textId="77777777" w:rsidR="00AD79D6" w:rsidRPr="00C752C3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A020493" w14:textId="50019237" w:rsidR="00AD79D6" w:rsidRPr="00C752C3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A764C40" w14:textId="77777777" w:rsidR="00AD79D6" w:rsidRPr="00C752C3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80CB7" w14:textId="68959BCE" w:rsidR="00AD79D6" w:rsidRPr="00C752C3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92,799</w:t>
            </w:r>
          </w:p>
        </w:tc>
      </w:tr>
      <w:tr w:rsidR="00AD79D6" w:rsidRPr="00E809E9" w14:paraId="56D770F9" w14:textId="77777777" w:rsidTr="00301BF8">
        <w:tc>
          <w:tcPr>
            <w:tcW w:w="5760" w:type="dxa"/>
          </w:tcPr>
          <w:p w14:paraId="5B69BD7A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1B70AA1" w14:textId="77777777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61FA8C5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55B9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D6" w:rsidRPr="00E809E9" w14:paraId="59105715" w14:textId="77777777" w:rsidTr="00301BF8">
        <w:tc>
          <w:tcPr>
            <w:tcW w:w="5760" w:type="dxa"/>
            <w:hideMark/>
          </w:tcPr>
          <w:p w14:paraId="2215E756" w14:textId="29C39FEC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620" w:type="dxa"/>
          </w:tcPr>
          <w:p w14:paraId="09B70786" w14:textId="77777777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A8625E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FD27CF3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D6" w:rsidRPr="00E809E9" w14:paraId="5DA3098A" w14:textId="77777777" w:rsidTr="00F322BB">
        <w:tc>
          <w:tcPr>
            <w:tcW w:w="5760" w:type="dxa"/>
            <w:hideMark/>
          </w:tcPr>
          <w:p w14:paraId="62E9B48B" w14:textId="7822B331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75895F0A" w14:textId="67531A40" w:rsidR="00AD79D6" w:rsidRPr="00E809E9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2100682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BD67714" w14:textId="22E3AEFF" w:rsidR="00AD79D6" w:rsidRPr="00E809E9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66,562</w:t>
            </w:r>
          </w:p>
        </w:tc>
      </w:tr>
      <w:tr w:rsidR="00AD79D6" w:rsidRPr="00E809E9" w14:paraId="0799BDAC" w14:textId="77777777" w:rsidTr="00301BF8">
        <w:tc>
          <w:tcPr>
            <w:tcW w:w="5760" w:type="dxa"/>
          </w:tcPr>
          <w:p w14:paraId="11AD0D96" w14:textId="703DADE8" w:rsidR="00AD79D6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36EEF282" w14:textId="7A22F405" w:rsidR="00AD79D6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7DA35DA" w14:textId="77777777" w:rsidR="00AD79D6" w:rsidRPr="00E809E9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950B0C1" w14:textId="13BD389E" w:rsidR="00AD79D6" w:rsidRPr="00E809E9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101,394</w:t>
            </w:r>
          </w:p>
        </w:tc>
      </w:tr>
      <w:tr w:rsidR="00AD79D6" w:rsidRPr="00E809E9" w14:paraId="3416401D" w14:textId="77777777" w:rsidTr="00C44233">
        <w:tc>
          <w:tcPr>
            <w:tcW w:w="5760" w:type="dxa"/>
            <w:hideMark/>
          </w:tcPr>
          <w:p w14:paraId="428CEDE4" w14:textId="77777777" w:rsidR="00AD79D6" w:rsidRPr="00C752C3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4CDF6A8" w14:textId="29F85DCD" w:rsidR="00AD79D6" w:rsidRPr="00C752C3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7C53A3" w14:textId="77777777" w:rsidR="00AD79D6" w:rsidRPr="00C752C3" w:rsidRDefault="00AD79D6" w:rsidP="00AD79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16E6F" w14:textId="5D31BFEA" w:rsidR="00AD79D6" w:rsidRPr="00C752C3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167,956</w:t>
            </w:r>
          </w:p>
        </w:tc>
      </w:tr>
      <w:tr w:rsidR="00AD79D6" w:rsidRPr="00E809E9" w14:paraId="09B84948" w14:textId="77777777" w:rsidTr="00F322BB">
        <w:tc>
          <w:tcPr>
            <w:tcW w:w="5760" w:type="dxa"/>
            <w:hideMark/>
          </w:tcPr>
          <w:p w14:paraId="7F1B4837" w14:textId="47C3164D" w:rsidR="00AD79D6" w:rsidRPr="00E809E9" w:rsidRDefault="00AD79D6" w:rsidP="00AD79D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0A175AF" w14:textId="38335039" w:rsidR="00AD79D6" w:rsidRPr="00A530B2" w:rsidRDefault="00AD79D6" w:rsidP="00AD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D2C9BD6" w14:textId="77777777" w:rsidR="00AD79D6" w:rsidRPr="00A530B2" w:rsidRDefault="00AD79D6" w:rsidP="00AD79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630B61" w14:textId="589C6EE4" w:rsidR="00AD79D6" w:rsidRPr="00A530B2" w:rsidRDefault="00AD79D6" w:rsidP="00AD79D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260,755</w:t>
            </w:r>
          </w:p>
        </w:tc>
      </w:tr>
    </w:tbl>
    <w:p w14:paraId="1D0D5330" w14:textId="77777777" w:rsidR="00726C37" w:rsidRPr="007500FD" w:rsidRDefault="00726C37" w:rsidP="00726C37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739B7">
        <w:rPr>
          <w:b/>
          <w:bCs/>
          <w:u w:val="none"/>
          <w:cs/>
        </w:rPr>
        <w:t>เงินลงทุนในหลักทรัพย์</w:t>
      </w:r>
      <w:r w:rsidRPr="007500FD">
        <w:rPr>
          <w:b/>
          <w:bCs/>
          <w:u w:val="none"/>
          <w:cs/>
        </w:rPr>
        <w:t xml:space="preserve"> 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48"/>
        <w:gridCol w:w="270"/>
        <w:gridCol w:w="252"/>
        <w:gridCol w:w="540"/>
        <w:gridCol w:w="1439"/>
        <w:gridCol w:w="270"/>
        <w:gridCol w:w="1371"/>
      </w:tblGrid>
      <w:tr w:rsidR="00094E93" w:rsidRPr="007500FD" w14:paraId="6A27EF5B" w14:textId="77777777" w:rsidTr="002C0B7F">
        <w:trPr>
          <w:tblHeader/>
        </w:trPr>
        <w:tc>
          <w:tcPr>
            <w:tcW w:w="3600" w:type="dxa"/>
            <w:tcBorders>
              <w:right w:val="nil"/>
            </w:tcBorders>
          </w:tcPr>
          <w:p w14:paraId="233D1DE6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7ACD6" w14:textId="74117EC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6E9C68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B0C2A3" w14:textId="5E398876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2118C" w:rsidRPr="007500FD" w14:paraId="68F25283" w14:textId="77777777" w:rsidTr="002C0B7F">
        <w:trPr>
          <w:tblHeader/>
        </w:trPr>
        <w:tc>
          <w:tcPr>
            <w:tcW w:w="3600" w:type="dxa"/>
          </w:tcPr>
          <w:p w14:paraId="191677E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0" w:type="dxa"/>
            <w:gridSpan w:val="3"/>
            <w:tcBorders>
              <w:top w:val="nil"/>
              <w:bottom w:val="nil"/>
            </w:tcBorders>
          </w:tcPr>
          <w:p w14:paraId="0E02F72B" w14:textId="5629414A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22D0F81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C9C75F" w14:textId="6C9391E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118C" w:rsidRPr="007500FD" w14:paraId="56A8E73B" w14:textId="77777777" w:rsidTr="002C0B7F">
        <w:trPr>
          <w:tblHeader/>
        </w:trPr>
        <w:tc>
          <w:tcPr>
            <w:tcW w:w="3600" w:type="dxa"/>
          </w:tcPr>
          <w:p w14:paraId="335464F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vAlign w:val="bottom"/>
          </w:tcPr>
          <w:p w14:paraId="47B28830" w14:textId="1FD793C1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F6A3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B3A6C1C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B526DD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744D0B7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4ABD310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570E323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18C" w:rsidRPr="007500FD" w14:paraId="27C386C6" w14:textId="77777777" w:rsidTr="002C0B7F">
        <w:trPr>
          <w:tblHeader/>
        </w:trPr>
        <w:tc>
          <w:tcPr>
            <w:tcW w:w="3600" w:type="dxa"/>
          </w:tcPr>
          <w:p w14:paraId="28BBA35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vAlign w:val="bottom"/>
          </w:tcPr>
          <w:p w14:paraId="4796CF8F" w14:textId="7BFBDCA5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56C0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82E2289" w14:textId="2C4C08D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CEF9B1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F1D997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6D9581CF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1BA1CDA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95B1F1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225B6" w:rsidRPr="007500FD" w14:paraId="4DE6324D" w14:textId="77777777" w:rsidTr="002C0B7F">
        <w:tc>
          <w:tcPr>
            <w:tcW w:w="3600" w:type="dxa"/>
          </w:tcPr>
          <w:p w14:paraId="0AE3970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5825E2A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74E4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7C644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21FAC8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542B258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BFF3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14:paraId="7C89CF6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53BF1A94" w14:textId="77777777" w:rsidTr="002C0B7F">
        <w:tc>
          <w:tcPr>
            <w:tcW w:w="3600" w:type="dxa"/>
            <w:tcBorders>
              <w:bottom w:val="nil"/>
            </w:tcBorders>
          </w:tcPr>
          <w:p w14:paraId="1324A1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48" w:type="dxa"/>
            <w:tcBorders>
              <w:bottom w:val="nil"/>
            </w:tcBorders>
          </w:tcPr>
          <w:p w14:paraId="7F4C949B" w14:textId="7E35BAB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EE00C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09FF575" w14:textId="084C9D28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398615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nil"/>
            </w:tcBorders>
          </w:tcPr>
          <w:p w14:paraId="17DA5C23" w14:textId="2EE5982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2F0D59E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2E3F76D8" w14:textId="390B5DC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4B40A859" w14:textId="77777777" w:rsidTr="002C0B7F">
        <w:tc>
          <w:tcPr>
            <w:tcW w:w="3600" w:type="dxa"/>
          </w:tcPr>
          <w:p w14:paraId="656B7EF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7F3F7AB" w14:textId="7079340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713EB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7F423A" w14:textId="6E488DE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111C85D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E462EC5" w14:textId="0419466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102,198</w:t>
            </w:r>
          </w:p>
        </w:tc>
        <w:tc>
          <w:tcPr>
            <w:tcW w:w="270" w:type="dxa"/>
            <w:tcBorders>
              <w:top w:val="nil"/>
            </w:tcBorders>
          </w:tcPr>
          <w:p w14:paraId="357CE38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13309E96" w14:textId="58AF2B9F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199252" w14:textId="77777777" w:rsidTr="002C0B7F">
        <w:tc>
          <w:tcPr>
            <w:tcW w:w="3600" w:type="dxa"/>
          </w:tcPr>
          <w:p w14:paraId="019F54DB" w14:textId="4F1E8C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58871698" w14:textId="77777777" w:rsidR="000225B6" w:rsidRPr="002664C8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AB88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06339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44F6F1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0A2DD41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0EEB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E60A152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18FB1CB1" w14:textId="77777777" w:rsidTr="002C0B7F">
        <w:tc>
          <w:tcPr>
            <w:tcW w:w="3600" w:type="dxa"/>
            <w:tcBorders>
              <w:bottom w:val="nil"/>
            </w:tcBorders>
          </w:tcPr>
          <w:p w14:paraId="1C0F0ADD" w14:textId="0A7A26D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0820872C" w14:textId="1BBC1F9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EE500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8089A9" w14:textId="74CDF1A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D2DFAE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8002A8B" w14:textId="532947C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CE5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</w:tcPr>
          <w:p w14:paraId="51A0982F" w14:textId="71B489E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7D9D37E8" w14:textId="77777777" w:rsidTr="002C0B7F">
        <w:tc>
          <w:tcPr>
            <w:tcW w:w="3600" w:type="dxa"/>
            <w:tcBorders>
              <w:bottom w:val="nil"/>
            </w:tcBorders>
          </w:tcPr>
          <w:p w14:paraId="74886F1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3119C4EE" w14:textId="7992338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4ABB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5C495E" w14:textId="1B146C7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B779CB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6C35B1D" w14:textId="361AEAC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270" w:type="dxa"/>
            <w:tcBorders>
              <w:bottom w:val="nil"/>
            </w:tcBorders>
          </w:tcPr>
          <w:p w14:paraId="7F8B4A8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1DB681C6" w14:textId="41ADFDB5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D600C9" w14:textId="77777777" w:rsidTr="002C0B7F">
        <w:trPr>
          <w:trHeight w:val="213"/>
        </w:trPr>
        <w:tc>
          <w:tcPr>
            <w:tcW w:w="3600" w:type="dxa"/>
          </w:tcPr>
          <w:p w14:paraId="1376BB37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vAlign w:val="bottom"/>
          </w:tcPr>
          <w:p w14:paraId="4CF8F13D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B9D36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0DAD13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9A334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27AF13E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9A385E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nil"/>
            </w:tcBorders>
            <w:vAlign w:val="bottom"/>
          </w:tcPr>
          <w:p w14:paraId="71712644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0225B6" w:rsidRPr="007500FD" w14:paraId="22D5AA5F" w14:textId="77777777" w:rsidTr="002C0B7F">
        <w:tc>
          <w:tcPr>
            <w:tcW w:w="3600" w:type="dxa"/>
            <w:tcBorders>
              <w:top w:val="nil"/>
            </w:tcBorders>
          </w:tcPr>
          <w:p w14:paraId="58E8CFC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7678A87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E3B18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1E48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BDDD7F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8B319D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3115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0CEE08D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0DAD10" w14:textId="77777777" w:rsidTr="002C0B7F">
        <w:tc>
          <w:tcPr>
            <w:tcW w:w="3600" w:type="dxa"/>
          </w:tcPr>
          <w:p w14:paraId="5463F57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19CDD83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B751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F8C4E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1A6DD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9840DAB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D0BE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18F3C6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73C3A6E5" w14:textId="77777777" w:rsidTr="002C0B7F">
        <w:tc>
          <w:tcPr>
            <w:tcW w:w="3600" w:type="dxa"/>
            <w:tcBorders>
              <w:bottom w:val="nil"/>
            </w:tcBorders>
          </w:tcPr>
          <w:p w14:paraId="5AB510A2" w14:textId="77777777" w:rsidR="000225B6" w:rsidRPr="007500FD" w:rsidRDefault="000225B6" w:rsidP="0023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F4BFE2D" w14:textId="78CF86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2F0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B8A95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6445B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176F4868" w14:textId="4AEAD6A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9706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D9B24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EFEDE00" w14:textId="77777777" w:rsidTr="002C0B7F">
        <w:tc>
          <w:tcPr>
            <w:tcW w:w="3600" w:type="dxa"/>
            <w:tcBorders>
              <w:bottom w:val="nil"/>
            </w:tcBorders>
          </w:tcPr>
          <w:p w14:paraId="33E68FC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2F27D257" w14:textId="4C5A645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D1AC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B980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7B669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61C2C56" w14:textId="2E3AA77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DDCBE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24E3B76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AE4FA3" w14:paraId="0BAE86B5" w14:textId="77777777" w:rsidTr="002C0B7F">
        <w:tc>
          <w:tcPr>
            <w:tcW w:w="3600" w:type="dxa"/>
          </w:tcPr>
          <w:p w14:paraId="22979712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vAlign w:val="bottom"/>
          </w:tcPr>
          <w:p w14:paraId="2C8B44B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6E1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A0D1A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797FAC3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4C7BF7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DDB7E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6E5099C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0225B6" w:rsidRPr="007500FD" w14:paraId="38560D48" w14:textId="77777777" w:rsidTr="002C0B7F">
        <w:tc>
          <w:tcPr>
            <w:tcW w:w="3600" w:type="dxa"/>
            <w:tcBorders>
              <w:top w:val="nil"/>
              <w:bottom w:val="nil"/>
            </w:tcBorders>
          </w:tcPr>
          <w:p w14:paraId="417289D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21F173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CB249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8E1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7EF4C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4EFAD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FAE8C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6C0AA6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BF89E4" w14:textId="77777777" w:rsidTr="002C0B7F">
        <w:tc>
          <w:tcPr>
            <w:tcW w:w="3600" w:type="dxa"/>
          </w:tcPr>
          <w:p w14:paraId="695E48BD" w14:textId="04C3CC85" w:rsidR="000225B6" w:rsidRPr="007500FD" w:rsidRDefault="000225B6" w:rsidP="002C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119795D" w14:textId="42C8B6F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1C48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EDE79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DA05D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vAlign w:val="bottom"/>
          </w:tcPr>
          <w:p w14:paraId="6F65C579" w14:textId="1B36E99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55ABB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27AA6A5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5067F3" w14:paraId="7675FF16" w14:textId="77777777" w:rsidTr="002C0B7F">
        <w:trPr>
          <w:trHeight w:val="225"/>
        </w:trPr>
        <w:tc>
          <w:tcPr>
            <w:tcW w:w="3600" w:type="dxa"/>
            <w:tcBorders>
              <w:bottom w:val="nil"/>
            </w:tcBorders>
          </w:tcPr>
          <w:p w14:paraId="24023EA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0529C1D2" w14:textId="292045F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D372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39D74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54042E7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bottom w:val="double" w:sz="4" w:space="0" w:color="auto"/>
            </w:tcBorders>
            <w:vAlign w:val="bottom"/>
          </w:tcPr>
          <w:p w14:paraId="3F7727C7" w14:textId="24AC9855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299,185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3DDF00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5A0D772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3C53DE5E" w14:textId="62540E22" w:rsidR="00A44EAE" w:rsidRPr="004009B6" w:rsidRDefault="00A44EAE" w:rsidP="004009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4009B6">
        <w:rPr>
          <w:rFonts w:ascii="Angsana New" w:hAnsi="Angsana New" w:hint="cs"/>
          <w:spacing w:val="-6"/>
          <w:sz w:val="28"/>
          <w:szCs w:val="28"/>
          <w:cs/>
        </w:rPr>
        <w:lastRenderedPageBreak/>
        <w:t xml:space="preserve">ตามที่กล่าวในหมายเหตุข้อ </w:t>
      </w:r>
      <w:r w:rsidRPr="004009B6">
        <w:rPr>
          <w:rFonts w:ascii="Angsana New" w:hAnsi="Angsana New"/>
          <w:spacing w:val="-6"/>
          <w:sz w:val="28"/>
          <w:szCs w:val="28"/>
        </w:rPr>
        <w:t>4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 ในระหว่างงวด บริษัทได้นำมาตรฐานการรายงานฉบับที่ </w:t>
      </w:r>
      <w:r w:rsidRPr="004009B6">
        <w:rPr>
          <w:rFonts w:ascii="Angsana New" w:hAnsi="Angsana New"/>
          <w:spacing w:val="-6"/>
          <w:sz w:val="28"/>
          <w:szCs w:val="28"/>
        </w:rPr>
        <w:t xml:space="preserve">9 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>เรื่องเครื่องมือทางการเงิน และกลุ่ม</w:t>
      </w:r>
      <w:r w:rsidRPr="002346AE">
        <w:rPr>
          <w:rFonts w:ascii="Angsana New" w:hAnsi="Angsana New" w:hint="cs"/>
          <w:sz w:val="28"/>
          <w:szCs w:val="28"/>
          <w:cs/>
        </w:rPr>
        <w:t>มาตรฐานที่เกี่ยวข้องกับเครื่องมือทางการเงิน มาถือปฏิบัติเป็นครั้งแรก บริษัทจึงได้จัดประเภทรายการและวัดมูลค่าสินทรัพย์ทางการเงินใหม่ ผลกระทบ</w:t>
      </w:r>
      <w:r w:rsidR="004009B6" w:rsidRPr="002346AE">
        <w:rPr>
          <w:rFonts w:ascii="Angsana New" w:hAnsi="Angsana New" w:hint="cs"/>
          <w:sz w:val="28"/>
          <w:szCs w:val="28"/>
          <w:cs/>
        </w:rPr>
        <w:t>ที่</w:t>
      </w:r>
      <w:r w:rsidRPr="002346AE">
        <w:rPr>
          <w:rFonts w:ascii="Angsana New" w:hAnsi="Angsana New" w:hint="cs"/>
          <w:sz w:val="28"/>
          <w:szCs w:val="28"/>
          <w:cs/>
        </w:rPr>
        <w:t>มีต่อ</w:t>
      </w:r>
      <w:r w:rsidR="004009B6" w:rsidRPr="002346AE">
        <w:rPr>
          <w:rFonts w:ascii="Angsana New" w:hAnsi="Angsana New" w:hint="cs"/>
          <w:sz w:val="28"/>
          <w:szCs w:val="28"/>
          <w:cs/>
        </w:rPr>
        <w:t>การจัดประเภทรายการและ</w:t>
      </w:r>
      <w:r w:rsidR="000225B6" w:rsidRPr="002346AE">
        <w:rPr>
          <w:rFonts w:ascii="Angsana New" w:hAnsi="Angsana New" w:hint="cs"/>
          <w:sz w:val="28"/>
          <w:szCs w:val="28"/>
          <w:cs/>
        </w:rPr>
        <w:t>การ</w:t>
      </w:r>
      <w:r w:rsidR="004009B6" w:rsidRPr="002346AE">
        <w:rPr>
          <w:rFonts w:ascii="Angsana New" w:hAnsi="Angsana New" w:hint="cs"/>
          <w:sz w:val="28"/>
          <w:szCs w:val="28"/>
          <w:cs/>
        </w:rPr>
        <w:t xml:space="preserve">วัดมูลค่าได้แสดงไว้ในหมายเหตุข้อ </w:t>
      </w:r>
      <w:r w:rsidR="004009B6" w:rsidRPr="002346AE">
        <w:rPr>
          <w:rFonts w:ascii="Angsana New" w:hAnsi="Angsana New"/>
          <w:sz w:val="28"/>
          <w:szCs w:val="28"/>
        </w:rPr>
        <w:t>4.2</w:t>
      </w:r>
    </w:p>
    <w:p w14:paraId="27C7E48E" w14:textId="2C1CA8A3" w:rsidR="00726C37" w:rsidRPr="007500FD" w:rsidRDefault="00726C37" w:rsidP="009742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00FD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Pr="007500FD">
        <w:rPr>
          <w:rFonts w:ascii="Angsana New" w:hAnsi="Angsana New"/>
          <w:sz w:val="28"/>
          <w:szCs w:val="28"/>
        </w:rPr>
        <w:t xml:space="preserve"> 31 </w:t>
      </w:r>
      <w:r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 w:rsidRPr="007500FD">
        <w:rPr>
          <w:rFonts w:ascii="Angsana New" w:hAnsi="Angsana New"/>
          <w:sz w:val="28"/>
          <w:szCs w:val="28"/>
          <w:cs/>
        </w:rPr>
        <w:t>มีระยะเวลาครบกำหนด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170"/>
        <w:gridCol w:w="270"/>
        <w:gridCol w:w="1260"/>
        <w:gridCol w:w="270"/>
        <w:gridCol w:w="1350"/>
      </w:tblGrid>
      <w:tr w:rsidR="00726C37" w:rsidRPr="007500FD" w14:paraId="681BE4AC" w14:textId="77777777" w:rsidTr="00CA0120">
        <w:trPr>
          <w:cantSplit/>
        </w:trPr>
        <w:tc>
          <w:tcPr>
            <w:tcW w:w="3240" w:type="dxa"/>
          </w:tcPr>
          <w:p w14:paraId="3A97F54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72A96886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726C37" w:rsidRPr="007500FD" w14:paraId="0ED61AFF" w14:textId="77777777" w:rsidTr="00CA0120">
        <w:trPr>
          <w:cantSplit/>
        </w:trPr>
        <w:tc>
          <w:tcPr>
            <w:tcW w:w="3240" w:type="dxa"/>
          </w:tcPr>
          <w:p w14:paraId="11208E6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03B8D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26C37" w:rsidRPr="007500FD" w14:paraId="1C418D4A" w14:textId="77777777" w:rsidTr="00CA0120">
        <w:trPr>
          <w:cantSplit/>
        </w:trPr>
        <w:tc>
          <w:tcPr>
            <w:tcW w:w="3240" w:type="dxa"/>
          </w:tcPr>
          <w:p w14:paraId="46D65FC9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256FDF" w14:textId="73C05240" w:rsidR="00726C37" w:rsidRPr="007500FD" w:rsidRDefault="003A308E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26C37" w:rsidRPr="007500FD" w14:paraId="6172C804" w14:textId="77777777" w:rsidTr="00CA0120">
        <w:trPr>
          <w:cantSplit/>
        </w:trPr>
        <w:tc>
          <w:tcPr>
            <w:tcW w:w="3240" w:type="dxa"/>
          </w:tcPr>
          <w:p w14:paraId="19D60A1B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4E667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31BD564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35EA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582B8DA9" w14:textId="77777777" w:rsidTr="00CA0120">
        <w:trPr>
          <w:cantSplit/>
        </w:trPr>
        <w:tc>
          <w:tcPr>
            <w:tcW w:w="3240" w:type="dxa"/>
          </w:tcPr>
          <w:p w14:paraId="0B7026C2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8BAA21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0AA30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1D4B1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67B6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484A2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61507A3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6CE8C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6C37" w:rsidRPr="007500FD" w14:paraId="67415364" w14:textId="77777777" w:rsidTr="00CA0120">
        <w:trPr>
          <w:cantSplit/>
        </w:trPr>
        <w:tc>
          <w:tcPr>
            <w:tcW w:w="3240" w:type="dxa"/>
          </w:tcPr>
          <w:p w14:paraId="19E6650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36BEDF8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27FB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B178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273C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207C0D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3C1A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68459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321B1D15" w14:textId="77777777" w:rsidTr="00CA0120">
        <w:trPr>
          <w:cantSplit/>
        </w:trPr>
        <w:tc>
          <w:tcPr>
            <w:tcW w:w="3240" w:type="dxa"/>
          </w:tcPr>
          <w:p w14:paraId="5029185E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89D5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20D938F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6A7F0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8AEC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4C8D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A29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276A0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726C37" w:rsidRPr="0087751B" w14:paraId="7154DE89" w14:textId="77777777" w:rsidTr="00CA0120">
        <w:trPr>
          <w:cantSplit/>
        </w:trPr>
        <w:tc>
          <w:tcPr>
            <w:tcW w:w="3240" w:type="dxa"/>
          </w:tcPr>
          <w:p w14:paraId="55376B65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E77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  <w:tc>
          <w:tcPr>
            <w:tcW w:w="270" w:type="dxa"/>
            <w:vAlign w:val="bottom"/>
          </w:tcPr>
          <w:p w14:paraId="44FECD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174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C958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047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087FE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BAF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18C5DA28" w14:textId="6302F079" w:rsidR="00CA0120" w:rsidRPr="001F1BDE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7" w:name="_Hlk38822196"/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ณ 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8C2DBA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8" w:name="_Hlk23501312"/>
      <w:r w:rsidRPr="008C2DBA">
        <w:rPr>
          <w:rFonts w:ascii="Angsana New" w:hAnsi="Angsana New"/>
          <w:spacing w:val="-6"/>
          <w:sz w:val="28"/>
          <w:szCs w:val="28"/>
        </w:rPr>
        <w:t>95.1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bookmarkEnd w:id="8"/>
      <w:r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7500FD">
        <w:rPr>
          <w:rFonts w:ascii="Angsana New" w:hAnsi="Angsana New"/>
          <w:sz w:val="28"/>
          <w:szCs w:val="28"/>
          <w:cs/>
        </w:rPr>
        <w:t>ได้วางไว้เป็นเงินสำรองประกันภัยกับ</w:t>
      </w:r>
      <w:r>
        <w:rPr>
          <w:rFonts w:ascii="Angsana New" w:hAnsi="Angsana New"/>
          <w:sz w:val="28"/>
          <w:szCs w:val="28"/>
        </w:rPr>
        <w:br/>
      </w:r>
      <w:r w:rsidRPr="007500FD">
        <w:rPr>
          <w:rFonts w:ascii="Angsana New" w:hAnsi="Angsana New"/>
          <w:sz w:val="28"/>
          <w:szCs w:val="28"/>
          <w:cs/>
        </w:rPr>
        <w:t>นายทะเบียนตามที่กล่าวไว้ใ</w:t>
      </w:r>
      <w:r w:rsidRPr="00634295">
        <w:rPr>
          <w:rFonts w:ascii="Angsana New" w:hAnsi="Angsana New"/>
          <w:sz w:val="28"/>
          <w:szCs w:val="28"/>
          <w:cs/>
        </w:rPr>
        <w:t>นหมาย</w:t>
      </w:r>
      <w:r w:rsidRPr="001F1BDE">
        <w:rPr>
          <w:rFonts w:ascii="Angsana New" w:hAnsi="Angsana New"/>
          <w:sz w:val="28"/>
          <w:szCs w:val="28"/>
          <w:cs/>
        </w:rPr>
        <w:t xml:space="preserve">เหตุ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2C0B7F">
        <w:rPr>
          <w:rFonts w:ascii="Angsana New" w:hAnsi="Angsana New"/>
          <w:sz w:val="28"/>
          <w:szCs w:val="28"/>
        </w:rPr>
        <w:t>0</w:t>
      </w:r>
      <w:r w:rsidRPr="001F1BDE">
        <w:rPr>
          <w:rFonts w:ascii="Angsana New" w:hAnsi="Angsana New"/>
          <w:sz w:val="28"/>
          <w:szCs w:val="28"/>
        </w:rPr>
        <w:t xml:space="preserve"> </w:t>
      </w:r>
      <w:r w:rsidRPr="001F1BDE">
        <w:rPr>
          <w:rFonts w:ascii="Angsana New" w:hAnsi="Angsana New" w:hint="cs"/>
          <w:sz w:val="28"/>
          <w:szCs w:val="28"/>
          <w:cs/>
        </w:rPr>
        <w:t xml:space="preserve">และ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2C0B7F">
        <w:rPr>
          <w:rFonts w:ascii="Angsana New" w:hAnsi="Angsana New"/>
          <w:sz w:val="28"/>
          <w:szCs w:val="28"/>
        </w:rPr>
        <w:t>1</w:t>
      </w:r>
    </w:p>
    <w:p w14:paraId="794EF8AF" w14:textId="4647D641" w:rsidR="00CA0120" w:rsidRPr="009946E2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31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</w:rPr>
        <w:t>2562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  <w:cs/>
        </w:rPr>
        <w:t>เงินฝากประจำ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0.1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ล้านบาท ได้ถูก</w:t>
      </w:r>
      <w:r w:rsidRPr="00CA4A81">
        <w:rPr>
          <w:rFonts w:ascii="Angsana New" w:hAnsi="Angsana New"/>
          <w:spacing w:val="-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Pr="001F1BDE">
        <w:rPr>
          <w:rFonts w:ascii="Angsana New" w:hAnsi="Angsana New" w:hint="cs"/>
          <w:spacing w:val="-6"/>
          <w:sz w:val="28"/>
          <w:szCs w:val="28"/>
          <w:cs/>
        </w:rPr>
        <w:t xml:space="preserve">ในประเทศ </w:t>
      </w:r>
      <w:r w:rsidRPr="001F1BDE">
        <w:rPr>
          <w:rFonts w:ascii="Angsana New" w:hAnsi="Angsana New"/>
          <w:spacing w:val="-6"/>
          <w:sz w:val="28"/>
          <w:szCs w:val="28"/>
          <w:cs/>
        </w:rPr>
        <w:t>ตามที่กล่าวไว้ในหมาย</w:t>
      </w:r>
      <w:r w:rsidRPr="0020112B">
        <w:rPr>
          <w:rFonts w:ascii="Angsana New" w:hAnsi="Angsana New"/>
          <w:spacing w:val="-6"/>
          <w:sz w:val="28"/>
          <w:szCs w:val="28"/>
          <w:cs/>
        </w:rPr>
        <w:t xml:space="preserve">เหตุ </w:t>
      </w:r>
      <w:r w:rsidRPr="0020112B">
        <w:rPr>
          <w:rFonts w:ascii="Angsana New" w:hAnsi="Angsana New"/>
          <w:spacing w:val="-6"/>
          <w:sz w:val="28"/>
          <w:szCs w:val="28"/>
        </w:rPr>
        <w:t>3</w:t>
      </w:r>
      <w:r w:rsidR="002C0B7F" w:rsidRPr="0020112B">
        <w:rPr>
          <w:rFonts w:ascii="Angsana New" w:hAnsi="Angsana New"/>
          <w:spacing w:val="-6"/>
          <w:sz w:val="28"/>
          <w:szCs w:val="28"/>
        </w:rPr>
        <w:t>3</w:t>
      </w:r>
      <w:r w:rsidRPr="0020112B">
        <w:rPr>
          <w:rFonts w:ascii="Angsana New" w:hAnsi="Angsana New"/>
          <w:spacing w:val="-6"/>
          <w:sz w:val="28"/>
          <w:szCs w:val="28"/>
        </w:rPr>
        <w:t xml:space="preserve"> </w:t>
      </w:r>
      <w:r w:rsidR="0020112B" w:rsidRPr="0020112B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20112B">
        <w:rPr>
          <w:rFonts w:ascii="Angsana New" w:hAnsi="Angsana New" w:hint="cs"/>
          <w:spacing w:val="-6"/>
          <w:sz w:val="28"/>
          <w:szCs w:val="28"/>
          <w:cs/>
        </w:rPr>
        <w:t>)</w:t>
      </w:r>
    </w:p>
    <w:bookmarkEnd w:id="7"/>
    <w:p w14:paraId="755C8325" w14:textId="69F01439" w:rsidR="00C44233" w:rsidRDefault="00C44233" w:rsidP="00447BFE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4233">
        <w:rPr>
          <w:b/>
          <w:bCs/>
          <w:u w:val="none"/>
          <w:cs/>
        </w:rPr>
        <w:t>เงินให้กู้ยืม</w:t>
      </w:r>
    </w:p>
    <w:p w14:paraId="04BFE641" w14:textId="45AD14F8" w:rsidR="00447BFE" w:rsidRPr="00447BFE" w:rsidRDefault="00447BFE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47BF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47BFE">
        <w:rPr>
          <w:rFonts w:ascii="Angsana New" w:hAnsi="Angsana New"/>
          <w:spacing w:val="-2"/>
          <w:sz w:val="28"/>
          <w:szCs w:val="28"/>
        </w:rPr>
        <w:t>30</w:t>
      </w:r>
      <w:r w:rsidRPr="00447BF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1EEF" w:rsidRPr="00AD1EEF">
        <w:rPr>
          <w:rFonts w:ascii="Angsana New" w:hAnsi="Angsana New"/>
          <w:spacing w:val="-2"/>
          <w:sz w:val="28"/>
          <w:szCs w:val="28"/>
          <w:cs/>
        </w:rPr>
        <w:t>กันย</w:t>
      </w:r>
      <w:r w:rsidRPr="00447BFE">
        <w:rPr>
          <w:rFonts w:ascii="Angsana New" w:hAnsi="Angsana New"/>
          <w:spacing w:val="-2"/>
          <w:sz w:val="28"/>
          <w:szCs w:val="28"/>
          <w:cs/>
        </w:rPr>
        <w:t xml:space="preserve">ายน </w:t>
      </w:r>
      <w:r w:rsidRPr="00447BFE">
        <w:rPr>
          <w:rFonts w:ascii="Angsana New" w:hAnsi="Angsana New"/>
          <w:spacing w:val="-2"/>
          <w:sz w:val="28"/>
          <w:szCs w:val="28"/>
        </w:rPr>
        <w:t xml:space="preserve">2563 </w:t>
      </w:r>
      <w:r w:rsidRPr="00447BFE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1530"/>
        <w:gridCol w:w="270"/>
        <w:gridCol w:w="1350"/>
      </w:tblGrid>
      <w:tr w:rsidR="00447BFE" w14:paraId="70C90416" w14:textId="77777777" w:rsidTr="00447BFE">
        <w:tc>
          <w:tcPr>
            <w:tcW w:w="5670" w:type="dxa"/>
          </w:tcPr>
          <w:p w14:paraId="3A1F0A63" w14:textId="77777777" w:rsidR="00447BFE" w:rsidRDefault="00447BFE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E3B8D" w14:textId="77777777" w:rsidR="00447BFE" w:rsidRDefault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9F63EC" w14:textId="667FC3CA" w:rsidR="00447BFE" w:rsidRDefault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7BFE" w14:paraId="4A39E161" w14:textId="77777777" w:rsidTr="00447BFE">
        <w:tc>
          <w:tcPr>
            <w:tcW w:w="5670" w:type="dxa"/>
          </w:tcPr>
          <w:p w14:paraId="6AAEB866" w14:textId="77777777" w:rsidR="00447BFE" w:rsidRDefault="00447BFE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E51D5C" w14:textId="77777777" w:rsidR="00447BFE" w:rsidRDefault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43960" w14:textId="4F5E37F1" w:rsidR="00447BFE" w:rsidRDefault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447BF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AD1EEF" w:rsidRPr="00AD1EEF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</w:t>
            </w:r>
            <w:r w:rsidRPr="00447BF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ายน </w:t>
            </w:r>
            <w:r w:rsidRPr="00447BF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47BFE" w14:paraId="1847B173" w14:textId="77777777" w:rsidTr="00447BFE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882759" w14:textId="1B3BBA85" w:rsidR="00447BFE" w:rsidRDefault="00447BFE" w:rsidP="00447BFE">
            <w:pPr>
              <w:tabs>
                <w:tab w:val="left" w:pos="1440"/>
              </w:tabs>
              <w:spacing w:line="240" w:lineRule="auto"/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70" w:type="dxa"/>
            <w:vAlign w:val="bottom"/>
          </w:tcPr>
          <w:p w14:paraId="675A4464" w14:textId="77777777" w:rsidR="00447BFE" w:rsidRDefault="00447BFE" w:rsidP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E9FFA" w14:textId="00885113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70" w:type="dxa"/>
            <w:vAlign w:val="bottom"/>
          </w:tcPr>
          <w:p w14:paraId="1F4BDFA9" w14:textId="77777777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25D2" w14:textId="07F9E5C1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447BFE" w14:paraId="0E63C205" w14:textId="77777777" w:rsidTr="00447BFE">
        <w:trPr>
          <w:trHeight w:val="389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701367" w14:textId="2733F42D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</w:t>
            </w:r>
          </w:p>
          <w:p w14:paraId="116F392F" w14:textId="300F480D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2F18096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09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EE365" w14:textId="77777777" w:rsidR="00447BFE" w:rsidRPr="005D45F4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42C6588E" w14:textId="77777777" w:rsidR="00447BFE" w:rsidRPr="005D45F4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6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028A3" w14:textId="77777777" w:rsidR="00447BFE" w:rsidRPr="005D45F4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</w:tr>
      <w:tr w:rsidR="00447BFE" w14:paraId="3DF905BD" w14:textId="77777777" w:rsidTr="00447BFE">
        <w:trPr>
          <w:trHeight w:val="389"/>
        </w:trPr>
        <w:tc>
          <w:tcPr>
            <w:tcW w:w="5670" w:type="dxa"/>
            <w:vAlign w:val="bottom"/>
            <w:hideMark/>
          </w:tcPr>
          <w:p w14:paraId="2416F443" w14:textId="53BC5487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B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FA57BE5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094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8EB398" w14:textId="77777777" w:rsidR="00447BFE" w:rsidRPr="005D45F4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3F8C98EC" w14:textId="77777777" w:rsidR="00447BFE" w:rsidRPr="005D45F4" w:rsidRDefault="0044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D37340" w14:textId="77777777" w:rsidR="00447BFE" w:rsidRPr="005D45F4" w:rsidRDefault="0044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278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D45F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292708C5" w14:textId="24016EC8" w:rsidR="00447BFE" w:rsidRDefault="00447BFE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เงินให้</w:t>
      </w:r>
      <w:r w:rsidRPr="005D45F4">
        <w:rPr>
          <w:rFonts w:ascii="Angsana New" w:hAnsi="Angsana New" w:hint="cs"/>
          <w:sz w:val="28"/>
          <w:szCs w:val="28"/>
          <w:cs/>
        </w:rPr>
        <w:t>กู้ยืม</w:t>
      </w:r>
      <w:r w:rsidR="008420D3" w:rsidRPr="005D45F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420D3" w:rsidRPr="005D45F4">
        <w:rPr>
          <w:rFonts w:ascii="Angsana New" w:hAnsi="Angsana New"/>
          <w:sz w:val="28"/>
          <w:szCs w:val="28"/>
        </w:rPr>
        <w:t xml:space="preserve">22.0 </w:t>
      </w:r>
      <w:r w:rsidR="008420D3" w:rsidRPr="005D45F4">
        <w:rPr>
          <w:rFonts w:ascii="Angsana New" w:hAnsi="Angsana New" w:hint="cs"/>
          <w:sz w:val="28"/>
          <w:szCs w:val="28"/>
          <w:cs/>
        </w:rPr>
        <w:t>ล้านบาท</w:t>
      </w:r>
      <w:r w:rsidR="008420D3" w:rsidRPr="005D45F4">
        <w:rPr>
          <w:rFonts w:ascii="Angsana New" w:hAnsi="Angsana New"/>
          <w:sz w:val="28"/>
          <w:szCs w:val="28"/>
        </w:rPr>
        <w:t xml:space="preserve"> </w:t>
      </w:r>
      <w:r w:rsidR="006D4B3F" w:rsidRPr="005D45F4">
        <w:rPr>
          <w:rFonts w:ascii="Angsana New" w:hAnsi="Angsana New" w:hint="cs"/>
          <w:sz w:val="28"/>
          <w:szCs w:val="28"/>
          <w:cs/>
        </w:rPr>
        <w:t>เป็น</w:t>
      </w:r>
      <w:r w:rsidR="006D4B3F">
        <w:rPr>
          <w:rFonts w:ascii="Angsana New" w:hAnsi="Angsana New" w:hint="cs"/>
          <w:sz w:val="28"/>
          <w:szCs w:val="28"/>
          <w:cs/>
        </w:rPr>
        <w:t>เงินให้กู้ยืม</w:t>
      </w:r>
      <w:r>
        <w:rPr>
          <w:rFonts w:ascii="Angsana New" w:hAnsi="Angsana New" w:hint="cs"/>
          <w:sz w:val="28"/>
          <w:szCs w:val="28"/>
          <w:cs/>
        </w:rPr>
        <w:t>แก่บุคคล</w:t>
      </w:r>
      <w:r w:rsidR="00B4510B">
        <w:rPr>
          <w:rFonts w:ascii="Angsana New" w:hAnsi="Angsana New" w:hint="cs"/>
          <w:sz w:val="28"/>
          <w:szCs w:val="28"/>
          <w:cs/>
        </w:rPr>
        <w:t>อื่นรายหนึ่ง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678B1">
        <w:rPr>
          <w:rFonts w:ascii="Angsana New" w:hAnsi="Angsana New"/>
          <w:spacing w:val="-4"/>
          <w:sz w:val="28"/>
          <w:szCs w:val="28"/>
          <w:cs/>
        </w:rPr>
        <w:t>อัตราดอกเบี้ยร้อยละ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="003E7E5F">
        <w:rPr>
          <w:rFonts w:ascii="Angsana New" w:hAnsi="Angsana New" w:hint="cs"/>
          <w:sz w:val="28"/>
          <w:szCs w:val="28"/>
          <w:cs/>
        </w:rPr>
        <w:t>กำหนดชำระดอกเบี้ย</w:t>
      </w:r>
      <w:r w:rsidR="003E7E5F" w:rsidRPr="00B740FB">
        <w:rPr>
          <w:rFonts w:ascii="Angsana New" w:hAnsi="Angsana New" w:hint="cs"/>
          <w:spacing w:val="4"/>
          <w:sz w:val="28"/>
          <w:szCs w:val="28"/>
          <w:cs/>
        </w:rPr>
        <w:t xml:space="preserve">เป็นรายเดือนตั้งแต่เดือนกรกฎาคม </w:t>
      </w:r>
      <w:r w:rsidR="003E7E5F" w:rsidRPr="00B740FB">
        <w:rPr>
          <w:rFonts w:ascii="Angsana New" w:hAnsi="Angsana New"/>
          <w:spacing w:val="4"/>
          <w:sz w:val="28"/>
          <w:szCs w:val="28"/>
        </w:rPr>
        <w:t xml:space="preserve">2563 </w:t>
      </w:r>
      <w:r w:rsidR="00B81FF0" w:rsidRPr="00B740FB">
        <w:rPr>
          <w:rFonts w:ascii="Angsana New" w:hAnsi="Angsana New" w:hint="cs"/>
          <w:spacing w:val="4"/>
          <w:sz w:val="28"/>
          <w:szCs w:val="28"/>
          <w:cs/>
        </w:rPr>
        <w:t>เงินกู้ยืมดังกล่าวมีกำ</w:t>
      </w:r>
      <w:r w:rsidR="002E2CE5" w:rsidRPr="00B740FB">
        <w:rPr>
          <w:rFonts w:ascii="Angsana New" w:hAnsi="Angsana New"/>
          <w:spacing w:val="4"/>
          <w:sz w:val="28"/>
          <w:szCs w:val="28"/>
          <w:cs/>
        </w:rPr>
        <w:t xml:space="preserve">หนดจ่ายชำระคืนภายใน </w:t>
      </w:r>
      <w:r w:rsidR="002E2CE5" w:rsidRPr="00B740FB">
        <w:rPr>
          <w:rFonts w:ascii="Angsana New" w:hAnsi="Angsana New"/>
          <w:spacing w:val="4"/>
          <w:sz w:val="28"/>
          <w:szCs w:val="28"/>
        </w:rPr>
        <w:t>1</w:t>
      </w:r>
      <w:r w:rsidR="002E2CE5" w:rsidRPr="00B740FB">
        <w:rPr>
          <w:rFonts w:ascii="Angsana New" w:hAnsi="Angsana New"/>
          <w:spacing w:val="4"/>
          <w:sz w:val="28"/>
          <w:szCs w:val="28"/>
          <w:cs/>
        </w:rPr>
        <w:t xml:space="preserve"> ปีนับตั้งแต่วันที่ทำสัญญา</w:t>
      </w:r>
      <w:r w:rsidR="00B81FF0" w:rsidRPr="00B740FB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3E7E5F">
        <w:rPr>
          <w:rFonts w:ascii="Angsana New" w:hAnsi="Angsana New" w:hint="cs"/>
          <w:sz w:val="28"/>
          <w:szCs w:val="28"/>
          <w:cs/>
        </w:rPr>
        <w:t>มีการจดจำนองอสังหาริมทรัพย์</w:t>
      </w:r>
      <w:r w:rsidR="00B81FF0">
        <w:rPr>
          <w:rFonts w:ascii="Angsana New" w:hAnsi="Angsana New" w:hint="cs"/>
          <w:sz w:val="28"/>
          <w:szCs w:val="28"/>
          <w:cs/>
        </w:rPr>
        <w:t>เป็นประกัน</w:t>
      </w:r>
    </w:p>
    <w:p w14:paraId="33143A87" w14:textId="77777777" w:rsidR="002C0B7F" w:rsidRDefault="002C0B7F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162454" w14:textId="77777777" w:rsidR="002C0B7F" w:rsidRDefault="002C0B7F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E7C6633" w14:textId="77777777" w:rsidR="002C0B7F" w:rsidRPr="00B4510B" w:rsidRDefault="002C0B7F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3CB686E9" w14:textId="1A8F234E" w:rsidR="000218DE" w:rsidRDefault="00AF3B4A" w:rsidP="00CA012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A45626">
        <w:rPr>
          <w:b/>
          <w:bCs/>
          <w:u w:val="none"/>
          <w:cs/>
        </w:rPr>
        <w:lastRenderedPageBreak/>
        <w:t>ที่ดิน อาคาร</w:t>
      </w:r>
      <w:r w:rsidR="00AE2C89">
        <w:rPr>
          <w:rFonts w:hint="cs"/>
          <w:b/>
          <w:bCs/>
          <w:u w:val="none"/>
          <w:cs/>
        </w:rPr>
        <w:t xml:space="preserve"> </w:t>
      </w:r>
      <w:r w:rsidRPr="00A45626">
        <w:rPr>
          <w:b/>
          <w:bCs/>
          <w:u w:val="none"/>
          <w:cs/>
        </w:rPr>
        <w:t>และอุปกรณ์</w:t>
      </w:r>
      <w:r w:rsidRPr="00824832">
        <w:rPr>
          <w:b/>
          <w:bCs/>
          <w:u w:val="none"/>
          <w:cs/>
        </w:rPr>
        <w:t xml:space="preserve"> </w:t>
      </w:r>
    </w:p>
    <w:tbl>
      <w:tblPr>
        <w:tblW w:w="99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2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D07336" w:rsidRPr="00D07336" w14:paraId="01CC8C90" w14:textId="77777777" w:rsidTr="002E2CE5">
        <w:trPr>
          <w:cantSplit/>
          <w:tblHeader/>
        </w:trPr>
        <w:tc>
          <w:tcPr>
            <w:tcW w:w="2070" w:type="dxa"/>
          </w:tcPr>
          <w:p w14:paraId="0D5DCF4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0" w:type="dxa"/>
            <w:gridSpan w:val="15"/>
          </w:tcPr>
          <w:p w14:paraId="62E4E2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07336" w:rsidRPr="00D07336" w14:paraId="4A8AE35F" w14:textId="77777777" w:rsidTr="002E2CE5">
        <w:trPr>
          <w:cantSplit/>
          <w:tblHeader/>
        </w:trPr>
        <w:tc>
          <w:tcPr>
            <w:tcW w:w="2070" w:type="dxa"/>
          </w:tcPr>
          <w:p w14:paraId="1F39191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C83C08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57EB91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99069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3C5B2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A81A788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B04E7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62FCE7E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31175B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FDEB5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DF1EAD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14CA303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2BA9659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CABD62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743972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7094AE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53ADC053" w14:textId="77777777" w:rsidTr="002E2CE5">
        <w:trPr>
          <w:cantSplit/>
          <w:tblHeader/>
        </w:trPr>
        <w:tc>
          <w:tcPr>
            <w:tcW w:w="2070" w:type="dxa"/>
          </w:tcPr>
          <w:p w14:paraId="4D41857C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5AAB4F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EC8C0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DC4691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2FF956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14784C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57E58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50E72A6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50F9A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B869A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DFB6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7935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B1B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AD674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61084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887900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2B610056" w14:textId="77777777" w:rsidTr="002E2CE5">
        <w:trPr>
          <w:cantSplit/>
          <w:tblHeader/>
        </w:trPr>
        <w:tc>
          <w:tcPr>
            <w:tcW w:w="2070" w:type="dxa"/>
          </w:tcPr>
          <w:p w14:paraId="4BB8112F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781A8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9EA0C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98BF119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AD4C7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B5A1E01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3E0AD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632CB53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AEF43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DC8DC5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378E9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1661064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FCED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FF6B3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C11E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6ABE44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0BF0FEB6" w14:textId="77777777" w:rsidTr="002E2CE5">
        <w:trPr>
          <w:cantSplit/>
          <w:tblHeader/>
        </w:trPr>
        <w:tc>
          <w:tcPr>
            <w:tcW w:w="2070" w:type="dxa"/>
          </w:tcPr>
          <w:p w14:paraId="4356B1D8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6FF173B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F077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02F56AB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1CCE5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25A35F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F9485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758B00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06603D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4AF10C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234D73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45F269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586B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2AE9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589F7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FEA55F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7336" w:rsidRPr="00D07336" w14:paraId="145121F6" w14:textId="77777777" w:rsidTr="002E2CE5">
        <w:trPr>
          <w:cantSplit/>
        </w:trPr>
        <w:tc>
          <w:tcPr>
            <w:tcW w:w="2070" w:type="dxa"/>
            <w:vAlign w:val="bottom"/>
          </w:tcPr>
          <w:p w14:paraId="37684A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20" w:type="dxa"/>
          </w:tcPr>
          <w:p w14:paraId="36EEE9C9" w14:textId="6418F609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8B9BEA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915F5" w14:textId="01A64E5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FC2973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F0BA1" w14:textId="432871E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DD3DD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59DDA" w14:textId="4AA8A75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75827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1C14DC" w14:textId="51732D9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5903C6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2CA8C" w14:textId="69D953D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515460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1E8F7D" w14:textId="1BC82FAA" w:rsidR="00D07336" w:rsidRPr="00D07336" w:rsidRDefault="00D07336" w:rsidP="00F5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73731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143565" w14:textId="65B9964F" w:rsidR="00D07336" w:rsidRPr="00D07336" w:rsidRDefault="00D07336" w:rsidP="00D0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278" w:rsidRPr="00D07336" w14:paraId="6A1D4205" w14:textId="77777777" w:rsidTr="002E2CE5">
        <w:trPr>
          <w:cantSplit/>
        </w:trPr>
        <w:tc>
          <w:tcPr>
            <w:tcW w:w="2070" w:type="dxa"/>
            <w:vAlign w:val="bottom"/>
          </w:tcPr>
          <w:p w14:paraId="07908BAC" w14:textId="3CD03DD9" w:rsidR="008D0278" w:rsidRPr="00D07336" w:rsidRDefault="00CA4A8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0CE4" w14:textId="59F5C3E6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64A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AAF1" w14:textId="123F50DB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9E5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51B1" w14:textId="0090CFA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9DD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E15B" w14:textId="3193C92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312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AD5C" w14:textId="63B2930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6B40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655E" w14:textId="7A900B5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80AF4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D1E308" w14:textId="00865AF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7D73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92EB" w14:textId="06A2A342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7336">
              <w:rPr>
                <w:rFonts w:asciiTheme="majorBidi" w:eastAsia="Cordia New" w:hAnsiTheme="majorBidi" w:cstheme="majorBidi"/>
                <w:sz w:val="24"/>
                <w:szCs w:val="24"/>
              </w:rPr>
              <w:t>94,913</w:t>
            </w:r>
          </w:p>
        </w:tc>
      </w:tr>
      <w:tr w:rsidR="008D0278" w:rsidRPr="00D07336" w14:paraId="07398520" w14:textId="77777777" w:rsidTr="002E2CE5">
        <w:trPr>
          <w:cantSplit/>
        </w:trPr>
        <w:tc>
          <w:tcPr>
            <w:tcW w:w="2070" w:type="dxa"/>
            <w:vAlign w:val="bottom"/>
          </w:tcPr>
          <w:p w14:paraId="71C76DD2" w14:textId="77777777" w:rsidR="002E2CE5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รายการปรับปรุงจากการนำ</w:t>
            </w:r>
          </w:p>
          <w:p w14:paraId="11C4480A" w14:textId="77777777" w:rsidR="002E2CE5" w:rsidRDefault="002E2CE5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มาตรฐาน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</w:t>
            </w:r>
          </w:p>
          <w:p w14:paraId="02FB58D3" w14:textId="6DF25694" w:rsidR="008D0278" w:rsidRPr="00D07336" w:rsidRDefault="002E2CE5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ทางการเงิน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ฉบับที่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มาใช้</w:t>
            </w:r>
          </w:p>
          <w:p w14:paraId="50C6499E" w14:textId="77777777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4A4C629B" w14:textId="15CC81BE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>4.2.</w:t>
            </w:r>
            <w:r w:rsidR="00CA4A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A8D3" w14:textId="349D4918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A2A9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F88C" w14:textId="4554272A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F3D1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746B" w14:textId="73B965B9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D807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765B" w14:textId="18D5CE9F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47DF8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3EC8" w14:textId="6D42EB60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2E29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BAE1" w14:textId="07575221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175E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2B84" w14:textId="7575B88D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53E7" w14:textId="77777777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57C98" w14:textId="6E8120DE" w:rsidR="008D0278" w:rsidRPr="007061E1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61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</w:tr>
      <w:tr w:rsidR="005D45F4" w:rsidRPr="00D07336" w14:paraId="6291B205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F7AB55F" w14:textId="6AC0744B" w:rsidR="005D45F4" w:rsidRPr="00D07336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เพิ่ม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EB82" w14:textId="51FE426C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A694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5920" w14:textId="22470C71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06E7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A383" w14:textId="1AB5116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9908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837A" w14:textId="2F69B220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A24F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303" w14:textId="04E34C52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0A69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538F" w14:textId="1EF39F56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60B3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A55E" w14:textId="03346CE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E82F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0F2B" w14:textId="0D42986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1,344</w:t>
            </w:r>
          </w:p>
        </w:tc>
      </w:tr>
      <w:tr w:rsidR="005D45F4" w:rsidRPr="00D07336" w14:paraId="1E77CA5F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A41E57B" w14:textId="78CCD753" w:rsidR="005D45F4" w:rsidRPr="00D07336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9339" w14:textId="4EDDBA5B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CF25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8553" w14:textId="2B43071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948D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9F11" w14:textId="457410AA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31B5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C120" w14:textId="10B027A5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B056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8032" w14:textId="50EDAF45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FDC4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2EEF" w14:textId="4969CB1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3B6C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8BB4" w14:textId="7AA1608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(4,466)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6C27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065D" w14:textId="1C015B89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D45F4" w:rsidRPr="00D07336" w14:paraId="1EACB7EE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B36AA99" w14:textId="6318DCD5" w:rsidR="005D45F4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AEA8" w14:textId="7B2162AB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65A2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C268" w14:textId="4AD33A66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5A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7C28" w14:textId="247433B2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B2C5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F7CE" w14:textId="18F008EF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3936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B26D" w14:textId="4B93876C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F28A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640A" w14:textId="75BF28D3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8730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EEB8" w14:textId="418E2AC0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B7BF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0F59" w14:textId="060AEA96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917</w:t>
            </w:r>
          </w:p>
        </w:tc>
      </w:tr>
      <w:tr w:rsidR="005D45F4" w:rsidRPr="00D07336" w14:paraId="022727C2" w14:textId="77777777" w:rsidTr="002E2CE5">
        <w:trPr>
          <w:cantSplit/>
          <w:trHeight w:val="351"/>
        </w:trPr>
        <w:tc>
          <w:tcPr>
            <w:tcW w:w="2070" w:type="dxa"/>
            <w:vAlign w:val="bottom"/>
          </w:tcPr>
          <w:p w14:paraId="0A675C03" w14:textId="77777777" w:rsidR="005D45F4" w:rsidRPr="00D07336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18BAC" w14:textId="758F2F6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23E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69FC9" w14:textId="111A66C0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8DDB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AC7FF" w14:textId="3CE48F9E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7FBE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C6A67" w14:textId="27667F42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A4BE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EF71F" w14:textId="222CDF2B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41E5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BBBE" w14:textId="2E7A4672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41CA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EAD16" w14:textId="23ED4461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0281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3DCB8" w14:textId="60650338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(2,616)</w:t>
            </w:r>
          </w:p>
        </w:tc>
      </w:tr>
      <w:tr w:rsidR="005D45F4" w:rsidRPr="00D07336" w14:paraId="08BD20F9" w14:textId="77777777" w:rsidTr="002E2CE5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32CF7B2" w14:textId="77777777" w:rsidR="005D45F4" w:rsidRPr="00D07336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46AD" w14:textId="5EE03C3E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19E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3AEA" w14:textId="70E6BCA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E58D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F639" w14:textId="5C66DADA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E069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8C2F5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0E4A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0C32" w14:textId="60CABAA3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8F71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9B26" w14:textId="25DE6B65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C404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8A4AB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1E71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CB95" w14:textId="68F54ED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D45F4" w:rsidRPr="00D07336" w14:paraId="457DBFF4" w14:textId="77777777" w:rsidTr="002E2CE5">
        <w:trPr>
          <w:cantSplit/>
          <w:trHeight w:val="378"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AA69E16" w14:textId="2F4B34CD" w:rsidR="005D45F4" w:rsidRPr="00D07336" w:rsidRDefault="005D45F4" w:rsidP="005D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2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D1EE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กันย</w:t>
            </w:r>
            <w:r w:rsidRPr="00F322B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ายน </w:t>
            </w:r>
            <w:r w:rsidRPr="00F32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0BA395" w14:textId="604F3B8B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730D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3DB774" w14:textId="5AAC3DB4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AF0B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4EDA91" w14:textId="1CC8060C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AE8B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EBB103" w14:textId="409CC42A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8181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5EFB4B" w14:textId="591E55E0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4662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280B25" w14:textId="7BD14B50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9DC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8FCAA8" w14:textId="27432D35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71C9" w14:textId="77777777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40154B" w14:textId="572A0885" w:rsidR="005D45F4" w:rsidRPr="007061E1" w:rsidRDefault="005D45F4" w:rsidP="005D45F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91,550</w:t>
            </w:r>
          </w:p>
        </w:tc>
      </w:tr>
    </w:tbl>
    <w:p w14:paraId="49608C97" w14:textId="6B529E40" w:rsidR="009B35CC" w:rsidRPr="00824832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วันที่ </w:t>
      </w:r>
      <w:r w:rsidR="00F322BB" w:rsidRPr="00F322BB">
        <w:rPr>
          <w:rFonts w:ascii="Angsana New" w:hAnsi="Angsana New"/>
          <w:sz w:val="28"/>
          <w:szCs w:val="28"/>
        </w:rPr>
        <w:t xml:space="preserve">30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F322BB" w:rsidRPr="00F322BB">
        <w:rPr>
          <w:rFonts w:ascii="Angsana New" w:hAnsi="Angsana New"/>
          <w:sz w:val="28"/>
          <w:szCs w:val="28"/>
          <w:cs/>
        </w:rPr>
        <w:t xml:space="preserve">ายน </w:t>
      </w:r>
      <w:r w:rsidR="00F322BB" w:rsidRPr="00F322BB">
        <w:rPr>
          <w:rFonts w:ascii="Angsana New" w:hAnsi="Angsana New"/>
          <w:sz w:val="28"/>
          <w:szCs w:val="28"/>
        </w:rPr>
        <w:t>2563</w:t>
      </w:r>
      <w:r w:rsidR="00F322BB">
        <w:rPr>
          <w:rFonts w:ascii="Angsana New" w:hAnsi="Angsana New"/>
          <w:sz w:val="28"/>
          <w:szCs w:val="28"/>
        </w:rPr>
        <w:t xml:space="preserve">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32D7" w:rsidRPr="00A63075">
        <w:rPr>
          <w:rFonts w:ascii="Angsana New" w:hAnsi="Angsana New"/>
          <w:sz w:val="28"/>
          <w:szCs w:val="28"/>
        </w:rPr>
        <w:t xml:space="preserve">31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32D7" w:rsidRPr="00A63075">
        <w:rPr>
          <w:rFonts w:ascii="Angsana New" w:hAnsi="Angsana New"/>
          <w:sz w:val="28"/>
          <w:szCs w:val="28"/>
        </w:rPr>
        <w:t>256</w:t>
      </w:r>
      <w:r w:rsidR="005C32D7">
        <w:rPr>
          <w:rFonts w:ascii="Angsana New" w:hAnsi="Angsana New"/>
          <w:sz w:val="28"/>
          <w:szCs w:val="28"/>
        </w:rPr>
        <w:t>2</w:t>
      </w:r>
      <w:r w:rsidR="005C32D7" w:rsidRPr="00A63075">
        <w:rPr>
          <w:rFonts w:ascii="Angsana New" w:hAnsi="Angsana New"/>
          <w:sz w:val="28"/>
          <w:szCs w:val="28"/>
        </w:rPr>
        <w:t xml:space="preserve"> </w:t>
      </w:r>
      <w:r w:rsidR="00CE4B67">
        <w:rPr>
          <w:rFonts w:ascii="Angsana New" w:hAnsi="Angsana New" w:hint="cs"/>
          <w:sz w:val="28"/>
          <w:szCs w:val="28"/>
          <w:cs/>
        </w:rPr>
        <w:t>สินทรัพย์ถาวรบางรายการซึ่งมีรายละเอียดดังต่อไปนี้</w:t>
      </w:r>
    </w:p>
    <w:p w14:paraId="17FE4A7C" w14:textId="1D58D22F" w:rsidR="003755DB" w:rsidRPr="00C44233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38822385"/>
      <w:r w:rsidRPr="00824832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AE2C89">
        <w:rPr>
          <w:rFonts w:asciiTheme="majorBidi" w:hAnsiTheme="majorBidi" w:cstheme="majorBidi" w:hint="cs"/>
          <w:sz w:val="28"/>
          <w:szCs w:val="28"/>
          <w:cs/>
        </w:rPr>
        <w:t>ของอาคารและ</w:t>
      </w:r>
      <w:r w:rsidR="00AE2C89" w:rsidRPr="00C44233">
        <w:rPr>
          <w:rFonts w:asciiTheme="majorBidi" w:hAnsiTheme="majorBidi" w:cstheme="majorBidi" w:hint="cs"/>
          <w:sz w:val="28"/>
          <w:szCs w:val="28"/>
          <w:cs/>
        </w:rPr>
        <w:t>อุปกรณ์</w:t>
      </w:r>
      <w:r w:rsidRPr="0047060B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4706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4765" w:rsidRPr="0047060B">
        <w:rPr>
          <w:rFonts w:asciiTheme="majorBidi" w:hAnsiTheme="majorBidi" w:cstheme="majorBidi"/>
          <w:sz w:val="28"/>
          <w:szCs w:val="28"/>
        </w:rPr>
        <w:t>54</w:t>
      </w:r>
      <w:r w:rsidR="00F00D2F" w:rsidRPr="0047060B">
        <w:rPr>
          <w:rFonts w:asciiTheme="majorBidi" w:hAnsiTheme="majorBidi" w:cstheme="majorBidi"/>
          <w:sz w:val="28"/>
          <w:szCs w:val="28"/>
        </w:rPr>
        <w:t>.</w:t>
      </w:r>
      <w:r w:rsidR="0047060B" w:rsidRPr="0047060B">
        <w:rPr>
          <w:rFonts w:asciiTheme="majorBidi" w:hAnsiTheme="majorBidi" w:cstheme="majorBidi"/>
          <w:sz w:val="28"/>
          <w:szCs w:val="28"/>
        </w:rPr>
        <w:t>1</w:t>
      </w:r>
      <w:r w:rsidR="000B67BB" w:rsidRPr="004706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706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24765">
        <w:rPr>
          <w:rFonts w:asciiTheme="majorBidi" w:hAnsiTheme="majorBidi" w:cstheme="majorBidi"/>
          <w:sz w:val="28"/>
          <w:szCs w:val="28"/>
        </w:rPr>
        <w:t>53.9</w:t>
      </w:r>
      <w:r w:rsidR="005C32D7"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C44233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C44233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5236D2" w:rsidRPr="00C44233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117C316B" w14:textId="5FF0D30A" w:rsidR="00833FD3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C44233">
        <w:rPr>
          <w:rFonts w:asciiTheme="majorBidi" w:hAnsiTheme="majorBidi" w:cstheme="majorBidi"/>
          <w:sz w:val="28"/>
          <w:szCs w:val="28"/>
          <w:cs/>
        </w:rPr>
        <w:t>มูลค่าสุทธิตามบัญชี</w:t>
      </w:r>
      <w:r w:rsidR="007837A5" w:rsidRPr="00C44233">
        <w:rPr>
          <w:rFonts w:asciiTheme="majorBidi" w:hAnsiTheme="majorBidi" w:cstheme="majorBidi" w:hint="cs"/>
          <w:sz w:val="28"/>
          <w:szCs w:val="28"/>
          <w:cs/>
        </w:rPr>
        <w:t>ของที่ดิน</w:t>
      </w:r>
      <w:r w:rsidR="001716EA" w:rsidRPr="00C4423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37A5" w:rsidRPr="00C44233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Pr="0047060B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47060B">
        <w:rPr>
          <w:rFonts w:asciiTheme="majorBidi" w:hAnsiTheme="majorBidi" w:cstheme="majorBidi"/>
          <w:sz w:val="28"/>
          <w:szCs w:val="28"/>
        </w:rPr>
        <w:t xml:space="preserve"> </w:t>
      </w:r>
      <w:r w:rsidR="0047060B" w:rsidRPr="0047060B">
        <w:rPr>
          <w:rFonts w:asciiTheme="majorBidi" w:hAnsiTheme="majorBidi" w:cstheme="majorBidi"/>
          <w:sz w:val="28"/>
          <w:szCs w:val="28"/>
        </w:rPr>
        <w:t>35.</w:t>
      </w:r>
      <w:r w:rsidR="000C1D31">
        <w:rPr>
          <w:rFonts w:asciiTheme="majorBidi" w:hAnsiTheme="majorBidi" w:cstheme="majorBidi"/>
          <w:sz w:val="28"/>
          <w:szCs w:val="28"/>
        </w:rPr>
        <w:t>3</w:t>
      </w:r>
      <w:r w:rsidR="00110DFA" w:rsidRPr="0047060B">
        <w:rPr>
          <w:rFonts w:asciiTheme="majorBidi" w:hAnsiTheme="majorBidi" w:cstheme="majorBidi"/>
          <w:sz w:val="28"/>
          <w:szCs w:val="28"/>
        </w:rPr>
        <w:t xml:space="preserve"> </w:t>
      </w:r>
      <w:r w:rsidRPr="004706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7060B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47060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B67BB" w:rsidRPr="00C442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10" w:name="_Hlk23501405"/>
      <w:r w:rsidR="005C32D7" w:rsidRPr="00C44233">
        <w:rPr>
          <w:rFonts w:asciiTheme="majorBidi" w:hAnsiTheme="majorBidi" w:cstheme="majorBidi"/>
          <w:sz w:val="28"/>
          <w:szCs w:val="28"/>
        </w:rPr>
        <w:t xml:space="preserve">34.7 </w:t>
      </w:r>
      <w:bookmarkEnd w:id="10"/>
      <w:r w:rsidR="000B67BB" w:rsidRPr="00C44233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0B67BB" w:rsidRPr="0020112B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678B1" w:rsidRPr="0020112B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5678B1" w:rsidRPr="0020112B">
        <w:rPr>
          <w:rFonts w:asciiTheme="majorBidi" w:hAnsiTheme="majorBidi" w:cstheme="majorBidi"/>
          <w:sz w:val="28"/>
          <w:szCs w:val="28"/>
        </w:rPr>
        <w:t xml:space="preserve"> </w:t>
      </w:r>
      <w:r w:rsidR="00957DDA" w:rsidRPr="0020112B">
        <w:rPr>
          <w:rFonts w:asciiTheme="majorBidi" w:hAnsiTheme="majorBidi" w:cstheme="majorBidi"/>
          <w:sz w:val="28"/>
          <w:szCs w:val="28"/>
          <w:cs/>
        </w:rPr>
        <w:t xml:space="preserve">ได้ถูกจดจำนอง/จำนำเป็นหลักทรัพย์ค้ำประกันวงเงินสินเชื่อกับธนาคารในประเทศ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BA468B" w:rsidRPr="0020112B">
        <w:rPr>
          <w:rFonts w:asciiTheme="majorBidi" w:hAnsiTheme="majorBidi" w:cstheme="majorBidi"/>
          <w:sz w:val="28"/>
          <w:szCs w:val="28"/>
        </w:rPr>
        <w:t>3</w:t>
      </w:r>
      <w:r w:rsidR="002C0B7F" w:rsidRPr="0020112B">
        <w:rPr>
          <w:rFonts w:asciiTheme="majorBidi" w:hAnsiTheme="majorBidi" w:cstheme="majorBidi"/>
          <w:sz w:val="28"/>
          <w:szCs w:val="28"/>
        </w:rPr>
        <w:t>3</w:t>
      </w:r>
      <w:r w:rsidR="00E564FB" w:rsidRPr="002011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0112B" w:rsidRPr="0020112B">
        <w:rPr>
          <w:rFonts w:asciiTheme="majorBidi" w:hAnsiTheme="majorBidi" w:cstheme="majorBidi" w:hint="cs"/>
          <w:sz w:val="28"/>
          <w:szCs w:val="28"/>
          <w:cs/>
        </w:rPr>
        <w:t>ง</w:t>
      </w:r>
      <w:r w:rsidR="00E564FB" w:rsidRPr="0020112B">
        <w:rPr>
          <w:rFonts w:asciiTheme="majorBidi" w:hAnsiTheme="majorBidi" w:cstheme="majorBidi" w:hint="cs"/>
          <w:sz w:val="28"/>
          <w:szCs w:val="28"/>
          <w:cs/>
        </w:rPr>
        <w:t>)</w:t>
      </w:r>
    </w:p>
    <w:bookmarkEnd w:id="9"/>
    <w:p w14:paraId="64809C74" w14:textId="1FE628A6" w:rsidR="00FB5340" w:rsidRPr="00B31737" w:rsidRDefault="000E3D8D" w:rsidP="00B317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B31737">
        <w:rPr>
          <w:rFonts w:ascii="Angsana New" w:hAnsi="Angsana New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จากมูลค่าตลาดของสิน</w:t>
      </w:r>
      <w:r w:rsidR="00BB1B9C">
        <w:rPr>
          <w:rFonts w:ascii="Angsana New" w:hAnsi="Angsana New" w:hint="cs"/>
          <w:sz w:val="28"/>
          <w:szCs w:val="28"/>
          <w:cs/>
        </w:rPr>
        <w:t>ทรัพย์</w:t>
      </w:r>
      <w:r w:rsidR="00EC4E0A" w:rsidRPr="00B31737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B31737">
        <w:rPr>
          <w:rFonts w:ascii="Angsana New" w:hAnsi="Angsana New"/>
          <w:sz w:val="28"/>
          <w:szCs w:val="28"/>
        </w:rPr>
        <w:t xml:space="preserve"> 30 </w:t>
      </w:r>
      <w:r w:rsidR="002C0B7F">
        <w:rPr>
          <w:rFonts w:ascii="Angsana New" w:hAnsi="Angsana New" w:hint="cs"/>
          <w:sz w:val="28"/>
          <w:szCs w:val="28"/>
          <w:cs/>
        </w:rPr>
        <w:t>มิถุน</w:t>
      </w:r>
      <w:r w:rsidR="000C203B" w:rsidRPr="00B31737">
        <w:rPr>
          <w:rFonts w:ascii="Angsana New" w:hAnsi="Angsana New" w:hint="cs"/>
          <w:sz w:val="28"/>
          <w:szCs w:val="28"/>
          <w:cs/>
        </w:rPr>
        <w:t>ายน</w:t>
      </w:r>
      <w:r w:rsidR="00EC4E0A" w:rsidRPr="00B31737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B31737">
        <w:rPr>
          <w:rFonts w:ascii="Angsana New" w:hAnsi="Angsana New"/>
          <w:sz w:val="28"/>
          <w:szCs w:val="28"/>
        </w:rPr>
        <w:t>2562</w:t>
      </w:r>
    </w:p>
    <w:p w14:paraId="58B40442" w14:textId="251AF717" w:rsidR="005C32D7" w:rsidRDefault="005C32D7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7060B">
        <w:rPr>
          <w:rFonts w:ascii="Angsana New" w:hAnsi="Angsana New"/>
          <w:sz w:val="28"/>
          <w:szCs w:val="28"/>
          <w:cs/>
        </w:rPr>
        <w:t>ค่าเสื่อมราคาขอ</w:t>
      </w:r>
      <w:r w:rsidR="00BB1B9C" w:rsidRPr="0047060B">
        <w:rPr>
          <w:rFonts w:ascii="Angsana New" w:hAnsi="Angsana New" w:hint="cs"/>
          <w:sz w:val="28"/>
          <w:szCs w:val="28"/>
          <w:cs/>
        </w:rPr>
        <w:t>งส่วนเกินทุน</w:t>
      </w:r>
      <w:r w:rsidRPr="0047060B">
        <w:rPr>
          <w:rFonts w:ascii="Angsana New" w:hAnsi="Angsana New"/>
          <w:sz w:val="28"/>
          <w:szCs w:val="28"/>
          <w:cs/>
        </w:rPr>
        <w:t>จ</w:t>
      </w:r>
      <w:r w:rsidR="00F322BB" w:rsidRPr="0047060B">
        <w:rPr>
          <w:rFonts w:ascii="Angsana New" w:hAnsi="Angsana New"/>
          <w:sz w:val="28"/>
          <w:szCs w:val="28"/>
          <w:cs/>
        </w:rPr>
        <w:t>ากการตีราคาสินทรัพย์สำหรับงวด</w:t>
      </w:r>
      <w:r w:rsidR="007061E1" w:rsidRPr="0047060B">
        <w:rPr>
          <w:rFonts w:ascii="Angsana New" w:hAnsi="Angsana New" w:hint="cs"/>
          <w:sz w:val="28"/>
          <w:szCs w:val="28"/>
          <w:cs/>
        </w:rPr>
        <w:t>เก้า</w:t>
      </w:r>
      <w:r w:rsidRPr="0047060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322BB" w:rsidRPr="0047060B">
        <w:rPr>
          <w:rFonts w:ascii="Angsana New" w:hAnsi="Angsana New"/>
          <w:sz w:val="28"/>
          <w:szCs w:val="28"/>
        </w:rPr>
        <w:t xml:space="preserve">30 </w:t>
      </w:r>
      <w:r w:rsidR="00AD1EEF" w:rsidRPr="0047060B">
        <w:rPr>
          <w:rFonts w:ascii="Angsana New" w:hAnsi="Angsana New"/>
          <w:sz w:val="28"/>
          <w:szCs w:val="28"/>
          <w:cs/>
        </w:rPr>
        <w:t>กันย</w:t>
      </w:r>
      <w:r w:rsidR="00F322BB" w:rsidRPr="0047060B">
        <w:rPr>
          <w:rFonts w:ascii="Angsana New" w:hAnsi="Angsana New" w:hint="cs"/>
          <w:sz w:val="28"/>
          <w:szCs w:val="28"/>
          <w:cs/>
        </w:rPr>
        <w:t xml:space="preserve">ายน </w:t>
      </w:r>
      <w:r w:rsidRPr="0047060B">
        <w:rPr>
          <w:rFonts w:ascii="Angsana New" w:hAnsi="Angsana New"/>
          <w:sz w:val="28"/>
          <w:szCs w:val="28"/>
        </w:rPr>
        <w:t xml:space="preserve">2563 </w:t>
      </w:r>
      <w:r w:rsidRPr="0047060B">
        <w:rPr>
          <w:rFonts w:ascii="Angsana New" w:hAnsi="Angsana New"/>
          <w:sz w:val="28"/>
          <w:szCs w:val="28"/>
          <w:cs/>
        </w:rPr>
        <w:t xml:space="preserve">และ </w:t>
      </w:r>
      <w:r w:rsidRPr="0047060B">
        <w:rPr>
          <w:rFonts w:ascii="Angsana New" w:hAnsi="Angsana New"/>
          <w:sz w:val="28"/>
          <w:szCs w:val="28"/>
        </w:rPr>
        <w:t>2562</w:t>
      </w:r>
      <w:r w:rsidR="002C0B7F" w:rsidRPr="0047060B">
        <w:rPr>
          <w:rFonts w:ascii="Angsana New" w:hAnsi="Angsana New"/>
          <w:sz w:val="28"/>
          <w:szCs w:val="28"/>
          <w:cs/>
        </w:rPr>
        <w:t xml:space="preserve"> จำนวน</w:t>
      </w:r>
      <w:r w:rsidR="0047060B" w:rsidRPr="0047060B">
        <w:rPr>
          <w:rFonts w:ascii="Angsana New" w:hAnsi="Angsana New"/>
          <w:sz w:val="28"/>
          <w:szCs w:val="28"/>
        </w:rPr>
        <w:t xml:space="preserve"> 0.4 </w:t>
      </w:r>
      <w:r w:rsidRPr="0047060B">
        <w:rPr>
          <w:rFonts w:ascii="Angsana New" w:hAnsi="Angsana New"/>
          <w:sz w:val="28"/>
          <w:szCs w:val="28"/>
          <w:cs/>
        </w:rPr>
        <w:t>ล้านบาท</w:t>
      </w:r>
      <w:r w:rsidRPr="0047060B">
        <w:rPr>
          <w:rFonts w:ascii="Angsana New" w:hAnsi="Angsana New"/>
          <w:sz w:val="28"/>
          <w:szCs w:val="28"/>
        </w:rPr>
        <w:t xml:space="preserve"> </w:t>
      </w:r>
      <w:r w:rsidRPr="0047060B">
        <w:rPr>
          <w:rFonts w:ascii="Angsana New" w:hAnsi="Angsana New"/>
          <w:sz w:val="28"/>
          <w:szCs w:val="28"/>
          <w:cs/>
        </w:rPr>
        <w:t xml:space="preserve">และ </w:t>
      </w:r>
      <w:r w:rsidR="0047060B" w:rsidRPr="0047060B">
        <w:rPr>
          <w:rFonts w:ascii="Angsana New" w:hAnsi="Angsana New"/>
          <w:sz w:val="28"/>
          <w:szCs w:val="28"/>
        </w:rPr>
        <w:t>1.0</w:t>
      </w:r>
      <w:r w:rsidRPr="0047060B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47060B">
        <w:rPr>
          <w:rFonts w:ascii="Angsana New" w:hAnsi="Angsana New"/>
          <w:sz w:val="28"/>
          <w:szCs w:val="28"/>
        </w:rPr>
        <w:t xml:space="preserve"> </w:t>
      </w:r>
      <w:r w:rsidRPr="0047060B">
        <w:rPr>
          <w:rFonts w:ascii="Angsana New" w:hAnsi="Angsana New"/>
          <w:sz w:val="28"/>
          <w:szCs w:val="28"/>
          <w:cs/>
        </w:rPr>
        <w:t>ได้โอนไปยังขาดทุนสะสม</w:t>
      </w:r>
    </w:p>
    <w:p w14:paraId="473C264D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96375B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D680AA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12D519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F85E3AA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E7BEAD1" w14:textId="77777777" w:rsidR="008736F6" w:rsidRDefault="008736F6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6BC4EC" w14:textId="5948C152" w:rsidR="00E33EBF" w:rsidRDefault="00E33EBF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30"/>
      </w:tblGrid>
      <w:tr w:rsidR="009B3260" w:rsidRPr="0052118C" w14:paraId="7557CEC6" w14:textId="5BC14990" w:rsidTr="00F322BB">
        <w:trPr>
          <w:cantSplit/>
        </w:trPr>
        <w:tc>
          <w:tcPr>
            <w:tcW w:w="4140" w:type="dxa"/>
            <w:vAlign w:val="bottom"/>
          </w:tcPr>
          <w:p w14:paraId="3F25375A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212FF7B9" w14:textId="4A0F70DC" w:rsidR="009B3260" w:rsidRPr="0052118C" w:rsidRDefault="009B3260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B3260" w:rsidRPr="0052118C" w14:paraId="388776B4" w14:textId="77777777" w:rsidTr="00B45DE8">
        <w:trPr>
          <w:cantSplit/>
        </w:trPr>
        <w:tc>
          <w:tcPr>
            <w:tcW w:w="4140" w:type="dxa"/>
            <w:vAlign w:val="bottom"/>
          </w:tcPr>
          <w:p w14:paraId="16B8247C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002A" w14:textId="43CDF0BD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315C5734" w14:textId="6E08480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8A3B89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AC1D9" w14:textId="7A8141F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8B7BD3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A06E6" w14:textId="3215F818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8D0278" w:rsidRPr="0052118C" w14:paraId="3017F313" w14:textId="483F48F3" w:rsidTr="00F322BB">
        <w:trPr>
          <w:cantSplit/>
        </w:trPr>
        <w:tc>
          <w:tcPr>
            <w:tcW w:w="4140" w:type="dxa"/>
            <w:vAlign w:val="bottom"/>
          </w:tcPr>
          <w:p w14:paraId="44A4686E" w14:textId="77777777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473061" w14:textId="638256FE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EF799C8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17331B" w14:textId="13642C94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46F51515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3EDE7CD3" w14:textId="24BAD72C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8D0278" w:rsidRPr="0052118C" w14:paraId="5B148911" w14:textId="78678FBA" w:rsidTr="00F322BB">
        <w:trPr>
          <w:cantSplit/>
        </w:trPr>
        <w:tc>
          <w:tcPr>
            <w:tcW w:w="4140" w:type="dxa"/>
          </w:tcPr>
          <w:p w14:paraId="0E72C252" w14:textId="77777777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</w:t>
            </w:r>
          </w:p>
          <w:p w14:paraId="3C8AE060" w14:textId="0723E8AD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มาใช้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EC36AA1" w14:textId="07A1DDC3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FA3"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.2.2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9DE955B" w14:textId="03FA71A1" w:rsidR="008D0278" w:rsidRPr="007B1D3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B1D35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6141D62" w14:textId="77777777" w:rsidR="008D0278" w:rsidRPr="007B1D3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274B51" w14:textId="4535FB68" w:rsidR="008D0278" w:rsidRPr="007B1D3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B1D35"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  <w:tc>
          <w:tcPr>
            <w:tcW w:w="180" w:type="dxa"/>
            <w:tcBorders>
              <w:bottom w:val="nil"/>
            </w:tcBorders>
          </w:tcPr>
          <w:p w14:paraId="24772D95" w14:textId="77777777" w:rsidR="008D0278" w:rsidRPr="007B1D3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01D40C" w14:textId="25EB912F" w:rsidR="008D0278" w:rsidRPr="007B1D35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B1D35"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CD72A3" w:rsidRPr="0052118C" w14:paraId="5C5B1ABC" w14:textId="77777777" w:rsidTr="00F322BB">
        <w:trPr>
          <w:cantSplit/>
        </w:trPr>
        <w:tc>
          <w:tcPr>
            <w:tcW w:w="4140" w:type="dxa"/>
          </w:tcPr>
          <w:p w14:paraId="412254FA" w14:textId="27CF4FE4" w:rsidR="00CD72A3" w:rsidRPr="00CA0120" w:rsidRDefault="00CD72A3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5D22C539" w14:textId="3C4EA01C" w:rsidR="00CD72A3" w:rsidRPr="007B1D35" w:rsidRDefault="00CD72A3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(213)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9F503B6" w14:textId="77777777" w:rsidR="00CD72A3" w:rsidRPr="007B1D35" w:rsidRDefault="00CD72A3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9C1516" w14:textId="2F61305C" w:rsidR="00CD72A3" w:rsidRPr="007B1D35" w:rsidRDefault="00CD72A3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9E1E121" w14:textId="77777777" w:rsidR="00CD72A3" w:rsidRPr="007B1D35" w:rsidRDefault="00CD72A3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9869DA9" w14:textId="3E88F943" w:rsidR="00CD72A3" w:rsidRPr="007B1D35" w:rsidRDefault="00CD72A3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(213)</w:t>
            </w:r>
          </w:p>
        </w:tc>
      </w:tr>
      <w:tr w:rsidR="00CD72A3" w:rsidRPr="0052118C" w14:paraId="7916A8C4" w14:textId="3930A567" w:rsidTr="00C44233">
        <w:trPr>
          <w:cantSplit/>
        </w:trPr>
        <w:tc>
          <w:tcPr>
            <w:tcW w:w="4140" w:type="dxa"/>
          </w:tcPr>
          <w:p w14:paraId="54C6E0E4" w14:textId="77777777" w:rsidR="00CD72A3" w:rsidRPr="0052118C" w:rsidRDefault="00CD72A3" w:rsidP="00CD72A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AE62F1" w14:textId="643749D9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(2,747)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2F28E" w14:textId="77777777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170130" w14:textId="3818FD5F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8CDF9F" w14:textId="77777777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6407B" w14:textId="31BD02CC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(3,293)</w:t>
            </w:r>
          </w:p>
        </w:tc>
      </w:tr>
      <w:tr w:rsidR="00CD72A3" w:rsidRPr="0052118C" w14:paraId="4DEB3BA7" w14:textId="14245CEB" w:rsidTr="00C44233">
        <w:trPr>
          <w:cantSplit/>
          <w:trHeight w:val="345"/>
        </w:trPr>
        <w:tc>
          <w:tcPr>
            <w:tcW w:w="4140" w:type="dxa"/>
            <w:tcBorders>
              <w:top w:val="nil"/>
              <w:bottom w:val="nil"/>
            </w:tcBorders>
          </w:tcPr>
          <w:p w14:paraId="755552B9" w14:textId="76FE2319" w:rsidR="00CD72A3" w:rsidRPr="0052118C" w:rsidRDefault="00CD72A3" w:rsidP="00CD72A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32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D1E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</w:t>
            </w:r>
            <w:r w:rsidRPr="00F322B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ายน </w:t>
            </w:r>
            <w:r w:rsidRPr="00F32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37638" w14:textId="3B212B6B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CD72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6,104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80615B" w14:textId="77777777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C7D9C" w14:textId="028B8383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D72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2,462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4AC2E" w14:textId="77777777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D599E" w14:textId="3D40F1B0" w:rsidR="00CD72A3" w:rsidRP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D72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8,566</w:t>
            </w:r>
          </w:p>
        </w:tc>
      </w:tr>
    </w:tbl>
    <w:p w14:paraId="6B3B6979" w14:textId="7D8147ED" w:rsidR="00385545" w:rsidRDefault="002C3D36" w:rsidP="00385545">
      <w:pPr>
        <w:pStyle w:val="FSNoteNumbered"/>
        <w:numPr>
          <w:ilvl w:val="0"/>
          <w:numId w:val="0"/>
        </w:numPr>
        <w:spacing w:after="120"/>
        <w:ind w:left="547"/>
        <w:rPr>
          <w:spacing w:val="2"/>
          <w:u w:val="none"/>
          <w:cs/>
        </w:rPr>
      </w:pPr>
      <w:r w:rsidRPr="002C3D36">
        <w:rPr>
          <w:spacing w:val="4"/>
          <w:u w:val="none"/>
          <w:cs/>
        </w:rPr>
        <w:t>สำหรับงวด</w:t>
      </w:r>
      <w:r w:rsidR="007061E1">
        <w:rPr>
          <w:rFonts w:hint="cs"/>
          <w:spacing w:val="4"/>
          <w:u w:val="none"/>
          <w:cs/>
        </w:rPr>
        <w:t>เก้า</w:t>
      </w:r>
      <w:r w:rsidRPr="002C3D36">
        <w:rPr>
          <w:spacing w:val="4"/>
          <w:u w:val="none"/>
          <w:cs/>
        </w:rPr>
        <w:t>เดือนสิ้นส</w:t>
      </w:r>
      <w:r w:rsidRPr="002C3D36">
        <w:rPr>
          <w:rFonts w:hint="cs"/>
          <w:spacing w:val="4"/>
          <w:u w:val="none"/>
          <w:cs/>
        </w:rPr>
        <w:t>ุ</w:t>
      </w:r>
      <w:r w:rsidRPr="002C3D36">
        <w:rPr>
          <w:spacing w:val="4"/>
          <w:u w:val="none"/>
          <w:cs/>
        </w:rPr>
        <w:t>ดวันที่</w:t>
      </w:r>
      <w:r w:rsidR="001716EA">
        <w:rPr>
          <w:spacing w:val="4"/>
          <w:u w:val="none"/>
          <w:lang w:val="en-US"/>
        </w:rPr>
        <w:t xml:space="preserve"> </w:t>
      </w:r>
      <w:r w:rsidR="00F322BB" w:rsidRPr="00F322BB">
        <w:rPr>
          <w:spacing w:val="4"/>
          <w:u w:val="none"/>
          <w:lang w:val="en-US"/>
        </w:rPr>
        <w:t xml:space="preserve">30 </w:t>
      </w:r>
      <w:r w:rsidR="00AD1EEF" w:rsidRPr="00AD1EEF">
        <w:rPr>
          <w:spacing w:val="4"/>
          <w:u w:val="none"/>
          <w:cs/>
          <w:lang w:val="en-US"/>
        </w:rPr>
        <w:t>กันย</w:t>
      </w:r>
      <w:r w:rsidR="00F322BB" w:rsidRPr="00F322BB">
        <w:rPr>
          <w:spacing w:val="4"/>
          <w:u w:val="none"/>
          <w:cs/>
          <w:lang w:val="en-US"/>
        </w:rPr>
        <w:t xml:space="preserve">ายน </w:t>
      </w:r>
      <w:r w:rsidR="00F322BB" w:rsidRPr="00F322BB">
        <w:rPr>
          <w:spacing w:val="4"/>
          <w:u w:val="none"/>
          <w:lang w:val="en-US"/>
        </w:rPr>
        <w:t xml:space="preserve">2563 </w:t>
      </w:r>
      <w:r w:rsidRPr="002C3D36">
        <w:rPr>
          <w:spacing w:val="4"/>
          <w:u w:val="none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Pr="002C3D36">
        <w:rPr>
          <w:spacing w:val="2"/>
          <w:u w:val="none"/>
          <w:cs/>
        </w:rPr>
        <w:t>ค่าเช่าจากสัญญาเช่า</w:t>
      </w:r>
      <w:r w:rsidRPr="00CD72A3">
        <w:rPr>
          <w:spacing w:val="2"/>
          <w:u w:val="none"/>
          <w:cs/>
        </w:rPr>
        <w:t>ระยะสั้นจำนวน</w:t>
      </w:r>
      <w:r w:rsidR="008736F6" w:rsidRPr="00CD72A3">
        <w:rPr>
          <w:rFonts w:hint="cs"/>
          <w:spacing w:val="2"/>
          <w:u w:val="none"/>
          <w:cs/>
        </w:rPr>
        <w:t xml:space="preserve"> </w:t>
      </w:r>
      <w:r w:rsidR="00CD72A3" w:rsidRPr="00CD72A3">
        <w:rPr>
          <w:rFonts w:hint="cs"/>
          <w:spacing w:val="2"/>
          <w:u w:val="none"/>
          <w:cs/>
        </w:rPr>
        <w:t>1.2</w:t>
      </w:r>
      <w:r w:rsidR="00C44233" w:rsidRPr="00CD72A3">
        <w:rPr>
          <w:rFonts w:hint="cs"/>
          <w:spacing w:val="2"/>
          <w:u w:val="none"/>
          <w:cs/>
        </w:rPr>
        <w:t xml:space="preserve"> </w:t>
      </w:r>
      <w:r w:rsidR="00615453" w:rsidRPr="00CD72A3">
        <w:rPr>
          <w:rFonts w:hint="cs"/>
          <w:spacing w:val="2"/>
          <w:u w:val="none"/>
          <w:cs/>
        </w:rPr>
        <w:t xml:space="preserve">ล้านบาท </w:t>
      </w:r>
      <w:r w:rsidRPr="00CD72A3">
        <w:rPr>
          <w:spacing w:val="2"/>
          <w:u w:val="none"/>
          <w:cs/>
        </w:rPr>
        <w:t>และค่าเช่าจากสัญญาเช่าซึ่งสินทรัพย์มีมูลค่าต่ำจำนวน</w:t>
      </w:r>
      <w:r w:rsidR="00CD72A3" w:rsidRPr="00CD72A3">
        <w:rPr>
          <w:rFonts w:hint="cs"/>
          <w:spacing w:val="2"/>
          <w:u w:val="none"/>
          <w:cs/>
        </w:rPr>
        <w:t xml:space="preserve"> 0.3</w:t>
      </w:r>
      <w:r w:rsidR="00C44233" w:rsidRPr="00CD72A3">
        <w:rPr>
          <w:rFonts w:hint="cs"/>
          <w:spacing w:val="2"/>
          <w:u w:val="none"/>
          <w:cs/>
        </w:rPr>
        <w:t xml:space="preserve"> </w:t>
      </w:r>
      <w:r w:rsidRPr="00CD72A3">
        <w:rPr>
          <w:spacing w:val="2"/>
          <w:u w:val="none"/>
          <w:cs/>
        </w:rPr>
        <w:t>ล้านบาท</w:t>
      </w:r>
    </w:p>
    <w:p w14:paraId="1C8F59EF" w14:textId="3005AEFA" w:rsidR="009964D9" w:rsidRPr="00337CBE" w:rsidRDefault="007D0B63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337CBE">
        <w:rPr>
          <w:b/>
          <w:bCs/>
          <w:u w:val="none"/>
          <w:cs/>
        </w:rPr>
        <w:t>สินทรัพย์อื่น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317F1C" w14:paraId="5593C6D4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317F1C" w14:paraId="01882630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62D2DEC4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6EF24060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D72A3" w:rsidRPr="00317F1C" w14:paraId="1AB0865B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2008DAAE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10D0DABD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37,788</w:t>
            </w:r>
          </w:p>
        </w:tc>
      </w:tr>
      <w:tr w:rsidR="00CD72A3" w:rsidRPr="00317F1C" w14:paraId="31DEE928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F6349E" w14:textId="015FE623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ลูกหนี้ค่าซื้อสินทรัพย์ถาวร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D6A43" w14:textId="3764507D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7684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96831" w14:textId="6177E5D1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CD72A3" w:rsidRPr="00317F1C" w14:paraId="1182DF6A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64C18E6B" w:rsidR="00CD72A3" w:rsidRPr="00317F1C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833EE" w14:textId="4FB87E2F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640DB" w14:textId="32FA9200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19,401</w:t>
            </w:r>
          </w:p>
        </w:tc>
      </w:tr>
      <w:tr w:rsidR="00CD72A3" w:rsidRPr="00317F1C" w14:paraId="3D4DDDC0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748" w14:textId="70817F73" w:rsidR="00CD72A3" w:rsidRPr="00317F1C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A8C6" w14:textId="51BFE5F0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A90B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FE12B" w14:textId="70D0C09E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23,994</w:t>
            </w:r>
          </w:p>
        </w:tc>
      </w:tr>
      <w:tr w:rsidR="00CD72A3" w:rsidRPr="00317F1C" w14:paraId="310BB448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46A5E329" w:rsidR="00CD72A3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F15B" w14:textId="137A6C7B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0034F" w14:textId="55A5186D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6,301</w:t>
            </w:r>
          </w:p>
        </w:tc>
      </w:tr>
      <w:tr w:rsidR="00CD72A3" w:rsidRPr="00317F1C" w14:paraId="06127E9D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2E26" w14:textId="73345F1E" w:rsidR="00CD72A3" w:rsidRPr="00317F1C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C429E" w14:textId="39A6FC91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486EE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94902" w14:textId="563420E3" w:rsidR="00CD72A3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4,455</w:t>
            </w:r>
          </w:p>
        </w:tc>
      </w:tr>
      <w:tr w:rsidR="00CD72A3" w:rsidRPr="00317F1C" w14:paraId="614A99A2" w14:textId="77777777" w:rsidTr="004F207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77777777" w:rsidR="00CD72A3" w:rsidRPr="00317F1C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47294" w14:textId="28DE98FB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4BE28F31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16,990</w:t>
            </w:r>
          </w:p>
        </w:tc>
      </w:tr>
      <w:tr w:rsidR="00CD72A3" w:rsidRPr="005067F3" w14:paraId="372D6A46" w14:textId="77777777" w:rsidTr="008D0278">
        <w:trPr>
          <w:trHeight w:val="3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44BBED2E" w:rsidR="00CD72A3" w:rsidRPr="00317F1C" w:rsidRDefault="00CD72A3" w:rsidP="00CD72A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4D9C2B62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66,423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D72A3" w:rsidRPr="00317F1C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5B979FCC" w:rsidR="00CD72A3" w:rsidRPr="006342B5" w:rsidRDefault="00CD72A3" w:rsidP="00CD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198,929</w:t>
            </w:r>
          </w:p>
        </w:tc>
      </w:tr>
    </w:tbl>
    <w:p w14:paraId="2F376403" w14:textId="707ED438" w:rsidR="00824765" w:rsidRPr="00534671" w:rsidRDefault="008420FD" w:rsidP="008247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11" w:name="_Hlk38822534"/>
      <w:r w:rsidRPr="00615453">
        <w:rPr>
          <w:rFonts w:ascii="Angsana New" w:hAnsi="Angsana New"/>
          <w:sz w:val="28"/>
          <w:szCs w:val="28"/>
          <w:cs/>
        </w:rPr>
        <w:t>ณ วันที่</w:t>
      </w:r>
      <w:r w:rsidR="00910CB4" w:rsidRPr="00615453">
        <w:rPr>
          <w:rFonts w:ascii="Angsana New" w:hAnsi="Angsana New" w:hint="cs"/>
          <w:sz w:val="28"/>
          <w:szCs w:val="28"/>
          <w:cs/>
        </w:rPr>
        <w:t xml:space="preserve"> </w:t>
      </w:r>
      <w:r w:rsidR="00F322BB" w:rsidRPr="00615453">
        <w:rPr>
          <w:rFonts w:ascii="Angsana New" w:hAnsi="Angsana New"/>
          <w:sz w:val="28"/>
          <w:szCs w:val="28"/>
        </w:rPr>
        <w:t xml:space="preserve">30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F322BB" w:rsidRPr="00615453">
        <w:rPr>
          <w:rFonts w:ascii="Angsana New" w:hAnsi="Angsana New"/>
          <w:sz w:val="28"/>
          <w:szCs w:val="28"/>
          <w:cs/>
        </w:rPr>
        <w:t xml:space="preserve">ายน </w:t>
      </w:r>
      <w:r w:rsidR="00F322BB" w:rsidRPr="00615453">
        <w:rPr>
          <w:rFonts w:ascii="Angsana New" w:hAnsi="Angsana New"/>
          <w:sz w:val="28"/>
          <w:szCs w:val="28"/>
        </w:rPr>
        <w:t xml:space="preserve">2563 </w:t>
      </w:r>
      <w:r w:rsidR="00CD72A3">
        <w:rPr>
          <w:rFonts w:ascii="Angsana New" w:hAnsi="Angsana New" w:hint="cs"/>
          <w:sz w:val="28"/>
          <w:szCs w:val="28"/>
          <w:cs/>
        </w:rPr>
        <w:t>บริษัท</w:t>
      </w:r>
      <w:r w:rsidR="00CD72A3" w:rsidRPr="00292AAF">
        <w:rPr>
          <w:rFonts w:ascii="Angsana New" w:hAnsi="Angsana New" w:hint="cs"/>
          <w:spacing w:val="-4"/>
          <w:sz w:val="28"/>
          <w:szCs w:val="28"/>
          <w:cs/>
        </w:rPr>
        <w:t>ได้รับชำระ</w:t>
      </w:r>
      <w:r w:rsidR="00CD72A3">
        <w:rPr>
          <w:rFonts w:ascii="Angsana New" w:hAnsi="Angsana New" w:hint="cs"/>
          <w:spacing w:val="-4"/>
          <w:sz w:val="28"/>
          <w:szCs w:val="28"/>
          <w:cs/>
        </w:rPr>
        <w:t>จาก</w:t>
      </w:r>
      <w:r w:rsidR="00824765">
        <w:rPr>
          <w:rFonts w:ascii="Angsana New" w:hAnsi="Angsana New" w:hint="cs"/>
          <w:sz w:val="28"/>
          <w:szCs w:val="28"/>
          <w:cs/>
        </w:rPr>
        <w:t>ลูกหนี้ค่าซื้อสินทรัพย์ถาวร</w:t>
      </w:r>
      <w:r w:rsidR="00CD72A3" w:rsidRPr="00292AAF">
        <w:rPr>
          <w:rFonts w:ascii="Angsana New" w:hAnsi="Angsana New" w:hint="cs"/>
          <w:spacing w:val="-4"/>
          <w:sz w:val="28"/>
          <w:szCs w:val="28"/>
          <w:cs/>
        </w:rPr>
        <w:t>ครบทั้งจำนวน</w:t>
      </w:r>
    </w:p>
    <w:p w14:paraId="472CC072" w14:textId="18FB7F36" w:rsidR="00976D25" w:rsidRDefault="00910CB4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B4252">
        <w:rPr>
          <w:rFonts w:ascii="Angsana New" w:hAnsi="Angsana New"/>
          <w:sz w:val="28"/>
          <w:szCs w:val="28"/>
          <w:cs/>
        </w:rPr>
        <w:t>ณ วันที่</w:t>
      </w:r>
      <w:r w:rsidRPr="00CB4252">
        <w:rPr>
          <w:rFonts w:ascii="Angsana New" w:hAnsi="Angsana New" w:hint="cs"/>
          <w:sz w:val="28"/>
          <w:szCs w:val="28"/>
          <w:cs/>
        </w:rPr>
        <w:t xml:space="preserve"> </w:t>
      </w:r>
      <w:r w:rsidR="00F322BB" w:rsidRPr="00CB4252">
        <w:rPr>
          <w:rFonts w:ascii="Angsana New" w:hAnsi="Angsana New"/>
          <w:sz w:val="28"/>
          <w:szCs w:val="28"/>
        </w:rPr>
        <w:t xml:space="preserve">30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F322BB" w:rsidRPr="00CB4252">
        <w:rPr>
          <w:rFonts w:ascii="Angsana New" w:hAnsi="Angsana New"/>
          <w:sz w:val="28"/>
          <w:szCs w:val="28"/>
          <w:cs/>
        </w:rPr>
        <w:t xml:space="preserve">ายน </w:t>
      </w:r>
      <w:r w:rsidR="00F322BB" w:rsidRPr="00CB4252">
        <w:rPr>
          <w:rFonts w:ascii="Angsana New" w:hAnsi="Angsana New"/>
          <w:sz w:val="28"/>
          <w:szCs w:val="28"/>
        </w:rPr>
        <w:t>2563</w:t>
      </w:r>
      <w:r w:rsidR="005A32D9" w:rsidRPr="00CB4252">
        <w:rPr>
          <w:rFonts w:ascii="Angsana New" w:hAnsi="Angsana New"/>
          <w:sz w:val="28"/>
          <w:szCs w:val="28"/>
        </w:rPr>
        <w:t xml:space="preserve"> </w:t>
      </w:r>
      <w:r w:rsidR="003C3038" w:rsidRPr="00CB4252">
        <w:rPr>
          <w:rFonts w:ascii="Angsana New" w:hAnsi="Angsana New" w:hint="cs"/>
          <w:sz w:val="28"/>
          <w:szCs w:val="28"/>
          <w:cs/>
        </w:rPr>
        <w:t>บริษัท</w:t>
      </w:r>
      <w:r w:rsidR="00292AAF" w:rsidRPr="00CB4252">
        <w:rPr>
          <w:rFonts w:ascii="Angsana New" w:hAnsi="Angsana New" w:hint="cs"/>
          <w:sz w:val="28"/>
          <w:szCs w:val="28"/>
          <w:cs/>
        </w:rPr>
        <w:t>ได้รับคืน</w:t>
      </w:r>
      <w:r w:rsidR="00B70271" w:rsidRPr="00CB4252">
        <w:rPr>
          <w:rFonts w:ascii="Angsana New" w:hAnsi="Angsana New" w:hint="cs"/>
          <w:sz w:val="28"/>
          <w:szCs w:val="28"/>
          <w:cs/>
        </w:rPr>
        <w:t>เงิน</w:t>
      </w:r>
      <w:r w:rsidR="00B70271" w:rsidRPr="00CD72A3">
        <w:rPr>
          <w:rFonts w:ascii="Angsana New" w:hAnsi="Angsana New" w:hint="cs"/>
          <w:sz w:val="28"/>
          <w:szCs w:val="28"/>
          <w:cs/>
        </w:rPr>
        <w:t>ทดรองจ่าย</w:t>
      </w:r>
      <w:r w:rsidR="008420FD" w:rsidRPr="00CD72A3">
        <w:rPr>
          <w:rFonts w:ascii="Angsana New" w:hAnsi="Angsana New"/>
          <w:sz w:val="28"/>
          <w:szCs w:val="28"/>
          <w:cs/>
        </w:rPr>
        <w:t>จำนวน</w:t>
      </w:r>
      <w:r w:rsidR="008B1824" w:rsidRPr="00CD72A3">
        <w:rPr>
          <w:rFonts w:ascii="Angsana New" w:hAnsi="Angsana New"/>
          <w:sz w:val="28"/>
          <w:szCs w:val="28"/>
        </w:rPr>
        <w:t xml:space="preserve"> </w:t>
      </w:r>
      <w:r w:rsidR="003C3038" w:rsidRPr="00CD72A3">
        <w:rPr>
          <w:rFonts w:ascii="Angsana New" w:hAnsi="Angsana New"/>
          <w:sz w:val="28"/>
          <w:szCs w:val="28"/>
        </w:rPr>
        <w:t xml:space="preserve">19.8 </w:t>
      </w:r>
      <w:r w:rsidR="008420FD" w:rsidRPr="00CD72A3">
        <w:rPr>
          <w:rFonts w:ascii="Angsana New" w:hAnsi="Angsana New"/>
          <w:sz w:val="28"/>
          <w:szCs w:val="28"/>
          <w:cs/>
        </w:rPr>
        <w:t>ล้านบาท</w:t>
      </w:r>
      <w:r w:rsidR="00292AAF" w:rsidRPr="00CD72A3"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8420FD" w:rsidRPr="00CD72A3">
        <w:rPr>
          <w:rFonts w:ascii="Angsana New" w:hAnsi="Angsana New"/>
          <w:sz w:val="28"/>
          <w:szCs w:val="28"/>
          <w:cs/>
        </w:rPr>
        <w:t xml:space="preserve">ใช้ในการศึกษาโครงการขยาย พัฒนารูปแบบ และการปฏิบัติงานของสาขา </w:t>
      </w:r>
      <w:r w:rsidR="000D10C2" w:rsidRPr="00CD72A3">
        <w:rPr>
          <w:rFonts w:ascii="Angsana New" w:hAnsi="Angsana New" w:hint="cs"/>
          <w:sz w:val="28"/>
          <w:szCs w:val="28"/>
          <w:cs/>
        </w:rPr>
        <w:t>ปัจจุบันผู้จัดการโครงการ</w:t>
      </w:r>
      <w:r w:rsidR="001E78F9" w:rsidRPr="00CB4252">
        <w:rPr>
          <w:rFonts w:ascii="Angsana New" w:hAnsi="Angsana New" w:hint="cs"/>
          <w:sz w:val="28"/>
          <w:szCs w:val="28"/>
          <w:cs/>
        </w:rPr>
        <w:t>ได้ปิดโครงการและจัดทำรายงานสรุปผลและข้อเสนอแนะเพื่อ</w:t>
      </w:r>
      <w:r w:rsidR="00CB4252" w:rsidRPr="00CB4252">
        <w:rPr>
          <w:rFonts w:ascii="Angsana New" w:hAnsi="Angsana New" w:hint="cs"/>
          <w:sz w:val="28"/>
          <w:szCs w:val="28"/>
          <w:cs/>
        </w:rPr>
        <w:t>ส่งให้บริษัทดำเนินการต่อไปแล้ว</w:t>
      </w:r>
    </w:p>
    <w:p w14:paraId="4CA06B2B" w14:textId="77777777" w:rsidR="00CD72A3" w:rsidRDefault="00CD72A3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F700F51" w14:textId="77777777" w:rsidR="00CD72A3" w:rsidRDefault="00CD72A3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086314" w14:textId="77777777" w:rsidR="00CD72A3" w:rsidRDefault="00CD72A3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bookmarkEnd w:id="11"/>
    <w:p w14:paraId="2CDE483E" w14:textId="77777777" w:rsidR="00E253F0" w:rsidRPr="00642E15" w:rsidRDefault="00E253F0" w:rsidP="00734378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717871" w:rsidRPr="00680864" w14:paraId="391745C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070D4445" w:rsidR="00535FC2" w:rsidRPr="00680864" w:rsidRDefault="00F322BB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2B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F322BB">
              <w:rPr>
                <w:rFonts w:asciiTheme="majorBidi" w:hAnsiTheme="majorBidi"/>
                <w:sz w:val="28"/>
                <w:szCs w:val="28"/>
                <w:cs/>
              </w:rPr>
              <w:t xml:space="preserve">ายน </w:t>
            </w:r>
            <w:r w:rsidRPr="00F322B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342B5" w:rsidRPr="00680864" w14:paraId="0FAB9BB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30EC730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06E0626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6371250" w:rsidR="002558B8" w:rsidRPr="005578BD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573E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680864" w14:paraId="4364F5A0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14F" w:rsidRPr="00680864" w14:paraId="3F4DA551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A1014F" w:rsidRPr="00680864" w:rsidRDefault="00A1014F" w:rsidP="00A101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6ECA0DCE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588087C7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(89,917)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B2B6" w14:textId="55E5C584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117,595</w:t>
            </w:r>
          </w:p>
        </w:tc>
      </w:tr>
      <w:tr w:rsidR="00A1014F" w:rsidRPr="00680864" w14:paraId="3FBFDDE3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DB6037" w14:textId="77777777" w:rsidR="00A1014F" w:rsidRDefault="00A1014F" w:rsidP="00A101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20CBECEB" w14:textId="657E3527" w:rsidR="00A1014F" w:rsidRPr="00680864" w:rsidRDefault="00A1014F" w:rsidP="00A1014F">
            <w:pPr>
              <w:tabs>
                <w:tab w:val="clear" w:pos="227"/>
                <w:tab w:val="left" w:pos="77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CBAB4" w14:textId="6AD74C31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A1014F" w:rsidRPr="00680864" w:rsidRDefault="00A1014F" w:rsidP="00A1014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C5F48" w14:textId="6092DB93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(17,169)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A1014F" w:rsidRPr="00680864" w:rsidRDefault="00A1014F" w:rsidP="00A1014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E8563" w14:textId="7CFE8644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43,773</w:t>
            </w:r>
          </w:p>
        </w:tc>
      </w:tr>
      <w:tr w:rsidR="00A1014F" w:rsidRPr="00680864" w14:paraId="17670A37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A1014F" w:rsidRPr="00680864" w:rsidRDefault="00A1014F" w:rsidP="00A101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8392" w14:textId="4B71E62C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268,454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A1014F" w:rsidRPr="00680864" w:rsidRDefault="00A1014F" w:rsidP="00A1014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CEED" w14:textId="6B980F68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(107,086)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A1014F" w:rsidRPr="00680864" w:rsidRDefault="00A1014F" w:rsidP="00A1014F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AB462" w14:textId="4393F86D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161,368</w:t>
            </w:r>
          </w:p>
        </w:tc>
      </w:tr>
      <w:tr w:rsidR="00A1014F" w:rsidRPr="00680864" w14:paraId="700BF980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A1014F" w:rsidRPr="00680864" w:rsidRDefault="00A1014F" w:rsidP="00A101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1EAE39F4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344,590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A1014F" w:rsidRPr="00680864" w:rsidRDefault="00A1014F" w:rsidP="00A1014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1CF1FCA4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(173,375)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A1014F" w:rsidRPr="00680864" w:rsidRDefault="00A1014F" w:rsidP="00A1014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DF063" w14:textId="0A75DF7F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171,215</w:t>
            </w:r>
          </w:p>
        </w:tc>
      </w:tr>
      <w:tr w:rsidR="00A1014F" w:rsidRPr="001E5DF6" w14:paraId="74610ED5" w14:textId="77777777" w:rsidTr="00A101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A1014F" w:rsidRPr="00680864" w:rsidRDefault="00A1014F" w:rsidP="00A1014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C3C30" w14:textId="670BBC4A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613,044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A1014F" w:rsidRPr="00680864" w:rsidRDefault="00A1014F" w:rsidP="00A1014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8E155" w14:textId="484342B7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(280,461)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A1014F" w:rsidRPr="00680864" w:rsidRDefault="00A1014F" w:rsidP="00A1014F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78FB6" w14:textId="57634C88" w:rsidR="00A1014F" w:rsidRPr="00680864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332,583</w:t>
            </w:r>
          </w:p>
        </w:tc>
      </w:tr>
    </w:tbl>
    <w:p w14:paraId="543279F0" w14:textId="77777777" w:rsidR="0001772A" w:rsidRDefault="0001772A"/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4C62CB" w:rsidRPr="005067F3" w14:paraId="54A0056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CD87A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9D8FE4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62CB" w:rsidRPr="005067F3" w14:paraId="7463AFC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FCBDF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1010ED13" w14:textId="3145DDB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698ED49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5BD9E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81E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AA8D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41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F00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2B8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B004DD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7E247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600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6C47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0F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73B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4C7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5DDF9B4F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B5F85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04B19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5AE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3E2B0F" w14:textId="1168372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B6C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99F4325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4C62CB" w:rsidRPr="005067F3" w14:paraId="4173A12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20BB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2898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24FC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BD31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24D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64A75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488CB4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F9F6AA" w14:textId="50C64638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892A8" w14:textId="50515C71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EE1AB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41E29" w14:textId="2497EAD9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5D7D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6836" w14:textId="2D3753D5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81,63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758CE2B9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7BAFD8" w14:textId="77777777" w:rsidR="00830940" w:rsidRDefault="004C62CB" w:rsidP="004C62CB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5EEBB078" w14:textId="35C9FDCC" w:rsidR="004C62CB" w:rsidRPr="005067F3" w:rsidRDefault="00830940" w:rsidP="000F1CB9">
            <w:pPr>
              <w:tabs>
                <w:tab w:val="clear" w:pos="227"/>
                <w:tab w:val="clear" w:pos="4451"/>
                <w:tab w:val="left" w:pos="167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2374C" w14:textId="77777777" w:rsidR="00E16A1A" w:rsidRDefault="00E16A1A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DDDC97" w14:textId="0C27248F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58,822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D08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543D" w14:textId="6DDC97FC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D6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61C6B" w14:textId="4CB5980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39,519</w:t>
            </w:r>
          </w:p>
        </w:tc>
      </w:tr>
      <w:tr w:rsidR="004C62CB" w:rsidRPr="005067F3" w14:paraId="276057D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E2D9B4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6AA06" w14:textId="1A8FA1DA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5AE0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11FB9" w14:textId="3E48B85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E16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4860" w14:textId="2ABD4F5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121,15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C62CB" w:rsidRPr="005067F3" w14:paraId="0FE4BAA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162866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965E" w14:textId="2D3C3F5F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D484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B75A2" w14:textId="7836CCA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CA28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3738D" w14:textId="49709B9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214,61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62CB" w:rsidRPr="005067F3" w14:paraId="5087295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1E49" w14:textId="77777777" w:rsidR="004C62CB" w:rsidRPr="00287A7B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BC843" w14:textId="16341E5C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81D7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7E43A" w14:textId="301F302A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(209,564)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B7E15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0AC85" w14:textId="658147FF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5CE889C2" w14:textId="77777777" w:rsidR="00B81FF0" w:rsidRPr="00B81FF0" w:rsidRDefault="00B81FF0" w:rsidP="00B81FF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DD8A4F3" w14:textId="77777777" w:rsidR="008736F6" w:rsidRDefault="008736F6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B3CC5C2" w14:textId="77777777" w:rsidR="008736F6" w:rsidRDefault="008736F6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57B8842" w14:textId="77777777" w:rsidR="008736F6" w:rsidRDefault="008736F6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459018D" w14:textId="77777777" w:rsidR="00DC3CB7" w:rsidRDefault="00DC3CB7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F270B4B" w14:textId="77777777" w:rsidR="008736F6" w:rsidRDefault="008736F6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7E90261" w14:textId="77777777" w:rsidR="008736F6" w:rsidRDefault="008736F6" w:rsidP="00873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36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5FFF36DC" w:rsidR="009B41EA" w:rsidRPr="003F7464" w:rsidRDefault="00F26ADA" w:rsidP="00B81FF0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746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58BA836C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before="240" w:after="12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6B18476B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52D16C0B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56788195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7A558463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014F" w:rsidRPr="00824832" w14:paraId="674A02F9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02E11476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4149" w14:textId="25891FB9" w:rsidR="00A1014F" w:rsidRPr="00916E53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DC0F75" w14:textId="51A39921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</w:tr>
      <w:tr w:rsidR="00A1014F" w:rsidRPr="00824832" w14:paraId="4A78417F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716AD78F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0C3666E6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240,262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58769878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234,705</w:t>
            </w:r>
          </w:p>
        </w:tc>
      </w:tr>
      <w:tr w:rsidR="00A1014F" w:rsidRPr="00824832" w14:paraId="284A68EA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00C5350D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14F" w:rsidRPr="00824832" w14:paraId="1E4977BC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58C4202A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274274B2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(29,816)</w:t>
            </w:r>
          </w:p>
        </w:tc>
      </w:tr>
      <w:tr w:rsidR="00A1014F" w:rsidRPr="00824832" w14:paraId="57F1A935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3C925AFD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FC21" w14:textId="3B838989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(198,580)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774FA94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(333,505)</w:t>
            </w:r>
          </w:p>
        </w:tc>
      </w:tr>
      <w:tr w:rsidR="00A1014F" w:rsidRPr="00824832" w14:paraId="3C084676" w14:textId="77777777" w:rsidTr="00A1014F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740A8859" w:rsidR="00A1014F" w:rsidRPr="00824832" w:rsidRDefault="00A1014F" w:rsidP="00A101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461D7EE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268,454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5C628B98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224,652</w:t>
            </w:r>
          </w:p>
        </w:tc>
      </w:tr>
    </w:tbl>
    <w:p w14:paraId="2483E8C6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after="120" w:line="240" w:lineRule="auto"/>
        <w:ind w:left="907" w:right="403" w:hanging="90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133B2F80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0205F0D8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18CE7F89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35320B6A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014F" w:rsidRPr="00824832" w14:paraId="39E41AFD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75E67DD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656C316A" w:rsidR="00A1014F" w:rsidRPr="00916E53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DEEAD8" w14:textId="4F268CBA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192,949</w:t>
            </w:r>
          </w:p>
        </w:tc>
      </w:tr>
      <w:tr w:rsidR="00A1014F" w:rsidRPr="00824832" w14:paraId="78771F23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4D77AACB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14F1AC6B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512,906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6B0BD60B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507,287</w:t>
            </w:r>
          </w:p>
        </w:tc>
      </w:tr>
      <w:tr w:rsidR="00A1014F" w:rsidRPr="00824832" w14:paraId="1FB88A99" w14:textId="77777777" w:rsidTr="00A101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07FB1B86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D466" w14:textId="401F5956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(488,997)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396AF" w14:textId="26A4A58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(379,555)</w:t>
            </w:r>
          </w:p>
        </w:tc>
      </w:tr>
      <w:tr w:rsidR="00A1014F" w:rsidRPr="00824832" w14:paraId="49B6A3A7" w14:textId="77777777" w:rsidTr="00A1014F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203295F2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8570C" w14:textId="156E6EFB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344,590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81DA9" w14:textId="6100F586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320,681</w:t>
            </w:r>
          </w:p>
        </w:tc>
      </w:tr>
    </w:tbl>
    <w:p w14:paraId="56A3F88F" w14:textId="0C163A18" w:rsidR="00F26ADA" w:rsidRPr="008B5A70" w:rsidRDefault="00F26ADA" w:rsidP="002E2CE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1719BE15" w14:textId="77777777" w:rsidTr="002E2CE5">
        <w:trPr>
          <w:trHeight w:val="3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52DC400B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7EC2CF40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79AD0961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014F" w:rsidRPr="00824832" w14:paraId="6B51D0E0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A1014F" w:rsidRPr="00824832" w:rsidRDefault="00A1014F" w:rsidP="00A1014F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7B7EB7AE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159,982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51ED07ED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100,617</w:t>
            </w:r>
          </w:p>
        </w:tc>
      </w:tr>
      <w:tr w:rsidR="00A1014F" w:rsidRPr="00824832" w14:paraId="7F7DFE6A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A1014F" w:rsidRPr="00824832" w:rsidRDefault="00A1014F" w:rsidP="00A1014F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0D55F202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5599AE15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86,703</w:t>
            </w:r>
          </w:p>
        </w:tc>
      </w:tr>
      <w:tr w:rsidR="00A1014F" w:rsidRPr="00824832" w14:paraId="2DE4CCB3" w14:textId="77777777" w:rsidTr="004F207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A1014F" w:rsidRPr="00824832" w:rsidRDefault="00A1014F" w:rsidP="00A1014F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75439" w14:textId="03B830D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486A7ADF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187,320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3BABD966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42213A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018403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324E0A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E8C57F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AEDA0AE" w14:textId="77777777" w:rsid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3A23AD" w14:textId="77777777" w:rsidR="00862F67" w:rsidRPr="00862F67" w:rsidRDefault="00862F67" w:rsidP="00862F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34B5BC" w14:textId="10A5721B" w:rsidR="005704D7" w:rsidRPr="00AC4C3D" w:rsidRDefault="005704D7" w:rsidP="002E2CE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AC4C3D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4E54A577" w:rsidR="000C0E90" w:rsidRDefault="004C0A49" w:rsidP="002E2C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830940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E00F45" w:rsidRPr="009B3085">
        <w:rPr>
          <w:rFonts w:ascii="Angsana New" w:hAnsi="Angsana New"/>
          <w:sz w:val="28"/>
          <w:szCs w:val="28"/>
          <w:cs/>
        </w:rPr>
        <w:t>งวด</w:t>
      </w:r>
      <w:r w:rsidR="00F52BAE" w:rsidRPr="00F52BAE">
        <w:rPr>
          <w:rFonts w:ascii="Angsana New" w:hAnsi="Angsana New"/>
          <w:sz w:val="28"/>
          <w:szCs w:val="28"/>
          <w:cs/>
        </w:rPr>
        <w:t>ส</w:t>
      </w:r>
      <w:r w:rsidR="00716BCB">
        <w:rPr>
          <w:rFonts w:ascii="Angsana New" w:hAnsi="Angsana New"/>
          <w:sz w:val="28"/>
          <w:szCs w:val="28"/>
          <w:cs/>
        </w:rPr>
        <w:t>ามเดือนและเก้า</w:t>
      </w:r>
      <w:r w:rsidR="00F52BA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52BAE">
        <w:rPr>
          <w:rFonts w:ascii="Angsana New" w:hAnsi="Angsana New"/>
          <w:sz w:val="28"/>
          <w:szCs w:val="28"/>
        </w:rPr>
        <w:t>30</w:t>
      </w:r>
      <w:r w:rsidR="00F52BAE" w:rsidRPr="00F52BAE">
        <w:rPr>
          <w:rFonts w:ascii="Angsana New" w:hAnsi="Angsana New"/>
          <w:sz w:val="28"/>
          <w:szCs w:val="28"/>
          <w:cs/>
        </w:rPr>
        <w:t xml:space="preserve">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F52BAE" w:rsidRPr="00F52BAE">
        <w:rPr>
          <w:rFonts w:ascii="Angsana New" w:hAnsi="Angsana New"/>
          <w:sz w:val="28"/>
          <w:szCs w:val="28"/>
          <w:cs/>
        </w:rPr>
        <w:t xml:space="preserve">ายน </w:t>
      </w:r>
      <w:r w:rsidR="00F52BAE">
        <w:rPr>
          <w:rFonts w:ascii="Angsana New" w:hAnsi="Angsana New"/>
          <w:sz w:val="28"/>
          <w:szCs w:val="28"/>
        </w:rPr>
        <w:t>2563</w:t>
      </w:r>
      <w:r w:rsidR="00E00F45">
        <w:rPr>
          <w:rFonts w:ascii="Angsana New" w:hAnsi="Angsana New"/>
          <w:sz w:val="28"/>
          <w:szCs w:val="28"/>
        </w:rPr>
        <w:t xml:space="preserve"> </w:t>
      </w:r>
      <w:r w:rsidR="00E00F45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E00F45">
        <w:rPr>
          <w:rFonts w:ascii="Angsana New" w:hAnsi="Angsana New"/>
          <w:sz w:val="28"/>
          <w:szCs w:val="28"/>
        </w:rPr>
        <w:t>2562</w:t>
      </w:r>
      <w:r w:rsidR="00E00F45">
        <w:rPr>
          <w:rFonts w:ascii="Angsana New" w:hAnsi="Angsana New" w:hint="cs"/>
          <w:sz w:val="28"/>
          <w:szCs w:val="28"/>
          <w:cs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F52BAE" w:rsidRPr="00824832" w14:paraId="0F378371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38B8C7" w14:textId="77777777" w:rsidR="00F52BAE" w:rsidRPr="00824832" w:rsidRDefault="00F52BAE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7BC16" w14:textId="77777777" w:rsidR="00F52BAE" w:rsidRPr="00824832" w:rsidRDefault="00F52BAE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52BAE" w:rsidRPr="00824832" w14:paraId="23731567" w14:textId="77777777" w:rsidTr="00BC1CCD">
        <w:trPr>
          <w:trHeight w:val="8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BA4BA8" w14:textId="77777777" w:rsidR="00F52BAE" w:rsidRPr="00824832" w:rsidRDefault="00F52BAE" w:rsidP="00F52B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AA44F" w14:textId="72AA8444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สาม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2E36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905E0" w14:textId="1C5B094E" w:rsidR="00F52BAE" w:rsidRPr="00824832" w:rsidRDefault="00AD1EEF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สำหรับงวดเก้า</w:t>
            </w:r>
            <w:r w:rsidR="00F52BAE"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 w:rsidR="00F52BAE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F52BAE"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F52BAE"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="00F52BAE" w:rsidRPr="000551A3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</w:p>
        </w:tc>
      </w:tr>
      <w:tr w:rsidR="00F52BAE" w:rsidRPr="00824832" w14:paraId="3BE18942" w14:textId="77777777" w:rsidTr="00BC1C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C791CB" w14:textId="77777777" w:rsidR="00F52BAE" w:rsidRPr="00824832" w:rsidRDefault="00F52BAE" w:rsidP="00F52B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0BF42" w14:textId="647AEAA3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62EC0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C6B8C" w14:textId="5A885245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68DA3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46D65" w14:textId="0778EA3E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5AAF6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C6F2A" w14:textId="44BEFD01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014F" w:rsidRPr="00824832" w14:paraId="5CCD04A9" w14:textId="77777777" w:rsidTr="00BC1C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08DEA6" w14:textId="77777777" w:rsidR="00A1014F" w:rsidRPr="00824832" w:rsidRDefault="00A1014F" w:rsidP="00A1014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242B3" w14:textId="6DDFBE6B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58FF1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FCBE6" w14:textId="36A4C368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DE4A3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90FE4" w14:textId="613DC9E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36D07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7F28" w14:textId="793BB23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1014F" w:rsidRPr="00824832" w14:paraId="0D418517" w14:textId="77777777" w:rsidTr="00A1014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38AD26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757E8" w14:textId="3B98F0BA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4359A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1204" w14:textId="349D7B11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4D85A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CD7AD" w14:textId="1A7726E4" w:rsidR="00A1014F" w:rsidRPr="0001257D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(28,480)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ADFA9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5219" w14:textId="165C9ED0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112,974</w:t>
            </w:r>
          </w:p>
        </w:tc>
      </w:tr>
      <w:tr w:rsidR="00A1014F" w:rsidRPr="00824832" w14:paraId="6ECCE07E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9B8E83" w14:textId="4FF28B8B" w:rsidR="00A1014F" w:rsidRPr="00824832" w:rsidRDefault="00A1014F" w:rsidP="00A1014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6F22F" w14:textId="7557F219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75D091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EF5D7" w14:textId="0D5E58BF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9DE32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DFAA2" w14:textId="681BC45B" w:rsidR="00A1014F" w:rsidRPr="00DA7B7F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4E3DC" w14:textId="77777777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361B95" w14:textId="508481A4" w:rsidR="00A1014F" w:rsidRPr="00824832" w:rsidRDefault="00A1014F" w:rsidP="00A10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112,974</w:t>
            </w:r>
          </w:p>
        </w:tc>
      </w:tr>
    </w:tbl>
    <w:p w14:paraId="4DB87B05" w14:textId="3829804F" w:rsidR="00B67966" w:rsidRDefault="00B67966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15453">
        <w:rPr>
          <w:rFonts w:ascii="Angsana New" w:hAnsi="Angsana New"/>
          <w:spacing w:val="-4"/>
          <w:sz w:val="28"/>
          <w:szCs w:val="28"/>
          <w:cs/>
        </w:rPr>
        <w:t>รายการกระทบยอดจำนว</w:t>
      </w:r>
      <w:r w:rsidR="00841AF8" w:rsidRPr="00615453">
        <w:rPr>
          <w:rFonts w:ascii="Angsana New" w:hAnsi="Angsana New"/>
          <w:spacing w:val="-4"/>
          <w:sz w:val="28"/>
          <w:szCs w:val="28"/>
          <w:cs/>
        </w:rPr>
        <w:t>นเงินระหว่างรายได้</w:t>
      </w:r>
      <w:r w:rsidR="00CA414E" w:rsidRPr="00615453">
        <w:rPr>
          <w:rFonts w:ascii="Angsana New" w:hAnsi="Angsana New" w:hint="cs"/>
          <w:spacing w:val="-4"/>
          <w:sz w:val="28"/>
          <w:szCs w:val="28"/>
          <w:cs/>
        </w:rPr>
        <w:t xml:space="preserve"> (ค่าใช้จ่าย) </w:t>
      </w:r>
      <w:r w:rsidRPr="00615453">
        <w:rPr>
          <w:rFonts w:ascii="Angsana New" w:hAnsi="Angsana New"/>
          <w:spacing w:val="-4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</w:t>
      </w:r>
      <w:r w:rsidR="005E47F8" w:rsidRPr="009B3085">
        <w:rPr>
          <w:rFonts w:ascii="Angsana New" w:hAnsi="Angsana New"/>
          <w:sz w:val="28"/>
          <w:szCs w:val="28"/>
          <w:cs/>
        </w:rPr>
        <w:t>งวด</w:t>
      </w:r>
      <w:r w:rsidR="00270F4C" w:rsidRPr="00F52BAE">
        <w:rPr>
          <w:rFonts w:ascii="Angsana New" w:hAnsi="Angsana New"/>
          <w:sz w:val="28"/>
          <w:szCs w:val="28"/>
          <w:cs/>
        </w:rPr>
        <w:t>ส</w:t>
      </w:r>
      <w:r w:rsidR="00257571">
        <w:rPr>
          <w:rFonts w:ascii="Angsana New" w:hAnsi="Angsana New"/>
          <w:sz w:val="28"/>
          <w:szCs w:val="28"/>
          <w:cs/>
        </w:rPr>
        <w:t>ามเดือนและเก้า</w:t>
      </w:r>
      <w:r w:rsidR="00270F4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70F4C">
        <w:rPr>
          <w:rFonts w:ascii="Angsana New" w:hAnsi="Angsana New"/>
          <w:sz w:val="28"/>
          <w:szCs w:val="28"/>
        </w:rPr>
        <w:t>30</w:t>
      </w:r>
      <w:r w:rsidR="00270F4C" w:rsidRPr="00F52BAE">
        <w:rPr>
          <w:rFonts w:ascii="Angsana New" w:hAnsi="Angsana New"/>
          <w:sz w:val="28"/>
          <w:szCs w:val="28"/>
          <w:cs/>
        </w:rPr>
        <w:t xml:space="preserve">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270F4C" w:rsidRPr="00F52BAE">
        <w:rPr>
          <w:rFonts w:ascii="Angsana New" w:hAnsi="Angsana New"/>
          <w:sz w:val="28"/>
          <w:szCs w:val="28"/>
          <w:cs/>
        </w:rPr>
        <w:t xml:space="preserve">ายน </w:t>
      </w:r>
      <w:r w:rsidR="00270F4C">
        <w:rPr>
          <w:rFonts w:ascii="Angsana New" w:hAnsi="Angsana New"/>
          <w:sz w:val="28"/>
          <w:szCs w:val="28"/>
        </w:rPr>
        <w:t xml:space="preserve">2563 </w:t>
      </w:r>
      <w:r w:rsidR="00270F4C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270F4C">
        <w:rPr>
          <w:rFonts w:ascii="Angsana New" w:hAnsi="Angsana New"/>
          <w:sz w:val="28"/>
          <w:szCs w:val="28"/>
        </w:rPr>
        <w:t xml:space="preserve">2562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75"/>
        <w:gridCol w:w="1170"/>
        <w:gridCol w:w="270"/>
        <w:gridCol w:w="1170"/>
        <w:gridCol w:w="270"/>
        <w:gridCol w:w="1170"/>
        <w:gridCol w:w="270"/>
        <w:gridCol w:w="1170"/>
      </w:tblGrid>
      <w:tr w:rsidR="00270F4C" w:rsidRPr="009A74C1" w14:paraId="2517AE97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3585D2A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AD706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70F4C" w:rsidRPr="009A74C1" w14:paraId="26CE691E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918D2E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1EBA3" w14:textId="6246D458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9A275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A3EF8" w14:textId="4178648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AD1EEF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เ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AD1EEF" w:rsidRPr="00AD1EEF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</w:p>
        </w:tc>
      </w:tr>
      <w:tr w:rsidR="00270F4C" w:rsidRPr="009A74C1" w14:paraId="75B1D7A1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7A36024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C376B" w14:textId="43267DEF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6E4C1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294A1" w14:textId="5BFDBBE9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DCE07E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D334A" w14:textId="7E69FD4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57EEA" w14:textId="77777777" w:rsidR="00270F4C" w:rsidRPr="009A74C1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976" w14:textId="1DAC5F3C" w:rsidR="00270F4C" w:rsidRPr="009A74C1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</w:tr>
      <w:tr w:rsidR="00862F67" w:rsidRPr="009A74C1" w14:paraId="6124CA8C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2AA2DAE" w14:textId="797D16C7" w:rsidR="00862F67" w:rsidRPr="00EB4DDB" w:rsidRDefault="00B43E28" w:rsidP="00862F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862F67"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862F67"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  <w:r w:rsidR="00862F67" w:rsidRPr="00EB4D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73F29" w14:textId="28449AB6" w:rsidR="00862F67" w:rsidRPr="00EB4DD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EBE4B" w14:textId="77777777" w:rsidR="00862F67" w:rsidRPr="00EB4DDB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1824" w14:textId="40C19E2D" w:rsidR="00862F67" w:rsidRPr="00EB4DD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hAnsiTheme="majorBidi" w:cstheme="majorBidi"/>
                <w:sz w:val="28"/>
                <w:szCs w:val="28"/>
              </w:rPr>
              <w:t>(25,472)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5EF34" w14:textId="77777777" w:rsidR="00862F67" w:rsidRPr="00EB4DDB" w:rsidRDefault="00862F67" w:rsidP="00862F6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6545D" w14:textId="15297B99" w:rsidR="00862F67" w:rsidRPr="00EB4DD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(53,426)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F4FA6" w14:textId="77777777" w:rsidR="00862F67" w:rsidRPr="00D632E6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F614E" w14:textId="568FBA47" w:rsidR="00862F67" w:rsidRPr="00D632E6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571">
              <w:rPr>
                <w:rFonts w:asciiTheme="majorBidi" w:hAnsiTheme="majorBidi"/>
                <w:sz w:val="28"/>
                <w:szCs w:val="28"/>
                <w:cs/>
              </w:rPr>
              <w:t>(116</w:t>
            </w:r>
            <w:r w:rsidRPr="002575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7571">
              <w:rPr>
                <w:rFonts w:asciiTheme="majorBidi" w:hAnsiTheme="majorBidi"/>
                <w:sz w:val="28"/>
                <w:szCs w:val="28"/>
                <w:cs/>
              </w:rPr>
              <w:t>911)</w:t>
            </w:r>
          </w:p>
        </w:tc>
      </w:tr>
      <w:tr w:rsidR="00862F67" w:rsidRPr="009A74C1" w14:paraId="36A8560C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B7B3533" w14:textId="77777777" w:rsidR="00862F67" w:rsidRPr="00197AB4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B4C54A" w14:textId="77777777" w:rsidR="00862F67" w:rsidRPr="009A74C1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609A" w14:textId="77777777" w:rsidR="00862F67" w:rsidRPr="009A74C1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E3E10B" w14:textId="77777777" w:rsidR="00862F67" w:rsidRPr="009A74C1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D2874" w14:textId="77777777" w:rsidR="00862F67" w:rsidRPr="009A74C1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5D298" w14:textId="77777777" w:rsidR="00862F67" w:rsidRPr="009A74C1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CCCA3" w14:textId="77777777" w:rsidR="00862F67" w:rsidRPr="009A74C1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364A2" w14:textId="77777777" w:rsidR="00862F67" w:rsidRPr="009A74C1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62F67" w:rsidRPr="009A74C1" w14:paraId="59D89BF8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2F9D0DD" w14:textId="77777777" w:rsidR="00862F67" w:rsidRPr="00197AB4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CEAB90" w14:textId="6AF00CC9" w:rsidR="00862F67" w:rsidRPr="00D0567B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A820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B45B" w14:textId="50E4365F" w:rsidR="00862F67" w:rsidRPr="00954328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hAnsiTheme="majorBidi" w:cstheme="majorBidi"/>
                <w:sz w:val="28"/>
                <w:szCs w:val="28"/>
              </w:rPr>
              <w:t>5,094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F401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AA866" w14:textId="73776329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2953" w14:textId="77777777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0794" w14:textId="47C15243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7571">
              <w:rPr>
                <w:rFonts w:asciiTheme="majorBidi" w:eastAsia="Cordia New" w:hAnsiTheme="majorBidi"/>
                <w:sz w:val="28"/>
                <w:szCs w:val="28"/>
                <w:cs/>
              </w:rPr>
              <w:t>23</w:t>
            </w:r>
            <w:r w:rsidRPr="0025757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57571">
              <w:rPr>
                <w:rFonts w:asciiTheme="majorBidi" w:eastAsia="Cordia New" w:hAnsiTheme="majorBidi"/>
                <w:sz w:val="28"/>
                <w:szCs w:val="28"/>
                <w:cs/>
              </w:rPr>
              <w:t>382</w:t>
            </w:r>
          </w:p>
        </w:tc>
      </w:tr>
      <w:tr w:rsidR="00862F67" w:rsidRPr="009A74C1" w14:paraId="3E8B81A2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5E465D0" w14:textId="77777777" w:rsidR="00862F67" w:rsidRPr="00197AB4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622CBE9" w14:textId="77777777" w:rsidR="00862F67" w:rsidRPr="00197AB4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59F8" w14:textId="16275E9A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855F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2DCE" w14:textId="73D904B2" w:rsidR="00862F67" w:rsidRPr="00954328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F10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1CB1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98F96" w14:textId="46242025" w:rsidR="00862F67" w:rsidRPr="00A36901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4CCD" w14:textId="77777777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D301D" w14:textId="2C0F0C2B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7571">
              <w:rPr>
                <w:rFonts w:asciiTheme="majorBidi" w:eastAsia="Cordia New" w:hAnsiTheme="majorBidi"/>
                <w:sz w:val="28"/>
                <w:szCs w:val="28"/>
                <w:cs/>
              </w:rPr>
              <w:t>(433)</w:t>
            </w:r>
          </w:p>
        </w:tc>
      </w:tr>
      <w:tr w:rsidR="00862F67" w:rsidRPr="009A74C1" w14:paraId="0CA471AC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8F8E711" w14:textId="6E5E4D08" w:rsidR="00862F67" w:rsidRPr="00197AB4" w:rsidRDefault="00862F67" w:rsidP="00862F6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2807" w14:textId="7F64FCDA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D7EDD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DAD3" w14:textId="01A66DE9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10E6">
              <w:rPr>
                <w:rFonts w:asciiTheme="majorBidi" w:hAnsiTheme="majorBidi" w:cstheme="majorBidi"/>
                <w:sz w:val="28"/>
                <w:szCs w:val="28"/>
              </w:rPr>
              <w:t>17,600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91C3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E01F" w14:textId="72F1F5D8" w:rsidR="00862F67" w:rsidRPr="00A36901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(28,480)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EFE4" w14:textId="77777777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9D3A" w14:textId="1332E068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7571">
              <w:rPr>
                <w:rFonts w:asciiTheme="majorBidi" w:eastAsia="Cordia New" w:hAnsiTheme="majorBidi"/>
                <w:sz w:val="28"/>
                <w:szCs w:val="28"/>
                <w:cs/>
              </w:rPr>
              <w:t>76</w:t>
            </w:r>
            <w:r w:rsidRPr="0025757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57571">
              <w:rPr>
                <w:rFonts w:asciiTheme="majorBidi" w:eastAsia="Cordia New" w:hAnsiTheme="majorBidi"/>
                <w:sz w:val="28"/>
                <w:szCs w:val="28"/>
                <w:cs/>
              </w:rPr>
              <w:t>660</w:t>
            </w:r>
          </w:p>
        </w:tc>
      </w:tr>
      <w:tr w:rsidR="00862F67" w:rsidRPr="009A74C1" w14:paraId="290DCEA7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BA989EC" w14:textId="77777777" w:rsidR="00862F67" w:rsidRPr="00197AB4" w:rsidRDefault="00862F67" w:rsidP="00862F6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ผลขาดทุนทางภาษีที่รับรู้เป็น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14:paraId="521CE7EE" w14:textId="77777777" w:rsidR="00862F67" w:rsidRPr="00197AB4" w:rsidRDefault="00862F67" w:rsidP="00862F6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8B4" w14:textId="60453F43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6E73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B228B" w14:textId="49058E53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1680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E47A" w14:textId="47714778" w:rsidR="00862F67" w:rsidRPr="00A36901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C3BC" w14:textId="77777777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CB9A" w14:textId="685EE196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36</w:t>
            </w:r>
            <w:r w:rsidRPr="00AD1EE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314</w:t>
            </w:r>
          </w:p>
        </w:tc>
      </w:tr>
      <w:tr w:rsidR="00862F67" w:rsidRPr="009A74C1" w14:paraId="4020F284" w14:textId="77777777" w:rsidTr="00862F6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BE895CB" w14:textId="7705CDA3" w:rsidR="00862F67" w:rsidRPr="00197AB4" w:rsidRDefault="00862F67" w:rsidP="00862F6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7804A" w14:textId="5B98E825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4DF5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876E3" w14:textId="2AAEAA10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(4</w:t>
            </w:r>
            <w:r w:rsidRPr="00AD1EE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967)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B5DC" w14:textId="77777777" w:rsidR="00862F67" w:rsidRPr="00D0567B" w:rsidRDefault="00862F67" w:rsidP="00862F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E9920" w14:textId="5FCFA4ED" w:rsidR="00862F67" w:rsidRPr="00A36901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(11,423)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6985" w14:textId="77777777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DE7C3" w14:textId="2179AFFA" w:rsidR="00862F6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(22</w:t>
            </w:r>
            <w:r w:rsidRPr="00AD1EE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AD1EEF">
              <w:rPr>
                <w:rFonts w:asciiTheme="majorBidi" w:eastAsia="Cordia New" w:hAnsiTheme="majorBidi"/>
                <w:sz w:val="28"/>
                <w:szCs w:val="28"/>
                <w:cs/>
              </w:rPr>
              <w:t>949)</w:t>
            </w:r>
          </w:p>
        </w:tc>
      </w:tr>
      <w:tr w:rsidR="00862F67" w:rsidRPr="005067F3" w14:paraId="4B00EB5B" w14:textId="77777777" w:rsidTr="00862F67">
        <w:trPr>
          <w:trHeight w:val="389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09E6999" w14:textId="61B8B107" w:rsidR="00862F67" w:rsidRPr="00DC2147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1662" w14:textId="140EC87B" w:rsidR="00862F67" w:rsidRPr="00713B32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(14,624)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57490" w14:textId="77777777" w:rsidR="00862F67" w:rsidRPr="00713B32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56C50" w14:textId="4C7CBB0B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(17</w:t>
            </w:r>
            <w:r w:rsidRPr="00AD1EE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AD1EEF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600)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91527" w14:textId="77777777" w:rsidR="00862F67" w:rsidRPr="00CC37A7" w:rsidRDefault="00862F67" w:rsidP="00862F6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D35B5" w14:textId="3BF70C3D" w:rsidR="00862F67" w:rsidRPr="00713B32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257F7" w14:textId="77777777" w:rsidR="00862F67" w:rsidRPr="00713B32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57832" w14:textId="238615C9" w:rsidR="00862F67" w:rsidRPr="007D700A" w:rsidRDefault="00862F67" w:rsidP="008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D1EEF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112</w:t>
            </w:r>
            <w:r w:rsidRPr="00AD1EE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AD1EEF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974</w:t>
            </w:r>
          </w:p>
        </w:tc>
      </w:tr>
    </w:tbl>
    <w:p w14:paraId="3B5817E2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779656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4CF500F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3F422B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5DA229F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C6EEDAD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A0EBBA" w14:textId="77777777" w:rsidR="00862F67" w:rsidRDefault="00862F6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722C2E56" w:rsidR="005704D7" w:rsidRPr="00E4284A" w:rsidRDefault="005704D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</w:t>
      </w:r>
      <w:bookmarkStart w:id="12" w:name="OLE_LINK1"/>
      <w:bookmarkStart w:id="13" w:name="OLE_LINK2"/>
      <w:r w:rsidR="00FA06B2">
        <w:rPr>
          <w:rFonts w:ascii="Angsana New" w:hAnsi="Angsana New" w:hint="cs"/>
          <w:sz w:val="28"/>
          <w:szCs w:val="28"/>
          <w:cs/>
        </w:rPr>
        <w:t>ง</w:t>
      </w:r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12"/>
      <w:bookmarkEnd w:id="13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61545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197AB4">
        <w:rPr>
          <w:rFonts w:ascii="Angsana New" w:hAnsi="Angsana New"/>
          <w:sz w:val="28"/>
          <w:szCs w:val="28"/>
        </w:rPr>
        <w:t>30</w:t>
      </w:r>
      <w:r w:rsidR="00197AB4" w:rsidRPr="00F52BAE">
        <w:rPr>
          <w:rFonts w:ascii="Angsana New" w:hAnsi="Angsana New"/>
          <w:sz w:val="28"/>
          <w:szCs w:val="28"/>
          <w:cs/>
        </w:rPr>
        <w:t xml:space="preserve"> </w:t>
      </w:r>
      <w:r w:rsidR="00AD1EEF" w:rsidRPr="00AD1EEF">
        <w:rPr>
          <w:rFonts w:ascii="Angsana New" w:hAnsi="Angsana New"/>
          <w:sz w:val="28"/>
          <w:szCs w:val="28"/>
          <w:cs/>
        </w:rPr>
        <w:t>กันย</w:t>
      </w:r>
      <w:r w:rsidR="00197AB4" w:rsidRPr="00F52BAE">
        <w:rPr>
          <w:rFonts w:ascii="Angsana New" w:hAnsi="Angsana New"/>
          <w:sz w:val="28"/>
          <w:szCs w:val="28"/>
          <w:cs/>
        </w:rPr>
        <w:t xml:space="preserve">ายน </w:t>
      </w:r>
      <w:r w:rsidR="00FA06B2">
        <w:rPr>
          <w:rFonts w:ascii="Angsana New" w:hAnsi="Angsana New"/>
          <w:sz w:val="28"/>
          <w:szCs w:val="28"/>
        </w:rPr>
        <w:t>2563</w:t>
      </w:r>
      <w:r w:rsidR="00FA06B2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0AA5" w:rsidRPr="0096735A">
        <w:rPr>
          <w:rFonts w:ascii="Angsana New" w:hAnsi="Angsana New"/>
          <w:sz w:val="28"/>
          <w:szCs w:val="28"/>
        </w:rPr>
        <w:t>2562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270"/>
        <w:gridCol w:w="1350"/>
        <w:gridCol w:w="270"/>
        <w:gridCol w:w="900"/>
        <w:gridCol w:w="270"/>
        <w:gridCol w:w="1080"/>
        <w:gridCol w:w="270"/>
        <w:gridCol w:w="990"/>
      </w:tblGrid>
      <w:tr w:rsidR="00BF2EA0" w:rsidRPr="003B2DFD" w14:paraId="67DDF198" w14:textId="77777777" w:rsidTr="003B2DFD">
        <w:trPr>
          <w:tblHeader/>
        </w:trPr>
        <w:tc>
          <w:tcPr>
            <w:tcW w:w="2880" w:type="dxa"/>
          </w:tcPr>
          <w:p w14:paraId="082371D2" w14:textId="77777777" w:rsidR="00BF2EA0" w:rsidRPr="003B2DFD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9"/>
            <w:tcBorders>
              <w:bottom w:val="single" w:sz="4" w:space="0" w:color="auto"/>
            </w:tcBorders>
          </w:tcPr>
          <w:p w14:paraId="52D24640" w14:textId="3D2586EF" w:rsidR="00BF2EA0" w:rsidRPr="003B2DFD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F62E2" w:rsidRPr="003B2DFD" w14:paraId="561D054D" w14:textId="77777777" w:rsidTr="003B2DFD">
        <w:trPr>
          <w:tblHeader/>
        </w:trPr>
        <w:tc>
          <w:tcPr>
            <w:tcW w:w="2880" w:type="dxa"/>
          </w:tcPr>
          <w:p w14:paraId="740DAA1E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442A3F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159BB7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2B17C16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  <w:p w14:paraId="0DF21FA1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การนำมาตรฐาน</w:t>
            </w:r>
          </w:p>
          <w:p w14:paraId="1CB4097B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การรายงาน</w:t>
            </w:r>
          </w:p>
          <w:p w14:paraId="41DC6AAE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ทางการเงินใหม่</w:t>
            </w:r>
          </w:p>
          <w:p w14:paraId="3FF57B7D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มาถือปฏิบัติ</w:t>
            </w:r>
          </w:p>
          <w:p w14:paraId="05037362" w14:textId="65ACB3AF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(หมายเหตุ</w:t>
            </w: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 4.2</w:t>
            </w:r>
            <w:r w:rsidR="00963752" w:rsidRPr="003B2D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E170B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A76F3C9" w14:textId="06EB6043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34A59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F81A7C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E2" w:rsidRPr="003B2DFD" w14:paraId="633B692A" w14:textId="77777777" w:rsidTr="003B2DFD">
        <w:trPr>
          <w:tblHeader/>
        </w:trPr>
        <w:tc>
          <w:tcPr>
            <w:tcW w:w="2880" w:type="dxa"/>
          </w:tcPr>
          <w:p w14:paraId="0944CA71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16F53E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CB1B1A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DB642C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9EE0E0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925B2A4" w14:textId="436D30A9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642F913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5A09EB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E2" w:rsidRPr="003B2DFD" w14:paraId="23B45903" w14:textId="77777777" w:rsidTr="003B2DFD">
        <w:trPr>
          <w:tblHeader/>
        </w:trPr>
        <w:tc>
          <w:tcPr>
            <w:tcW w:w="2880" w:type="dxa"/>
          </w:tcPr>
          <w:p w14:paraId="55110952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AE4C68" w14:textId="3AF3A064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2D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6639D91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56826CFC" w14:textId="16FA5ADD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AB6052D" w14:textId="54A4EF70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7D1E" w14:textId="1C15CD35" w:rsidR="007F62E2" w:rsidRPr="003B2DFD" w:rsidRDefault="00905AB0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D04C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="007F62E2"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D04C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7139BC44" w14:textId="167905E1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EF86AC6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0154" w14:textId="2885BCD0" w:rsidR="007F62E2" w:rsidRPr="003B2DFD" w:rsidRDefault="007F62E2" w:rsidP="003B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70" w:type="dxa"/>
            <w:vAlign w:val="bottom"/>
          </w:tcPr>
          <w:p w14:paraId="45B0AD5C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784F4" w14:textId="537F8027" w:rsidR="007F62E2" w:rsidRPr="003B2DFD" w:rsidRDefault="00197AB4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6"/>
                <w:szCs w:val="26"/>
                <w:cs/>
              </w:rPr>
              <w:t>กันย</w:t>
            </w: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7F62E2" w:rsidRPr="003B2D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F62E2" w:rsidRPr="003B2DFD" w14:paraId="128B7304" w14:textId="77777777" w:rsidTr="003B2DFD">
        <w:tc>
          <w:tcPr>
            <w:tcW w:w="2880" w:type="dxa"/>
          </w:tcPr>
          <w:p w14:paraId="58C78FCC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E4586D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170E9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655756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214D34" w14:textId="649BDC75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9B8442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2D8C94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76D0E0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7E34F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1847E8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7D8E" w:rsidRPr="003B2DFD" w14:paraId="42857F91" w14:textId="77777777" w:rsidTr="004F2077">
        <w:tc>
          <w:tcPr>
            <w:tcW w:w="2880" w:type="dxa"/>
          </w:tcPr>
          <w:p w14:paraId="0AC80ADE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14:paraId="375592C8" w14:textId="66C8E26F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48,876</w:t>
            </w:r>
          </w:p>
        </w:tc>
        <w:tc>
          <w:tcPr>
            <w:tcW w:w="270" w:type="dxa"/>
          </w:tcPr>
          <w:p w14:paraId="7A025AF4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DFAAD8" w14:textId="791D346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ECDBF8" w14:textId="2CD4481F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A6B6" w14:textId="706FB944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(17,740)</w:t>
            </w:r>
          </w:p>
        </w:tc>
        <w:tc>
          <w:tcPr>
            <w:tcW w:w="270" w:type="dxa"/>
          </w:tcPr>
          <w:p w14:paraId="106B8A5B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A790AA" w14:textId="092356E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6587C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17863D" w14:textId="2BCA60E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31,136</w:t>
            </w:r>
          </w:p>
        </w:tc>
      </w:tr>
      <w:tr w:rsidR="00287D8E" w:rsidRPr="003B2DFD" w14:paraId="0CEED4F4" w14:textId="77777777" w:rsidTr="004F2077">
        <w:tc>
          <w:tcPr>
            <w:tcW w:w="2880" w:type="dxa"/>
          </w:tcPr>
          <w:p w14:paraId="342BF794" w14:textId="16634889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6E7D1D92" w14:textId="54D71A5D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06F2F221" w14:textId="6B0E25C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645B3A78" w14:textId="77777777" w:rsidR="00287D8E" w:rsidRDefault="00287D8E" w:rsidP="00287D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13F9E9A" w14:textId="1ADEE78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062F6657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F3A0D1" w14:textId="44CC9FEB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B43FC7" w14:textId="2DAA1BA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FF9A39" w14:textId="791FC91E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C49F5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3E2041" w14:textId="5373806E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(92)</w:t>
            </w:r>
          </w:p>
        </w:tc>
        <w:tc>
          <w:tcPr>
            <w:tcW w:w="270" w:type="dxa"/>
            <w:vAlign w:val="bottom"/>
          </w:tcPr>
          <w:p w14:paraId="6B685F2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17AA59" w14:textId="1112D19B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87D8E" w:rsidRPr="003B2DFD" w14:paraId="0EA86D60" w14:textId="77777777" w:rsidTr="004F2077">
        <w:tc>
          <w:tcPr>
            <w:tcW w:w="2880" w:type="dxa"/>
          </w:tcPr>
          <w:p w14:paraId="14DEB4C2" w14:textId="3B091B3E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6766DE88" w14:textId="5B1B4B9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63F6ED88" w14:textId="04FA010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900" w:type="dxa"/>
            <w:vAlign w:val="bottom"/>
          </w:tcPr>
          <w:p w14:paraId="1303754B" w14:textId="0B0299F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B76D88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19F1F" w14:textId="09AB396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24240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6470DB" w14:textId="08C5CD1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  <w:tc>
          <w:tcPr>
            <w:tcW w:w="270" w:type="dxa"/>
            <w:vAlign w:val="bottom"/>
          </w:tcPr>
          <w:p w14:paraId="634A7911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137697" w14:textId="275A507D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B94A88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6D2EC8" w14:textId="4ECE906B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1,157</w:t>
            </w:r>
          </w:p>
        </w:tc>
      </w:tr>
      <w:tr w:rsidR="00287D8E" w:rsidRPr="003B2DFD" w14:paraId="59C9AA31" w14:textId="77777777" w:rsidTr="004F2077">
        <w:tc>
          <w:tcPr>
            <w:tcW w:w="2880" w:type="dxa"/>
          </w:tcPr>
          <w:p w14:paraId="167BBA5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14:paraId="23A94FB6" w14:textId="3263683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3163CF5C" w14:textId="105D8E86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270" w:type="dxa"/>
          </w:tcPr>
          <w:p w14:paraId="38AF19CB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D14186" w14:textId="30DC175E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16D8E2" w14:textId="2A6D793F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8B357C" w14:textId="06794958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(13,062)</w:t>
            </w:r>
          </w:p>
        </w:tc>
        <w:tc>
          <w:tcPr>
            <w:tcW w:w="270" w:type="dxa"/>
            <w:vAlign w:val="bottom"/>
          </w:tcPr>
          <w:p w14:paraId="078FB8A8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BBA02" w14:textId="75FF606D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0BA24F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5EAAC2" w14:textId="61231CEC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3,601</w:t>
            </w:r>
          </w:p>
        </w:tc>
      </w:tr>
      <w:tr w:rsidR="00287D8E" w:rsidRPr="003B2DFD" w14:paraId="0A2BD77D" w14:textId="77777777" w:rsidTr="004F2077">
        <w:trPr>
          <w:trHeight w:val="720"/>
        </w:trPr>
        <w:tc>
          <w:tcPr>
            <w:tcW w:w="2880" w:type="dxa"/>
          </w:tcPr>
          <w:p w14:paraId="28931236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14:paraId="2D2E777D" w14:textId="047D7F3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แต่ยังไม่ได้รับรายงาน 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900" w:type="dxa"/>
            <w:vAlign w:val="bottom"/>
          </w:tcPr>
          <w:p w14:paraId="6AAAB007" w14:textId="3AD6B001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5,391</w:t>
            </w:r>
          </w:p>
        </w:tc>
        <w:tc>
          <w:tcPr>
            <w:tcW w:w="270" w:type="dxa"/>
            <w:vAlign w:val="bottom"/>
          </w:tcPr>
          <w:p w14:paraId="5365258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8BD54A" w14:textId="5B8DB7C2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2FF088" w14:textId="2ACB9124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2B7224" w14:textId="66CF6238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70" w:type="dxa"/>
            <w:vAlign w:val="bottom"/>
          </w:tcPr>
          <w:p w14:paraId="78C695A8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685247" w14:textId="3CF7E8E4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295E8F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1D7C06" w14:textId="0DAE57E9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5,705</w:t>
            </w:r>
          </w:p>
        </w:tc>
      </w:tr>
      <w:tr w:rsidR="00287D8E" w:rsidRPr="003B2DFD" w14:paraId="458BC132" w14:textId="77777777" w:rsidTr="004F2077">
        <w:tc>
          <w:tcPr>
            <w:tcW w:w="2880" w:type="dxa"/>
          </w:tcPr>
          <w:p w14:paraId="7667800A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สำรองค่าใช้จ่ายในการจัดการ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  <w:p w14:paraId="60A7B712" w14:textId="52EC9C6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สินไหมทดแทนที่ยังไม่ได้จัดสรร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>(ULAE)</w:t>
            </w:r>
          </w:p>
        </w:tc>
        <w:tc>
          <w:tcPr>
            <w:tcW w:w="900" w:type="dxa"/>
            <w:vAlign w:val="bottom"/>
          </w:tcPr>
          <w:p w14:paraId="1D270EB9" w14:textId="6A2009B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</w:t>
            </w:r>
          </w:p>
        </w:tc>
        <w:tc>
          <w:tcPr>
            <w:tcW w:w="270" w:type="dxa"/>
            <w:vAlign w:val="bottom"/>
          </w:tcPr>
          <w:p w14:paraId="2D0954F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215C67" w14:textId="419AC486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6C993C" w14:textId="35824F1A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3F7E52" w14:textId="6972212B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  <w:vAlign w:val="bottom"/>
          </w:tcPr>
          <w:p w14:paraId="49DDDC71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5EADEB" w14:textId="5A6F5C51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430C87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44700E" w14:textId="7D356644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3,050</w:t>
            </w:r>
          </w:p>
        </w:tc>
      </w:tr>
      <w:tr w:rsidR="00287D8E" w:rsidRPr="003B2DFD" w14:paraId="0EC3E3EB" w14:textId="77777777" w:rsidTr="004F2077">
        <w:tc>
          <w:tcPr>
            <w:tcW w:w="2880" w:type="dxa"/>
          </w:tcPr>
          <w:p w14:paraId="1D7F7B9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vAlign w:val="bottom"/>
          </w:tcPr>
          <w:p w14:paraId="3EB56DA8" w14:textId="3636DBCA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1,363</w:t>
            </w:r>
          </w:p>
        </w:tc>
        <w:tc>
          <w:tcPr>
            <w:tcW w:w="270" w:type="dxa"/>
          </w:tcPr>
          <w:p w14:paraId="591E1434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9D651E" w14:textId="5434C83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3C8E09" w14:textId="11E2D1F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21DE77" w14:textId="07F2852F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70" w:type="dxa"/>
            <w:vAlign w:val="bottom"/>
          </w:tcPr>
          <w:p w14:paraId="7D6043FB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D02B2" w14:textId="7DEC1850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FD5317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9468A" w14:textId="656DB6C3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1,561</w:t>
            </w:r>
          </w:p>
        </w:tc>
      </w:tr>
      <w:tr w:rsidR="00287D8E" w:rsidRPr="003B2DFD" w14:paraId="151492A7" w14:textId="77777777" w:rsidTr="004F2077">
        <w:tc>
          <w:tcPr>
            <w:tcW w:w="2880" w:type="dxa"/>
          </w:tcPr>
          <w:p w14:paraId="0C0B6DC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00EE1" w14:textId="270A38F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70" w:type="dxa"/>
          </w:tcPr>
          <w:p w14:paraId="1DAF651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8538D" w14:textId="4530CACC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C78ED1" w14:textId="423D03D1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A52F" w14:textId="7BE0C674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D3AF37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5967B" w14:textId="792A41E1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9A9F14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6872" w14:textId="652E4AC0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287D8E" w:rsidRPr="003B2DFD" w14:paraId="26D7D092" w14:textId="77777777" w:rsidTr="004F2077">
        <w:tc>
          <w:tcPr>
            <w:tcW w:w="2880" w:type="dxa"/>
          </w:tcPr>
          <w:p w14:paraId="514AD976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5C52" w14:textId="7B54C9D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111,212</w:t>
            </w:r>
          </w:p>
        </w:tc>
        <w:tc>
          <w:tcPr>
            <w:tcW w:w="270" w:type="dxa"/>
          </w:tcPr>
          <w:p w14:paraId="0820F8B2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45446" w14:textId="0BCE848D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38CDA" w14:textId="553A0DE8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F89F2" w14:textId="0CBFC029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(28,596)</w:t>
            </w:r>
          </w:p>
        </w:tc>
        <w:tc>
          <w:tcPr>
            <w:tcW w:w="270" w:type="dxa"/>
            <w:vAlign w:val="bottom"/>
          </w:tcPr>
          <w:p w14:paraId="374BE168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31A1C" w14:textId="333B9B72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(92)</w:t>
            </w:r>
          </w:p>
        </w:tc>
        <w:tc>
          <w:tcPr>
            <w:tcW w:w="270" w:type="dxa"/>
            <w:vAlign w:val="bottom"/>
          </w:tcPr>
          <w:p w14:paraId="78DDA160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4CDCB" w14:textId="10C720E2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82,524</w:t>
            </w:r>
          </w:p>
        </w:tc>
      </w:tr>
      <w:tr w:rsidR="00287D8E" w:rsidRPr="003B2DFD" w14:paraId="0375DBC7" w14:textId="77777777" w:rsidTr="00800574">
        <w:tc>
          <w:tcPr>
            <w:tcW w:w="2880" w:type="dxa"/>
          </w:tcPr>
          <w:p w14:paraId="67182F1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3C34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F161E5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C1F5E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F8260E" w14:textId="0591D6DA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D8D30F" w14:textId="77777777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25B67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D6197F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CF94C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14C27C" w14:textId="77777777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7D8E" w:rsidRPr="003B2DFD" w14:paraId="2F897C60" w14:textId="77777777" w:rsidTr="00800574">
        <w:tc>
          <w:tcPr>
            <w:tcW w:w="2880" w:type="dxa"/>
          </w:tcPr>
          <w:p w14:paraId="1848F747" w14:textId="4342AF19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10FF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54160A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CEFF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EFD4F0" w14:textId="6B7C3F80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C8CDE9" w14:textId="77777777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902B81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E1AEC2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197A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B01E5B" w14:textId="77777777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7D8E" w:rsidRPr="003B2DFD" w14:paraId="5196A66B" w14:textId="77777777" w:rsidTr="004F2077">
        <w:tc>
          <w:tcPr>
            <w:tcW w:w="2880" w:type="dxa"/>
          </w:tcPr>
          <w:p w14:paraId="48753755" w14:textId="4DB6F7C6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0" w:type="dxa"/>
          </w:tcPr>
          <w:p w14:paraId="53D88428" w14:textId="00077066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</w:tcPr>
          <w:p w14:paraId="00149097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21447" w14:textId="304EA2AA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52C8ED" w14:textId="57AF725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2F021" w14:textId="53C32ECB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70" w:type="dxa"/>
            <w:vAlign w:val="bottom"/>
          </w:tcPr>
          <w:p w14:paraId="10F31F7F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0C0821" w14:textId="01E71630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A0AE49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4AE743" w14:textId="194AED42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(10,180)</w:t>
            </w:r>
          </w:p>
        </w:tc>
      </w:tr>
      <w:tr w:rsidR="00287D8E" w:rsidRPr="003B2DFD" w14:paraId="62ADAD59" w14:textId="77777777" w:rsidTr="004F2077">
        <w:tc>
          <w:tcPr>
            <w:tcW w:w="2880" w:type="dxa"/>
          </w:tcPr>
          <w:p w14:paraId="579BB0C5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0AD96823" w14:textId="412F7F40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760AAAA5" w14:textId="517CAFC6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A484" w14:textId="77777777" w:rsidR="00287D8E" w:rsidRDefault="00287D8E" w:rsidP="00287D8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4181D7" w14:textId="1F5E2E74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EDF5B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BA67D" w14:textId="67041EF9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(13,002)</w:t>
            </w:r>
          </w:p>
        </w:tc>
        <w:tc>
          <w:tcPr>
            <w:tcW w:w="270" w:type="dxa"/>
          </w:tcPr>
          <w:p w14:paraId="51DEC9C6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F8BE4" w14:textId="24252CC5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D6974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726FB" w14:textId="4133542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vAlign w:val="bottom"/>
          </w:tcPr>
          <w:p w14:paraId="5F1F6C5C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CFC08" w14:textId="692FA2FF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(12,829)</w:t>
            </w:r>
          </w:p>
        </w:tc>
      </w:tr>
      <w:tr w:rsidR="00287D8E" w:rsidRPr="003B2DFD" w14:paraId="3E92941D" w14:textId="77777777" w:rsidTr="004F2077">
        <w:tc>
          <w:tcPr>
            <w:tcW w:w="2880" w:type="dxa"/>
          </w:tcPr>
          <w:p w14:paraId="46E74C8E" w14:textId="52A6C7B0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0CB10" w14:textId="3264E0F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</w:tcPr>
          <w:p w14:paraId="628EB18D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0EACF" w14:textId="0AF89A5D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(13,002)</w:t>
            </w:r>
          </w:p>
        </w:tc>
        <w:tc>
          <w:tcPr>
            <w:tcW w:w="270" w:type="dxa"/>
          </w:tcPr>
          <w:p w14:paraId="2C2AF8BC" w14:textId="3090A2C3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5088F" w14:textId="7E46A66A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70" w:type="dxa"/>
            <w:vAlign w:val="bottom"/>
          </w:tcPr>
          <w:p w14:paraId="7B761BA1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EECD7" w14:textId="776B3F65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270" w:type="dxa"/>
            <w:vAlign w:val="bottom"/>
          </w:tcPr>
          <w:p w14:paraId="40A0EFF6" w14:textId="77777777" w:rsidR="00287D8E" w:rsidRPr="003B2DF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293F2" w14:textId="686BEE84" w:rsidR="00287D8E" w:rsidRPr="003B2DFD" w:rsidRDefault="00287D8E" w:rsidP="00287D8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(23,009)</w:t>
            </w:r>
          </w:p>
        </w:tc>
      </w:tr>
    </w:tbl>
    <w:p w14:paraId="069BFB17" w14:textId="77777777" w:rsidR="00C116FB" w:rsidRDefault="00C116FB" w:rsidP="00C116FB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ind w:left="1209" w:hanging="360"/>
        <w:rPr>
          <w:b/>
          <w:bCs/>
          <w:u w:val="none"/>
          <w:cs/>
        </w:rPr>
      </w:pPr>
    </w:p>
    <w:p w14:paraId="2914FD6B" w14:textId="77777777" w:rsidR="003B2DFD" w:rsidRDefault="003B2DFD" w:rsidP="003B2DFD">
      <w:pPr>
        <w:rPr>
          <w:rFonts w:cs="Arial"/>
          <w:cs/>
          <w:lang w:val="th-TH"/>
        </w:rPr>
      </w:pPr>
    </w:p>
    <w:p w14:paraId="254AB4A2" w14:textId="77777777" w:rsidR="003B2DFD" w:rsidRDefault="003B2DFD" w:rsidP="003B2DFD">
      <w:pPr>
        <w:rPr>
          <w:rFonts w:cs="Arial"/>
          <w:cs/>
          <w:lang w:val="th-TH"/>
        </w:rPr>
      </w:pPr>
    </w:p>
    <w:p w14:paraId="3E007E9F" w14:textId="77777777" w:rsidR="003B2DFD" w:rsidRPr="003B2DFD" w:rsidRDefault="003B2DFD" w:rsidP="003B2DFD">
      <w:pPr>
        <w:rPr>
          <w:cs/>
          <w:lang w:val="th-TH"/>
        </w:rPr>
      </w:pPr>
    </w:p>
    <w:p w14:paraId="28FC4553" w14:textId="77777777" w:rsidR="00C116FB" w:rsidRDefault="00C116FB" w:rsidP="00C116FB">
      <w:pPr>
        <w:rPr>
          <w:rFonts w:cs="Arial"/>
          <w:cs/>
          <w:lang w:val="th-TH"/>
        </w:rPr>
      </w:pPr>
    </w:p>
    <w:p w14:paraId="32A4A7C6" w14:textId="77777777" w:rsidR="008736F6" w:rsidRDefault="008736F6" w:rsidP="00C116FB">
      <w:pPr>
        <w:rPr>
          <w:rFonts w:cs="Arial"/>
          <w:cs/>
          <w:lang w:val="th-TH"/>
        </w:rPr>
      </w:pPr>
    </w:p>
    <w:p w14:paraId="4E8B75E0" w14:textId="69F4A679" w:rsidR="0029154B" w:rsidRPr="00CB549F" w:rsidRDefault="00E636B7" w:rsidP="008F7E44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ห</w:t>
      </w:r>
      <w:r w:rsidR="0029154B" w:rsidRPr="00CB549F">
        <w:rPr>
          <w:b/>
          <w:bCs/>
          <w:u w:val="none"/>
          <w:cs/>
        </w:rPr>
        <w:t>นี้สินอื่น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717871" w:rsidRPr="00DC3DDD" w14:paraId="32DF6C48" w14:textId="77777777" w:rsidTr="00C263B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C0544" w:rsidRPr="00DC3DDD" w14:paraId="7FB906F3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2CA851A1" w:rsidR="002C0544" w:rsidRPr="002C0544" w:rsidRDefault="00C263BA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C263BA">
              <w:rPr>
                <w:rFonts w:asciiTheme="majorBidi" w:hAnsiTheme="majorBidi"/>
                <w:sz w:val="28"/>
                <w:szCs w:val="28"/>
                <w:cs/>
              </w:rPr>
              <w:t xml:space="preserve">ายน </w:t>
            </w:r>
            <w:r w:rsidR="002C0544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05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18219651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7D8E" w:rsidRPr="00DC3DDD" w14:paraId="7EB3C6CA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A5CE4" w14:textId="300C0656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59BDD1A5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12,086</w:t>
            </w:r>
          </w:p>
        </w:tc>
      </w:tr>
      <w:tr w:rsidR="00287D8E" w:rsidRPr="00DC3DDD" w14:paraId="5FC1EEE8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56E291" w14:textId="31B423A4" w:rsidR="00287D8E" w:rsidRPr="00DC3DDD" w:rsidRDefault="00123A5D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3EBE66" w14:textId="6220856D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B3435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AEB77D" w14:textId="14AB8250" w:rsidR="00287D8E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12,632</w:t>
            </w:r>
          </w:p>
        </w:tc>
      </w:tr>
      <w:tr w:rsidR="00287D8E" w:rsidRPr="00DC3DDD" w14:paraId="7920ADC4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51BBC6" w14:textId="75B73A0D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D5227" w14:textId="12B2F721" w:rsidR="00287D8E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576FD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29311" w14:textId="28A212DC" w:rsidR="00287D8E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287D8E" w:rsidRPr="00DC3DDD" w14:paraId="1CB4ADEF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FBE11A" w14:textId="5FC3FAC9" w:rsidR="00287D8E" w:rsidRPr="00792E14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 w:rsidR="000C1D3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0C1D31"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0C1D31">
              <w:rPr>
                <w:rFonts w:asciiTheme="majorBidi" w:hAnsiTheme="majorBidi" w:cstheme="majorBidi"/>
                <w:sz w:val="28"/>
                <w:szCs w:val="28"/>
              </w:rPr>
              <w:t xml:space="preserve"> 20.1)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F792C4" w14:textId="6CBA426F" w:rsidR="00287D8E" w:rsidRPr="000333B2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C62764" w14:textId="77777777" w:rsidR="00287D8E" w:rsidRPr="00792E14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E21E64" w14:textId="766AC0EF" w:rsidR="00287D8E" w:rsidRPr="00792E14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8E" w:rsidRPr="00DC3DDD" w14:paraId="679AC34C" w14:textId="77777777" w:rsidTr="00287D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A0B3D" w14:textId="787879DF" w:rsidR="00287D8E" w:rsidRPr="000333B2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A4BCD" w14:textId="2BD185F9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4,831</w:t>
            </w:r>
          </w:p>
        </w:tc>
      </w:tr>
      <w:tr w:rsidR="00287D8E" w:rsidRPr="005067F3" w14:paraId="2B139C90" w14:textId="77777777" w:rsidTr="00287D8E">
        <w:trPr>
          <w:trHeight w:val="43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B9B22" w14:textId="200D6DBC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287D8E" w:rsidRPr="00DC3DDD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30F01" w14:textId="765C9955" w:rsidR="00287D8E" w:rsidRPr="00713B32" w:rsidRDefault="00287D8E" w:rsidP="002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38,238</w:t>
            </w:r>
          </w:p>
        </w:tc>
      </w:tr>
    </w:tbl>
    <w:p w14:paraId="73EB121F" w14:textId="202B13D1" w:rsidR="00FB3CD9" w:rsidRDefault="00390616" w:rsidP="000C7F80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rPr>
          <w:b/>
          <w:bCs/>
          <w:u w:val="none"/>
          <w:cs/>
        </w:rPr>
      </w:pPr>
      <w:r w:rsidRPr="00390616">
        <w:rPr>
          <w:rFonts w:hint="cs"/>
          <w:b/>
          <w:bCs/>
          <w:u w:val="none"/>
          <w:cs/>
        </w:rPr>
        <w:t>2</w:t>
      </w:r>
      <w:r w:rsidR="000C1D31">
        <w:rPr>
          <w:rFonts w:hint="cs"/>
          <w:b/>
          <w:bCs/>
          <w:u w:val="none"/>
          <w:cs/>
        </w:rPr>
        <w:t>0</w:t>
      </w:r>
      <w:r w:rsidRPr="00390616">
        <w:rPr>
          <w:rFonts w:hint="cs"/>
          <w:b/>
          <w:bCs/>
          <w:u w:val="none"/>
          <w:cs/>
        </w:rPr>
        <w:t xml:space="preserve">.1 </w:t>
      </w:r>
      <w:r>
        <w:rPr>
          <w:rFonts w:hint="cs"/>
          <w:b/>
          <w:bCs/>
          <w:u w:val="none"/>
          <w:cs/>
        </w:rPr>
        <w:t xml:space="preserve"> </w:t>
      </w:r>
      <w:r w:rsidR="000C7F80" w:rsidRPr="000C7F80">
        <w:rPr>
          <w:b/>
          <w:bCs/>
          <w:u w:val="none"/>
          <w:cs/>
        </w:rPr>
        <w:t>หนี้สินตามสัญญาเช่า</w:t>
      </w:r>
    </w:p>
    <w:p w14:paraId="6031AB7B" w14:textId="4A1BAE5F" w:rsidR="000C7F80" w:rsidRDefault="000379C8" w:rsidP="000C7F80">
      <w:pPr>
        <w:tabs>
          <w:tab w:val="clear" w:pos="454"/>
          <w:tab w:val="left" w:pos="450"/>
          <w:tab w:val="left" w:pos="14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0379C8">
        <w:rPr>
          <w:rFonts w:asciiTheme="majorBidi" w:hAnsiTheme="majorBidi"/>
          <w:sz w:val="28"/>
          <w:szCs w:val="28"/>
          <w:cs/>
        </w:rPr>
        <w:t>รายละเอียดตามอายุคงเหลือของหนี้สินตามสัญญาเช่า มีดังนี้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8010"/>
        <w:gridCol w:w="1530"/>
      </w:tblGrid>
      <w:tr w:rsidR="000C7F80" w:rsidRPr="00E34BE6" w14:paraId="381924E0" w14:textId="77777777" w:rsidTr="00C263BA">
        <w:trPr>
          <w:trHeight w:val="389"/>
        </w:trPr>
        <w:tc>
          <w:tcPr>
            <w:tcW w:w="8010" w:type="dxa"/>
          </w:tcPr>
          <w:p w14:paraId="6C8C874A" w14:textId="6DBCB3E3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1A84" w14:textId="148420EB" w:rsidR="000C7F80" w:rsidRPr="00E34BE6" w:rsidRDefault="000C7F80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0C7F80" w:rsidRPr="00E34BE6" w14:paraId="4A69A4CC" w14:textId="77777777" w:rsidTr="00C263BA">
        <w:trPr>
          <w:trHeight w:val="389"/>
        </w:trPr>
        <w:tc>
          <w:tcPr>
            <w:tcW w:w="8010" w:type="dxa"/>
          </w:tcPr>
          <w:p w14:paraId="37A886EF" w14:textId="3BA6EDBD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D4555" w14:textId="5724B32B" w:rsidR="000C7F80" w:rsidRPr="00E34BE6" w:rsidRDefault="00C263BA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C263BA">
              <w:rPr>
                <w:rFonts w:asciiTheme="majorBidi" w:hAnsiTheme="majorBidi"/>
                <w:sz w:val="28"/>
                <w:szCs w:val="28"/>
                <w:cs/>
              </w:rPr>
              <w:t xml:space="preserve">ายน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C7F80" w:rsidRPr="00E34BE6" w14:paraId="314D0A4A" w14:textId="77777777" w:rsidTr="0052279F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51E3F48F" w14:textId="7964AF7D" w:rsidR="000C7F80" w:rsidRPr="00E34BE6" w:rsidRDefault="000C7F80" w:rsidP="000C7F80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F29C" w14:textId="77777777" w:rsidR="000C7F80" w:rsidRPr="00E34BE6" w:rsidRDefault="000C7F80" w:rsidP="000C7F8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077" w:rsidRPr="00E34BE6" w14:paraId="4AD8A344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73907486" w14:textId="376C7A48" w:rsidR="004F2077" w:rsidRPr="00E34BE6" w:rsidRDefault="004F2077" w:rsidP="004F2077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07D32900" w14:textId="192A770D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3,679</w:t>
            </w:r>
          </w:p>
        </w:tc>
      </w:tr>
      <w:tr w:rsidR="004F2077" w:rsidRPr="00E34BE6" w14:paraId="4302A342" w14:textId="77777777" w:rsidTr="002D139C">
        <w:trPr>
          <w:trHeight w:val="389"/>
        </w:trPr>
        <w:tc>
          <w:tcPr>
            <w:tcW w:w="8010" w:type="dxa"/>
            <w:shd w:val="clear" w:color="auto" w:fill="auto"/>
            <w:hideMark/>
          </w:tcPr>
          <w:p w14:paraId="73FC3F5E" w14:textId="70EFA079" w:rsidR="004F2077" w:rsidRPr="00E34BE6" w:rsidRDefault="004F2077" w:rsidP="004F2077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2F17E6EB" w14:textId="0D25DEBB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3,575</w:t>
            </w:r>
          </w:p>
        </w:tc>
      </w:tr>
      <w:tr w:rsidR="004F2077" w:rsidRPr="00E34BE6" w14:paraId="2537729B" w14:textId="77777777" w:rsidTr="002D139C">
        <w:trPr>
          <w:trHeight w:val="389"/>
        </w:trPr>
        <w:tc>
          <w:tcPr>
            <w:tcW w:w="8010" w:type="dxa"/>
            <w:shd w:val="clear" w:color="auto" w:fill="auto"/>
            <w:hideMark/>
          </w:tcPr>
          <w:p w14:paraId="573DE54E" w14:textId="0443D59F" w:rsidR="004F2077" w:rsidRPr="00E34BE6" w:rsidRDefault="004F2077" w:rsidP="004F2077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C92C25D" w14:textId="00DE5779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4F2077" w:rsidRPr="00E34BE6" w14:paraId="6A6BD0A4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5B3471DC" w14:textId="0FFAD36B" w:rsidR="004F2077" w:rsidRPr="00E34BE6" w:rsidRDefault="004F2077" w:rsidP="004F2077">
            <w:pPr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0DEB1" w14:textId="6CCE5E86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7,574</w:t>
            </w:r>
          </w:p>
        </w:tc>
      </w:tr>
      <w:tr w:rsidR="004F2077" w:rsidRPr="00E34BE6" w14:paraId="5BE9C987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45300117" w14:textId="77777777" w:rsidR="004F2077" w:rsidRPr="00E34BE6" w:rsidRDefault="004F2077" w:rsidP="004F2077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69D34" w14:textId="77777777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077" w:rsidRPr="00E34BE6" w14:paraId="6E30F37A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32E520A0" w14:textId="57AC9068" w:rsidR="004F2077" w:rsidRPr="00E34BE6" w:rsidRDefault="004F2077" w:rsidP="004F2077">
            <w:pPr>
              <w:tabs>
                <w:tab w:val="left" w:pos="851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1B217923" w14:textId="440D22E8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8,068</w:t>
            </w:r>
          </w:p>
        </w:tc>
      </w:tr>
      <w:tr w:rsidR="004F2077" w:rsidRPr="00E34BE6" w14:paraId="280C288E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66F97F43" w14:textId="37CCFF09" w:rsidR="004F2077" w:rsidRPr="00E34BE6" w:rsidRDefault="004F2077" w:rsidP="004F2077">
            <w:pPr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41592" w14:textId="4700F6C5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</w:tr>
      <w:tr w:rsidR="004F2077" w:rsidRPr="00E34BE6" w14:paraId="3973341A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757C90FF" w14:textId="5F909A59" w:rsidR="004F2077" w:rsidRPr="00E34BE6" w:rsidRDefault="004F2077" w:rsidP="004F2077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3766E" w14:textId="0B07D144" w:rsidR="004F2077" w:rsidRPr="007969A5" w:rsidRDefault="004F2077" w:rsidP="004F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7,574</w:t>
            </w:r>
          </w:p>
        </w:tc>
      </w:tr>
    </w:tbl>
    <w:p w14:paraId="07ADBEB7" w14:textId="38FBFE32" w:rsidR="007F7BD1" w:rsidRPr="008736F6" w:rsidRDefault="000379C8" w:rsidP="008736F6">
      <w:pPr>
        <w:tabs>
          <w:tab w:val="left" w:pos="1440"/>
        </w:tabs>
        <w:spacing w:before="120"/>
        <w:ind w:left="44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2CE5">
        <w:rPr>
          <w:rFonts w:asciiTheme="majorBidi" w:hAnsiTheme="majorBidi"/>
          <w:sz w:val="28"/>
          <w:szCs w:val="28"/>
          <w:cs/>
        </w:rPr>
        <w:t>สำหรับ</w:t>
      </w:r>
      <w:r w:rsidRPr="004F2077">
        <w:rPr>
          <w:rFonts w:asciiTheme="majorBidi" w:hAnsiTheme="majorBidi"/>
          <w:sz w:val="28"/>
          <w:szCs w:val="28"/>
          <w:cs/>
        </w:rPr>
        <w:t>งวด</w:t>
      </w:r>
      <w:r w:rsidR="00E435A2" w:rsidRPr="004F2077">
        <w:rPr>
          <w:rFonts w:asciiTheme="majorBidi" w:hAnsiTheme="majorBidi" w:hint="cs"/>
          <w:sz w:val="28"/>
          <w:szCs w:val="28"/>
          <w:cs/>
        </w:rPr>
        <w:t>สาม</w:t>
      </w:r>
      <w:r w:rsidR="00E435A2" w:rsidRPr="004F2077">
        <w:rPr>
          <w:rFonts w:asciiTheme="majorBidi" w:hAnsiTheme="majorBidi"/>
          <w:sz w:val="28"/>
          <w:szCs w:val="28"/>
          <w:cs/>
        </w:rPr>
        <w:t>เดือน</w:t>
      </w:r>
      <w:r w:rsidR="00E435A2" w:rsidRPr="004F2077">
        <w:rPr>
          <w:rFonts w:asciiTheme="majorBidi" w:hAnsiTheme="majorBidi" w:hint="cs"/>
          <w:sz w:val="28"/>
          <w:szCs w:val="28"/>
          <w:cs/>
        </w:rPr>
        <w:t>และ</w:t>
      </w:r>
      <w:r w:rsidR="00257571" w:rsidRPr="004F2077">
        <w:rPr>
          <w:rFonts w:ascii="Angsana New" w:hAnsi="Angsana New"/>
          <w:sz w:val="28"/>
          <w:szCs w:val="28"/>
          <w:cs/>
        </w:rPr>
        <w:t>เก้า</w:t>
      </w:r>
      <w:r w:rsidR="00C263BA" w:rsidRPr="004F207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263BA" w:rsidRPr="004F2077">
        <w:rPr>
          <w:rFonts w:ascii="Angsana New" w:hAnsi="Angsana New"/>
          <w:sz w:val="28"/>
          <w:szCs w:val="28"/>
        </w:rPr>
        <w:t>30</w:t>
      </w:r>
      <w:r w:rsidR="00C263BA" w:rsidRPr="004F2077">
        <w:rPr>
          <w:rFonts w:ascii="Angsana New" w:hAnsi="Angsana New"/>
          <w:sz w:val="28"/>
          <w:szCs w:val="28"/>
          <w:cs/>
        </w:rPr>
        <w:t xml:space="preserve"> </w:t>
      </w:r>
      <w:r w:rsidR="00250211" w:rsidRPr="004F2077">
        <w:rPr>
          <w:rFonts w:ascii="Angsana New" w:hAnsi="Angsana New"/>
          <w:sz w:val="28"/>
          <w:szCs w:val="28"/>
          <w:cs/>
        </w:rPr>
        <w:t>กันย</w:t>
      </w:r>
      <w:r w:rsidR="00C263BA" w:rsidRPr="004F2077">
        <w:rPr>
          <w:rFonts w:ascii="Angsana New" w:hAnsi="Angsana New"/>
          <w:sz w:val="28"/>
          <w:szCs w:val="28"/>
          <w:cs/>
        </w:rPr>
        <w:t xml:space="preserve">ายน </w:t>
      </w:r>
      <w:r w:rsidR="00C263BA" w:rsidRPr="004F2077">
        <w:rPr>
          <w:rFonts w:ascii="Angsana New" w:hAnsi="Angsana New"/>
          <w:sz w:val="28"/>
          <w:szCs w:val="28"/>
        </w:rPr>
        <w:t>256</w:t>
      </w:r>
      <w:r w:rsidRPr="004F2077">
        <w:rPr>
          <w:rFonts w:asciiTheme="majorBidi" w:hAnsiTheme="majorBidi"/>
          <w:sz w:val="28"/>
          <w:szCs w:val="28"/>
        </w:rPr>
        <w:t>3</w:t>
      </w:r>
      <w:r w:rsidRPr="004F2077">
        <w:rPr>
          <w:rFonts w:asciiTheme="majorBidi" w:hAnsiTheme="majorBidi"/>
          <w:sz w:val="28"/>
          <w:szCs w:val="28"/>
          <w:cs/>
        </w:rPr>
        <w:t xml:space="preserve"> ดอกเบี้ยจ่ายจากหนี้สินตามสัญญาเช่าจำนวน</w:t>
      </w:r>
      <w:r w:rsidR="002E2CE5" w:rsidRPr="004F2077">
        <w:rPr>
          <w:rFonts w:asciiTheme="majorBidi" w:hAnsiTheme="majorBidi"/>
          <w:sz w:val="28"/>
          <w:szCs w:val="28"/>
        </w:rPr>
        <w:t xml:space="preserve"> </w:t>
      </w:r>
      <w:r w:rsidR="004F2077" w:rsidRPr="004F2077">
        <w:rPr>
          <w:rFonts w:asciiTheme="majorBidi" w:hAnsiTheme="majorBidi"/>
          <w:sz w:val="28"/>
          <w:szCs w:val="28"/>
        </w:rPr>
        <w:t>0.1</w:t>
      </w:r>
      <w:r w:rsidR="00D479ED" w:rsidRPr="004F2077">
        <w:rPr>
          <w:rFonts w:asciiTheme="majorBidi" w:hAnsiTheme="majorBidi"/>
          <w:sz w:val="28"/>
          <w:szCs w:val="28"/>
        </w:rPr>
        <w:t xml:space="preserve"> </w:t>
      </w:r>
      <w:r w:rsidR="00D479ED" w:rsidRPr="004F2077">
        <w:rPr>
          <w:rFonts w:asciiTheme="majorBidi" w:hAnsiTheme="majorBidi" w:hint="cs"/>
          <w:sz w:val="28"/>
          <w:szCs w:val="28"/>
          <w:cs/>
        </w:rPr>
        <w:t>ล้านบาท</w:t>
      </w:r>
      <w:r w:rsidR="00E435A2" w:rsidRPr="004F2077">
        <w:rPr>
          <w:rFonts w:asciiTheme="majorBidi" w:hAnsiTheme="majorBidi" w:hint="cs"/>
          <w:spacing w:val="2"/>
          <w:sz w:val="28"/>
          <w:szCs w:val="28"/>
          <w:cs/>
        </w:rPr>
        <w:t xml:space="preserve"> และ </w:t>
      </w:r>
      <w:r w:rsidR="004F2077" w:rsidRPr="004F2077">
        <w:rPr>
          <w:rFonts w:asciiTheme="majorBidi" w:hAnsiTheme="majorBidi"/>
          <w:spacing w:val="2"/>
          <w:sz w:val="28"/>
          <w:szCs w:val="28"/>
        </w:rPr>
        <w:t>0.4</w:t>
      </w:r>
      <w:r w:rsidR="002E2CE5" w:rsidRPr="004F2077">
        <w:rPr>
          <w:rFonts w:asciiTheme="majorBidi" w:hAnsiTheme="majorBidi"/>
          <w:spacing w:val="2"/>
          <w:sz w:val="28"/>
          <w:szCs w:val="28"/>
        </w:rPr>
        <w:t xml:space="preserve"> </w:t>
      </w:r>
      <w:r w:rsidR="00E435A2" w:rsidRPr="004F2077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E435A2">
        <w:rPr>
          <w:rFonts w:asciiTheme="majorBidi" w:hAnsiTheme="majorBidi" w:hint="cs"/>
          <w:spacing w:val="2"/>
          <w:sz w:val="28"/>
          <w:szCs w:val="28"/>
          <w:cs/>
        </w:rPr>
        <w:t xml:space="preserve"> ตามลำดับ</w:t>
      </w:r>
      <w:r w:rsidR="00C263BA" w:rsidRPr="00C263BA">
        <w:rPr>
          <w:rFonts w:asciiTheme="majorBidi" w:hAnsiTheme="majorBidi"/>
          <w:spacing w:val="2"/>
          <w:sz w:val="28"/>
          <w:szCs w:val="28"/>
        </w:rPr>
        <w:t xml:space="preserve"> </w:t>
      </w:r>
      <w:r w:rsidR="00D479ED" w:rsidRPr="00C263BA">
        <w:rPr>
          <w:rFonts w:asciiTheme="majorBidi" w:hAnsiTheme="majorBidi"/>
          <w:spacing w:val="2"/>
          <w:sz w:val="28"/>
          <w:szCs w:val="28"/>
          <w:cs/>
        </w:rPr>
        <w:t>แสดงเป็น</w:t>
      </w:r>
      <w:r w:rsidR="00D479ED" w:rsidRPr="00D479ED">
        <w:rPr>
          <w:rFonts w:asciiTheme="majorBidi" w:hAnsiTheme="majorBidi"/>
          <w:sz w:val="28"/>
          <w:szCs w:val="28"/>
          <w:cs/>
        </w:rPr>
        <w:t>ส่วนหนึ่งของ “ค่าใช้จ่ายในการดำเนินงาน” ในงบกำไรขาดทุนเบ็ดเสร็จ</w:t>
      </w:r>
    </w:p>
    <w:p w14:paraId="199FB003" w14:textId="0EB14754" w:rsidR="009B0C70" w:rsidRDefault="009B0C70" w:rsidP="00DC3CB7">
      <w:pPr>
        <w:pStyle w:val="FSNoteNumbered"/>
        <w:numPr>
          <w:ilvl w:val="0"/>
          <w:numId w:val="17"/>
        </w:numPr>
        <w:spacing w:after="0"/>
        <w:ind w:left="450" w:hanging="45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ทุนเรือนหุ้น</w:t>
      </w:r>
    </w:p>
    <w:p w14:paraId="420A14EB" w14:textId="61708CE5" w:rsidR="009B0C70" w:rsidRPr="000949A9" w:rsidRDefault="009B0C70" w:rsidP="000949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0949A9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ที่ประชุมวิสามัญผู้ถือหุ้นครั้งที่ </w:t>
      </w:r>
      <w:r w:rsidRPr="000949A9">
        <w:rPr>
          <w:rFonts w:ascii="Angsana New" w:eastAsia="Angsana New" w:hAnsi="Angsana New"/>
          <w:sz w:val="28"/>
          <w:szCs w:val="28"/>
        </w:rPr>
        <w:t xml:space="preserve">1/2563 </w:t>
      </w:r>
      <w:r w:rsidRPr="000949A9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Pr="000949A9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0949A9">
        <w:rPr>
          <w:rFonts w:ascii="Angsana New" w:eastAsia="Angsana New" w:hAnsi="Angsana New"/>
          <w:sz w:val="28"/>
          <w:szCs w:val="28"/>
        </w:rPr>
        <w:t>24</w:t>
      </w:r>
      <w:r w:rsidRPr="000949A9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กันยายน </w:t>
      </w:r>
      <w:r w:rsidRPr="000949A9">
        <w:rPr>
          <w:rFonts w:ascii="Angsana New" w:eastAsia="Angsana New" w:hAnsi="Angsana New"/>
          <w:sz w:val="28"/>
          <w:szCs w:val="28"/>
        </w:rPr>
        <w:t>2563</w:t>
      </w:r>
      <w:r w:rsidRPr="000949A9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0949A9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ได้มีมติอนุมัติการลดทุน</w:t>
      </w:r>
      <w:r w:rsidR="004F2077" w:rsidRPr="000949A9">
        <w:rPr>
          <w:rFonts w:asciiTheme="majorBidi" w:hAnsiTheme="majorBidi"/>
          <w:sz w:val="28"/>
          <w:szCs w:val="28"/>
          <w:cs/>
        </w:rPr>
        <w:t>จดทะเบียน</w:t>
      </w:r>
      <w:r w:rsidRPr="000949A9">
        <w:rPr>
          <w:rFonts w:ascii="Angsana New" w:eastAsia="Angsana New" w:hAnsi="Angsana New" w:hint="cs"/>
          <w:sz w:val="28"/>
          <w:szCs w:val="28"/>
          <w:cs/>
          <w:lang w:val="th-TH"/>
        </w:rPr>
        <w:t>ของบริษัท</w:t>
      </w:r>
      <w:r w:rsidRPr="000949A9">
        <w:rPr>
          <w:rFonts w:asciiTheme="majorBidi" w:hAnsiTheme="majorBidi"/>
          <w:sz w:val="28"/>
          <w:szCs w:val="28"/>
          <w:cs/>
        </w:rPr>
        <w:t xml:space="preserve">จากทุนจดทะเบียนเดิม </w:t>
      </w:r>
      <w:r w:rsidRPr="000949A9">
        <w:rPr>
          <w:rFonts w:asciiTheme="majorBidi" w:hAnsiTheme="majorBidi"/>
          <w:sz w:val="28"/>
          <w:szCs w:val="28"/>
        </w:rPr>
        <w:t xml:space="preserve">1,784,895,737 </w:t>
      </w:r>
      <w:r w:rsidRPr="000949A9">
        <w:rPr>
          <w:rFonts w:asciiTheme="majorBidi" w:hAnsiTheme="majorBidi"/>
          <w:sz w:val="28"/>
          <w:szCs w:val="28"/>
          <w:cs/>
        </w:rPr>
        <w:t>บาท</w:t>
      </w:r>
      <w:r w:rsidR="004F2077">
        <w:rPr>
          <w:rFonts w:asciiTheme="majorBidi" w:hAnsiTheme="majorBidi"/>
          <w:sz w:val="28"/>
          <w:szCs w:val="28"/>
        </w:rPr>
        <w:t xml:space="preserve"> </w:t>
      </w:r>
      <w:r w:rsidRPr="000949A9">
        <w:rPr>
          <w:rFonts w:asciiTheme="majorBidi" w:hAnsiTheme="majorBidi"/>
          <w:sz w:val="28"/>
          <w:szCs w:val="28"/>
          <w:cs/>
        </w:rPr>
        <w:t xml:space="preserve">เป็นทุนจดทะเบียนใหม่จำนวน </w:t>
      </w:r>
      <w:r w:rsidRPr="000949A9">
        <w:rPr>
          <w:rFonts w:asciiTheme="majorBidi" w:hAnsiTheme="majorBidi"/>
          <w:sz w:val="28"/>
          <w:szCs w:val="28"/>
        </w:rPr>
        <w:t>951,456,883</w:t>
      </w:r>
      <w:r w:rsidR="00842D4B" w:rsidRPr="000949A9">
        <w:rPr>
          <w:rFonts w:asciiTheme="majorBidi" w:hAnsiTheme="majorBidi"/>
          <w:sz w:val="28"/>
          <w:szCs w:val="28"/>
          <w:cs/>
        </w:rPr>
        <w:t xml:space="preserve"> บาท</w:t>
      </w:r>
      <w:r w:rsidR="00842D4B" w:rsidRPr="000949A9">
        <w:rPr>
          <w:rFonts w:asciiTheme="majorBidi" w:hAnsiTheme="majorBidi"/>
          <w:sz w:val="28"/>
          <w:szCs w:val="28"/>
        </w:rPr>
        <w:t xml:space="preserve"> </w:t>
      </w:r>
      <w:r w:rsidR="004F2077">
        <w:rPr>
          <w:rFonts w:asciiTheme="majorBidi" w:hAnsiTheme="majorBidi" w:hint="cs"/>
          <w:sz w:val="28"/>
          <w:szCs w:val="28"/>
          <w:cs/>
        </w:rPr>
        <w:t>โดยยกเลิกจำนวนหุ้นที่ยังไม่ได้จำหน่ายจำนวน</w:t>
      </w:r>
      <w:r w:rsidR="004F2077">
        <w:rPr>
          <w:rFonts w:asciiTheme="majorBidi" w:hAnsiTheme="majorBidi"/>
          <w:sz w:val="28"/>
          <w:szCs w:val="28"/>
        </w:rPr>
        <w:t xml:space="preserve"> 1,666,877,707</w:t>
      </w:r>
      <w:r w:rsidR="004F2077">
        <w:rPr>
          <w:rFonts w:asciiTheme="majorBidi" w:hAnsiTheme="majorBidi" w:hint="cs"/>
          <w:sz w:val="28"/>
          <w:szCs w:val="28"/>
          <w:cs/>
        </w:rPr>
        <w:t xml:space="preserve"> หุ้น มูลค่าที่ตราไว้หุ้นละ </w:t>
      </w:r>
      <w:r w:rsidR="004F2077">
        <w:rPr>
          <w:rFonts w:asciiTheme="majorBidi" w:hAnsiTheme="majorBidi"/>
          <w:sz w:val="28"/>
          <w:szCs w:val="28"/>
        </w:rPr>
        <w:t>0.5</w:t>
      </w:r>
      <w:r w:rsidR="004F2077">
        <w:rPr>
          <w:rFonts w:asciiTheme="majorBidi" w:hAnsiTheme="majorBidi" w:hint="cs"/>
          <w:sz w:val="28"/>
          <w:szCs w:val="28"/>
          <w:cs/>
        </w:rPr>
        <w:t xml:space="preserve"> บาท รวมไปถึงการ</w:t>
      </w:r>
      <w:r w:rsidRPr="000949A9">
        <w:rPr>
          <w:rFonts w:asciiTheme="majorBidi" w:hAnsiTheme="majorBidi"/>
          <w:sz w:val="28"/>
          <w:szCs w:val="28"/>
          <w:cs/>
        </w:rPr>
        <w:t>แก้ไขหนังสือบริคณห์สนธิให้สอดคล้องกับการลดทุนจดทะเบียนดังกล่าว</w:t>
      </w:r>
      <w:r w:rsidR="004F2077">
        <w:rPr>
          <w:rFonts w:asciiTheme="majorBidi" w:hAnsiTheme="majorBidi" w:hint="cs"/>
          <w:sz w:val="28"/>
          <w:szCs w:val="28"/>
          <w:cs/>
        </w:rPr>
        <w:t>ของ</w:t>
      </w:r>
      <w:r w:rsidRPr="000949A9">
        <w:rPr>
          <w:rFonts w:asciiTheme="majorBidi" w:hAnsiTheme="majorBidi"/>
          <w:sz w:val="28"/>
          <w:szCs w:val="28"/>
          <w:cs/>
        </w:rPr>
        <w:t>บริษัท</w:t>
      </w:r>
      <w:r w:rsidR="004F2077">
        <w:rPr>
          <w:rFonts w:asciiTheme="majorBidi" w:hAnsiTheme="majorBidi" w:hint="cs"/>
          <w:sz w:val="28"/>
          <w:szCs w:val="28"/>
          <w:cs/>
        </w:rPr>
        <w:t xml:space="preserve"> </w:t>
      </w:r>
      <w:r w:rsidR="00D04C6C">
        <w:rPr>
          <w:rFonts w:asciiTheme="majorBidi" w:hAnsiTheme="majorBidi" w:hint="cs"/>
          <w:sz w:val="28"/>
          <w:szCs w:val="28"/>
          <w:cs/>
        </w:rPr>
        <w:t>ปัจจุบัน</w:t>
      </w:r>
      <w:r w:rsidR="004F2077">
        <w:rPr>
          <w:rFonts w:asciiTheme="majorBidi" w:hAnsiTheme="majorBidi" w:hint="cs"/>
          <w:sz w:val="28"/>
          <w:szCs w:val="28"/>
          <w:cs/>
        </w:rPr>
        <w:t>บริษัทอยู่ระหว่าง</w:t>
      </w:r>
      <w:r w:rsidR="00D04C6C">
        <w:rPr>
          <w:rFonts w:asciiTheme="majorBidi" w:hAnsiTheme="majorBidi" w:hint="cs"/>
          <w:sz w:val="28"/>
          <w:szCs w:val="28"/>
          <w:cs/>
        </w:rPr>
        <w:t>การ</w:t>
      </w:r>
      <w:r w:rsidR="004F2077">
        <w:rPr>
          <w:rFonts w:asciiTheme="majorBidi" w:hAnsiTheme="majorBidi" w:hint="cs"/>
          <w:sz w:val="28"/>
          <w:szCs w:val="28"/>
          <w:cs/>
        </w:rPr>
        <w:t>ขออนุมัติ</w:t>
      </w:r>
      <w:r w:rsidR="00D04C6C">
        <w:rPr>
          <w:rFonts w:asciiTheme="majorBidi" w:hAnsiTheme="majorBidi" w:hint="cs"/>
          <w:sz w:val="28"/>
          <w:szCs w:val="28"/>
          <w:cs/>
        </w:rPr>
        <w:t>การลดทุนจดทะเบียน</w:t>
      </w:r>
      <w:r w:rsidR="004F2077">
        <w:rPr>
          <w:rFonts w:asciiTheme="majorBidi" w:hAnsiTheme="majorBidi" w:hint="cs"/>
          <w:sz w:val="28"/>
          <w:szCs w:val="28"/>
          <w:cs/>
        </w:rPr>
        <w:t>จาก</w:t>
      </w:r>
      <w:r w:rsidR="004F2077" w:rsidRPr="004F2077">
        <w:rPr>
          <w:rFonts w:asciiTheme="majorBidi" w:hAnsiTheme="majorBidi"/>
          <w:sz w:val="28"/>
          <w:szCs w:val="28"/>
          <w:cs/>
        </w:rPr>
        <w:t>สำน</w:t>
      </w:r>
      <w:r w:rsidR="004F2077">
        <w:rPr>
          <w:rFonts w:asciiTheme="majorBidi" w:hAnsiTheme="majorBidi"/>
          <w:sz w:val="28"/>
          <w:szCs w:val="28"/>
          <w:cs/>
        </w:rPr>
        <w:t>ักงานคณะกรรมการกำกับและส่งเสริม</w:t>
      </w:r>
      <w:r w:rsidR="004F2077" w:rsidRPr="004F2077">
        <w:rPr>
          <w:rFonts w:asciiTheme="majorBidi" w:hAnsiTheme="majorBidi"/>
          <w:sz w:val="28"/>
          <w:szCs w:val="28"/>
          <w:cs/>
        </w:rPr>
        <w:t>การประกอบธุรกิจประกันภัย</w:t>
      </w:r>
    </w:p>
    <w:p w14:paraId="628E787D" w14:textId="77777777" w:rsidR="009B0C70" w:rsidRDefault="009B0C70" w:rsidP="009B0C70">
      <w:pPr>
        <w:tabs>
          <w:tab w:val="left" w:pos="1440"/>
        </w:tabs>
        <w:ind w:left="450"/>
        <w:jc w:val="thaiDistribute"/>
        <w:rPr>
          <w:rFonts w:asciiTheme="majorBidi" w:hAnsiTheme="majorBidi"/>
          <w:sz w:val="28"/>
          <w:szCs w:val="28"/>
        </w:rPr>
      </w:pPr>
    </w:p>
    <w:p w14:paraId="3B0145AF" w14:textId="77777777" w:rsidR="00842D4B" w:rsidRPr="00842D4B" w:rsidRDefault="00842D4B" w:rsidP="009B0C70">
      <w:pPr>
        <w:tabs>
          <w:tab w:val="left" w:pos="1440"/>
        </w:tabs>
        <w:ind w:left="450"/>
        <w:jc w:val="thaiDistribute"/>
        <w:rPr>
          <w:rFonts w:asciiTheme="majorBidi" w:hAnsiTheme="majorBidi"/>
          <w:sz w:val="28"/>
          <w:szCs w:val="28"/>
        </w:rPr>
      </w:pPr>
    </w:p>
    <w:p w14:paraId="6F56BC1A" w14:textId="53E21292" w:rsidR="006A728D" w:rsidRPr="00824832" w:rsidRDefault="009B73F5" w:rsidP="000C1D31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44F978EC" w:rsidR="006A728D" w:rsidRDefault="006A728D" w:rsidP="000C1D3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E57AF8">
        <w:rPr>
          <w:rFonts w:ascii="Angsana New" w:hAnsi="Angsana New"/>
          <w:spacing w:val="4"/>
          <w:sz w:val="28"/>
          <w:szCs w:val="28"/>
        </w:rPr>
        <w:t>2535</w:t>
      </w: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E57AF8">
        <w:rPr>
          <w:rFonts w:ascii="Angsana New" w:hAnsi="Angsana New"/>
          <w:spacing w:val="4"/>
          <w:sz w:val="28"/>
          <w:szCs w:val="28"/>
        </w:rPr>
        <w:t>5</w:t>
      </w: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 ของกำไรสุทธิ</w:t>
      </w:r>
      <w:r w:rsidRPr="00E57AF8">
        <w:rPr>
          <w:rFonts w:ascii="Angsana New" w:hAnsi="Angsana New"/>
          <w:sz w:val="28"/>
          <w:szCs w:val="28"/>
          <w:cs/>
        </w:rPr>
        <w:t xml:space="preserve">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57AF8">
        <w:rPr>
          <w:rFonts w:ascii="Angsana New" w:hAnsi="Angsana New"/>
          <w:sz w:val="28"/>
          <w:szCs w:val="28"/>
        </w:rPr>
        <w:t>10</w:t>
      </w:r>
      <w:r w:rsidRPr="00E57AF8">
        <w:rPr>
          <w:rFonts w:ascii="Angsana New" w:hAnsi="Angsana New"/>
          <w:sz w:val="28"/>
          <w:szCs w:val="28"/>
          <w:cs/>
        </w:rPr>
        <w:t xml:space="preserve"> ของเงินทุนจดทะเบียน </w:t>
      </w:r>
      <w:r w:rsidR="009B73F5" w:rsidRPr="00E57AF8">
        <w:rPr>
          <w:rFonts w:ascii="Angsana New" w:hAnsi="Angsana New"/>
          <w:sz w:val="28"/>
          <w:szCs w:val="28"/>
          <w:cs/>
        </w:rPr>
        <w:t>ทุน</w:t>
      </w:r>
      <w:r w:rsidRPr="00E57AF8">
        <w:rPr>
          <w:rFonts w:ascii="Angsana New" w:hAnsi="Angsana New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6458E44" w14:textId="44C0EB33" w:rsidR="00CC530B" w:rsidRPr="00C56337" w:rsidRDefault="00CC530B" w:rsidP="00EC66FB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bookmarkStart w:id="14" w:name="_Hlk39322894"/>
      <w:r w:rsidRPr="00C56337">
        <w:rPr>
          <w:rFonts w:hint="cs"/>
          <w:b/>
          <w:bCs/>
          <w:u w:val="none"/>
          <w:cs/>
        </w:rPr>
        <w:t>รายได้จากการลงทุน</w:t>
      </w:r>
    </w:p>
    <w:p w14:paraId="3B63235F" w14:textId="551D9B14" w:rsidR="004E6A0B" w:rsidRPr="004E6A0B" w:rsidRDefault="004E6A0B" w:rsidP="004E6A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56337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C56337">
        <w:rPr>
          <w:rFonts w:ascii="Angsana New" w:hAnsi="Angsana New"/>
          <w:sz w:val="28"/>
          <w:szCs w:val="28"/>
          <w:cs/>
        </w:rPr>
        <w:t>สำหรับ</w:t>
      </w:r>
      <w:r w:rsidR="00E155D1" w:rsidRPr="00C56337">
        <w:rPr>
          <w:rFonts w:ascii="Angsana New" w:hAnsi="Angsana New"/>
          <w:sz w:val="28"/>
          <w:szCs w:val="28"/>
          <w:cs/>
        </w:rPr>
        <w:t>งวดสามเดือนแล</w:t>
      </w:r>
      <w:r w:rsidR="00E155D1" w:rsidRPr="00C56337">
        <w:rPr>
          <w:rFonts w:ascii="Angsana New" w:hAnsi="Angsana New" w:hint="cs"/>
          <w:sz w:val="28"/>
          <w:szCs w:val="28"/>
          <w:cs/>
        </w:rPr>
        <w:t>ะเก้า</w:t>
      </w:r>
      <w:r w:rsidR="00C263BA" w:rsidRPr="00C5633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263BA" w:rsidRPr="00C56337">
        <w:rPr>
          <w:rFonts w:ascii="Angsana New" w:hAnsi="Angsana New"/>
          <w:sz w:val="28"/>
          <w:szCs w:val="28"/>
        </w:rPr>
        <w:t>30</w:t>
      </w:r>
      <w:r w:rsidR="00C263BA" w:rsidRPr="00C56337">
        <w:rPr>
          <w:rFonts w:ascii="Angsana New" w:hAnsi="Angsana New"/>
          <w:sz w:val="28"/>
          <w:szCs w:val="28"/>
          <w:cs/>
        </w:rPr>
        <w:t xml:space="preserve"> </w:t>
      </w:r>
      <w:r w:rsidR="00250211" w:rsidRPr="00C56337">
        <w:rPr>
          <w:rFonts w:ascii="Angsana New" w:hAnsi="Angsana New"/>
          <w:sz w:val="28"/>
          <w:szCs w:val="28"/>
          <w:cs/>
        </w:rPr>
        <w:t>กันย</w:t>
      </w:r>
      <w:r w:rsidR="00C263BA" w:rsidRPr="00C56337">
        <w:rPr>
          <w:rFonts w:ascii="Angsana New" w:hAnsi="Angsana New"/>
          <w:sz w:val="28"/>
          <w:szCs w:val="28"/>
          <w:cs/>
        </w:rPr>
        <w:t xml:space="preserve">ายน </w:t>
      </w:r>
      <w:r w:rsidR="00C263BA" w:rsidRPr="00C56337">
        <w:rPr>
          <w:rFonts w:ascii="Angsana New" w:hAnsi="Angsana New"/>
          <w:sz w:val="28"/>
          <w:szCs w:val="28"/>
        </w:rPr>
        <w:t>256</w:t>
      </w:r>
      <w:r w:rsidRPr="00C56337">
        <w:rPr>
          <w:rFonts w:ascii="Angsana New" w:hAnsi="Angsana New" w:hint="cs"/>
          <w:sz w:val="28"/>
          <w:szCs w:val="28"/>
          <w:cs/>
        </w:rPr>
        <w:t>3</w:t>
      </w:r>
      <w:r w:rsidRPr="00C56337">
        <w:rPr>
          <w:rFonts w:ascii="Angsana New" w:hAnsi="Angsana New"/>
          <w:sz w:val="28"/>
          <w:szCs w:val="28"/>
        </w:rPr>
        <w:t xml:space="preserve"> </w:t>
      </w:r>
      <w:r w:rsidRPr="00C56337">
        <w:rPr>
          <w:rFonts w:ascii="Angsana New" w:hAnsi="Angsana New"/>
          <w:sz w:val="28"/>
          <w:szCs w:val="28"/>
          <w:cs/>
        </w:rPr>
        <w:t>และ</w:t>
      </w:r>
      <w:r w:rsidRPr="00C56337">
        <w:rPr>
          <w:rFonts w:ascii="Angsana New" w:hAnsi="Angsana New"/>
          <w:sz w:val="28"/>
          <w:szCs w:val="28"/>
        </w:rPr>
        <w:t xml:space="preserve"> 256</w:t>
      </w:r>
      <w:r w:rsidR="009D33AF" w:rsidRPr="00C56337">
        <w:rPr>
          <w:rFonts w:ascii="Angsana New" w:hAnsi="Angsana New"/>
          <w:sz w:val="28"/>
          <w:szCs w:val="28"/>
        </w:rPr>
        <w:t>2</w:t>
      </w:r>
      <w:r w:rsidRPr="00C56337">
        <w:rPr>
          <w:rFonts w:ascii="Angsana New" w:hAnsi="Angsana New" w:hint="cs"/>
          <w:sz w:val="28"/>
          <w:szCs w:val="28"/>
          <w:cs/>
        </w:rPr>
        <w:t xml:space="preserve"> มี</w:t>
      </w:r>
      <w:r w:rsidRPr="00C56337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C263BA" w:rsidRPr="00824832" w14:paraId="5CA6B8A6" w14:textId="77777777" w:rsidTr="0052279F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44867F" w14:textId="77777777" w:rsidR="00C263BA" w:rsidRPr="00824832" w:rsidRDefault="00C263B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DD4D" w14:textId="77777777" w:rsidR="00C263BA" w:rsidRPr="00824832" w:rsidRDefault="00C263B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263BA" w:rsidRPr="00824832" w14:paraId="36156E22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06A4CE" w14:textId="77777777" w:rsidR="00C263BA" w:rsidRPr="00824832" w:rsidRDefault="00C263BA" w:rsidP="00C263B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85BB1" w14:textId="77777777" w:rsidR="00C263BA" w:rsidRPr="003C5177" w:rsidRDefault="00C263BA" w:rsidP="00C263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D3417D0" w14:textId="5B684EBB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7516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5879530" w14:textId="29FE5290" w:rsidR="00C263BA" w:rsidRDefault="00C263BA" w:rsidP="00C263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25021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037B8E79" w14:textId="77B303AF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ายน</w:t>
            </w:r>
          </w:p>
        </w:tc>
      </w:tr>
      <w:tr w:rsidR="00C263BA" w:rsidRPr="00824832" w14:paraId="3F25F89C" w14:textId="77777777" w:rsidTr="00642000">
        <w:trPr>
          <w:trHeight w:val="3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F878DA" w14:textId="77777777" w:rsidR="001A36E5" w:rsidRPr="00824832" w:rsidRDefault="001A36E5" w:rsidP="006420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1226D" w14:textId="1CC7E7A4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2AAA2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8C611" w14:textId="3C0E2FCE" w:rsidR="00C263BA" w:rsidRPr="00642000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0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4200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36360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108349E" w14:textId="7ACABCC5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74399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749393F" w14:textId="4EB8C6FA" w:rsidR="00C263BA" w:rsidRPr="00642000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0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4200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624E20" w:rsidRPr="00824832" w14:paraId="730CE017" w14:textId="77777777" w:rsidTr="00687ADD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2ECE56" w14:textId="6858774A" w:rsidR="00624E20" w:rsidRPr="00824832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EBE16" w14:textId="470AA3FF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F5424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D68C" w14:textId="5CF4D9B9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2A128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D75BD" w14:textId="26215C3B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AB763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DA481B" w14:textId="717BFD14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1,907</w:t>
            </w:r>
          </w:p>
        </w:tc>
      </w:tr>
      <w:tr w:rsidR="00624E20" w:rsidRPr="00824832" w14:paraId="3D7D7872" w14:textId="77777777" w:rsidTr="00687ADD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CDBB04" w14:textId="73A4D036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C48D1" w14:textId="7E42485F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254E3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F75EF" w14:textId="25AFAA6E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C3A20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EB178" w14:textId="68DC0871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B2C40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D5D35" w14:textId="349DCFEE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2,553</w:t>
            </w:r>
          </w:p>
        </w:tc>
      </w:tr>
      <w:tr w:rsidR="00624E20" w:rsidRPr="005067F3" w14:paraId="5B9428F7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827E1D" w14:textId="77777777" w:rsidR="00624E20" w:rsidRPr="00824832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CEA10" w14:textId="4FDF6371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C4540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96F22" w14:textId="6ACEFCF0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93EBF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90598" w14:textId="5C3CBC0D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87AC0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9EC1E" w14:textId="6E702028" w:rsidR="00624E20" w:rsidRPr="00721BDB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</w:t>
            </w:r>
          </w:p>
        </w:tc>
      </w:tr>
    </w:tbl>
    <w:p w14:paraId="0A308547" w14:textId="4740B1C9" w:rsidR="00030FD1" w:rsidRDefault="00730CD8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กำไร </w:t>
      </w:r>
      <w:r>
        <w:rPr>
          <w:rFonts w:hint="cs"/>
          <w:b/>
          <w:bCs/>
          <w:u w:val="none"/>
          <w:cs/>
          <w:lang w:val="en-US"/>
        </w:rPr>
        <w:t>(ขา</w:t>
      </w:r>
      <w:r w:rsidR="00107749" w:rsidRPr="00107749">
        <w:rPr>
          <w:b/>
          <w:bCs/>
          <w:u w:val="none"/>
          <w:cs/>
        </w:rPr>
        <w:t>ดทุน</w:t>
      </w:r>
      <w:r>
        <w:rPr>
          <w:rFonts w:hint="cs"/>
          <w:b/>
          <w:bCs/>
          <w:u w:val="none"/>
          <w:cs/>
        </w:rPr>
        <w:t xml:space="preserve">) </w:t>
      </w:r>
      <w:r w:rsidR="00107749" w:rsidRPr="00107749">
        <w:rPr>
          <w:b/>
          <w:bCs/>
          <w:u w:val="none"/>
          <w:cs/>
        </w:rPr>
        <w:t>จากเครื่องมือทางการเงิน</w:t>
      </w:r>
    </w:p>
    <w:p w14:paraId="3B9911BC" w14:textId="1C3A6FCE" w:rsidR="00107749" w:rsidRPr="00107749" w:rsidRDefault="00730CD8" w:rsidP="00107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กำไร (</w:t>
      </w:r>
      <w:r w:rsidR="00107749">
        <w:rPr>
          <w:rFonts w:ascii="Angsana New" w:hAnsi="Angsana New" w:hint="cs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="00107749">
        <w:rPr>
          <w:rFonts w:ascii="Angsana New" w:hAnsi="Angsana New" w:hint="cs"/>
          <w:sz w:val="28"/>
          <w:szCs w:val="28"/>
          <w:cs/>
        </w:rPr>
        <w:t>จากเครื่องมือทางการเงิน</w:t>
      </w:r>
      <w:r w:rsidR="00107749" w:rsidRPr="00107749">
        <w:rPr>
          <w:rFonts w:ascii="Angsana New" w:hAnsi="Angsana New"/>
          <w:sz w:val="28"/>
          <w:szCs w:val="28"/>
          <w:cs/>
        </w:rPr>
        <w:t>สำหรับ</w:t>
      </w:r>
      <w:r w:rsidR="00250211">
        <w:rPr>
          <w:rFonts w:ascii="Angsana New" w:hAnsi="Angsana New"/>
          <w:sz w:val="28"/>
          <w:szCs w:val="28"/>
          <w:cs/>
        </w:rPr>
        <w:t>งวดสามเดือนและเก้า</w:t>
      </w:r>
      <w:r w:rsidR="00E57AF8" w:rsidRPr="00C263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57AF8">
        <w:rPr>
          <w:rFonts w:ascii="Angsana New" w:hAnsi="Angsana New"/>
          <w:sz w:val="28"/>
          <w:szCs w:val="28"/>
        </w:rPr>
        <w:t>30</w:t>
      </w:r>
      <w:r w:rsidR="00E57AF8" w:rsidRPr="00C263BA">
        <w:rPr>
          <w:rFonts w:ascii="Angsana New" w:hAnsi="Angsana New"/>
          <w:sz w:val="28"/>
          <w:szCs w:val="28"/>
          <w:cs/>
        </w:rPr>
        <w:t xml:space="preserve"> </w:t>
      </w:r>
      <w:r w:rsidR="00250211">
        <w:rPr>
          <w:rFonts w:ascii="Angsana New" w:hAnsi="Angsana New" w:hint="cs"/>
          <w:sz w:val="28"/>
          <w:szCs w:val="28"/>
          <w:cs/>
        </w:rPr>
        <w:t>กันย</w:t>
      </w:r>
      <w:r w:rsidR="00E57AF8" w:rsidRPr="00C263BA">
        <w:rPr>
          <w:rFonts w:ascii="Angsana New" w:hAnsi="Angsana New"/>
          <w:sz w:val="28"/>
          <w:szCs w:val="28"/>
          <w:cs/>
        </w:rPr>
        <w:t xml:space="preserve">ายน </w:t>
      </w:r>
      <w:r w:rsidR="00E57AF8">
        <w:rPr>
          <w:rFonts w:ascii="Angsana New" w:hAnsi="Angsana New"/>
          <w:sz w:val="28"/>
          <w:szCs w:val="28"/>
        </w:rPr>
        <w:t>256</w:t>
      </w:r>
      <w:r w:rsidR="00E57AF8" w:rsidRPr="004E6A0B">
        <w:rPr>
          <w:rFonts w:ascii="Angsana New" w:hAnsi="Angsana New" w:hint="cs"/>
          <w:sz w:val="28"/>
          <w:szCs w:val="28"/>
          <w:cs/>
        </w:rPr>
        <w:t>3</w:t>
      </w:r>
      <w:r w:rsidR="00E57AF8" w:rsidRPr="004E6A0B">
        <w:rPr>
          <w:rFonts w:ascii="Angsana New" w:hAnsi="Angsana New"/>
          <w:sz w:val="28"/>
          <w:szCs w:val="28"/>
        </w:rPr>
        <w:t xml:space="preserve"> </w:t>
      </w:r>
      <w:r w:rsidR="00E57AF8" w:rsidRPr="004E6A0B">
        <w:rPr>
          <w:rFonts w:ascii="Angsana New" w:hAnsi="Angsana New" w:hint="cs"/>
          <w:sz w:val="28"/>
          <w:szCs w:val="28"/>
          <w:cs/>
        </w:rPr>
        <w:t>มี</w:t>
      </w:r>
      <w:r w:rsidR="00E57AF8" w:rsidRPr="004E6A0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710"/>
      </w:tblGrid>
      <w:tr w:rsidR="00E57AF8" w:rsidRPr="00824832" w14:paraId="08AC50CA" w14:textId="77777777" w:rsidTr="00E57AF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3B654B6" w14:textId="77777777" w:rsidR="00E57AF8" w:rsidRPr="00824832" w:rsidRDefault="00E57AF8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ADC90" w14:textId="33B970D1" w:rsidR="00E57AF8" w:rsidRDefault="00E57AF8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C7F80" w:rsidRPr="00824832" w14:paraId="6C20F025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7F60D73" w14:textId="77777777" w:rsidR="000C7F80" w:rsidRPr="00824832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7C470" w14:textId="77777777" w:rsidR="00E57AF8" w:rsidRP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6F41CC6" w14:textId="77777777" w:rsid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375A78C6" w14:textId="36A10F5C" w:rsidR="000C7F80" w:rsidRPr="00824832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  <w:r w:rsidR="00932C8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82437" w14:textId="77777777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1D179" w14:textId="1EC1E4F7" w:rsidR="00E57AF8" w:rsidRPr="00E57AF8" w:rsidRDefault="00E155D1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/>
                <w:sz w:val="28"/>
                <w:szCs w:val="28"/>
                <w:cs/>
              </w:rPr>
              <w:t>สำหรับงวดเก้า</w:t>
            </w:r>
            <w:r w:rsidR="00E57AF8"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เดือน</w:t>
            </w:r>
          </w:p>
          <w:p w14:paraId="718B23F8" w14:textId="77777777" w:rsid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สิ้นสุดวันที่</w:t>
            </w:r>
          </w:p>
          <w:p w14:paraId="12F2151F" w14:textId="63800160" w:rsidR="000C7F80" w:rsidRPr="00824832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</w:t>
            </w:r>
            <w:r w:rsidRPr="00E57AF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eastAsia="Cordia New" w:hAnsiTheme="majorBidi"/>
                <w:sz w:val="28"/>
                <w:szCs w:val="28"/>
                <w:cs/>
              </w:rPr>
              <w:t>กันย</w:t>
            </w: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ายน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 xml:space="preserve"> 2563</w:t>
            </w:r>
          </w:p>
        </w:tc>
      </w:tr>
      <w:tr w:rsidR="00D522C7" w:rsidRPr="00824832" w14:paraId="31740D59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3A6EB79" w14:textId="75A5D0AC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2C7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FB02EA" w14:textId="543C5026" w:rsidR="00D522C7" w:rsidRPr="00824832" w:rsidRDefault="00624E20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BA419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C32BCC" w14:textId="323FAC32" w:rsidR="00D522C7" w:rsidRPr="00824832" w:rsidRDefault="00624E20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24E20" w:rsidRPr="00824832" w14:paraId="4A13E030" w14:textId="77777777" w:rsidTr="00624E2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CAB41F8" w14:textId="730E14D7" w:rsidR="00624E20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4F4FD5B" w14:textId="0EAF3843" w:rsidR="00624E20" w:rsidRPr="00107749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86885" w14:textId="31D071E4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95B3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D6A3" w14:textId="11FD8FFA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(1,186)</w:t>
            </w:r>
          </w:p>
        </w:tc>
      </w:tr>
      <w:tr w:rsidR="00624E20" w:rsidRPr="00824832" w14:paraId="2253B153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3C1799" w14:textId="6B7BA345" w:rsidR="00624E20" w:rsidRPr="00107749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621D7B" w14:textId="24ADFA84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1A372" w14:textId="77777777" w:rsidR="00624E20" w:rsidRPr="00824832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B802E5" w14:textId="47892829" w:rsidR="00624E20" w:rsidRPr="00824832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624E20" w:rsidRPr="005067F3" w14:paraId="7F72849D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30D9CF" w14:textId="77777777" w:rsidR="00624E20" w:rsidRPr="00824832" w:rsidRDefault="00624E20" w:rsidP="0062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48EEA" w14:textId="417066C1" w:rsidR="00624E20" w:rsidRPr="009D33AF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BADE0" w14:textId="77777777" w:rsidR="00624E20" w:rsidRPr="009D33AF" w:rsidRDefault="00624E20" w:rsidP="00624E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A68C8" w14:textId="73D68B87" w:rsidR="00624E20" w:rsidRPr="009D33AF" w:rsidRDefault="00624E20" w:rsidP="00624E2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(1,056)</w:t>
            </w:r>
          </w:p>
        </w:tc>
      </w:tr>
    </w:tbl>
    <w:p w14:paraId="15DFDB37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7FA4C2C3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6ED0BC8E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58DE8E64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6D098770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19DD038" w14:textId="77777777" w:rsid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3E49C9FD" w14:textId="77777777" w:rsidR="00AD5CEF" w:rsidRPr="00AD5CEF" w:rsidRDefault="00AD5CEF" w:rsidP="00AD5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0AEAC195" w14:textId="60C0095D" w:rsidR="00107749" w:rsidRDefault="00E31C8A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b/>
          <w:bCs/>
          <w:u w:val="none"/>
          <w:cs/>
        </w:rPr>
        <w:lastRenderedPageBreak/>
        <w:t>ขาดทุน</w:t>
      </w:r>
      <w:r w:rsidR="00107749" w:rsidRPr="00107749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52EBCEE1" w14:textId="63A5F056" w:rsidR="00107749" w:rsidRPr="00E57AF8" w:rsidRDefault="00107749" w:rsidP="00E57A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42000">
        <w:rPr>
          <w:rFonts w:ascii="Angsana New" w:hAnsi="Angsana New" w:hint="cs"/>
          <w:sz w:val="28"/>
          <w:szCs w:val="28"/>
          <w:cs/>
        </w:rPr>
        <w:t>ขาดทุนจาก</w:t>
      </w:r>
      <w:r w:rsidR="00F56DD7" w:rsidRPr="00642000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Pr="00642000">
        <w:rPr>
          <w:rFonts w:ascii="Angsana New" w:hAnsi="Angsana New"/>
          <w:sz w:val="28"/>
          <w:szCs w:val="28"/>
          <w:cs/>
        </w:rPr>
        <w:t>สำหรับ</w:t>
      </w:r>
      <w:r w:rsidR="00250211" w:rsidRPr="00642000">
        <w:rPr>
          <w:rFonts w:ascii="Angsana New" w:hAnsi="Angsana New"/>
          <w:sz w:val="28"/>
          <w:szCs w:val="28"/>
          <w:cs/>
        </w:rPr>
        <w:t>งวดสามเดือนและเก้า</w:t>
      </w:r>
      <w:r w:rsidR="00E57AF8" w:rsidRPr="0064200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57AF8" w:rsidRPr="00642000">
        <w:rPr>
          <w:rFonts w:ascii="Angsana New" w:hAnsi="Angsana New"/>
          <w:sz w:val="28"/>
          <w:szCs w:val="28"/>
        </w:rPr>
        <w:t>30</w:t>
      </w:r>
      <w:r w:rsidR="00E57AF8" w:rsidRPr="00642000">
        <w:rPr>
          <w:rFonts w:ascii="Angsana New" w:hAnsi="Angsana New"/>
          <w:sz w:val="28"/>
          <w:szCs w:val="28"/>
          <w:cs/>
        </w:rPr>
        <w:t xml:space="preserve"> </w:t>
      </w:r>
      <w:r w:rsidR="00250211" w:rsidRPr="00642000">
        <w:rPr>
          <w:rFonts w:ascii="Angsana New" w:hAnsi="Angsana New"/>
          <w:sz w:val="28"/>
          <w:szCs w:val="28"/>
          <w:cs/>
        </w:rPr>
        <w:t>กันย</w:t>
      </w:r>
      <w:r w:rsidR="00E57AF8" w:rsidRPr="00642000">
        <w:rPr>
          <w:rFonts w:ascii="Angsana New" w:hAnsi="Angsana New"/>
          <w:sz w:val="28"/>
          <w:szCs w:val="28"/>
          <w:cs/>
        </w:rPr>
        <w:t xml:space="preserve">ายน </w:t>
      </w:r>
      <w:r w:rsidR="00E57AF8" w:rsidRPr="00642000">
        <w:rPr>
          <w:rFonts w:ascii="Angsana New" w:hAnsi="Angsana New"/>
          <w:sz w:val="28"/>
          <w:szCs w:val="28"/>
        </w:rPr>
        <w:t>256</w:t>
      </w:r>
      <w:r w:rsidR="00E57AF8" w:rsidRPr="00642000">
        <w:rPr>
          <w:rFonts w:ascii="Angsana New" w:hAnsi="Angsana New" w:hint="cs"/>
          <w:sz w:val="28"/>
          <w:szCs w:val="28"/>
          <w:cs/>
        </w:rPr>
        <w:t>3</w:t>
      </w:r>
      <w:r w:rsidR="00E57AF8" w:rsidRPr="00615453">
        <w:rPr>
          <w:rFonts w:ascii="Angsana New" w:hAnsi="Angsana New"/>
          <w:spacing w:val="-2"/>
          <w:sz w:val="28"/>
          <w:szCs w:val="28"/>
        </w:rPr>
        <w:t xml:space="preserve"> </w:t>
      </w:r>
      <w:r w:rsidR="00E57AF8" w:rsidRPr="00615453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E57AF8" w:rsidRPr="00E57AF8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710"/>
      </w:tblGrid>
      <w:tr w:rsidR="00932C8A" w:rsidRPr="00824832" w14:paraId="335FB0D2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6C78E3" w14:textId="77777777" w:rsidR="00932C8A" w:rsidRPr="00824832" w:rsidRDefault="00932C8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66C90" w14:textId="1AFB87A5" w:rsidR="00932C8A" w:rsidRDefault="00932C8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2C8A" w:rsidRPr="00824832" w14:paraId="437D3591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0F4054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C049F" w14:textId="77777777" w:rsidR="00932C8A" w:rsidRPr="00E57AF8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40A1098" w14:textId="77777777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5923C0C3" w14:textId="0BE9D86F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6E88F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31595" w14:textId="667D69B7" w:rsidR="00932C8A" w:rsidRPr="00E57AF8" w:rsidRDefault="00250211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/>
                <w:sz w:val="28"/>
                <w:szCs w:val="28"/>
                <w:cs/>
              </w:rPr>
              <w:t>สำหรับงวดเก้า</w:t>
            </w:r>
            <w:r w:rsidR="00932C8A"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เดือน</w:t>
            </w:r>
          </w:p>
          <w:p w14:paraId="4FBFBAA9" w14:textId="77777777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สิ้นสุดวันที่</w:t>
            </w:r>
          </w:p>
          <w:p w14:paraId="5D34891E" w14:textId="2FBB61AD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</w:t>
            </w:r>
            <w:r w:rsidRPr="00E57AF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eastAsia="Cordia New" w:hAnsiTheme="majorBidi"/>
                <w:sz w:val="28"/>
                <w:szCs w:val="28"/>
                <w:cs/>
              </w:rPr>
              <w:t>กันย</w:t>
            </w: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ายน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 xml:space="preserve"> 2563</w:t>
            </w:r>
          </w:p>
        </w:tc>
      </w:tr>
      <w:tr w:rsidR="00AD5CEF" w:rsidRPr="00824832" w14:paraId="6D2B9497" w14:textId="77777777" w:rsidTr="00687AD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A5F5A92" w14:textId="77777777" w:rsidR="00AD5CEF" w:rsidRDefault="00AD5CEF" w:rsidP="00AD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417A63E4" w14:textId="79A10882" w:rsidR="00AD5CEF" w:rsidRPr="00107749" w:rsidRDefault="00AD5CEF" w:rsidP="00AD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F24E" w14:textId="73354516" w:rsidR="00AD5CEF" w:rsidRPr="00824832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A50F6" w14:textId="77777777" w:rsidR="00AD5CEF" w:rsidRPr="00824832" w:rsidRDefault="00AD5CEF" w:rsidP="00AD5CE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B0CD" w14:textId="19CEA38F" w:rsidR="00AD5CEF" w:rsidRPr="00824832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</w:tr>
      <w:tr w:rsidR="00AD5CEF" w:rsidRPr="00824832" w14:paraId="40AE86DB" w14:textId="77777777" w:rsidTr="00687AD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7CF4376" w14:textId="1EC34350" w:rsidR="00AD5CEF" w:rsidRPr="00107749" w:rsidRDefault="00AD5CEF" w:rsidP="00AD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5BB227" w14:textId="1C6B772D" w:rsidR="00AD5CEF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E430F" w14:textId="77777777" w:rsidR="00AD5CEF" w:rsidRPr="00824832" w:rsidRDefault="00AD5CEF" w:rsidP="00AD5CE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EF5576" w14:textId="7742F0A7" w:rsidR="00AD5CEF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D5CEF" w:rsidRPr="005067F3" w14:paraId="4CC6BEA5" w14:textId="77777777" w:rsidTr="00687AD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F0692E" w14:textId="77777777" w:rsidR="00AD5CEF" w:rsidRPr="00824832" w:rsidRDefault="00AD5CEF" w:rsidP="00AD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FDB29" w14:textId="46013805" w:rsidR="00AD5CEF" w:rsidRPr="00824832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77861" w14:textId="77777777" w:rsidR="00AD5CEF" w:rsidRPr="00824832" w:rsidRDefault="00AD5CEF" w:rsidP="00AD5CE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1FBD3" w14:textId="3AC384CB" w:rsidR="00AD5CEF" w:rsidRPr="00721BDB" w:rsidRDefault="00AD5CEF" w:rsidP="00B864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5,787</w:t>
            </w:r>
          </w:p>
        </w:tc>
      </w:tr>
    </w:tbl>
    <w:bookmarkEnd w:id="14"/>
    <w:p w14:paraId="678610B9" w14:textId="4D6D2387" w:rsidR="005B2CEF" w:rsidRPr="006D59F5" w:rsidRDefault="005B2CEF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D59F5">
        <w:rPr>
          <w:b/>
          <w:bCs/>
          <w:u w:val="none"/>
          <w:cs/>
        </w:rPr>
        <w:t>ค่าใช้จ่ายในการดำเนินงาน</w:t>
      </w:r>
    </w:p>
    <w:p w14:paraId="1D3C6F30" w14:textId="6B026622" w:rsidR="005B2CEF" w:rsidRPr="00824832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Pr="000770A4">
        <w:rPr>
          <w:rFonts w:ascii="Angsana New" w:hAnsi="Angsana New"/>
          <w:sz w:val="28"/>
          <w:szCs w:val="28"/>
          <w:cs/>
        </w:rPr>
        <w:t>งวด</w:t>
      </w:r>
      <w:r w:rsidR="00250211">
        <w:rPr>
          <w:rFonts w:ascii="Angsana New" w:hAnsi="Angsana New"/>
          <w:sz w:val="28"/>
          <w:szCs w:val="28"/>
          <w:cs/>
        </w:rPr>
        <w:t>สามเดือนและเก้า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32C8A" w:rsidRPr="00E57AF8">
        <w:rPr>
          <w:rFonts w:ascii="Angsana New" w:hAnsi="Angsana New"/>
          <w:sz w:val="28"/>
          <w:szCs w:val="28"/>
        </w:rPr>
        <w:t>30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 </w:t>
      </w:r>
      <w:r w:rsidR="00250211" w:rsidRPr="00250211">
        <w:rPr>
          <w:rFonts w:ascii="Angsana New" w:hAnsi="Angsana New"/>
          <w:sz w:val="28"/>
          <w:szCs w:val="28"/>
          <w:cs/>
        </w:rPr>
        <w:t>กันย</w:t>
      </w:r>
      <w:r w:rsidR="00932C8A" w:rsidRPr="00E57AF8">
        <w:rPr>
          <w:rFonts w:ascii="Angsana New" w:hAnsi="Angsana New"/>
          <w:sz w:val="28"/>
          <w:szCs w:val="28"/>
          <w:cs/>
        </w:rPr>
        <w:t>ายน</w:t>
      </w:r>
      <w:r w:rsidRPr="000770A4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>และ</w:t>
      </w:r>
      <w:r w:rsidRPr="000770A4">
        <w:rPr>
          <w:rFonts w:ascii="Angsana New" w:hAnsi="Angsana New"/>
          <w:sz w:val="28"/>
          <w:szCs w:val="28"/>
        </w:rPr>
        <w:t xml:space="preserve"> 256</w:t>
      </w:r>
      <w:r w:rsidR="003B2DFD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932C8A" w:rsidRPr="00824832" w14:paraId="03C34947" w14:textId="77777777" w:rsidTr="00E435A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824015" w14:textId="77777777" w:rsidR="00932C8A" w:rsidRPr="00824832" w:rsidRDefault="00932C8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EB4BAE" w14:textId="77777777" w:rsidR="00932C8A" w:rsidRPr="00824832" w:rsidRDefault="00932C8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2C8A" w:rsidRPr="00824832" w14:paraId="1E36137F" w14:textId="77777777" w:rsidTr="00E435A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DECDF4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1D463" w14:textId="77777777" w:rsidR="00932C8A" w:rsidRPr="003C5177" w:rsidRDefault="00932C8A" w:rsidP="00932C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28F7A2B" w14:textId="59EFF9EC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E8051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1B736E0" w14:textId="467DC142" w:rsidR="00932C8A" w:rsidRDefault="00250211" w:rsidP="00932C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</w:t>
            </w:r>
            <w:r w:rsidR="00932C8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4906A007" w14:textId="605BB249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ายน</w:t>
            </w:r>
          </w:p>
        </w:tc>
      </w:tr>
      <w:tr w:rsidR="00932C8A" w:rsidRPr="00824832" w14:paraId="4A150216" w14:textId="77777777" w:rsidTr="00FC049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BBD69C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251AAE" w14:textId="4011832F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D504A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E00E0" w14:textId="5CD85BC4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44A9E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ADF86EA" w14:textId="0ACE3766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7679F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F0379" w14:textId="242FFBF4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687ADD" w:rsidRPr="00824832" w14:paraId="5FE1F092" w14:textId="77777777" w:rsidTr="00687A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96B8A5" w14:textId="77777777" w:rsidR="00687ADD" w:rsidRPr="00824832" w:rsidRDefault="00687ADD" w:rsidP="0068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64CB0" w14:textId="306E4C8D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8BF00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42C48" w14:textId="7B4DF02F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3A0BF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A8A05" w14:textId="1A9D0486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D91FE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36B59C" w14:textId="09FCF52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687ADD" w:rsidRPr="00824832" w14:paraId="50670E62" w14:textId="77777777" w:rsidTr="007061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D6F524" w14:textId="77777777" w:rsidR="00687ADD" w:rsidRPr="00824832" w:rsidRDefault="00687ADD" w:rsidP="0068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8759B1" w14:textId="127B9890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8BFA1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2C65A6" w14:textId="56F272A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442D4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4C1B2" w14:textId="14C3593B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774BF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56AE3D" w14:textId="7DBD739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18,121</w:t>
            </w:r>
          </w:p>
        </w:tc>
      </w:tr>
      <w:tr w:rsidR="00687ADD" w:rsidRPr="00824832" w14:paraId="29009964" w14:textId="77777777" w:rsidTr="007061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9FB699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CBBC3" w14:textId="2A988FE6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BF9CF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B6F76" w14:textId="53161BD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8FE60B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792E95" w14:textId="2542EA07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CC3E7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42A1D" w14:textId="0C0FBEC5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687ADD" w:rsidRPr="00824832" w14:paraId="52B4BA67" w14:textId="77777777" w:rsidTr="007061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0958AA" w14:textId="1E816EB5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9B223C" w14:textId="39D53E40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D45A4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E5895B" w14:textId="46254CAC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34DA9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5731ED" w14:textId="1318CDDC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3094B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864EE" w14:textId="17973982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24,830</w:t>
            </w:r>
          </w:p>
        </w:tc>
      </w:tr>
      <w:tr w:rsidR="00687ADD" w:rsidRPr="00824832" w14:paraId="3E0C77D6" w14:textId="77777777" w:rsidTr="00687A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FE73E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2FF5" w14:textId="44C1F2F8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79C59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5F412" w14:textId="03269AC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14C8D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29A5C" w14:textId="399E370E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88CCB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E2BA1" w14:textId="6E9CE0A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31,378</w:t>
            </w:r>
          </w:p>
        </w:tc>
      </w:tr>
      <w:tr w:rsidR="00687ADD" w:rsidRPr="005067F3" w14:paraId="28D8896F" w14:textId="77777777" w:rsidTr="00687ADD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5E16FE" w14:textId="77777777" w:rsidR="00687ADD" w:rsidRPr="00824832" w:rsidRDefault="00687ADD" w:rsidP="0068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50EB3" w14:textId="5F92E62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1CFC0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BFA13" w14:textId="0FCFECF3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59887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91CA1" w14:textId="05B2EE87" w:rsidR="00687ADD" w:rsidRPr="00824832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C1F0F" w14:textId="77777777" w:rsidR="00687ADD" w:rsidRPr="00824832" w:rsidRDefault="00687ADD" w:rsidP="00687A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062BC" w14:textId="4F52C058" w:rsidR="00687ADD" w:rsidRPr="00721BDB" w:rsidRDefault="00687ADD" w:rsidP="00687A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142,258</w:t>
            </w:r>
          </w:p>
        </w:tc>
      </w:tr>
    </w:tbl>
    <w:p w14:paraId="34A9E1B6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6FC65EBB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82D16DC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64D2B130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01E47248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3400E097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0B4CFAF" w14:textId="77777777" w:rsid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53903A59" w14:textId="77777777" w:rsidR="00687ADD" w:rsidRPr="00687ADD" w:rsidRDefault="00687ADD" w:rsidP="00687A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1F3496F" w14:textId="5C541F3B" w:rsidR="00E96B61" w:rsidRPr="005E6253" w:rsidRDefault="00216148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กำไร (</w:t>
      </w:r>
      <w:r w:rsidR="00E96B61" w:rsidRPr="005E6253">
        <w:rPr>
          <w:rFonts w:hint="cs"/>
          <w:b/>
          <w:bCs/>
          <w:u w:val="none"/>
          <w:cs/>
        </w:rPr>
        <w:t>ข</w:t>
      </w:r>
      <w:r w:rsidR="00E96B61" w:rsidRPr="005E6253">
        <w:rPr>
          <w:b/>
          <w:bCs/>
          <w:u w:val="none"/>
          <w:cs/>
        </w:rPr>
        <w:t>าดทุน</w:t>
      </w:r>
      <w:r>
        <w:rPr>
          <w:rFonts w:hint="cs"/>
          <w:b/>
          <w:bCs/>
          <w:u w:val="none"/>
          <w:cs/>
        </w:rPr>
        <w:t xml:space="preserve">) </w:t>
      </w:r>
      <w:r w:rsidR="00E96B61" w:rsidRPr="005E6253">
        <w:rPr>
          <w:b/>
          <w:bCs/>
          <w:u w:val="none"/>
          <w:cs/>
        </w:rPr>
        <w:t>ต่อหุ้น</w:t>
      </w:r>
    </w:p>
    <w:p w14:paraId="0D54D9FB" w14:textId="63817ADC" w:rsidR="00E96B61" w:rsidRPr="00824832" w:rsidRDefault="00216148" w:rsidP="0050537D">
      <w:pPr>
        <w:tabs>
          <w:tab w:val="clear" w:pos="227"/>
          <w:tab w:val="clear" w:pos="454"/>
          <w:tab w:val="clear" w:pos="680"/>
          <w:tab w:val="left" w:pos="630"/>
        </w:tabs>
        <w:spacing w:before="12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กำไร (</w:t>
      </w:r>
      <w:r w:rsidR="00E96B61"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) </w:t>
      </w:r>
      <w:r w:rsidR="00E96B61"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ต่อหุ้นขั้นพื้นฐาน</w:t>
      </w:r>
    </w:p>
    <w:p w14:paraId="0B3B1D92" w14:textId="22A3D36D" w:rsidR="00943803" w:rsidRPr="00E1687A" w:rsidRDefault="00216148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กำไร (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ขาดทุน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ต่อหุ้นขั้นพื้นฐานคำนวณโดยหาร</w:t>
      </w:r>
      <w:r>
        <w:rPr>
          <w:rFonts w:ascii="Angsana New" w:hAnsi="Angsana New" w:hint="cs"/>
          <w:spacing w:val="-4"/>
          <w:sz w:val="28"/>
          <w:szCs w:val="28"/>
          <w:cs/>
        </w:rPr>
        <w:t>กำไร (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ขาดทุน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9E56A3" w:rsidRPr="00E1687A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ด้วยจำนวนหุ้น</w:t>
      </w:r>
      <w:r w:rsidR="00FC0493">
        <w:rPr>
          <w:rFonts w:ascii="Angsana New" w:hAnsi="Angsana New" w:hint="cs"/>
          <w:spacing w:val="-4"/>
          <w:sz w:val="28"/>
          <w:szCs w:val="28"/>
          <w:cs/>
        </w:rPr>
        <w:t>สามัญ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ถัวเฉลี่ยถ่วงน้ำหนักที่ออกในระหว่าง</w:t>
      </w:r>
      <w:r w:rsidR="009E56A3" w:rsidRPr="00E1687A">
        <w:rPr>
          <w:rFonts w:ascii="Angsana New" w:hAnsi="Angsana New" w:hint="cs"/>
          <w:spacing w:val="-4"/>
          <w:sz w:val="28"/>
          <w:szCs w:val="28"/>
          <w:cs/>
        </w:rPr>
        <w:t>งวด</w:t>
      </w:r>
    </w:p>
    <w:p w14:paraId="75EA2408" w14:textId="486F5877" w:rsidR="003F76D4" w:rsidRDefault="00943803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2C0544" w:rsidRPr="00E4284A">
        <w:rPr>
          <w:rFonts w:ascii="Angsana New" w:hAnsi="Angsana New"/>
          <w:sz w:val="28"/>
          <w:szCs w:val="28"/>
          <w:cs/>
        </w:rPr>
        <w:t>งวด</w:t>
      </w:r>
      <w:r w:rsidR="00250211">
        <w:rPr>
          <w:rFonts w:ascii="Angsana New" w:hAnsi="Angsana New"/>
          <w:sz w:val="28"/>
          <w:szCs w:val="28"/>
          <w:cs/>
        </w:rPr>
        <w:t>สามเดือนและเก้า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32C8A" w:rsidRPr="00E57AF8">
        <w:rPr>
          <w:rFonts w:ascii="Angsana New" w:hAnsi="Angsana New"/>
          <w:sz w:val="28"/>
          <w:szCs w:val="28"/>
        </w:rPr>
        <w:t>30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 </w:t>
      </w:r>
      <w:r w:rsidR="00250211">
        <w:rPr>
          <w:rFonts w:ascii="Angsana New" w:hAnsi="Angsana New" w:hint="cs"/>
          <w:sz w:val="28"/>
          <w:szCs w:val="28"/>
          <w:cs/>
        </w:rPr>
        <w:t>กันย</w:t>
      </w:r>
      <w:r w:rsidR="00932C8A" w:rsidRPr="00E57AF8">
        <w:rPr>
          <w:rFonts w:ascii="Angsana New" w:hAnsi="Angsana New"/>
          <w:sz w:val="28"/>
          <w:szCs w:val="28"/>
          <w:cs/>
        </w:rPr>
        <w:t>ายน</w:t>
      </w:r>
      <w:r w:rsidR="00932C8A">
        <w:rPr>
          <w:rFonts w:ascii="Angsana New" w:hAnsi="Angsana New"/>
          <w:sz w:val="28"/>
          <w:szCs w:val="28"/>
        </w:rPr>
        <w:t xml:space="preserve"> </w:t>
      </w:r>
      <w:r w:rsidR="002C0544" w:rsidRPr="00E4284A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/>
          <w:sz w:val="28"/>
          <w:szCs w:val="28"/>
        </w:rPr>
        <w:t>3</w:t>
      </w:r>
      <w:r w:rsidR="002C0544" w:rsidRPr="00E4284A">
        <w:rPr>
          <w:rFonts w:ascii="Angsana New" w:hAnsi="Angsana New"/>
          <w:sz w:val="28"/>
          <w:szCs w:val="28"/>
        </w:rPr>
        <w:t xml:space="preserve"> </w:t>
      </w:r>
      <w:r w:rsidR="002C0544" w:rsidRPr="00E4284A">
        <w:rPr>
          <w:rFonts w:ascii="Angsana New" w:hAnsi="Angsana New"/>
          <w:sz w:val="28"/>
          <w:szCs w:val="28"/>
          <w:cs/>
        </w:rPr>
        <w:t>และ</w:t>
      </w:r>
      <w:r w:rsidR="002C0544" w:rsidRPr="00E4284A">
        <w:rPr>
          <w:rFonts w:ascii="Angsana New" w:hAnsi="Angsana New"/>
          <w:sz w:val="28"/>
          <w:szCs w:val="28"/>
        </w:rPr>
        <w:t xml:space="preserve"> 256</w:t>
      </w:r>
      <w:r w:rsidR="002C0544">
        <w:rPr>
          <w:rFonts w:ascii="Angsana New" w:hAnsi="Angsana New"/>
          <w:sz w:val="28"/>
          <w:szCs w:val="28"/>
        </w:rPr>
        <w:t>2</w:t>
      </w:r>
      <w:r w:rsidR="002C0544" w:rsidRPr="00E4284A">
        <w:rPr>
          <w:rFonts w:ascii="Angsana New" w:hAnsi="Angsana New"/>
          <w:sz w:val="28"/>
          <w:szCs w:val="28"/>
          <w:cs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คำนวณได้ดังนี้</w:t>
      </w:r>
    </w:p>
    <w:tbl>
      <w:tblPr>
        <w:tblW w:w="907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58"/>
        <w:gridCol w:w="1080"/>
      </w:tblGrid>
      <w:tr w:rsidR="00E1687A" w:rsidRPr="00824832" w14:paraId="2ECEE6D2" w14:textId="77777777" w:rsidTr="00E1687A">
        <w:tc>
          <w:tcPr>
            <w:tcW w:w="3960" w:type="dxa"/>
          </w:tcPr>
          <w:p w14:paraId="47647129" w14:textId="77777777" w:rsidR="00E1687A" w:rsidRPr="00824832" w:rsidRDefault="00E1687A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EBC8B5" w14:textId="77777777" w:rsidR="00E1687A" w:rsidRPr="003C5177" w:rsidRDefault="00E1687A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FDEEEE3" w14:textId="505D125D" w:rsidR="00E1687A" w:rsidRPr="00824832" w:rsidRDefault="00E1687A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ายน</w:t>
            </w:r>
          </w:p>
        </w:tc>
        <w:tc>
          <w:tcPr>
            <w:tcW w:w="270" w:type="dxa"/>
          </w:tcPr>
          <w:p w14:paraId="567F7ECA" w14:textId="77777777" w:rsidR="00E1687A" w:rsidRPr="00824832" w:rsidRDefault="00E1687A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77AFFA" w14:textId="66EE427D" w:rsidR="00E1687A" w:rsidRDefault="00250211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</w:t>
            </w:r>
            <w:r w:rsidR="00E1687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4F634806" w14:textId="6012FBC1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ายน</w:t>
            </w:r>
          </w:p>
        </w:tc>
      </w:tr>
      <w:tr w:rsidR="00E1687A" w:rsidRPr="00824832" w14:paraId="2206EA0F" w14:textId="77777777" w:rsidTr="00E1687A">
        <w:tc>
          <w:tcPr>
            <w:tcW w:w="3960" w:type="dxa"/>
          </w:tcPr>
          <w:p w14:paraId="35252447" w14:textId="77777777" w:rsidR="00E1687A" w:rsidRPr="00824832" w:rsidRDefault="00E1687A" w:rsidP="00E1687A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D9081" w14:textId="19878D82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CDA776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E4AC9" w14:textId="004C8022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A7D0AA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3FD0D2E" w14:textId="3C0FE2A6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8" w:type="dxa"/>
          </w:tcPr>
          <w:p w14:paraId="7DEF8EA0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3F860F" w14:textId="4876C888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1687A" w:rsidRPr="00824832" w14:paraId="3E22CF83" w14:textId="77777777" w:rsidTr="00E1687A">
        <w:trPr>
          <w:trHeight w:hRule="exact" w:val="170"/>
        </w:trPr>
        <w:tc>
          <w:tcPr>
            <w:tcW w:w="3960" w:type="dxa"/>
          </w:tcPr>
          <w:p w14:paraId="5279DB8F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E8CB8D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5A875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AC47E1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E3F22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D8BE44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907F20C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0DD8ACE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148" w:rsidRPr="00824832" w14:paraId="443AD050" w14:textId="77777777" w:rsidTr="00993D05">
        <w:tc>
          <w:tcPr>
            <w:tcW w:w="3960" w:type="dxa"/>
          </w:tcPr>
          <w:p w14:paraId="587FA3CA" w14:textId="57CF49C3" w:rsidR="00216148" w:rsidRPr="00824832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BB5600" w14:textId="21287A5F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DEFAC5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4716F4" w14:textId="679992B0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(43,072)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8821A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41C20" w14:textId="099D577C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(81,906)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FA7DB0F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8B8359" w14:textId="3C28785D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(3,937)</w:t>
            </w:r>
          </w:p>
        </w:tc>
      </w:tr>
      <w:tr w:rsidR="00216148" w:rsidRPr="00824832" w14:paraId="37B7273C" w14:textId="77777777" w:rsidTr="00993D05">
        <w:tc>
          <w:tcPr>
            <w:tcW w:w="3960" w:type="dxa"/>
          </w:tcPr>
          <w:p w14:paraId="1F5664E1" w14:textId="77777777" w:rsidR="00216148" w:rsidRPr="008B3D12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68E115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8FB832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9A40A3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AE8B53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23CE63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DB180A1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A0AA6F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6148" w:rsidRPr="00824832" w14:paraId="781435B4" w14:textId="77777777" w:rsidTr="00993D05">
        <w:tc>
          <w:tcPr>
            <w:tcW w:w="3960" w:type="dxa"/>
          </w:tcPr>
          <w:p w14:paraId="08690A82" w14:textId="2CE05BAA" w:rsidR="00216148" w:rsidRPr="00824832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CB4F" w14:textId="779E6BD0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B8645F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F8613" w14:textId="1FFA7F0C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76084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8B16" w14:textId="67E8A049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E6A8A63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B9EB4" w14:textId="6B2EF2E2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216148" w:rsidRPr="00824832" w14:paraId="7BBC4C39" w14:textId="77777777" w:rsidTr="00993D05">
        <w:trPr>
          <w:trHeight w:val="139"/>
        </w:trPr>
        <w:tc>
          <w:tcPr>
            <w:tcW w:w="3960" w:type="dxa"/>
          </w:tcPr>
          <w:p w14:paraId="69977E2C" w14:textId="77777777" w:rsidR="0021614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</w:t>
            </w:r>
          </w:p>
          <w:p w14:paraId="7712C0F1" w14:textId="4AB64C3B" w:rsidR="0021614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1016F" w14:textId="0328BEDE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3BAA2" w14:textId="6B81E762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29C5" w14:textId="77777777" w:rsidR="00216148" w:rsidRDefault="00216148" w:rsidP="00216148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BBED4" w14:textId="51771C78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D442F" w14:textId="02856E43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D9A6A" w14:textId="618C0062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FE99818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7D58E" w14:textId="77777777" w:rsidR="00216148" w:rsidRDefault="00216148" w:rsidP="00216148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7CA46A" w14:textId="535897EE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6148" w:rsidRPr="001E5DF6" w14:paraId="1B7B98D2" w14:textId="77777777" w:rsidTr="00993D05">
        <w:tc>
          <w:tcPr>
            <w:tcW w:w="3960" w:type="dxa"/>
          </w:tcPr>
          <w:p w14:paraId="01C51F1F" w14:textId="77777777" w:rsidR="00216148" w:rsidRPr="00267D58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797D8" w14:textId="08C95C4E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8FA10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DF1F3" w14:textId="791AB7FD" w:rsidR="00216148" w:rsidRPr="00C566B8" w:rsidRDefault="00216148" w:rsidP="0021614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7EE0E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483C0" w14:textId="111170CE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5EF2F79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FCD1" w14:textId="663126B0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216148" w:rsidRPr="001E5DF6" w14:paraId="11796EFC" w14:textId="77777777" w:rsidTr="00993D05">
        <w:tc>
          <w:tcPr>
            <w:tcW w:w="3960" w:type="dxa"/>
          </w:tcPr>
          <w:p w14:paraId="6FA28149" w14:textId="77777777" w:rsidR="00216148" w:rsidRPr="008B3D12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46B4EC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78EAF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49BE51" w14:textId="77777777" w:rsidR="00216148" w:rsidRPr="00C566B8" w:rsidRDefault="00216148" w:rsidP="0021614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17151A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913A98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7681C33D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2BFC42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6148" w:rsidRPr="001E5DF6" w14:paraId="57BB81EF" w14:textId="77777777" w:rsidTr="00993D05">
        <w:tc>
          <w:tcPr>
            <w:tcW w:w="3960" w:type="dxa"/>
          </w:tcPr>
          <w:p w14:paraId="7AA36886" w14:textId="114D897B" w:rsidR="00216148" w:rsidRPr="00267D58" w:rsidRDefault="00216148" w:rsidP="0021614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 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EDD89C" w14:textId="06A61425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9BC34B" w14:textId="77777777" w:rsidR="00216148" w:rsidRPr="00250211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A0004B" w14:textId="65C9D314" w:rsidR="00216148" w:rsidRPr="00C566B8" w:rsidRDefault="00216148" w:rsidP="0021614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8143E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6D3D95" w14:textId="0AB38BF2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(0.043)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EE0334F" w14:textId="77777777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1D0E54" w14:textId="6CF26BCC" w:rsidR="00216148" w:rsidRPr="00C566B8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(0.004)</w:t>
            </w:r>
          </w:p>
        </w:tc>
      </w:tr>
    </w:tbl>
    <w:p w14:paraId="34B9F633" w14:textId="14D50F89" w:rsidR="00196A57" w:rsidRPr="00196A57" w:rsidRDefault="00196A57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t>มูลค่ายุติธรรม</w:t>
      </w:r>
    </w:p>
    <w:p w14:paraId="35BBA103" w14:textId="77777777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A1CC7D4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2B04C1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6239F4" w14:textId="7A17BF69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2B1E542B" w14:textId="77777777" w:rsidR="00216148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8FAE31" w14:textId="77777777" w:rsidR="00216148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1A6CF6" w14:textId="77777777" w:rsidR="00216148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4D2E711" w14:textId="77777777" w:rsidR="00216148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F75EE0" w14:textId="77777777" w:rsidR="00216148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56174F" w14:textId="1CCF6C89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CC2391" w:rsidRPr="00E57AF8">
        <w:rPr>
          <w:rFonts w:ascii="Angsana New" w:hAnsi="Angsana New"/>
          <w:sz w:val="28"/>
          <w:szCs w:val="28"/>
        </w:rPr>
        <w:t>30</w:t>
      </w:r>
      <w:r w:rsidR="00CC2391" w:rsidRPr="00E57AF8">
        <w:rPr>
          <w:rFonts w:ascii="Angsana New" w:hAnsi="Angsana New"/>
          <w:sz w:val="28"/>
          <w:szCs w:val="28"/>
          <w:cs/>
        </w:rPr>
        <w:t xml:space="preserve"> </w:t>
      </w:r>
      <w:r w:rsidR="00250211">
        <w:rPr>
          <w:rFonts w:ascii="Angsana New" w:hAnsi="Angsana New" w:hint="cs"/>
          <w:sz w:val="28"/>
          <w:szCs w:val="28"/>
          <w:cs/>
        </w:rPr>
        <w:t>กันย</w:t>
      </w:r>
      <w:r w:rsidR="00CC2391" w:rsidRPr="00E57AF8">
        <w:rPr>
          <w:rFonts w:ascii="Angsana New" w:hAnsi="Angsana New"/>
          <w:sz w:val="28"/>
          <w:szCs w:val="28"/>
          <w:cs/>
        </w:rPr>
        <w:t>ายน</w:t>
      </w:r>
      <w:r w:rsidR="00CC2391">
        <w:rPr>
          <w:rFonts w:ascii="Angsana New" w:hAnsi="Angsana New" w:hint="cs"/>
          <w:sz w:val="28"/>
          <w:szCs w:val="28"/>
          <w:cs/>
        </w:rPr>
        <w:t xml:space="preserve"> </w:t>
      </w:r>
      <w:r w:rsidR="00021BC2">
        <w:rPr>
          <w:rFonts w:ascii="Angsana New" w:hAnsi="Angsana New"/>
          <w:sz w:val="28"/>
          <w:szCs w:val="28"/>
        </w:rPr>
        <w:t>2563</w:t>
      </w:r>
      <w:r w:rsidR="00021BC2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021BC2"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 xml:space="preserve">2562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 w:rsidR="001E3FE5"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 w:rsidR="00495120"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021BC2" w:rsidRPr="00E86A87" w14:paraId="64F81D80" w14:textId="77777777" w:rsidTr="00216148">
        <w:tc>
          <w:tcPr>
            <w:tcW w:w="3240" w:type="dxa"/>
          </w:tcPr>
          <w:p w14:paraId="10A8D04B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39325362"/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374B75EF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1BC2" w:rsidRPr="00E86A87" w14:paraId="36E9AF99" w14:textId="77777777" w:rsidTr="00216148">
        <w:tc>
          <w:tcPr>
            <w:tcW w:w="3240" w:type="dxa"/>
          </w:tcPr>
          <w:p w14:paraId="1D90A2E0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C52A04" w14:textId="46B84520" w:rsidR="00021BC2" w:rsidRDefault="00FA07B8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7B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0211" w:rsidRPr="00250211">
              <w:rPr>
                <w:rFonts w:asciiTheme="majorBidi" w:hAnsiTheme="majorBidi"/>
                <w:sz w:val="28"/>
                <w:szCs w:val="28"/>
                <w:cs/>
              </w:rPr>
              <w:t>กันย</w:t>
            </w:r>
            <w:r w:rsidRPr="00FA07B8">
              <w:rPr>
                <w:rFonts w:asciiTheme="majorBidi" w:hAnsiTheme="majorBidi"/>
                <w:sz w:val="28"/>
                <w:szCs w:val="28"/>
                <w:cs/>
              </w:rPr>
              <w:t>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21BC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21BC2" w:rsidRPr="00E86A87" w14:paraId="18B9858A" w14:textId="77777777" w:rsidTr="00216148">
        <w:tc>
          <w:tcPr>
            <w:tcW w:w="3240" w:type="dxa"/>
          </w:tcPr>
          <w:p w14:paraId="3E0259BF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B39D411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74898EA7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C328DE2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7A02A0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5C380B3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2D454B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BC8282A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1BC2" w:rsidRPr="00E86A87" w14:paraId="64AFAE1B" w14:textId="77777777" w:rsidTr="00216148">
        <w:tc>
          <w:tcPr>
            <w:tcW w:w="3240" w:type="dxa"/>
            <w:vAlign w:val="bottom"/>
          </w:tcPr>
          <w:p w14:paraId="2044AE0A" w14:textId="77777777" w:rsidR="00021BC2" w:rsidRPr="00E86A87" w:rsidRDefault="00021BC2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05D5843D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B3EBA0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0737C4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392A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1CCCE0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7D9F3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D41142C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5"/>
      <w:tr w:rsidR="00216148" w:rsidRPr="00E86A87" w14:paraId="09317CEE" w14:textId="77777777" w:rsidTr="00216148">
        <w:tc>
          <w:tcPr>
            <w:tcW w:w="3240" w:type="dxa"/>
            <w:vAlign w:val="bottom"/>
          </w:tcPr>
          <w:p w14:paraId="6D0C0F33" w14:textId="5FF5AE3B" w:rsidR="00216148" w:rsidRPr="008F2EAD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02B018DC" w14:textId="262A3F3B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93,484</w:t>
            </w:r>
          </w:p>
        </w:tc>
        <w:tc>
          <w:tcPr>
            <w:tcW w:w="262" w:type="dxa"/>
          </w:tcPr>
          <w:p w14:paraId="38B650D1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54731CD" w14:textId="3DC8897C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101,644</w:t>
            </w:r>
          </w:p>
        </w:tc>
        <w:tc>
          <w:tcPr>
            <w:tcW w:w="270" w:type="dxa"/>
          </w:tcPr>
          <w:p w14:paraId="574E6814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5FBA29A" w14:textId="514F25B9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65,627</w:t>
            </w:r>
          </w:p>
        </w:tc>
        <w:tc>
          <w:tcPr>
            <w:tcW w:w="270" w:type="dxa"/>
          </w:tcPr>
          <w:p w14:paraId="5199D7E5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5FC400A" w14:textId="64671594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260,755</w:t>
            </w:r>
          </w:p>
        </w:tc>
      </w:tr>
      <w:tr w:rsidR="00216148" w:rsidRPr="00E86A87" w14:paraId="47347D1E" w14:textId="77777777" w:rsidTr="00216148">
        <w:tc>
          <w:tcPr>
            <w:tcW w:w="3240" w:type="dxa"/>
            <w:vAlign w:val="bottom"/>
          </w:tcPr>
          <w:p w14:paraId="698F0BEF" w14:textId="1A5CD43B" w:rsidR="00216148" w:rsidRPr="008F2EAD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2FC9CF47" w14:textId="61B3B3C4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C21AF81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356EA76" w14:textId="460460B6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86DA1C9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0E46B98" w14:textId="30FEFF48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07C50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ADD797" w14:textId="41944CD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16148" w:rsidRPr="00E86A87" w14:paraId="3348AEF1" w14:textId="77777777" w:rsidTr="00216148">
        <w:tc>
          <w:tcPr>
            <w:tcW w:w="3240" w:type="dxa"/>
            <w:vAlign w:val="bottom"/>
          </w:tcPr>
          <w:p w14:paraId="4A9259E7" w14:textId="69C9786D" w:rsidR="00216148" w:rsidRPr="00E86A87" w:rsidRDefault="00216148" w:rsidP="00216148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6B8FC988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63365B7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CD1C1F8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0B328B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69EC441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BCF93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2B70BB3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6148" w:rsidRPr="00E86A87" w14:paraId="0A907C5E" w14:textId="77777777" w:rsidTr="00216148">
        <w:tc>
          <w:tcPr>
            <w:tcW w:w="3240" w:type="dxa"/>
          </w:tcPr>
          <w:p w14:paraId="066C1006" w14:textId="711DD991" w:rsidR="00216148" w:rsidRPr="00C74082" w:rsidRDefault="00216148" w:rsidP="00216148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7AAF59B1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10DF40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6516F26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1B08F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07F6127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ECABF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F74AFFF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6148" w:rsidRPr="00E86A87" w14:paraId="244029FF" w14:textId="77777777" w:rsidTr="00993D05">
        <w:tc>
          <w:tcPr>
            <w:tcW w:w="3240" w:type="dxa"/>
          </w:tcPr>
          <w:p w14:paraId="2A36CCF6" w14:textId="7C9ED06F" w:rsidR="00216148" w:rsidRPr="00C74082" w:rsidRDefault="00216148" w:rsidP="002161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CBF1" w14:textId="7154AC38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D99679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E6318" w14:textId="585FD18F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DC5FF7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752D" w14:textId="6EF74678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81,880</w:t>
            </w:r>
          </w:p>
        </w:tc>
        <w:tc>
          <w:tcPr>
            <w:tcW w:w="270" w:type="dxa"/>
          </w:tcPr>
          <w:p w14:paraId="3A4E0F4C" w14:textId="77777777" w:rsidR="00216148" w:rsidRPr="000853F0" w:rsidRDefault="00216148" w:rsidP="002161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DA92E" w14:textId="1F575C89" w:rsidR="00216148" w:rsidRPr="000853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81,880</w:t>
            </w:r>
          </w:p>
        </w:tc>
      </w:tr>
      <w:tr w:rsidR="00216148" w:rsidRPr="00E86A87" w14:paraId="652B7DEB" w14:textId="77777777" w:rsidTr="00993D05">
        <w:tc>
          <w:tcPr>
            <w:tcW w:w="3240" w:type="dxa"/>
          </w:tcPr>
          <w:p w14:paraId="63FFEB80" w14:textId="101C5E0A" w:rsidR="00216148" w:rsidRPr="001F1BDE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A8708" w14:textId="7585BFD2" w:rsidR="00216148" w:rsidRPr="008955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93,484</w:t>
            </w:r>
          </w:p>
        </w:tc>
        <w:tc>
          <w:tcPr>
            <w:tcW w:w="262" w:type="dxa"/>
          </w:tcPr>
          <w:p w14:paraId="051B2F94" w14:textId="77777777" w:rsidR="00216148" w:rsidRPr="008955F0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CE301" w14:textId="271CC324" w:rsidR="00216148" w:rsidRPr="008955F0" w:rsidRDefault="00216148" w:rsidP="0021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101,650</w:t>
            </w:r>
          </w:p>
        </w:tc>
        <w:tc>
          <w:tcPr>
            <w:tcW w:w="270" w:type="dxa"/>
          </w:tcPr>
          <w:p w14:paraId="469D9DF1" w14:textId="77777777" w:rsidR="00216148" w:rsidRPr="008955F0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0F4B4" w14:textId="15770CA1" w:rsidR="00216148" w:rsidRPr="008955F0" w:rsidRDefault="00216148" w:rsidP="002161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147,507</w:t>
            </w:r>
          </w:p>
        </w:tc>
        <w:tc>
          <w:tcPr>
            <w:tcW w:w="270" w:type="dxa"/>
          </w:tcPr>
          <w:p w14:paraId="3078622D" w14:textId="77777777" w:rsidR="00216148" w:rsidRPr="008955F0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B2873" w14:textId="132C3A15" w:rsidR="00216148" w:rsidRPr="008955F0" w:rsidRDefault="00216148" w:rsidP="002161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342,641</w:t>
            </w:r>
          </w:p>
        </w:tc>
      </w:tr>
      <w:tr w:rsidR="00216148" w14:paraId="2F7F33F9" w14:textId="77777777" w:rsidTr="00216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59E7B5" w14:textId="77777777" w:rsidR="00216148" w:rsidRDefault="00216148" w:rsidP="002161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1AE186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F4A9231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D74AB2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99A42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7F98BC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35E6E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1A7ECC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6148" w14:paraId="63C1912A" w14:textId="77777777" w:rsidTr="00216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9A575" w14:textId="060348E3" w:rsidR="00216148" w:rsidRDefault="00216148" w:rsidP="002161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D4D56B7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B0482D3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71B920C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BEB572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A439D26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08043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B7572C9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6148" w14:paraId="3FAABDB3" w14:textId="77777777" w:rsidTr="00216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AD3C0" w14:textId="5E978331" w:rsidR="00216148" w:rsidRDefault="00A52732" w:rsidP="002161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CA17E9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E04111A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0C28C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4663B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29218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B6017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E1FCC3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16148" w14:paraId="3DBD0275" w14:textId="77777777" w:rsidTr="002161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C556B" w14:textId="4FC13DFD" w:rsidR="00216148" w:rsidRDefault="00A52732" w:rsidP="002161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A5B818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59462D6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A077B7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DAEBA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C4EA29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829DE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4B16F8" w14:textId="77777777" w:rsidR="00216148" w:rsidRDefault="00216148" w:rsidP="002161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34EB5851" w14:textId="77777777" w:rsidR="00216148" w:rsidRPr="0056305C" w:rsidRDefault="00216148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196A57" w:rsidRPr="00E86A87" w14:paraId="2459AAC6" w14:textId="77777777" w:rsidTr="00021BC2">
        <w:tc>
          <w:tcPr>
            <w:tcW w:w="3240" w:type="dxa"/>
          </w:tcPr>
          <w:p w14:paraId="0EC93175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77AFD71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96A57" w:rsidRPr="00E86A87" w14:paraId="348211CB" w14:textId="77777777" w:rsidTr="00021BC2">
        <w:tc>
          <w:tcPr>
            <w:tcW w:w="3240" w:type="dxa"/>
          </w:tcPr>
          <w:p w14:paraId="1EF935CA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9914146" w14:textId="6E6E5DD4" w:rsidR="00196A5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96A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6A5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196A57" w:rsidRPr="00E86A87" w14:paraId="35B005FC" w14:textId="77777777" w:rsidTr="00021BC2">
        <w:tc>
          <w:tcPr>
            <w:tcW w:w="3240" w:type="dxa"/>
          </w:tcPr>
          <w:p w14:paraId="7CF159C8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0E40F8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7DF58E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E62D54A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9D27E9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811000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3B7D2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83C8B1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6A57" w:rsidRPr="00E86A87" w14:paraId="7B8FD02D" w14:textId="77777777" w:rsidTr="00A25EC3">
        <w:tc>
          <w:tcPr>
            <w:tcW w:w="3240" w:type="dxa"/>
            <w:vAlign w:val="bottom"/>
          </w:tcPr>
          <w:p w14:paraId="3CE26339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40550E8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AFDADE5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1050D53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CE89E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AD4C979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1D2CB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8407331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A57" w:rsidRPr="00E86A87" w14:paraId="0DDA9B3D" w14:textId="77777777" w:rsidTr="00021BC2">
        <w:tc>
          <w:tcPr>
            <w:tcW w:w="3240" w:type="dxa"/>
            <w:vAlign w:val="bottom"/>
          </w:tcPr>
          <w:p w14:paraId="57324316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14:paraId="3E447CD5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475C90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5AED11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913C2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97EB99" w14:textId="77777777" w:rsidR="00196A57" w:rsidRPr="00E86A87" w:rsidRDefault="00196A57" w:rsidP="008C3C0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F246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C9C28EA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E86A87" w14:paraId="3CD9E0AE" w14:textId="77777777" w:rsidTr="00021BC2">
        <w:tc>
          <w:tcPr>
            <w:tcW w:w="3240" w:type="dxa"/>
            <w:vAlign w:val="bottom"/>
          </w:tcPr>
          <w:p w14:paraId="16821AF3" w14:textId="77777777" w:rsidR="007F7BD1" w:rsidRPr="00E86A87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1850A110" w14:textId="0E123B3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683FB2E9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EBF7526" w14:textId="7C74992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1FE3135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B2A894" w14:textId="1A8E243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A05F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9C2AFA9" w14:textId="40D433B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</w:tr>
      <w:tr w:rsidR="007F7BD1" w:rsidRPr="00E86A87" w14:paraId="6FF4C619" w14:textId="77777777" w:rsidTr="00021BC2">
        <w:tc>
          <w:tcPr>
            <w:tcW w:w="3240" w:type="dxa"/>
            <w:vAlign w:val="bottom"/>
          </w:tcPr>
          <w:p w14:paraId="0D8D3779" w14:textId="21308611" w:rsidR="007F7BD1" w:rsidRPr="00E86A87" w:rsidRDefault="007F7BD1" w:rsidP="007F7BD1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D95E2A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24849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5FEAA88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106F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D5DAB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AC20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519203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63F5108A" w14:textId="77777777" w:rsidTr="00021BC2">
        <w:tc>
          <w:tcPr>
            <w:tcW w:w="3240" w:type="dxa"/>
          </w:tcPr>
          <w:p w14:paraId="1C60A62B" w14:textId="5D93ED5A" w:rsidR="007F7BD1" w:rsidRPr="00C74082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42D387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4801349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14AE2C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A3A3D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C929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8F5B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E06BFB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43F7145A" w14:textId="77777777" w:rsidTr="00021BC2">
        <w:tc>
          <w:tcPr>
            <w:tcW w:w="3240" w:type="dxa"/>
          </w:tcPr>
          <w:p w14:paraId="4B886828" w14:textId="77777777" w:rsidR="007F7BD1" w:rsidRPr="00C74082" w:rsidRDefault="007F7BD1" w:rsidP="007F7B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80" w:type="dxa"/>
          </w:tcPr>
          <w:p w14:paraId="4B10A132" w14:textId="2E429C5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804CCC3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B302743" w14:textId="187CF9C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5F07B0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5B6B652" w14:textId="7F23B7F4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D7D10ED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FF2339" w14:textId="125DC7AA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</w:tr>
      <w:tr w:rsidR="007F7BD1" w:rsidRPr="00E86A87" w14:paraId="22CDFA8D" w14:textId="77777777" w:rsidTr="00021BC2">
        <w:tc>
          <w:tcPr>
            <w:tcW w:w="3240" w:type="dxa"/>
            <w:vAlign w:val="bottom"/>
          </w:tcPr>
          <w:p w14:paraId="78D4A7F1" w14:textId="77777777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13BD44C" w14:textId="4342869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3F4C11F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64593C71" w14:textId="7A6DA63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E70987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096BA4B" w14:textId="5E58290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175A2A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8ED4DC9" w14:textId="5BE41C9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183,215</w:t>
            </w:r>
          </w:p>
        </w:tc>
      </w:tr>
    </w:tbl>
    <w:p w14:paraId="72C0727C" w14:textId="77777777" w:rsidR="00E46A58" w:rsidRDefault="00E46A58" w:rsidP="00E46A5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253AC98" w14:textId="77777777" w:rsidR="00E46A58" w:rsidRDefault="00E46A58" w:rsidP="00E46A5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F111C9C" w14:textId="77777777" w:rsidR="00E46A58" w:rsidRDefault="00E46A58" w:rsidP="00E46A5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835AE5" w14:textId="77777777" w:rsidR="00E46A58" w:rsidRDefault="00E46A58" w:rsidP="00E46A5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42F54E" w14:textId="77777777" w:rsidR="00E46A58" w:rsidRPr="00E46A58" w:rsidRDefault="00E46A58" w:rsidP="00E46A5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B3ED60" w14:textId="0F0571DC" w:rsidR="003F2A02" w:rsidRPr="00E4284A" w:rsidRDefault="00DA054C" w:rsidP="009E1A6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lastRenderedPageBreak/>
        <w:t>การ</w:t>
      </w:r>
      <w:r w:rsidR="005B2CEF">
        <w:rPr>
          <w:rFonts w:hint="cs"/>
          <w:b/>
          <w:bCs/>
          <w:u w:val="none"/>
          <w:cs/>
        </w:rPr>
        <w:t>เสนอข้อมูลทางการเงินจำแนกตามส่วนงาน</w:t>
      </w:r>
    </w:p>
    <w:p w14:paraId="643E2E46" w14:textId="011BEC40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6" w:name="_Hlk39325547"/>
      <w:bookmarkStart w:id="17" w:name="OLE_LINK5"/>
      <w:r w:rsidRPr="005B2CE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</w:t>
      </w:r>
      <w:r w:rsidR="00280AAA">
        <w:rPr>
          <w:rFonts w:ascii="Angsana New" w:hAnsi="Angsana New"/>
          <w:sz w:val="28"/>
          <w:szCs w:val="28"/>
          <w:cs/>
        </w:rPr>
        <w:br/>
      </w:r>
      <w:r w:rsidRPr="005B2CEF">
        <w:rPr>
          <w:rFonts w:ascii="Angsana New" w:hAnsi="Angsana New"/>
          <w:sz w:val="28"/>
          <w:szCs w:val="28"/>
          <w:cs/>
        </w:rPr>
        <w:t>การดำเนินงานของส่วนงาน ทั้งนี้ผู้มีอำนาจตัดสินใจสูงสุดด้านการดำเนินงานของบริษัทคือประธาน</w:t>
      </w:r>
      <w:r w:rsidR="0083406F">
        <w:rPr>
          <w:rFonts w:ascii="Angsana New" w:hAnsi="Angsana New" w:hint="cs"/>
          <w:sz w:val="28"/>
          <w:szCs w:val="28"/>
          <w:cs/>
        </w:rPr>
        <w:t>เจ้าหน้าที่บริหาร</w:t>
      </w:r>
    </w:p>
    <w:p w14:paraId="40822027" w14:textId="44488DE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และประกันภัยเบ็ดเตล็ดอื่น (รวมประกันภัยอุบัติเหตุส่วนบุคคล) </w:t>
      </w:r>
    </w:p>
    <w:p w14:paraId="5B184126" w14:textId="6562BCB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8" w:name="_Hlk39325585"/>
      <w:bookmarkEnd w:id="16"/>
      <w:r w:rsidRPr="005B2CEF">
        <w:rPr>
          <w:rFonts w:ascii="Angsana New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5B2CEF">
        <w:rPr>
          <w:rFonts w:ascii="Angsana New" w:hAnsi="Angsana New"/>
          <w:sz w:val="28"/>
          <w:szCs w:val="28"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FD3686">
        <w:rPr>
          <w:rFonts w:ascii="Angsana New" w:hAnsi="Angsana New" w:hint="cs"/>
          <w:sz w:val="28"/>
          <w:szCs w:val="28"/>
          <w:cs/>
        </w:rPr>
        <w:t>ข้อมูลทางการเงิน</w:t>
      </w:r>
    </w:p>
    <w:p w14:paraId="4C88257F" w14:textId="129FE2E8" w:rsidR="005B2CEF" w:rsidRPr="00A158A9" w:rsidRDefault="005B2CEF" w:rsidP="00FD36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บริษัทดำเนินธุรกิจในเขตภูมิศาสตร์เดียว คือ</w:t>
      </w:r>
      <w:r w:rsidRPr="005B2CE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4308FF">
        <w:rPr>
          <w:rFonts w:ascii="Angsana New" w:hAnsi="Angsana New" w:hint="cs"/>
          <w:spacing w:val="4"/>
          <w:sz w:val="28"/>
          <w:szCs w:val="28"/>
          <w:cs/>
        </w:rPr>
        <w:t xml:space="preserve"> กำไร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>ข้อมูลทาง</w:t>
      </w:r>
      <w:r w:rsidRPr="00A158A9">
        <w:rPr>
          <w:rFonts w:ascii="Angsana New" w:hAnsi="Angsana New"/>
          <w:spacing w:val="4"/>
          <w:sz w:val="28"/>
          <w:szCs w:val="28"/>
          <w:cs/>
        </w:rPr>
        <w:t>การเงินจึงถือเป็นการ</w:t>
      </w:r>
      <w:r w:rsidRPr="00A158A9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F8E8D3D" w14:textId="3F1AF402" w:rsidR="00E435A2" w:rsidRPr="00E435A2" w:rsidRDefault="00E435A2" w:rsidP="00E435A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A158A9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งวดสามเดือนสิ้นสุดวันที่ </w:t>
      </w:r>
      <w:r w:rsidRPr="00A158A9">
        <w:rPr>
          <w:rFonts w:ascii="Angsana New" w:hAnsi="Angsana New"/>
          <w:spacing w:val="4"/>
          <w:sz w:val="28"/>
          <w:szCs w:val="28"/>
        </w:rPr>
        <w:t>30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50211" w:rsidRPr="00250211">
        <w:rPr>
          <w:rFonts w:ascii="Angsana New" w:hAnsi="Angsana New"/>
          <w:spacing w:val="4"/>
          <w:sz w:val="28"/>
          <w:szCs w:val="28"/>
          <w:cs/>
        </w:rPr>
        <w:t>กันย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ายน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/>
          <w:spacing w:val="4"/>
          <w:sz w:val="28"/>
          <w:szCs w:val="28"/>
        </w:rPr>
        <w:t xml:space="preserve">2563 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</w:t>
      </w:r>
      <w:r w:rsidRPr="00E46A58">
        <w:rPr>
          <w:rFonts w:ascii="Angsana New" w:hAnsi="Angsana New" w:hint="cs"/>
          <w:spacing w:val="4"/>
          <w:sz w:val="28"/>
          <w:szCs w:val="28"/>
          <w:cs/>
        </w:rPr>
        <w:t>รายใหญ่</w:t>
      </w:r>
      <w:r w:rsidR="00D04C6C">
        <w:rPr>
          <w:rFonts w:ascii="Angsana New" w:hAnsi="Angsana New" w:hint="cs"/>
          <w:spacing w:val="4"/>
          <w:sz w:val="28"/>
          <w:szCs w:val="28"/>
          <w:cs/>
        </w:rPr>
        <w:t>สอง</w:t>
      </w:r>
      <w:r w:rsidRPr="00E46A58">
        <w:rPr>
          <w:rFonts w:ascii="Angsana New" w:hAnsi="Angsana New" w:hint="cs"/>
          <w:spacing w:val="4"/>
          <w:sz w:val="28"/>
          <w:szCs w:val="28"/>
          <w:cs/>
        </w:rPr>
        <w:t>รายเป็นจำนวนเงินรวม</w:t>
      </w:r>
      <w:r w:rsidR="00A158A9" w:rsidRPr="00E46A5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46A58" w:rsidRPr="00E46A58">
        <w:rPr>
          <w:rFonts w:ascii="Angsana New" w:hAnsi="Angsana New"/>
          <w:spacing w:val="4"/>
          <w:sz w:val="28"/>
          <w:szCs w:val="28"/>
        </w:rPr>
        <w:t>49.7</w:t>
      </w:r>
      <w:r w:rsidRPr="00E46A58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และสำหรับ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งวดสามเดือนสิ้นสุดวันที่ </w:t>
      </w:r>
      <w:r w:rsidRPr="00A158A9">
        <w:rPr>
          <w:rFonts w:ascii="Angsana New" w:hAnsi="Angsana New"/>
          <w:spacing w:val="4"/>
          <w:sz w:val="28"/>
          <w:szCs w:val="28"/>
        </w:rPr>
        <w:t>30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50211" w:rsidRPr="00250211">
        <w:rPr>
          <w:rFonts w:ascii="Angsana New" w:hAnsi="Angsana New"/>
          <w:spacing w:val="4"/>
          <w:sz w:val="28"/>
          <w:szCs w:val="28"/>
          <w:cs/>
        </w:rPr>
        <w:t>กันย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ายน</w:t>
      </w:r>
      <w:r w:rsidRPr="00A158A9">
        <w:rPr>
          <w:rFonts w:ascii="Angsana New" w:hAnsi="Angsana New"/>
          <w:spacing w:val="4"/>
          <w:sz w:val="28"/>
          <w:szCs w:val="28"/>
        </w:rPr>
        <w:t xml:space="preserve"> 2562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บริษัทมีรายได้เบี้ยประกันภัยรับจากตัวแทนและบริษัทนายหน้ารายใหญ่</w:t>
      </w:r>
      <w:r w:rsidR="00FC0493" w:rsidRPr="00A158A9">
        <w:rPr>
          <w:rFonts w:ascii="Angsana New" w:hAnsi="Angsana New" w:hint="cs"/>
          <w:spacing w:val="4"/>
          <w:sz w:val="28"/>
          <w:szCs w:val="28"/>
          <w:cs/>
        </w:rPr>
        <w:t>สอง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รายเป็นจำนวนเงินรวม </w:t>
      </w:r>
      <w:r w:rsidR="00250211" w:rsidRPr="00250211">
        <w:rPr>
          <w:rFonts w:ascii="Angsana New" w:hAnsi="Angsana New"/>
          <w:spacing w:val="4"/>
          <w:sz w:val="28"/>
          <w:szCs w:val="28"/>
        </w:rPr>
        <w:t xml:space="preserve">70.2 </w:t>
      </w:r>
      <w:r w:rsidRPr="00A158A9">
        <w:rPr>
          <w:rFonts w:ascii="Angsana New" w:hAnsi="Angsana New"/>
          <w:spacing w:val="4"/>
          <w:sz w:val="28"/>
          <w:szCs w:val="28"/>
          <w:cs/>
        </w:rPr>
        <w:t>ล้านบาท</w:t>
      </w:r>
    </w:p>
    <w:p w14:paraId="674BE804" w14:textId="629E8484" w:rsidR="005B2CEF" w:rsidRPr="00E435A2" w:rsidRDefault="00E435A2" w:rsidP="00E435A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EC47CC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250211" w:rsidRPr="00EC47CC">
        <w:rPr>
          <w:rFonts w:ascii="Angsana New" w:hAnsi="Angsana New"/>
          <w:spacing w:val="4"/>
          <w:sz w:val="28"/>
          <w:szCs w:val="28"/>
          <w:cs/>
        </w:rPr>
        <w:t>งวดเก้า</w:t>
      </w:r>
      <w:r w:rsidRPr="00EC47CC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Pr="00EC47CC">
        <w:rPr>
          <w:rFonts w:ascii="Angsana New" w:hAnsi="Angsana New"/>
          <w:spacing w:val="4"/>
          <w:sz w:val="28"/>
          <w:szCs w:val="28"/>
        </w:rPr>
        <w:t>30</w:t>
      </w:r>
      <w:r w:rsidRPr="00EC47C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50211" w:rsidRPr="00EC47CC">
        <w:rPr>
          <w:rFonts w:ascii="Angsana New" w:hAnsi="Angsana New"/>
          <w:spacing w:val="4"/>
          <w:sz w:val="28"/>
          <w:szCs w:val="28"/>
          <w:cs/>
        </w:rPr>
        <w:t>กันย</w:t>
      </w:r>
      <w:r w:rsidRPr="00EC47CC">
        <w:rPr>
          <w:rFonts w:ascii="Angsana New" w:hAnsi="Angsana New" w:hint="cs"/>
          <w:spacing w:val="4"/>
          <w:sz w:val="28"/>
          <w:szCs w:val="28"/>
          <w:cs/>
        </w:rPr>
        <w:t>ายน</w:t>
      </w:r>
      <w:r w:rsidRPr="00EC47C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EC47CC">
        <w:rPr>
          <w:rFonts w:ascii="Angsana New" w:hAnsi="Angsana New"/>
          <w:spacing w:val="4"/>
          <w:sz w:val="28"/>
          <w:szCs w:val="28"/>
        </w:rPr>
        <w:t xml:space="preserve">2563 </w:t>
      </w:r>
      <w:r w:rsidRPr="00EC47CC">
        <w:rPr>
          <w:rFonts w:ascii="Angsana New" w:hAnsi="Angsana New" w:hint="cs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</w:t>
      </w:r>
      <w:r w:rsidR="00EC47CC">
        <w:rPr>
          <w:rFonts w:ascii="Angsana New" w:hAnsi="Angsana New"/>
          <w:spacing w:val="4"/>
          <w:sz w:val="28"/>
          <w:szCs w:val="28"/>
        </w:rPr>
        <w:br/>
      </w:r>
      <w:r w:rsidRPr="00E46A58">
        <w:rPr>
          <w:rFonts w:ascii="Angsana New" w:hAnsi="Angsana New" w:hint="cs"/>
          <w:spacing w:val="4"/>
          <w:sz w:val="28"/>
          <w:szCs w:val="28"/>
          <w:cs/>
        </w:rPr>
        <w:t>รายใหญ่</w:t>
      </w:r>
      <w:r w:rsidR="00D04C6C">
        <w:rPr>
          <w:rFonts w:ascii="Angsana New" w:hAnsi="Angsana New" w:hint="cs"/>
          <w:spacing w:val="6"/>
          <w:sz w:val="28"/>
          <w:szCs w:val="28"/>
          <w:cs/>
        </w:rPr>
        <w:t>สาม</w:t>
      </w:r>
      <w:r w:rsidRPr="00E46A58">
        <w:rPr>
          <w:rFonts w:ascii="Angsana New" w:hAnsi="Angsana New" w:hint="cs"/>
          <w:spacing w:val="6"/>
          <w:sz w:val="28"/>
          <w:szCs w:val="28"/>
          <w:cs/>
        </w:rPr>
        <w:t xml:space="preserve">รายเป็นจำนวนเงินรวม </w:t>
      </w:r>
      <w:r w:rsidR="00E46A58" w:rsidRPr="00E46A58">
        <w:rPr>
          <w:rFonts w:ascii="Angsana New" w:hAnsi="Angsana New"/>
          <w:spacing w:val="6"/>
          <w:sz w:val="28"/>
          <w:szCs w:val="28"/>
        </w:rPr>
        <w:t>297.3</w:t>
      </w:r>
      <w:r w:rsidR="00A158A9" w:rsidRPr="00E46A58">
        <w:rPr>
          <w:rFonts w:ascii="Angsana New" w:hAnsi="Angsana New"/>
          <w:spacing w:val="6"/>
          <w:sz w:val="28"/>
          <w:szCs w:val="28"/>
        </w:rPr>
        <w:t xml:space="preserve"> </w:t>
      </w:r>
      <w:r w:rsidRPr="00E46A58">
        <w:rPr>
          <w:rFonts w:ascii="Angsana New" w:hAnsi="Angsana New" w:hint="cs"/>
          <w:spacing w:val="6"/>
          <w:sz w:val="28"/>
          <w:szCs w:val="28"/>
          <w:cs/>
        </w:rPr>
        <w:t>ล้านบาท</w:t>
      </w:r>
      <w:r w:rsidRPr="00E46A58">
        <w:rPr>
          <w:rFonts w:ascii="Angsana New" w:hAnsi="Angsana New"/>
          <w:spacing w:val="6"/>
          <w:sz w:val="28"/>
          <w:szCs w:val="28"/>
        </w:rPr>
        <w:t xml:space="preserve"> </w:t>
      </w:r>
      <w:r w:rsidRPr="00E46A58">
        <w:rPr>
          <w:rFonts w:ascii="Angsana New" w:hAnsi="Angsana New" w:hint="cs"/>
          <w:spacing w:val="6"/>
          <w:sz w:val="28"/>
          <w:szCs w:val="28"/>
          <w:cs/>
        </w:rPr>
        <w:t>และ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สำหรับ</w:t>
      </w:r>
      <w:r w:rsidR="00250211">
        <w:rPr>
          <w:rFonts w:ascii="Angsana New" w:hAnsi="Angsana New"/>
          <w:spacing w:val="6"/>
          <w:sz w:val="28"/>
          <w:szCs w:val="28"/>
          <w:cs/>
        </w:rPr>
        <w:t>งวดเก้า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เดือนสิ้นสุดวันที่ </w:t>
      </w:r>
      <w:r w:rsidRPr="00C92DE2">
        <w:rPr>
          <w:rFonts w:ascii="Angsana New" w:hAnsi="Angsana New"/>
          <w:spacing w:val="6"/>
          <w:sz w:val="28"/>
          <w:szCs w:val="28"/>
        </w:rPr>
        <w:t>30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50211" w:rsidRPr="00250211">
        <w:rPr>
          <w:rFonts w:ascii="Angsana New" w:hAnsi="Angsana New"/>
          <w:spacing w:val="6"/>
          <w:sz w:val="28"/>
          <w:szCs w:val="28"/>
          <w:cs/>
        </w:rPr>
        <w:t>กันย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ายน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92DE2">
        <w:rPr>
          <w:rFonts w:ascii="Angsana New" w:hAnsi="Angsana New"/>
          <w:spacing w:val="6"/>
          <w:sz w:val="28"/>
          <w:szCs w:val="28"/>
        </w:rPr>
        <w:t xml:space="preserve">2562 </w:t>
      </w:r>
      <w:r w:rsidRPr="00C92DE2">
        <w:rPr>
          <w:rFonts w:ascii="Angsana New" w:hAnsi="Angsana New"/>
          <w:spacing w:val="6"/>
          <w:sz w:val="28"/>
          <w:szCs w:val="28"/>
          <w:cs/>
        </w:rPr>
        <w:t>บริษัทมีรายได้</w:t>
      </w:r>
      <w:r w:rsidRPr="00A158A9">
        <w:rPr>
          <w:rFonts w:ascii="Angsana New" w:hAnsi="Angsana New"/>
          <w:spacing w:val="4"/>
          <w:sz w:val="28"/>
          <w:szCs w:val="28"/>
          <w:cs/>
        </w:rPr>
        <w:t>เบี้ย</w:t>
      </w:r>
      <w:r w:rsidRPr="00176856">
        <w:rPr>
          <w:rFonts w:ascii="Angsana New" w:hAnsi="Angsana New"/>
          <w:sz w:val="28"/>
          <w:szCs w:val="28"/>
          <w:cs/>
        </w:rPr>
        <w:t xml:space="preserve">ประกันภัยรับจากตัวแทนและบริษัทนายหน้ารายใหญ่สามรายเป็นจำนวนเงินรวม </w:t>
      </w:r>
      <w:r w:rsidR="00250211" w:rsidRPr="00176856">
        <w:rPr>
          <w:rFonts w:ascii="Angsana New" w:hAnsi="Angsana New"/>
          <w:sz w:val="28"/>
          <w:szCs w:val="28"/>
        </w:rPr>
        <w:t>156.5</w:t>
      </w:r>
      <w:r w:rsidRPr="00176856">
        <w:rPr>
          <w:rFonts w:ascii="Angsana New" w:hAnsi="Angsana New" w:hint="cs"/>
          <w:sz w:val="28"/>
          <w:szCs w:val="28"/>
          <w:cs/>
        </w:rPr>
        <w:t xml:space="preserve"> </w:t>
      </w:r>
      <w:r w:rsidRPr="00176856">
        <w:rPr>
          <w:rFonts w:ascii="Angsana New" w:hAnsi="Angsana New"/>
          <w:sz w:val="28"/>
          <w:szCs w:val="28"/>
          <w:cs/>
        </w:rPr>
        <w:t>ล้านบาท</w:t>
      </w:r>
    </w:p>
    <w:bookmarkEnd w:id="18"/>
    <w:p w14:paraId="37818111" w14:textId="7E41415D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928EB39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D4CFE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C38EE3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16B1C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AE1EC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6E017E0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00ED2D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97BA67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BD6E035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87584F9" w14:textId="3F7B056C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6F36302" w14:textId="77777777" w:rsidR="001F1BDE" w:rsidRDefault="001F1BDE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ED9FA8" w14:textId="73D4AC39" w:rsidR="00024CA0" w:rsidRDefault="004308FF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E435A2" w:rsidRPr="00E435A2">
        <w:rPr>
          <w:rFonts w:ascii="Angsana New" w:hAnsi="Angsana New"/>
          <w:sz w:val="28"/>
          <w:szCs w:val="28"/>
        </w:rPr>
        <w:t xml:space="preserve">30 </w:t>
      </w:r>
      <w:r w:rsidR="00250211">
        <w:rPr>
          <w:rFonts w:ascii="Angsana New" w:hAnsi="Angsana New" w:hint="cs"/>
          <w:sz w:val="28"/>
          <w:szCs w:val="28"/>
          <w:cs/>
        </w:rPr>
        <w:t>กันย</w:t>
      </w:r>
      <w:r w:rsidR="00E435A2" w:rsidRPr="00E435A2">
        <w:rPr>
          <w:rFonts w:ascii="Angsana New" w:hAnsi="Angsana New"/>
          <w:sz w:val="28"/>
          <w:szCs w:val="28"/>
          <w:cs/>
        </w:rPr>
        <w:t>ายน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 </w:t>
      </w:r>
      <w:r w:rsidR="002C0544" w:rsidRPr="00CF5493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 w:hint="cs"/>
          <w:sz w:val="28"/>
          <w:szCs w:val="28"/>
          <w:cs/>
        </w:rPr>
        <w:t>3</w:t>
      </w:r>
      <w:r w:rsidR="00AC4793" w:rsidRPr="000E1F38">
        <w:rPr>
          <w:rFonts w:ascii="Angsana New" w:hAnsi="Angsana New"/>
          <w:sz w:val="28"/>
          <w:szCs w:val="28"/>
        </w:rPr>
        <w:t xml:space="preserve"> </w:t>
      </w:r>
      <w:r w:rsidR="00AC4793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5D7133" w:rsidRPr="00824832" w14:paraId="3AEA5C0C" w14:textId="77777777" w:rsidTr="0025593E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2317F19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89BC53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D7133" w:rsidRPr="00824832" w14:paraId="35320770" w14:textId="77777777" w:rsidTr="0025593E">
        <w:trPr>
          <w:tblHeader/>
        </w:trPr>
        <w:tc>
          <w:tcPr>
            <w:tcW w:w="3060" w:type="dxa"/>
            <w:tcBorders>
              <w:top w:val="nil"/>
            </w:tcBorders>
          </w:tcPr>
          <w:p w14:paraId="4BDA1C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888E3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6C4FCB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E1FFAC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BE49FA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CCC963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FAB94B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4744CE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CB7046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43085A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4847E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9F9F4D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7133" w:rsidRPr="00824832" w14:paraId="1BE45763" w14:textId="77777777" w:rsidTr="0025593E">
        <w:trPr>
          <w:tblHeader/>
        </w:trPr>
        <w:tc>
          <w:tcPr>
            <w:tcW w:w="3060" w:type="dxa"/>
          </w:tcPr>
          <w:p w14:paraId="5B5423C9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EDB68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B80311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FE7DCE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D116CF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08D452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6A2965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166EC27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2279C9C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4AFE1C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A75E96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88831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133" w:rsidRPr="00824832" w14:paraId="24A32087" w14:textId="77777777" w:rsidTr="0025593E">
        <w:trPr>
          <w:tblHeader/>
        </w:trPr>
        <w:tc>
          <w:tcPr>
            <w:tcW w:w="3060" w:type="dxa"/>
          </w:tcPr>
          <w:p w14:paraId="21F9347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5EF90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06851B3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B71454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37B6EC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156057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C1D5889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CDA6E9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2D16323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5D4E5BF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37E946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6A10E160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7133" w:rsidRPr="00824832" w14:paraId="7776EF1B" w14:textId="77777777" w:rsidTr="0025593E">
        <w:tc>
          <w:tcPr>
            <w:tcW w:w="3060" w:type="dxa"/>
          </w:tcPr>
          <w:p w14:paraId="2123B02A" w14:textId="77777777" w:rsidR="005D7133" w:rsidRPr="00AC5042" w:rsidRDefault="005D7133" w:rsidP="004C65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7129FBE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2B25D3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3FAE976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7F2A8C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3419EC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77512E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16232B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F41067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CA2484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8BC342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729538C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E4BC2" w:rsidRPr="00824832" w14:paraId="7F9831E1" w14:textId="77777777" w:rsidTr="0025593E">
        <w:tc>
          <w:tcPr>
            <w:tcW w:w="3060" w:type="dxa"/>
          </w:tcPr>
          <w:p w14:paraId="28BFE96D" w14:textId="77777777" w:rsidR="005E4BC2" w:rsidRPr="00AC5042" w:rsidRDefault="005E4BC2" w:rsidP="005E4B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bottom"/>
          </w:tcPr>
          <w:p w14:paraId="656AD5EF" w14:textId="7879B89D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3,042 </w:t>
            </w:r>
          </w:p>
        </w:tc>
        <w:tc>
          <w:tcPr>
            <w:tcW w:w="106" w:type="dxa"/>
            <w:vAlign w:val="bottom"/>
          </w:tcPr>
          <w:p w14:paraId="4E9E1BC6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29C4EA0" w14:textId="70AC520C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2,523 </w:t>
            </w:r>
          </w:p>
        </w:tc>
        <w:tc>
          <w:tcPr>
            <w:tcW w:w="106" w:type="dxa"/>
            <w:vAlign w:val="bottom"/>
          </w:tcPr>
          <w:p w14:paraId="618125D7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3295A184" w14:textId="1DD48FAC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105,615 </w:t>
            </w:r>
          </w:p>
        </w:tc>
        <w:tc>
          <w:tcPr>
            <w:tcW w:w="106" w:type="dxa"/>
            <w:vAlign w:val="bottom"/>
          </w:tcPr>
          <w:p w14:paraId="31621AD2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ABCA46" w14:textId="7E986FF4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23,001 </w:t>
            </w:r>
          </w:p>
        </w:tc>
        <w:tc>
          <w:tcPr>
            <w:tcW w:w="106" w:type="dxa"/>
            <w:vAlign w:val="bottom"/>
          </w:tcPr>
          <w:p w14:paraId="287BAD0F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BAAD2D2" w14:textId="390BE5DE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536688DF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F9DB0E6" w14:textId="187E43CD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134,181 </w:t>
            </w:r>
          </w:p>
        </w:tc>
      </w:tr>
      <w:tr w:rsidR="005E4BC2" w:rsidRPr="00824832" w14:paraId="7E8621E4" w14:textId="77777777" w:rsidTr="0025593E">
        <w:tc>
          <w:tcPr>
            <w:tcW w:w="3060" w:type="dxa"/>
          </w:tcPr>
          <w:p w14:paraId="0CBE8C23" w14:textId="77777777" w:rsidR="005E4BC2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0512D6E3" w14:textId="77777777" w:rsidR="005E4BC2" w:rsidRPr="00AC5042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A7079" w14:textId="3EFBD442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(1,634)</w:t>
            </w:r>
          </w:p>
        </w:tc>
        <w:tc>
          <w:tcPr>
            <w:tcW w:w="106" w:type="dxa"/>
            <w:vAlign w:val="bottom"/>
          </w:tcPr>
          <w:p w14:paraId="774999A9" w14:textId="77777777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8E214" w14:textId="5E0AB813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(1,523)</w:t>
            </w:r>
          </w:p>
        </w:tc>
        <w:tc>
          <w:tcPr>
            <w:tcW w:w="106" w:type="dxa"/>
            <w:vAlign w:val="bottom"/>
          </w:tcPr>
          <w:p w14:paraId="4D25F281" w14:textId="77777777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52584" w14:textId="5C449169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(52,850)</w:t>
            </w:r>
          </w:p>
        </w:tc>
        <w:tc>
          <w:tcPr>
            <w:tcW w:w="106" w:type="dxa"/>
            <w:vAlign w:val="bottom"/>
          </w:tcPr>
          <w:p w14:paraId="630D0CF2" w14:textId="77777777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9182" w14:textId="4D8B412F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(17,307)</w:t>
            </w:r>
          </w:p>
        </w:tc>
        <w:tc>
          <w:tcPr>
            <w:tcW w:w="106" w:type="dxa"/>
            <w:vAlign w:val="bottom"/>
          </w:tcPr>
          <w:p w14:paraId="24F8E9CA" w14:textId="77777777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DC1BF" w14:textId="72509252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vAlign w:val="bottom"/>
          </w:tcPr>
          <w:p w14:paraId="026EB4A7" w14:textId="77777777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50C4F" w14:textId="180A435C" w:rsidR="005E4BC2" w:rsidRPr="008955F0" w:rsidRDefault="005E4BC2" w:rsidP="0025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(73,314)</w:t>
            </w:r>
          </w:p>
        </w:tc>
      </w:tr>
      <w:tr w:rsidR="005E4BC2" w:rsidRPr="00824832" w14:paraId="52D47E41" w14:textId="77777777" w:rsidTr="0025593E">
        <w:tc>
          <w:tcPr>
            <w:tcW w:w="3060" w:type="dxa"/>
          </w:tcPr>
          <w:p w14:paraId="7ACF2E05" w14:textId="77777777" w:rsidR="005E4BC2" w:rsidRPr="00AC5042" w:rsidRDefault="005E4BC2" w:rsidP="005E4B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5824E" w14:textId="5CC6E5BB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1,408 </w:t>
            </w:r>
          </w:p>
        </w:tc>
        <w:tc>
          <w:tcPr>
            <w:tcW w:w="106" w:type="dxa"/>
            <w:vAlign w:val="center"/>
          </w:tcPr>
          <w:p w14:paraId="2F04DA5B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99DD0" w14:textId="55681172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1,000 </w:t>
            </w:r>
          </w:p>
        </w:tc>
        <w:tc>
          <w:tcPr>
            <w:tcW w:w="106" w:type="dxa"/>
            <w:vAlign w:val="center"/>
          </w:tcPr>
          <w:p w14:paraId="05681CB7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25E64" w14:textId="14722C71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52,765 </w:t>
            </w:r>
          </w:p>
        </w:tc>
        <w:tc>
          <w:tcPr>
            <w:tcW w:w="106" w:type="dxa"/>
            <w:vAlign w:val="center"/>
          </w:tcPr>
          <w:p w14:paraId="6F8BE7DC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4AD257" w14:textId="7B1F9F59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5,694 </w:t>
            </w:r>
          </w:p>
        </w:tc>
        <w:tc>
          <w:tcPr>
            <w:tcW w:w="106" w:type="dxa"/>
            <w:vAlign w:val="center"/>
          </w:tcPr>
          <w:p w14:paraId="02743158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5B95D" w14:textId="0731114C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0F4E7B4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99060" w14:textId="00713CBF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60,867 </w:t>
            </w:r>
          </w:p>
        </w:tc>
      </w:tr>
      <w:tr w:rsidR="005E4BC2" w:rsidRPr="00824832" w14:paraId="467684A1" w14:textId="77777777" w:rsidTr="0025593E">
        <w:tc>
          <w:tcPr>
            <w:tcW w:w="3060" w:type="dxa"/>
          </w:tcPr>
          <w:p w14:paraId="3CFC531D" w14:textId="6965E8CD" w:rsidR="005E4BC2" w:rsidRDefault="005E4BC2" w:rsidP="005E4BC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5928FA9E" w14:textId="77777777" w:rsidR="006A353A" w:rsidRDefault="005E4BC2" w:rsidP="006A353A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6A3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5593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405A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25593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6A35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148F7C0B" w14:textId="142357AB" w:rsidR="005E4BC2" w:rsidRPr="00AC5042" w:rsidRDefault="006A353A" w:rsidP="006A353A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672E2" w14:textId="2CB5B14C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(70)</w:t>
            </w:r>
          </w:p>
        </w:tc>
        <w:tc>
          <w:tcPr>
            <w:tcW w:w="106" w:type="dxa"/>
            <w:vAlign w:val="bottom"/>
          </w:tcPr>
          <w:p w14:paraId="29C22D7B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7984F" w14:textId="515F69EE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(569)</w:t>
            </w:r>
          </w:p>
        </w:tc>
        <w:tc>
          <w:tcPr>
            <w:tcW w:w="106" w:type="dxa"/>
            <w:vAlign w:val="bottom"/>
          </w:tcPr>
          <w:p w14:paraId="507AD342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76C89" w14:textId="546FA793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53,400 </w:t>
            </w:r>
          </w:p>
        </w:tc>
        <w:tc>
          <w:tcPr>
            <w:tcW w:w="106" w:type="dxa"/>
            <w:vAlign w:val="bottom"/>
          </w:tcPr>
          <w:p w14:paraId="1EDB8A48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49CB5" w14:textId="5A7CA39E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(2,575)</w:t>
            </w:r>
          </w:p>
        </w:tc>
        <w:tc>
          <w:tcPr>
            <w:tcW w:w="106" w:type="dxa"/>
            <w:vAlign w:val="bottom"/>
          </w:tcPr>
          <w:p w14:paraId="340CC091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45B55" w14:textId="7A9DCFD8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170B1DC" w14:textId="77777777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40090" w14:textId="133B7D72" w:rsidR="005E4BC2" w:rsidRPr="008955F0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50,186 </w:t>
            </w:r>
          </w:p>
        </w:tc>
      </w:tr>
      <w:tr w:rsidR="005E4BC2" w:rsidRPr="00824832" w14:paraId="11815078" w14:textId="77777777" w:rsidTr="0025593E">
        <w:tc>
          <w:tcPr>
            <w:tcW w:w="3060" w:type="dxa"/>
          </w:tcPr>
          <w:p w14:paraId="4BCAF91E" w14:textId="77777777" w:rsidR="005E4BC2" w:rsidRPr="00AC5042" w:rsidRDefault="005E4BC2" w:rsidP="005E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C3CB91" w14:textId="2E74F769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6654116" w14:textId="77777777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7EA071" w14:textId="6C19A251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5DDD26A" w14:textId="77777777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DEB4D" w14:textId="41AB84FD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198A4B0" w14:textId="77777777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F2EB3A" w14:textId="5E000422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D36CA25" w14:textId="77777777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F59827" w14:textId="68569E33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DDAD82D" w14:textId="77777777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3FF2E" w14:textId="454AF99C" w:rsidR="005E4BC2" w:rsidRPr="001C6EE1" w:rsidRDefault="005E4BC2" w:rsidP="005E4B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809" w:rsidRPr="00824832" w14:paraId="16F7824B" w14:textId="77777777" w:rsidTr="0025593E">
        <w:tc>
          <w:tcPr>
            <w:tcW w:w="3060" w:type="dxa"/>
          </w:tcPr>
          <w:p w14:paraId="28F8CD62" w14:textId="77777777" w:rsidR="00C01809" w:rsidRPr="00AC5042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BEE82" w14:textId="1830229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1,338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529DD1F" w14:textId="7777777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4DDAE" w14:textId="09ABC99C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431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58939DF" w14:textId="7777777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DFBCC" w14:textId="1E62157A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106,165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831AE81" w14:textId="7777777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06C31" w14:textId="33DEBED1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3,119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C439221" w14:textId="7777777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9DF45" w14:textId="034B1512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8072764" w14:textId="7777777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F128D" w14:textId="72740F67" w:rsidR="00C01809" w:rsidRPr="008955F0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111,053 </w:t>
            </w:r>
          </w:p>
        </w:tc>
      </w:tr>
      <w:tr w:rsidR="00C01809" w:rsidRPr="00824832" w14:paraId="0141C7DC" w14:textId="77777777" w:rsidTr="0025593E">
        <w:tc>
          <w:tcPr>
            <w:tcW w:w="3060" w:type="dxa"/>
          </w:tcPr>
          <w:p w14:paraId="304E2D45" w14:textId="77777777" w:rsidR="00C01809" w:rsidRPr="00AC5042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22B887B" w14:textId="697FE7A4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1B1FBD6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2BB2401C" w14:textId="6AE66DD8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572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70523947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1D6C4118" w14:textId="2510ED8F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19,787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5D0A0990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651DBCF7" w14:textId="1576449E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6,661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0E73FE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028B312D" w14:textId="753327AE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30EA3DE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255677E1" w14:textId="4686269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27,557 </w:t>
            </w:r>
          </w:p>
        </w:tc>
      </w:tr>
      <w:tr w:rsidR="00C01809" w:rsidRPr="00824832" w14:paraId="1A2DF250" w14:textId="77777777" w:rsidTr="0025593E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539D0396" w14:textId="77777777" w:rsidR="00C01809" w:rsidRPr="00AC5042" w:rsidRDefault="00C01809" w:rsidP="00C018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center"/>
          </w:tcPr>
          <w:p w14:paraId="499F61F7" w14:textId="23832362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27E292F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CFEAB7E" w14:textId="78F126BD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105DC31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8DCFEFF" w14:textId="56680D15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412F4325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D2FB95C" w14:textId="70CAB22C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AE6CCDF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34E67AB" w14:textId="2B223021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1,681 </w:t>
            </w:r>
          </w:p>
        </w:tc>
        <w:tc>
          <w:tcPr>
            <w:tcW w:w="106" w:type="dxa"/>
            <w:vAlign w:val="center"/>
          </w:tcPr>
          <w:p w14:paraId="31EBF11A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38D2E17" w14:textId="599D3C6D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1,681 </w:t>
            </w:r>
          </w:p>
        </w:tc>
      </w:tr>
      <w:tr w:rsidR="00C01809" w:rsidRPr="00824832" w14:paraId="21EDD459" w14:textId="77777777" w:rsidTr="0025593E">
        <w:tc>
          <w:tcPr>
            <w:tcW w:w="3060" w:type="dxa"/>
            <w:tcBorders>
              <w:top w:val="nil"/>
              <w:bottom w:val="nil"/>
            </w:tcBorders>
          </w:tcPr>
          <w:p w14:paraId="6FB5A540" w14:textId="75F8B144" w:rsidR="00C01809" w:rsidRPr="00936959" w:rsidRDefault="00C01809" w:rsidP="00C0180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vAlign w:val="center"/>
          </w:tcPr>
          <w:p w14:paraId="26917F50" w14:textId="002404A8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6CDEBAB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4D6BD2A" w14:textId="00D35975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D23B706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E310E96" w14:textId="471B885D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B096D2E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3AE4BA3" w14:textId="064B3C1B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0988274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5D19EF8" w14:textId="0F4D883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3,818 </w:t>
            </w:r>
          </w:p>
        </w:tc>
        <w:tc>
          <w:tcPr>
            <w:tcW w:w="106" w:type="dxa"/>
            <w:vAlign w:val="center"/>
          </w:tcPr>
          <w:p w14:paraId="75CC4943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9237FE2" w14:textId="2C6F667F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3,818 </w:t>
            </w:r>
          </w:p>
        </w:tc>
      </w:tr>
      <w:tr w:rsidR="00C01809" w:rsidRPr="00824832" w14:paraId="0FAA4AB2" w14:textId="77777777" w:rsidTr="0025593E">
        <w:tc>
          <w:tcPr>
            <w:tcW w:w="3060" w:type="dxa"/>
            <w:tcBorders>
              <w:top w:val="nil"/>
              <w:bottom w:val="nil"/>
            </w:tcBorders>
          </w:tcPr>
          <w:p w14:paraId="3BF82C9B" w14:textId="29CF2B85" w:rsidR="00C01809" w:rsidRPr="00936959" w:rsidRDefault="00C01809" w:rsidP="00C01809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3AD3FAB8" w14:textId="77777777" w:rsidR="00C01809" w:rsidRPr="00936959" w:rsidRDefault="00C01809" w:rsidP="00C0180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71463876" w14:textId="48BBD8AC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DF0FBFB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10FFA26E" w14:textId="697423B6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3A070C0F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3B667AD5" w14:textId="278AE62B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5831FFC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6EE1E2" w14:textId="16ACCC6D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2DC850D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0E91792" w14:textId="7E2B2C0A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(5,707)</w:t>
            </w:r>
          </w:p>
        </w:tc>
        <w:tc>
          <w:tcPr>
            <w:tcW w:w="106" w:type="dxa"/>
            <w:vAlign w:val="bottom"/>
          </w:tcPr>
          <w:p w14:paraId="0939F956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01EFBB0" w14:textId="59456F8C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(5,707)</w:t>
            </w:r>
          </w:p>
        </w:tc>
      </w:tr>
      <w:tr w:rsidR="00C01809" w:rsidRPr="00824832" w14:paraId="1D32EB41" w14:textId="77777777" w:rsidTr="0025593E">
        <w:tc>
          <w:tcPr>
            <w:tcW w:w="3060" w:type="dxa"/>
          </w:tcPr>
          <w:p w14:paraId="13004FE4" w14:textId="77777777" w:rsidR="00C01809" w:rsidRPr="00AC5042" w:rsidRDefault="00C01809" w:rsidP="00C0180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5A906" w14:textId="57D527B3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41 </w:t>
            </w:r>
          </w:p>
        </w:tc>
        <w:tc>
          <w:tcPr>
            <w:tcW w:w="106" w:type="dxa"/>
            <w:vAlign w:val="center"/>
          </w:tcPr>
          <w:p w14:paraId="0A31F614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A2383" w14:textId="2760CFB3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106" w:type="dxa"/>
            <w:vAlign w:val="center"/>
          </w:tcPr>
          <w:p w14:paraId="34F12A4D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095B4" w14:textId="480CDF6B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06" w:type="dxa"/>
            <w:vAlign w:val="center"/>
          </w:tcPr>
          <w:p w14:paraId="02ABEA0B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5EB2" w14:textId="30E3DA19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22,546 </w:t>
            </w:r>
          </w:p>
        </w:tc>
        <w:tc>
          <w:tcPr>
            <w:tcW w:w="106" w:type="dxa"/>
            <w:vAlign w:val="center"/>
          </w:tcPr>
          <w:p w14:paraId="2BC39D12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D942F" w14:textId="3032BCD6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8,110 </w:t>
            </w:r>
          </w:p>
        </w:tc>
        <w:tc>
          <w:tcPr>
            <w:tcW w:w="106" w:type="dxa"/>
            <w:vAlign w:val="center"/>
          </w:tcPr>
          <w:p w14:paraId="28DA7DFB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FD4C8" w14:textId="258329B9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33,143 </w:t>
            </w:r>
          </w:p>
        </w:tc>
      </w:tr>
      <w:tr w:rsidR="00C01809" w:rsidRPr="00824832" w14:paraId="182EBB9F" w14:textId="77777777" w:rsidTr="0025593E">
        <w:tc>
          <w:tcPr>
            <w:tcW w:w="3060" w:type="dxa"/>
          </w:tcPr>
          <w:p w14:paraId="4577D3FC" w14:textId="77777777" w:rsidR="00C01809" w:rsidRPr="00557DD1" w:rsidRDefault="00C01809" w:rsidP="00C018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C4D4E" w14:textId="4EBBD2F4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1,916 </w:t>
            </w:r>
          </w:p>
        </w:tc>
        <w:tc>
          <w:tcPr>
            <w:tcW w:w="106" w:type="dxa"/>
            <w:vAlign w:val="center"/>
          </w:tcPr>
          <w:p w14:paraId="6FFE6C3F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8B8E99" w14:textId="1698C44B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1,075 </w:t>
            </w:r>
          </w:p>
        </w:tc>
        <w:tc>
          <w:tcPr>
            <w:tcW w:w="106" w:type="dxa"/>
            <w:vAlign w:val="center"/>
          </w:tcPr>
          <w:p w14:paraId="1AEA31AA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0156F" w14:textId="7DAF2910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128,326 </w:t>
            </w:r>
          </w:p>
        </w:tc>
        <w:tc>
          <w:tcPr>
            <w:tcW w:w="106" w:type="dxa"/>
            <w:vAlign w:val="center"/>
          </w:tcPr>
          <w:p w14:paraId="3DC31286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A784A" w14:textId="43C75761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32,326 </w:t>
            </w:r>
          </w:p>
        </w:tc>
        <w:tc>
          <w:tcPr>
            <w:tcW w:w="106" w:type="dxa"/>
            <w:vAlign w:val="center"/>
          </w:tcPr>
          <w:p w14:paraId="49D5B860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0F20B4" w14:textId="516FF4C9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7,902 </w:t>
            </w:r>
          </w:p>
        </w:tc>
        <w:tc>
          <w:tcPr>
            <w:tcW w:w="106" w:type="dxa"/>
            <w:vAlign w:val="center"/>
          </w:tcPr>
          <w:p w14:paraId="0A666D77" w14:textId="77777777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21A11" w14:textId="4F0EA6F9" w:rsidR="00C01809" w:rsidRPr="007D1D05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171,545 </w:t>
            </w:r>
          </w:p>
        </w:tc>
      </w:tr>
      <w:tr w:rsidR="00C01809" w:rsidRPr="00824832" w14:paraId="785006C5" w14:textId="77777777" w:rsidTr="0025593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53E07423" w14:textId="77777777" w:rsidR="00C01809" w:rsidRPr="00AC5042" w:rsidRDefault="00C01809" w:rsidP="00C018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45774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BD6D4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6D1D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FD32B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E619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C1FE1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FC990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7672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EB26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9F4AF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CBC49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809" w:rsidRPr="00824832" w14:paraId="7FC1E329" w14:textId="77777777" w:rsidTr="0025593E">
        <w:tc>
          <w:tcPr>
            <w:tcW w:w="3060" w:type="dxa"/>
          </w:tcPr>
          <w:p w14:paraId="3120B3FF" w14:textId="77777777" w:rsidR="00C01809" w:rsidRPr="00AC5042" w:rsidRDefault="00C01809" w:rsidP="00C018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FE00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E20F6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36AD7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67C0B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185D6" w14:textId="77777777" w:rsidR="00C01809" w:rsidRPr="001C6EE1" w:rsidRDefault="00C01809" w:rsidP="00C01809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86CC2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13ECB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2D660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F88A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9B3E7" w14:textId="77777777" w:rsidR="00C01809" w:rsidRPr="001C6EE1" w:rsidRDefault="00C01809" w:rsidP="00C0180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782CD" w14:textId="77777777" w:rsidR="00C01809" w:rsidRPr="001C6EE1" w:rsidRDefault="00C01809" w:rsidP="00C018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1809" w:rsidRPr="00824832" w14:paraId="6372FEEE" w14:textId="77777777" w:rsidTr="0025593E">
        <w:tc>
          <w:tcPr>
            <w:tcW w:w="3060" w:type="dxa"/>
          </w:tcPr>
          <w:p w14:paraId="4C34A34A" w14:textId="77777777" w:rsidR="00C01809" w:rsidRPr="00AC5042" w:rsidRDefault="00C01809" w:rsidP="00C018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vAlign w:val="center"/>
          </w:tcPr>
          <w:p w14:paraId="1A69306B" w14:textId="65B609D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1,219 </w:t>
            </w:r>
          </w:p>
        </w:tc>
        <w:tc>
          <w:tcPr>
            <w:tcW w:w="106" w:type="dxa"/>
            <w:vAlign w:val="center"/>
          </w:tcPr>
          <w:p w14:paraId="507326E0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CA74D71" w14:textId="13A45BF8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644 </w:t>
            </w:r>
          </w:p>
        </w:tc>
        <w:tc>
          <w:tcPr>
            <w:tcW w:w="106" w:type="dxa"/>
            <w:vAlign w:val="center"/>
          </w:tcPr>
          <w:p w14:paraId="6952E1BB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BAAC28A" w14:textId="2368EAEC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90,211 </w:t>
            </w:r>
          </w:p>
        </w:tc>
        <w:tc>
          <w:tcPr>
            <w:tcW w:w="106" w:type="dxa"/>
            <w:vAlign w:val="center"/>
          </w:tcPr>
          <w:p w14:paraId="50F5E86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4E24B3C" w14:textId="0B09318F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(6,142)</w:t>
            </w:r>
          </w:p>
        </w:tc>
        <w:tc>
          <w:tcPr>
            <w:tcW w:w="106" w:type="dxa"/>
            <w:vAlign w:val="center"/>
          </w:tcPr>
          <w:p w14:paraId="786CE1A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419F853" w14:textId="7ABEFBE9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358393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A98654D" w14:textId="0BD305FF" w:rsidR="00C01809" w:rsidRPr="00364F87" w:rsidRDefault="00C01809" w:rsidP="00C018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85,932 </w:t>
            </w:r>
          </w:p>
        </w:tc>
      </w:tr>
      <w:tr w:rsidR="00C01809" w:rsidRPr="00824832" w14:paraId="05A8E29F" w14:textId="77777777" w:rsidTr="0025593E">
        <w:tc>
          <w:tcPr>
            <w:tcW w:w="3060" w:type="dxa"/>
          </w:tcPr>
          <w:p w14:paraId="4DAAE6FF" w14:textId="77777777" w:rsidR="00C01809" w:rsidRPr="00AC5042" w:rsidRDefault="00C01809" w:rsidP="00C018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vAlign w:val="center"/>
          </w:tcPr>
          <w:p w14:paraId="306CAC1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5413A874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13254C4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52EAA8E3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F5DE37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1FEBD4E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5543E4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7BE5C36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886BE5B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244184D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0923FDE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1809" w:rsidRPr="00824832" w14:paraId="4B4038E7" w14:textId="77777777" w:rsidTr="0025593E">
        <w:tc>
          <w:tcPr>
            <w:tcW w:w="3060" w:type="dxa"/>
          </w:tcPr>
          <w:p w14:paraId="3B0A9F5E" w14:textId="77777777" w:rsidR="00C01809" w:rsidRPr="00AC5042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0A190" w14:textId="3999ADED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(1,041)</w:t>
            </w:r>
          </w:p>
        </w:tc>
        <w:tc>
          <w:tcPr>
            <w:tcW w:w="106" w:type="dxa"/>
            <w:vAlign w:val="center"/>
          </w:tcPr>
          <w:p w14:paraId="4492E5AF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23248" w14:textId="57B22FF8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(358)</w:t>
            </w:r>
          </w:p>
        </w:tc>
        <w:tc>
          <w:tcPr>
            <w:tcW w:w="106" w:type="dxa"/>
            <w:vAlign w:val="center"/>
          </w:tcPr>
          <w:p w14:paraId="67CFC77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246C90" w14:textId="69E712E2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(39,587)</w:t>
            </w:r>
          </w:p>
        </w:tc>
        <w:tc>
          <w:tcPr>
            <w:tcW w:w="106" w:type="dxa"/>
            <w:vAlign w:val="center"/>
          </w:tcPr>
          <w:p w14:paraId="7565909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937F0" w14:textId="60CC677A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5,972 </w:t>
            </w:r>
          </w:p>
        </w:tc>
        <w:tc>
          <w:tcPr>
            <w:tcW w:w="106" w:type="dxa"/>
            <w:vAlign w:val="center"/>
          </w:tcPr>
          <w:p w14:paraId="6393E3D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991117" w14:textId="1CAAAB6F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A31729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65037" w14:textId="5A7F7B51" w:rsidR="00C01809" w:rsidRPr="00364F87" w:rsidRDefault="00C01809" w:rsidP="00C018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(35,014)</w:t>
            </w:r>
          </w:p>
        </w:tc>
      </w:tr>
      <w:tr w:rsidR="00C01809" w:rsidRPr="00824832" w14:paraId="47838ABC" w14:textId="77777777" w:rsidTr="0025593E">
        <w:tc>
          <w:tcPr>
            <w:tcW w:w="3060" w:type="dxa"/>
          </w:tcPr>
          <w:p w14:paraId="79D3D779" w14:textId="77777777" w:rsidR="00C01809" w:rsidRPr="00AC5042" w:rsidRDefault="00C01809" w:rsidP="00C018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E29D4" w14:textId="26BE7DED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178 </w:t>
            </w:r>
          </w:p>
        </w:tc>
        <w:tc>
          <w:tcPr>
            <w:tcW w:w="106" w:type="dxa"/>
            <w:vAlign w:val="center"/>
          </w:tcPr>
          <w:p w14:paraId="07978103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CFF25" w14:textId="74F1B028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286 </w:t>
            </w:r>
          </w:p>
        </w:tc>
        <w:tc>
          <w:tcPr>
            <w:tcW w:w="106" w:type="dxa"/>
            <w:vAlign w:val="center"/>
          </w:tcPr>
          <w:p w14:paraId="71150AF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52FF2C" w14:textId="76FFDE2C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50,624 </w:t>
            </w:r>
          </w:p>
        </w:tc>
        <w:tc>
          <w:tcPr>
            <w:tcW w:w="106" w:type="dxa"/>
            <w:vAlign w:val="center"/>
          </w:tcPr>
          <w:p w14:paraId="3E14199F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27AC0D" w14:textId="50FB30B3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(170)</w:t>
            </w:r>
          </w:p>
        </w:tc>
        <w:tc>
          <w:tcPr>
            <w:tcW w:w="106" w:type="dxa"/>
            <w:vAlign w:val="center"/>
          </w:tcPr>
          <w:p w14:paraId="2100268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388B3" w14:textId="4F88207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57300B93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38EA5B" w14:textId="34523C1D" w:rsidR="00C01809" w:rsidRPr="00364F87" w:rsidRDefault="00C01809" w:rsidP="00C0180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50,918 </w:t>
            </w:r>
          </w:p>
        </w:tc>
      </w:tr>
      <w:tr w:rsidR="00C01809" w:rsidRPr="00824832" w14:paraId="78386897" w14:textId="77777777" w:rsidTr="0025593E">
        <w:tc>
          <w:tcPr>
            <w:tcW w:w="3060" w:type="dxa"/>
          </w:tcPr>
          <w:p w14:paraId="1C6E3ACC" w14:textId="77777777" w:rsidR="00C01809" w:rsidRPr="00AC5042" w:rsidRDefault="00C01809" w:rsidP="00C018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vAlign w:val="bottom"/>
          </w:tcPr>
          <w:p w14:paraId="4BD2582F" w14:textId="51D8F7EE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700 </w:t>
            </w:r>
          </w:p>
        </w:tc>
        <w:tc>
          <w:tcPr>
            <w:tcW w:w="106" w:type="dxa"/>
            <w:vAlign w:val="bottom"/>
          </w:tcPr>
          <w:p w14:paraId="5F8DE621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1C25EC5" w14:textId="0BAC45AC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327 </w:t>
            </w:r>
          </w:p>
        </w:tc>
        <w:tc>
          <w:tcPr>
            <w:tcW w:w="106" w:type="dxa"/>
            <w:vAlign w:val="bottom"/>
          </w:tcPr>
          <w:p w14:paraId="78BAA32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2B11E51D" w14:textId="6AF993A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16,263 </w:t>
            </w:r>
          </w:p>
        </w:tc>
        <w:tc>
          <w:tcPr>
            <w:tcW w:w="106" w:type="dxa"/>
            <w:vAlign w:val="bottom"/>
          </w:tcPr>
          <w:p w14:paraId="688F4A3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1E5700" w14:textId="03A2420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3,695 </w:t>
            </w:r>
          </w:p>
        </w:tc>
        <w:tc>
          <w:tcPr>
            <w:tcW w:w="106" w:type="dxa"/>
            <w:vAlign w:val="bottom"/>
          </w:tcPr>
          <w:p w14:paraId="12FC77F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A93E858" w14:textId="02CC417E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1745641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1DA464" w14:textId="70F939AA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20,985 </w:t>
            </w:r>
          </w:p>
        </w:tc>
      </w:tr>
      <w:tr w:rsidR="00C01809" w:rsidRPr="00824832" w14:paraId="6392A0C5" w14:textId="77777777" w:rsidTr="0025593E">
        <w:tc>
          <w:tcPr>
            <w:tcW w:w="3060" w:type="dxa"/>
          </w:tcPr>
          <w:p w14:paraId="27116803" w14:textId="77777777" w:rsidR="00C01809" w:rsidRPr="00AC5042" w:rsidRDefault="00C01809" w:rsidP="00C01809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vAlign w:val="center"/>
          </w:tcPr>
          <w:p w14:paraId="61CFF801" w14:textId="2426261F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79 </w:t>
            </w:r>
          </w:p>
        </w:tc>
        <w:tc>
          <w:tcPr>
            <w:tcW w:w="106" w:type="dxa"/>
            <w:vAlign w:val="center"/>
          </w:tcPr>
          <w:p w14:paraId="026A320F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F0F07F2" w14:textId="66914B4D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106 </w:t>
            </w:r>
          </w:p>
        </w:tc>
        <w:tc>
          <w:tcPr>
            <w:tcW w:w="106" w:type="dxa"/>
            <w:vAlign w:val="center"/>
          </w:tcPr>
          <w:p w14:paraId="3EB0A5F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19DC8193" w14:textId="6F02B338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18,019 </w:t>
            </w:r>
          </w:p>
        </w:tc>
        <w:tc>
          <w:tcPr>
            <w:tcW w:w="106" w:type="dxa"/>
            <w:vAlign w:val="center"/>
          </w:tcPr>
          <w:p w14:paraId="3B63B3C1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AF3B44C" w14:textId="55A25AE9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510 </w:t>
            </w:r>
          </w:p>
        </w:tc>
        <w:tc>
          <w:tcPr>
            <w:tcW w:w="106" w:type="dxa"/>
            <w:vAlign w:val="center"/>
          </w:tcPr>
          <w:p w14:paraId="7258C8D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31E867F" w14:textId="50868851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551AA99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AE94F42" w14:textId="542865F0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18,714 </w:t>
            </w:r>
          </w:p>
        </w:tc>
      </w:tr>
      <w:tr w:rsidR="00C01809" w:rsidRPr="00824832" w14:paraId="43CAC762" w14:textId="77777777" w:rsidTr="0025593E">
        <w:tc>
          <w:tcPr>
            <w:tcW w:w="3060" w:type="dxa"/>
          </w:tcPr>
          <w:p w14:paraId="0B2E80E8" w14:textId="77777777" w:rsidR="00C01809" w:rsidRPr="00AC5042" w:rsidRDefault="00C01809" w:rsidP="00C01809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407DF" w14:textId="2CDB923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(963)</w:t>
            </w:r>
          </w:p>
        </w:tc>
        <w:tc>
          <w:tcPr>
            <w:tcW w:w="106" w:type="dxa"/>
            <w:vAlign w:val="center"/>
          </w:tcPr>
          <w:p w14:paraId="257EA35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D3CB1" w14:textId="7E84FC4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(40)</w:t>
            </w:r>
          </w:p>
        </w:tc>
        <w:tc>
          <w:tcPr>
            <w:tcW w:w="106" w:type="dxa"/>
            <w:vAlign w:val="center"/>
          </w:tcPr>
          <w:p w14:paraId="5C1DFDF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A5826B" w14:textId="4ECF27C1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(3,606)</w:t>
            </w:r>
          </w:p>
        </w:tc>
        <w:tc>
          <w:tcPr>
            <w:tcW w:w="106" w:type="dxa"/>
            <w:vAlign w:val="center"/>
          </w:tcPr>
          <w:p w14:paraId="3988FC7E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4B3B66" w14:textId="7C34E99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846 </w:t>
            </w:r>
          </w:p>
        </w:tc>
        <w:tc>
          <w:tcPr>
            <w:tcW w:w="106" w:type="dxa"/>
            <w:vAlign w:val="center"/>
          </w:tcPr>
          <w:p w14:paraId="7C3298C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C43F7" w14:textId="14F2DEFD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46,650 </w:t>
            </w:r>
          </w:p>
        </w:tc>
        <w:tc>
          <w:tcPr>
            <w:tcW w:w="106" w:type="dxa"/>
            <w:vAlign w:val="center"/>
          </w:tcPr>
          <w:p w14:paraId="236838C4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68F77" w14:textId="4461572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42,887 </w:t>
            </w:r>
          </w:p>
        </w:tc>
      </w:tr>
      <w:tr w:rsidR="00C01809" w:rsidRPr="00824832" w14:paraId="0061C9AE" w14:textId="77777777" w:rsidTr="0025593E">
        <w:tc>
          <w:tcPr>
            <w:tcW w:w="3060" w:type="dxa"/>
          </w:tcPr>
          <w:p w14:paraId="554FDDE1" w14:textId="77777777" w:rsidR="00C01809" w:rsidRPr="00AC5042" w:rsidRDefault="00C01809" w:rsidP="00C01809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FFF46D" w14:textId="0F3A3D1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(6)</w:t>
            </w:r>
          </w:p>
        </w:tc>
        <w:tc>
          <w:tcPr>
            <w:tcW w:w="106" w:type="dxa"/>
            <w:vAlign w:val="center"/>
          </w:tcPr>
          <w:p w14:paraId="3D50E4D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67236E" w14:textId="4846EDC1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679 </w:t>
            </w:r>
          </w:p>
        </w:tc>
        <w:tc>
          <w:tcPr>
            <w:tcW w:w="106" w:type="dxa"/>
            <w:vAlign w:val="center"/>
          </w:tcPr>
          <w:p w14:paraId="06C7165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AFF5B9" w14:textId="641BE0C0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81,300 </w:t>
            </w:r>
          </w:p>
        </w:tc>
        <w:tc>
          <w:tcPr>
            <w:tcW w:w="106" w:type="dxa"/>
            <w:vAlign w:val="center"/>
          </w:tcPr>
          <w:p w14:paraId="5F727AF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E36D5B" w14:textId="1C8A053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4,881 </w:t>
            </w:r>
          </w:p>
        </w:tc>
        <w:tc>
          <w:tcPr>
            <w:tcW w:w="106" w:type="dxa"/>
            <w:vAlign w:val="center"/>
          </w:tcPr>
          <w:p w14:paraId="40E714E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1A8BE8" w14:textId="75F6ABD3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46,650 </w:t>
            </w:r>
          </w:p>
        </w:tc>
        <w:tc>
          <w:tcPr>
            <w:tcW w:w="106" w:type="dxa"/>
            <w:vAlign w:val="center"/>
          </w:tcPr>
          <w:p w14:paraId="21762BE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E4675" w14:textId="132ABB3C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133,504 </w:t>
            </w:r>
          </w:p>
        </w:tc>
      </w:tr>
      <w:tr w:rsidR="00C01809" w:rsidRPr="00824832" w14:paraId="7A561A0C" w14:textId="77777777" w:rsidTr="0025593E">
        <w:tc>
          <w:tcPr>
            <w:tcW w:w="3060" w:type="dxa"/>
          </w:tcPr>
          <w:p w14:paraId="4282BD27" w14:textId="77777777" w:rsidR="00C01809" w:rsidRPr="00AC5042" w:rsidRDefault="00C01809" w:rsidP="00C0180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9F49B4" w14:textId="695DB0C1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1,922 </w:t>
            </w:r>
          </w:p>
        </w:tc>
        <w:tc>
          <w:tcPr>
            <w:tcW w:w="106" w:type="dxa"/>
            <w:vAlign w:val="center"/>
          </w:tcPr>
          <w:p w14:paraId="75DB39A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3FD5DE" w14:textId="4A52D2A6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396 </w:t>
            </w:r>
          </w:p>
        </w:tc>
        <w:tc>
          <w:tcPr>
            <w:tcW w:w="106" w:type="dxa"/>
            <w:vAlign w:val="center"/>
          </w:tcPr>
          <w:p w14:paraId="09FC9EF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6AF9D7" w14:textId="666811C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47,026 </w:t>
            </w:r>
          </w:p>
        </w:tc>
        <w:tc>
          <w:tcPr>
            <w:tcW w:w="106" w:type="dxa"/>
            <w:vAlign w:val="center"/>
          </w:tcPr>
          <w:p w14:paraId="11FF88F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366019" w14:textId="417EF994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27,445 </w:t>
            </w:r>
          </w:p>
        </w:tc>
        <w:tc>
          <w:tcPr>
            <w:tcW w:w="106" w:type="dxa"/>
            <w:vAlign w:val="center"/>
          </w:tcPr>
          <w:p w14:paraId="281155EE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1A63CD" w14:textId="3F39670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(38,748)</w:t>
            </w:r>
          </w:p>
        </w:tc>
        <w:tc>
          <w:tcPr>
            <w:tcW w:w="106" w:type="dxa"/>
            <w:vAlign w:val="center"/>
          </w:tcPr>
          <w:p w14:paraId="5B738F3B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AA984" w14:textId="18323D3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38,041 </w:t>
            </w:r>
          </w:p>
        </w:tc>
      </w:tr>
      <w:tr w:rsidR="00C01809" w:rsidRPr="00824832" w14:paraId="6D97A848" w14:textId="77777777" w:rsidTr="0025593E">
        <w:tc>
          <w:tcPr>
            <w:tcW w:w="3060" w:type="dxa"/>
            <w:tcBorders>
              <w:bottom w:val="nil"/>
            </w:tcBorders>
          </w:tcPr>
          <w:p w14:paraId="54322A2E" w14:textId="77777777" w:rsidR="00C01809" w:rsidRPr="00AC5042" w:rsidRDefault="00C01809" w:rsidP="00C0180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3890F3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C1A598C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EA2726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6ECCE1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AB6122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ABA3D33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5CAC44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ED920F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AD2E55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7B54899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ED114" w14:textId="5A63B110" w:rsidR="00C01809" w:rsidRPr="00364F87" w:rsidDel="001E262A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(14,624)</w:t>
            </w:r>
          </w:p>
        </w:tc>
      </w:tr>
      <w:tr w:rsidR="00C01809" w:rsidRPr="00824832" w14:paraId="749E0D0D" w14:textId="77777777" w:rsidTr="0025593E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6E1FBEF3" w14:textId="5E3FECAA" w:rsidR="00C01809" w:rsidRPr="00AC5042" w:rsidRDefault="00C01809" w:rsidP="00C01809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2ED6697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78858180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34C5F2C1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8FE9548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49B1A35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ED49660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C99C32D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1E1A18A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37FEFF47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C941FF5" w14:textId="77777777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9AD9AF" w14:textId="3D8C883B" w:rsidR="00C01809" w:rsidRPr="00364F87" w:rsidRDefault="00C01809" w:rsidP="00C0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23,417 </w:t>
            </w:r>
          </w:p>
        </w:tc>
      </w:tr>
    </w:tbl>
    <w:bookmarkEnd w:id="17"/>
    <w:p w14:paraId="48FBEB10" w14:textId="681E3291" w:rsidR="00E435A2" w:rsidRPr="00CF5493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งวดสามเดือนสิ้นสุดวันที่</w:t>
      </w:r>
      <w:r>
        <w:rPr>
          <w:rFonts w:ascii="Angsana New" w:hAnsi="Angsana New"/>
          <w:sz w:val="28"/>
          <w:szCs w:val="28"/>
        </w:rPr>
        <w:t xml:space="preserve"> 30 </w:t>
      </w:r>
      <w:r w:rsidR="002D4F15" w:rsidRPr="002D4F15">
        <w:rPr>
          <w:rFonts w:ascii="Angsana New" w:hAnsi="Angsana New"/>
          <w:sz w:val="28"/>
          <w:szCs w:val="28"/>
          <w:cs/>
        </w:rPr>
        <w:t>กันย</w:t>
      </w:r>
      <w:r>
        <w:rPr>
          <w:rFonts w:ascii="Angsana New" w:hAnsi="Angsana New" w:hint="cs"/>
          <w:sz w:val="28"/>
          <w:szCs w:val="28"/>
          <w:cs/>
        </w:rPr>
        <w:t>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2562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64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80"/>
      </w:tblGrid>
      <w:tr w:rsidR="00E435A2" w:rsidRPr="005067F3" w14:paraId="0ADB4F67" w14:textId="77777777" w:rsidTr="00E435A2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03759D0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5215012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435A2" w:rsidRPr="005067F3" w14:paraId="3CAAF18F" w14:textId="77777777" w:rsidTr="00E435A2">
        <w:trPr>
          <w:tblHeader/>
        </w:trPr>
        <w:tc>
          <w:tcPr>
            <w:tcW w:w="2970" w:type="dxa"/>
            <w:tcBorders>
              <w:top w:val="nil"/>
            </w:tcBorders>
          </w:tcPr>
          <w:p w14:paraId="1A81E86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4BD83EC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7AB9A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31B32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DB2DDE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1F693C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B8FDA0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ABBB9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499961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58DF72E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2506A7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221E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5067F3" w14:paraId="17FA2987" w14:textId="77777777" w:rsidTr="00E435A2">
        <w:trPr>
          <w:tblHeader/>
        </w:trPr>
        <w:tc>
          <w:tcPr>
            <w:tcW w:w="2970" w:type="dxa"/>
          </w:tcPr>
          <w:p w14:paraId="0501CA9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0C62CA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3DAB8058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776797F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3DE36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D4AC0D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7D3BAD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0B38454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21E8432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665620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A6E49C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4107F8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5067F3" w14:paraId="38EF2D29" w14:textId="77777777" w:rsidTr="00E435A2">
        <w:trPr>
          <w:tblHeader/>
        </w:trPr>
        <w:tc>
          <w:tcPr>
            <w:tcW w:w="2970" w:type="dxa"/>
          </w:tcPr>
          <w:p w14:paraId="7317E9B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776D40B4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3558411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5C5C10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5E8B3A2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E42D9B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5A7ECE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637E0B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8B57A7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65271B5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2850ADC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A28591B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A2" w:rsidRPr="005067F3" w14:paraId="12BBAA00" w14:textId="77777777" w:rsidTr="00E435A2">
        <w:tc>
          <w:tcPr>
            <w:tcW w:w="2970" w:type="dxa"/>
          </w:tcPr>
          <w:p w14:paraId="4AA45B41" w14:textId="77777777" w:rsidR="00E435A2" w:rsidRPr="005067F3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</w:tcPr>
          <w:p w14:paraId="1E4DB2E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5D4AC5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6AE48BC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CD41D8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07D86CE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AA9609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EEBF6F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D6F62A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527E46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67301F1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51E33F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4F15" w:rsidRPr="00B07737" w14:paraId="620F5A10" w14:textId="77777777" w:rsidTr="007061E1">
        <w:tc>
          <w:tcPr>
            <w:tcW w:w="2970" w:type="dxa"/>
          </w:tcPr>
          <w:p w14:paraId="447588BB" w14:textId="77777777" w:rsidR="002D4F15" w:rsidRPr="005067F3" w:rsidRDefault="002D4F15" w:rsidP="002D4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59C1" w14:textId="3FE2423C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F2991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A5B3E" w14:textId="6613C6B2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C5042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B42DF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14DAF" w14:textId="1FBA7EC5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135,715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E2943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1BE63" w14:textId="509E18D1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10,364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1CE02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8E7BD" w14:textId="5C2AEE2E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EFC4D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1EA1D" w14:textId="760035E5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151,293</w:t>
            </w:r>
          </w:p>
        </w:tc>
      </w:tr>
      <w:tr w:rsidR="002D4F15" w:rsidRPr="00B07737" w14:paraId="657DB4D0" w14:textId="77777777" w:rsidTr="00E435A2">
        <w:tc>
          <w:tcPr>
            <w:tcW w:w="2970" w:type="dxa"/>
          </w:tcPr>
          <w:p w14:paraId="01FEF7A6" w14:textId="77777777" w:rsidR="002D4F15" w:rsidRPr="005067F3" w:rsidRDefault="002D4F15" w:rsidP="002D4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D6F5AFF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402AB41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15709317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AC78EDB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74C0358E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CD38C2A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AB4D93D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6FEB28D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414D0AC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D961D4B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2EE92AD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F15" w:rsidRPr="00B07737" w14:paraId="3181C7E0" w14:textId="77777777" w:rsidTr="007061E1">
        <w:tc>
          <w:tcPr>
            <w:tcW w:w="2970" w:type="dxa"/>
          </w:tcPr>
          <w:p w14:paraId="228E71B8" w14:textId="77777777" w:rsidR="002D4F15" w:rsidRPr="005067F3" w:rsidRDefault="002D4F15" w:rsidP="002D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AD77BC" w14:textId="7F1E711F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(2,032)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7439D" w14:textId="48249602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9891E" w14:textId="4DE6B5E9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(2,139)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E2EC0" w14:textId="4CCF1E68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42FFA" w14:textId="26DD8B08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(41,017)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15472" w14:textId="74E80C9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19651" w14:textId="1C2B6E2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 (7,422)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099D7" w14:textId="02A64673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A7C9D" w14:textId="492D8324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B4CA8" w14:textId="2C403316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8A229" w14:textId="720CE606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(52,610)</w:t>
            </w:r>
          </w:p>
        </w:tc>
      </w:tr>
      <w:tr w:rsidR="002D4F15" w:rsidRPr="00B07737" w14:paraId="3A2D4A5E" w14:textId="77777777" w:rsidTr="007061E1">
        <w:tc>
          <w:tcPr>
            <w:tcW w:w="2970" w:type="dxa"/>
          </w:tcPr>
          <w:p w14:paraId="5ADDB311" w14:textId="77777777" w:rsidR="002D4F15" w:rsidRPr="005067F3" w:rsidRDefault="002D4F15" w:rsidP="002D4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B7316" w14:textId="21AC0BCF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AD9A6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C9A29" w14:textId="604DB81F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884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DD19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90FDA" w14:textId="209D78BF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94,698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1FD20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8BA25" w14:textId="542DF80D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2,942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11A8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294F" w14:textId="0291DB33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75EC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59762" w14:textId="3092EA2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98,683 </w:t>
            </w:r>
          </w:p>
        </w:tc>
      </w:tr>
      <w:tr w:rsidR="002D4F15" w:rsidRPr="00B07737" w14:paraId="1665F5B3" w14:textId="77777777" w:rsidTr="007061E1">
        <w:tc>
          <w:tcPr>
            <w:tcW w:w="2970" w:type="dxa"/>
          </w:tcPr>
          <w:p w14:paraId="768AC1BA" w14:textId="77777777" w:rsidR="002D4F15" w:rsidRDefault="002D4F15" w:rsidP="002D4F15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436E4A5" w14:textId="53BD21CF" w:rsidR="002D4F15" w:rsidRDefault="002D4F15" w:rsidP="002D4F15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8EE7353" w14:textId="7E1C4FFB" w:rsidR="002D4F15" w:rsidRPr="005067F3" w:rsidRDefault="002D4F15" w:rsidP="002D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9C1BC" w14:textId="5D576C8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0FCD" w14:textId="2A2D96A8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36EF8" w14:textId="7DEB61F6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(732)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50613" w14:textId="7123878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09631" w14:textId="4A1A2249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(54,007)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AD8B" w14:textId="06698A36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20421" w14:textId="67A2378A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(170)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2141" w14:textId="556D10FC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3C04F" w14:textId="55398DFC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58029" w14:textId="4F3803A5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65BA0" w14:textId="1C08E91F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(54,247)</w:t>
            </w:r>
          </w:p>
        </w:tc>
      </w:tr>
      <w:tr w:rsidR="002D4F15" w:rsidRPr="00B07737" w14:paraId="47E06944" w14:textId="77777777" w:rsidTr="00E435A2">
        <w:tc>
          <w:tcPr>
            <w:tcW w:w="2970" w:type="dxa"/>
          </w:tcPr>
          <w:p w14:paraId="608F8F12" w14:textId="77777777" w:rsidR="002D4F15" w:rsidRPr="005067F3" w:rsidRDefault="002D4F15" w:rsidP="002D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08478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3D96F51E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64DBF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1B218E07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25CC2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7FBD83D8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801F6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2AF00406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D722DC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5C61331A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25CD7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F15" w:rsidRPr="00B07737" w14:paraId="6639F131" w14:textId="77777777" w:rsidTr="007061E1">
        <w:tc>
          <w:tcPr>
            <w:tcW w:w="2970" w:type="dxa"/>
          </w:tcPr>
          <w:p w14:paraId="07332249" w14:textId="77777777" w:rsidR="002D4F15" w:rsidRPr="005067F3" w:rsidRDefault="002D4F15" w:rsidP="002D4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6F00F" w14:textId="3A472518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495D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4D6C" w14:textId="5666E5A8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A23DE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ECA40" w14:textId="44853300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40,691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1C17B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8696B" w14:textId="4502601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110A1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7B366" w14:textId="072D2B13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31C2" w14:textId="77777777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3DA48" w14:textId="6ADA2DC6" w:rsidR="002D4F15" w:rsidRPr="000671A8" w:rsidRDefault="002D4F15" w:rsidP="002D4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44,436</w:t>
            </w:r>
          </w:p>
        </w:tc>
      </w:tr>
      <w:tr w:rsidR="002B5017" w:rsidRPr="00B07737" w14:paraId="6C385D86" w14:textId="77777777" w:rsidTr="002C0B7F">
        <w:trPr>
          <w:trHeight w:val="378"/>
        </w:trPr>
        <w:tc>
          <w:tcPr>
            <w:tcW w:w="2970" w:type="dxa"/>
          </w:tcPr>
          <w:p w14:paraId="57E6DA5D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3FB66" w14:textId="1291E85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05B3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6FFD3" w14:textId="028BD7B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1351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F9638" w14:textId="49DEFCC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13,126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29F6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A5A68" w14:textId="0A93C60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2,667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B2AC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452A8" w14:textId="62207DF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3CC6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45472" w14:textId="138E3A6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</w:tr>
      <w:tr w:rsidR="002B5017" w:rsidRPr="00B07737" w14:paraId="7B976B6E" w14:textId="77777777" w:rsidTr="002C0B7F">
        <w:tc>
          <w:tcPr>
            <w:tcW w:w="2970" w:type="dxa"/>
          </w:tcPr>
          <w:p w14:paraId="4968BBCA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9139E" w14:textId="56EC155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2691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594C1" w14:textId="39FB0EA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8995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E6CCD" w14:textId="6F6E266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0CD0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6C6EE" w14:textId="6FC3784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918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E6FB7" w14:textId="38E9632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A0BD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343A9" w14:textId="6C8DADA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</w:tr>
      <w:tr w:rsidR="002B5017" w:rsidRPr="00B07737" w14:paraId="2F4763BE" w14:textId="77777777" w:rsidTr="002C0B7F">
        <w:tc>
          <w:tcPr>
            <w:tcW w:w="2970" w:type="dxa"/>
          </w:tcPr>
          <w:p w14:paraId="7B014E46" w14:textId="57B39EB5" w:rsidR="002B5017" w:rsidRPr="005067F3" w:rsidRDefault="00B56EEA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B501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4C23F" w14:textId="374ECCD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CDD9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E3A62" w14:textId="651413B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2887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AD071" w14:textId="4E4435C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B5F5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52962" w14:textId="29CF1FC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13E7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7097D" w14:textId="0A02058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9,96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3F69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72A1D" w14:textId="0A9A104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9,96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5017" w:rsidRPr="00B07737" w14:paraId="26C9440F" w14:textId="77777777" w:rsidTr="00E435A2">
        <w:tc>
          <w:tcPr>
            <w:tcW w:w="2970" w:type="dxa"/>
          </w:tcPr>
          <w:p w14:paraId="4F1B334C" w14:textId="402CA8D3" w:rsidR="002B5017" w:rsidRDefault="00B56EEA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2B501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DB6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BD9E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244B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2C7E5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B647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B40D8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356B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37A4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806E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CF24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86AE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B07737" w14:paraId="2F676BE9" w14:textId="77777777" w:rsidTr="002C0B7F">
        <w:tc>
          <w:tcPr>
            <w:tcW w:w="2970" w:type="dxa"/>
          </w:tcPr>
          <w:p w14:paraId="60CA3541" w14:textId="09C89093" w:rsidR="002B5017" w:rsidRPr="005067F3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9F885" w14:textId="34850BB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FF477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22D27" w14:textId="6F2000C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B2CA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CC356" w14:textId="39CB28E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E645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CADAE" w14:textId="41EC6EB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FD60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1F6D9" w14:textId="265F818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7C0C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BFD0C" w14:textId="38F8C9D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5017" w:rsidRPr="00B07737" w14:paraId="7D2AF572" w14:textId="77777777" w:rsidTr="002C0B7F">
        <w:tc>
          <w:tcPr>
            <w:tcW w:w="2970" w:type="dxa"/>
          </w:tcPr>
          <w:p w14:paraId="1CD69A4C" w14:textId="74170155" w:rsidR="002B5017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A1406" w14:textId="27D3CBD4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F0FC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D5130" w14:textId="033F3D1D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056A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87E89" w14:textId="2C1844BF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B270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45E60" w14:textId="3A122A9B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5833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86019" w14:textId="65F95745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6,847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B8DF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28310" w14:textId="2995DF8A" w:rsidR="002B5017" w:rsidRPr="00AC5042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6,847 </w:t>
            </w:r>
          </w:p>
        </w:tc>
      </w:tr>
      <w:tr w:rsidR="002B5017" w:rsidRPr="00B07737" w14:paraId="68A3BD0C" w14:textId="77777777" w:rsidTr="002C0B7F">
        <w:tc>
          <w:tcPr>
            <w:tcW w:w="2970" w:type="dxa"/>
          </w:tcPr>
          <w:p w14:paraId="2DA3861E" w14:textId="77777777" w:rsidR="002B5017" w:rsidRPr="005067F3" w:rsidRDefault="002B5017" w:rsidP="002B501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CE76A" w14:textId="2DFBE48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1,493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6C865" w14:textId="6816988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279F8" w14:textId="337B4D5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E1089" w14:textId="2A0EAFE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D31C1" w14:textId="1C53AA5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53,817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ABF16" w14:textId="538C221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18023" w14:textId="50BAEFB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5,439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B40D" w14:textId="4DAA6C4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141CC" w14:textId="2E8A77E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18,264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5F83E" w14:textId="566FDD7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120C9" w14:textId="1127870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79,967 </w:t>
            </w:r>
          </w:p>
        </w:tc>
      </w:tr>
      <w:tr w:rsidR="002B5017" w:rsidRPr="00B07737" w14:paraId="0DA18DCF" w14:textId="77777777" w:rsidTr="00E435A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C986320" w14:textId="77777777" w:rsidR="002B5017" w:rsidRPr="005067F3" w:rsidRDefault="002B5017" w:rsidP="002B501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FC6CD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71A69D6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0B5AF589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B8A447D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4055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41ADD50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91724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2E961B9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0E56BF0A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0EBAB64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DD1D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B5017" w:rsidRPr="00B07737" w14:paraId="70A422B5" w14:textId="77777777" w:rsidTr="00E435A2">
        <w:tc>
          <w:tcPr>
            <w:tcW w:w="2970" w:type="dxa"/>
          </w:tcPr>
          <w:p w14:paraId="09CA03BC" w14:textId="77777777" w:rsidR="002B5017" w:rsidRPr="005067F3" w:rsidRDefault="002B5017" w:rsidP="002B501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</w:tcPr>
          <w:p w14:paraId="25FE0C5B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E2CB65C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345C9CD9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5FF9F7DD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13A6BA9F" w14:textId="77777777" w:rsidR="002B5017" w:rsidRPr="00924CCD" w:rsidRDefault="002B5017" w:rsidP="002B501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E52175C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E572E11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18F0F93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48556C98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033D62B" w14:textId="77777777" w:rsidR="002B5017" w:rsidRPr="00924CCD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FABE605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2B5017" w:rsidRPr="00B07737" w14:paraId="529822C3" w14:textId="77777777" w:rsidTr="002C0B7F">
        <w:tc>
          <w:tcPr>
            <w:tcW w:w="2970" w:type="dxa"/>
          </w:tcPr>
          <w:p w14:paraId="63D4723D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F6AFF" w14:textId="4D2DF0FF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1,983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8947F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5C07F" w14:textId="76834BC9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6CBCA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4BD67" w14:textId="25FF66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47,928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2FB07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4F085" w14:textId="520AB43A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31,03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BE1E7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62E9D" w14:textId="7FB0FC78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712C2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4829" w14:textId="43D27AE9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80,88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5017" w:rsidRPr="00B07737" w14:paraId="35A01CD0" w14:textId="77777777" w:rsidTr="00E435A2">
        <w:tc>
          <w:tcPr>
            <w:tcW w:w="2970" w:type="dxa"/>
          </w:tcPr>
          <w:p w14:paraId="317A72D3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</w:tcPr>
          <w:p w14:paraId="4193D647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F904286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3C54FBA0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3460703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087C86B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2091E8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8A2D5F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FB8946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CE34B1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C86AA7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B0685A" w14:textId="77777777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B07737" w14:paraId="69FB2B91" w14:textId="77777777" w:rsidTr="002C0B7F">
        <w:tc>
          <w:tcPr>
            <w:tcW w:w="2970" w:type="dxa"/>
          </w:tcPr>
          <w:p w14:paraId="5A7E226A" w14:textId="77777777" w:rsidR="002B5017" w:rsidRPr="005067F3" w:rsidRDefault="002B5017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B27F5" w14:textId="62590E49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A79D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3020F" w14:textId="0D85FBF0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2D2FE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51012" w14:textId="681ECB80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(23,004)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66C6A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9EB4F" w14:textId="0071D8E0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(25,060)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51681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D46C7" w14:textId="2A99C804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11A22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45C05" w14:textId="689B1599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(47,904)</w:t>
            </w:r>
          </w:p>
        </w:tc>
      </w:tr>
      <w:tr w:rsidR="002B5017" w:rsidRPr="00B07737" w14:paraId="4EF01976" w14:textId="77777777" w:rsidTr="002C0B7F">
        <w:tc>
          <w:tcPr>
            <w:tcW w:w="2970" w:type="dxa"/>
          </w:tcPr>
          <w:p w14:paraId="63C34E56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13253" w14:textId="20987340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2,028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48860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085C6" w14:textId="138A262F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8A790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13237" w14:textId="35E79AF0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24,924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0439F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E3DB" w14:textId="112FB611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5,97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3222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81991" w14:textId="6E686B96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BA00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1622C" w14:textId="36F44949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32,97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B5017" w:rsidRPr="00B07737" w14:paraId="29172063" w14:textId="77777777" w:rsidTr="002C0B7F">
        <w:tc>
          <w:tcPr>
            <w:tcW w:w="2970" w:type="dxa"/>
          </w:tcPr>
          <w:p w14:paraId="6C0D97DC" w14:textId="77777777" w:rsidR="002B5017" w:rsidRPr="005067F3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7C483" w14:textId="69BFE9AE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504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ABD84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54853" w14:textId="0274A250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393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443AF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57EDE" w14:textId="4F839255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21,196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0F2DF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24853" w14:textId="0591945C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1,861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D86F9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CABB" w14:textId="3CF550DC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64B1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09E56" w14:textId="2A2BCDAF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23,954 </w:t>
            </w:r>
          </w:p>
        </w:tc>
      </w:tr>
      <w:tr w:rsidR="002B5017" w:rsidRPr="00B07737" w14:paraId="7CE0CAE8" w14:textId="77777777" w:rsidTr="002C0B7F">
        <w:tc>
          <w:tcPr>
            <w:tcW w:w="2970" w:type="dxa"/>
          </w:tcPr>
          <w:p w14:paraId="774232F4" w14:textId="77777777" w:rsidR="002B5017" w:rsidRPr="005067F3" w:rsidRDefault="002B5017" w:rsidP="002B501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9B54C" w14:textId="6D7E6A2B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D0BCA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9FC6D" w14:textId="25BBEB49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 xml:space="preserve">157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5DCB4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0D004" w14:textId="353E0625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 xml:space="preserve">17,189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8EF23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AE8B5" w14:textId="277E7CE1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E3D2B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D9D85" w14:textId="3A89897F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0DDBE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7A77B" w14:textId="496CAB19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17,94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B5017" w:rsidRPr="00B07737" w14:paraId="32BDD32B" w14:textId="77777777" w:rsidTr="002C0B7F">
        <w:tc>
          <w:tcPr>
            <w:tcW w:w="2970" w:type="dxa"/>
          </w:tcPr>
          <w:p w14:paraId="56D53372" w14:textId="77777777" w:rsidR="002B5017" w:rsidRPr="005067F3" w:rsidRDefault="002B5017" w:rsidP="002B501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37E58" w14:textId="68ECAF61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DF52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E0F1A" w14:textId="5B10F926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628C4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6DC9D" w14:textId="353309A3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1,386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A6526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75526" w14:textId="02057C19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(1,183)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A4D53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53DAD" w14:textId="2776824E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30,291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BC520" w14:textId="77777777" w:rsidR="002B5017" w:rsidRPr="003D762D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64E12" w14:textId="0871BF29" w:rsidR="002B5017" w:rsidRPr="001F3E76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>30,56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B5017" w:rsidRPr="00B07737" w14:paraId="05915FA8" w14:textId="77777777" w:rsidTr="002C0B7F">
        <w:tc>
          <w:tcPr>
            <w:tcW w:w="2970" w:type="dxa"/>
          </w:tcPr>
          <w:p w14:paraId="375AEF2A" w14:textId="77777777" w:rsidR="002B5017" w:rsidRPr="005067F3" w:rsidRDefault="002B5017" w:rsidP="002B501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5F03B" w14:textId="3C022462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2,639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DD656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45EFC" w14:textId="393AA54F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CB6CC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D945D" w14:textId="19E49C25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64,695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18EF9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6C278" w14:textId="7247061D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7,176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F5187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7A361" w14:textId="29C27C19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30,291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372F6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E4672" w14:textId="251FA4C6" w:rsidR="002B5017" w:rsidRPr="001F3E76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B5017" w:rsidRPr="00B07737" w14:paraId="55FA16A2" w14:textId="77777777" w:rsidTr="002C0B7F">
        <w:tc>
          <w:tcPr>
            <w:tcW w:w="2970" w:type="dxa"/>
          </w:tcPr>
          <w:p w14:paraId="350F5426" w14:textId="77777777" w:rsidR="002B5017" w:rsidRPr="005067F3" w:rsidRDefault="002B5017" w:rsidP="002B501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1BFE69" w14:textId="4A0103AA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BDC5B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418392" w14:textId="23F67264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16330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26F888" w14:textId="408F33CE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10,878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98048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5AFBD5" w14:textId="50C338A2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1,737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C04A1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CA5DD7" w14:textId="6C606DAC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12,027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FAA3" w14:textId="77777777" w:rsidR="002B5017" w:rsidRPr="003D762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230E1" w14:textId="4A5C62FC" w:rsidR="002B5017" w:rsidRPr="001F3E76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(25,472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2B5017" w:rsidRPr="005067F3" w14:paraId="07CF552C" w14:textId="77777777" w:rsidTr="002C0B7F">
        <w:tc>
          <w:tcPr>
            <w:tcW w:w="2970" w:type="dxa"/>
            <w:tcBorders>
              <w:bottom w:val="nil"/>
            </w:tcBorders>
          </w:tcPr>
          <w:p w14:paraId="76431818" w14:textId="06E060E5" w:rsidR="002B5017" w:rsidRPr="005067F3" w:rsidRDefault="00B56EEA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2B501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700495B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10AEC9F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B244AF5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A5C5F84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4C8FB82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6578AC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8D36582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0E9EBFE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90F38DA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804EB45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29B5F" w14:textId="62024DA9" w:rsidR="002B5017" w:rsidRPr="001F3E76" w:rsidDel="001E262A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(17,600)</w:t>
            </w:r>
          </w:p>
        </w:tc>
      </w:tr>
      <w:tr w:rsidR="002B5017" w:rsidRPr="005067F3" w14:paraId="2DD66536" w14:textId="77777777" w:rsidTr="002C0B7F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38031B4D" w14:textId="24E0CEA5" w:rsidR="002B5017" w:rsidRPr="005067F3" w:rsidRDefault="00B56EEA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2B5017"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A3B3A27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32DA8F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2F78B79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DAE6D9D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7AFCC8A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E46C64A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C31DDF8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01D722C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4B1DE39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6A6FB31" w14:textId="77777777" w:rsidR="002B5017" w:rsidRPr="00924CCD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FF290B" w14:textId="0D6A2A48" w:rsidR="002B5017" w:rsidRPr="001F3E76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(43,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</w:p>
        </w:tc>
      </w:tr>
    </w:tbl>
    <w:p w14:paraId="38C41C94" w14:textId="3B0F8780" w:rsidR="00E435A2" w:rsidRPr="00824832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 w:rsidR="002B5017">
        <w:rPr>
          <w:rFonts w:ascii="Angsana New" w:hAnsi="Angsana New" w:hint="cs"/>
          <w:sz w:val="28"/>
          <w:szCs w:val="28"/>
          <w:cs/>
        </w:rPr>
        <w:t>เก้า</w:t>
      </w:r>
      <w:r w:rsidRPr="00CF54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E435A2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Pr="00E435A2">
        <w:rPr>
          <w:rFonts w:ascii="Angsana New" w:hAnsi="Angsana New"/>
          <w:sz w:val="28"/>
          <w:szCs w:val="28"/>
          <w:cs/>
        </w:rPr>
        <w:t>ายน</w:t>
      </w:r>
      <w:r w:rsidRPr="00CF5493">
        <w:rPr>
          <w:rFonts w:ascii="Angsana New" w:hAnsi="Angsana New"/>
          <w:sz w:val="28"/>
          <w:szCs w:val="28"/>
          <w:cs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E435A2" w:rsidRPr="00824832" w14:paraId="01167752" w14:textId="77777777" w:rsidTr="005D7133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689240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6637ADE1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D7133" w:rsidRPr="00824832" w14:paraId="39E7CC1D" w14:textId="77777777" w:rsidTr="005D7133">
        <w:trPr>
          <w:tblHeader/>
        </w:trPr>
        <w:tc>
          <w:tcPr>
            <w:tcW w:w="2970" w:type="dxa"/>
            <w:tcBorders>
              <w:top w:val="nil"/>
            </w:tcBorders>
          </w:tcPr>
          <w:p w14:paraId="55EC2B7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4BD07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78A3E6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D89AE77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5F7076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E33A0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83703C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199ABB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5D3B1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6B1054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0251EE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B2086F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7133" w:rsidRPr="00824832" w14:paraId="62505EB2" w14:textId="77777777" w:rsidTr="005D7133">
        <w:trPr>
          <w:tblHeader/>
        </w:trPr>
        <w:tc>
          <w:tcPr>
            <w:tcW w:w="2970" w:type="dxa"/>
          </w:tcPr>
          <w:p w14:paraId="0C8E487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7E74C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135248E4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6C3037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126874E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C5A5E4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1DF636B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1F5DE5B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06024C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36F7FF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78E18B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11576F2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133" w:rsidRPr="00824832" w14:paraId="63074831" w14:textId="77777777" w:rsidTr="005D7133">
        <w:trPr>
          <w:tblHeader/>
        </w:trPr>
        <w:tc>
          <w:tcPr>
            <w:tcW w:w="2970" w:type="dxa"/>
          </w:tcPr>
          <w:p w14:paraId="404DB498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0161492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6A1FE75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64FB380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14A0F481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7DD0C6C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D6709A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E91BA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DD708B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D7765D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288BF7C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CAE3A82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7133" w:rsidRPr="00824832" w14:paraId="628FCEC3" w14:textId="77777777" w:rsidTr="005D7133">
        <w:tc>
          <w:tcPr>
            <w:tcW w:w="2970" w:type="dxa"/>
          </w:tcPr>
          <w:p w14:paraId="29697E22" w14:textId="77777777" w:rsidR="00E435A2" w:rsidRPr="00AC5042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4F189B4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E097364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4B9CAE8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4E12E5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DBC892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4E5FE6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65C699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24C837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0C5CB83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C12CD3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858D27C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366BE" w:rsidRPr="00824832" w14:paraId="2AC62740" w14:textId="77777777" w:rsidTr="002D139C">
        <w:tc>
          <w:tcPr>
            <w:tcW w:w="2970" w:type="dxa"/>
          </w:tcPr>
          <w:p w14:paraId="41FC0860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7CDA162D" w14:textId="37030622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8,922 </w:t>
            </w:r>
          </w:p>
        </w:tc>
        <w:tc>
          <w:tcPr>
            <w:tcW w:w="106" w:type="dxa"/>
            <w:vAlign w:val="center"/>
          </w:tcPr>
          <w:p w14:paraId="5591AB3E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0633CC5" w14:textId="0A0F0B84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3,507 </w:t>
            </w:r>
          </w:p>
        </w:tc>
        <w:tc>
          <w:tcPr>
            <w:tcW w:w="106" w:type="dxa"/>
            <w:vAlign w:val="center"/>
          </w:tcPr>
          <w:p w14:paraId="0A1F23D7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7AEB383" w14:textId="7E396D2A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461,527 </w:t>
            </w:r>
          </w:p>
        </w:tc>
        <w:tc>
          <w:tcPr>
            <w:tcW w:w="106" w:type="dxa"/>
            <w:vAlign w:val="center"/>
          </w:tcPr>
          <w:p w14:paraId="3429A293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C4EB027" w14:textId="7C1DD685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38,950 </w:t>
            </w:r>
          </w:p>
        </w:tc>
        <w:tc>
          <w:tcPr>
            <w:tcW w:w="106" w:type="dxa"/>
            <w:vAlign w:val="center"/>
          </w:tcPr>
          <w:p w14:paraId="31C89E56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86F1EBB" w14:textId="1FBBACAC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59FAF5CD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BB49BB5" w14:textId="7DDBFBCD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512,906 </w:t>
            </w:r>
          </w:p>
        </w:tc>
      </w:tr>
      <w:tr w:rsidR="005366BE" w:rsidRPr="00824832" w14:paraId="5373F9EA" w14:textId="77777777" w:rsidTr="005366BE">
        <w:tc>
          <w:tcPr>
            <w:tcW w:w="2970" w:type="dxa"/>
          </w:tcPr>
          <w:p w14:paraId="0EDC9A72" w14:textId="77777777" w:rsidR="005366BE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401DB2DF" w14:textId="77777777" w:rsidR="005366BE" w:rsidRPr="00AC5042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3FC56" w14:textId="7B57E5F3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(5,671)</w:t>
            </w:r>
          </w:p>
        </w:tc>
        <w:tc>
          <w:tcPr>
            <w:tcW w:w="106" w:type="dxa"/>
            <w:vAlign w:val="bottom"/>
          </w:tcPr>
          <w:p w14:paraId="6CD45B96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A7C5C" w14:textId="761D8C7E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(2,024)</w:t>
            </w:r>
          </w:p>
        </w:tc>
        <w:tc>
          <w:tcPr>
            <w:tcW w:w="106" w:type="dxa"/>
            <w:vAlign w:val="bottom"/>
          </w:tcPr>
          <w:p w14:paraId="58119A6E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E52F7" w14:textId="66A3A94B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(231,196)</w:t>
            </w:r>
          </w:p>
        </w:tc>
        <w:tc>
          <w:tcPr>
            <w:tcW w:w="106" w:type="dxa"/>
            <w:vAlign w:val="bottom"/>
          </w:tcPr>
          <w:p w14:paraId="5BA1A1E0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BE78A" w14:textId="2FA29543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(28,939)</w:t>
            </w:r>
          </w:p>
        </w:tc>
        <w:tc>
          <w:tcPr>
            <w:tcW w:w="106" w:type="dxa"/>
            <w:vAlign w:val="bottom"/>
          </w:tcPr>
          <w:p w14:paraId="437E78D1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DC20A" w14:textId="0B44FE3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D39EAD9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37247" w14:textId="70D93368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(267,830)</w:t>
            </w:r>
          </w:p>
        </w:tc>
      </w:tr>
      <w:tr w:rsidR="005366BE" w:rsidRPr="00824832" w14:paraId="046D2EBB" w14:textId="77777777" w:rsidTr="002D139C">
        <w:tc>
          <w:tcPr>
            <w:tcW w:w="2970" w:type="dxa"/>
          </w:tcPr>
          <w:p w14:paraId="234763F8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D2F265" w14:textId="57961C29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3,251 </w:t>
            </w:r>
          </w:p>
        </w:tc>
        <w:tc>
          <w:tcPr>
            <w:tcW w:w="106" w:type="dxa"/>
            <w:vAlign w:val="center"/>
          </w:tcPr>
          <w:p w14:paraId="2BA9C33E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3DDFE" w14:textId="34C322A4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1,483 </w:t>
            </w:r>
          </w:p>
        </w:tc>
        <w:tc>
          <w:tcPr>
            <w:tcW w:w="106" w:type="dxa"/>
            <w:vAlign w:val="center"/>
          </w:tcPr>
          <w:p w14:paraId="51582327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496CC1" w14:textId="3D14CDF0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230,331 </w:t>
            </w:r>
          </w:p>
        </w:tc>
        <w:tc>
          <w:tcPr>
            <w:tcW w:w="106" w:type="dxa"/>
            <w:vAlign w:val="center"/>
          </w:tcPr>
          <w:p w14:paraId="44DDFCEF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3D27FB" w14:textId="622D3A4A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10,011 </w:t>
            </w:r>
          </w:p>
        </w:tc>
        <w:tc>
          <w:tcPr>
            <w:tcW w:w="106" w:type="dxa"/>
            <w:vAlign w:val="center"/>
          </w:tcPr>
          <w:p w14:paraId="2C3382C7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CE7C8" w14:textId="7C221B5F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8C4B52F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77129" w14:textId="4380FA55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245,076 </w:t>
            </w:r>
          </w:p>
        </w:tc>
      </w:tr>
      <w:tr w:rsidR="005366BE" w:rsidRPr="00824832" w14:paraId="6A06F76B" w14:textId="77777777" w:rsidTr="005366BE">
        <w:tc>
          <w:tcPr>
            <w:tcW w:w="2970" w:type="dxa"/>
          </w:tcPr>
          <w:p w14:paraId="6BA660B9" w14:textId="77777777" w:rsidR="005366BE" w:rsidRDefault="005366BE" w:rsidP="005366BE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2334833A" w14:textId="77777777" w:rsidR="005366BE" w:rsidRDefault="005366BE" w:rsidP="005366BE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D97A29" w14:textId="309B0643" w:rsidR="005366BE" w:rsidRPr="00AC5042" w:rsidRDefault="005366BE" w:rsidP="005366BE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078E4" w14:textId="3910D4B9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266 </w:t>
            </w:r>
          </w:p>
        </w:tc>
        <w:tc>
          <w:tcPr>
            <w:tcW w:w="106" w:type="dxa"/>
            <w:vAlign w:val="bottom"/>
          </w:tcPr>
          <w:p w14:paraId="309AC8A7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07207" w14:textId="55BD9E3D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(273)</w:t>
            </w:r>
          </w:p>
        </w:tc>
        <w:tc>
          <w:tcPr>
            <w:tcW w:w="106" w:type="dxa"/>
            <w:vAlign w:val="bottom"/>
          </w:tcPr>
          <w:p w14:paraId="3AF35BB2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19DBF" w14:textId="666C6C9D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45,249 </w:t>
            </w:r>
          </w:p>
        </w:tc>
        <w:tc>
          <w:tcPr>
            <w:tcW w:w="106" w:type="dxa"/>
            <w:vAlign w:val="bottom"/>
          </w:tcPr>
          <w:p w14:paraId="2FDD7950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AC21" w14:textId="688FB6CC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(1,840)</w:t>
            </w:r>
          </w:p>
        </w:tc>
        <w:tc>
          <w:tcPr>
            <w:tcW w:w="106" w:type="dxa"/>
            <w:vAlign w:val="bottom"/>
          </w:tcPr>
          <w:p w14:paraId="7C6F656C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2CE9A" w14:textId="6C64A24C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130CD938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5E2B4" w14:textId="6BB336EA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43,402 </w:t>
            </w:r>
          </w:p>
        </w:tc>
      </w:tr>
      <w:tr w:rsidR="005366BE" w:rsidRPr="00824832" w14:paraId="482D0B9C" w14:textId="77777777" w:rsidTr="005366BE">
        <w:tc>
          <w:tcPr>
            <w:tcW w:w="2970" w:type="dxa"/>
          </w:tcPr>
          <w:p w14:paraId="284EB098" w14:textId="77777777" w:rsidR="005366BE" w:rsidRPr="00AC5042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98032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7FB38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7354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E2B24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9E4D1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BC626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D5753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BFBD8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96E80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106F5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B267" w14:textId="77777777" w:rsidR="005366BE" w:rsidRPr="001C6EE1" w:rsidRDefault="005366BE" w:rsidP="005366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6BE" w:rsidRPr="00824832" w14:paraId="2246817E" w14:textId="77777777" w:rsidTr="005366BE">
        <w:tc>
          <w:tcPr>
            <w:tcW w:w="2970" w:type="dxa"/>
          </w:tcPr>
          <w:p w14:paraId="0323329F" w14:textId="77777777" w:rsidR="005366BE" w:rsidRPr="00AC5042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B428" w14:textId="7521A2B9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3,517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4615DCB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7F782" w14:textId="266C8C98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1,210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7BF09FF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F5853" w14:textId="2D5A6096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275,580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71C3615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7382" w14:textId="7F382B43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8,171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C831EB1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D2553" w14:textId="28E0A233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DCD9D65" w14:textId="77777777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C0707" w14:textId="4CBB57EB" w:rsidR="005366BE" w:rsidRPr="008955F0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288,478 </w:t>
            </w:r>
          </w:p>
        </w:tc>
      </w:tr>
      <w:tr w:rsidR="005366BE" w:rsidRPr="00824832" w14:paraId="526A32F1" w14:textId="77777777" w:rsidTr="005366BE">
        <w:tc>
          <w:tcPr>
            <w:tcW w:w="2970" w:type="dxa"/>
          </w:tcPr>
          <w:p w14:paraId="05E29279" w14:textId="77777777" w:rsidR="005366BE" w:rsidRPr="00AC5042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6019DB4F" w14:textId="4A28A099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1,742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5AFF5E1C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11CA2E0B" w14:textId="13A5D956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761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1455159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vAlign w:val="center"/>
          </w:tcPr>
          <w:p w14:paraId="1F2B1C07" w14:textId="5C8F8438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95,510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53DEF2E9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2B19C198" w14:textId="08D0393B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10,469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16249BB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1577925B" w14:textId="37303A9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273667B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vAlign w:val="center"/>
          </w:tcPr>
          <w:p w14:paraId="6D362D06" w14:textId="5044887F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108,482 </w:t>
            </w:r>
          </w:p>
        </w:tc>
      </w:tr>
      <w:tr w:rsidR="005366BE" w:rsidRPr="00824832" w14:paraId="01550CDF" w14:textId="77777777" w:rsidTr="007048C5">
        <w:trPr>
          <w:trHeight w:val="306"/>
        </w:trPr>
        <w:tc>
          <w:tcPr>
            <w:tcW w:w="2970" w:type="dxa"/>
            <w:tcBorders>
              <w:bottom w:val="nil"/>
            </w:tcBorders>
          </w:tcPr>
          <w:p w14:paraId="4F3139D1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vAlign w:val="center"/>
          </w:tcPr>
          <w:p w14:paraId="2E83E0D7" w14:textId="70356193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45570C0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CD324A8" w14:textId="4AED44C1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3B320FA2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A8E8216" w14:textId="0B737FCD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18213D5E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E3BFB8A" w14:textId="68FA8D39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E2DC668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D21657C" w14:textId="6F08B4EC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4,842 </w:t>
            </w:r>
          </w:p>
        </w:tc>
        <w:tc>
          <w:tcPr>
            <w:tcW w:w="106" w:type="dxa"/>
            <w:vAlign w:val="center"/>
          </w:tcPr>
          <w:p w14:paraId="353F40DB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6A7E04F" w14:textId="3C11AD2F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4,842 </w:t>
            </w:r>
          </w:p>
        </w:tc>
      </w:tr>
      <w:tr w:rsidR="005366BE" w:rsidRPr="00824832" w14:paraId="14418808" w14:textId="77777777" w:rsidTr="007048C5">
        <w:tc>
          <w:tcPr>
            <w:tcW w:w="2970" w:type="dxa"/>
            <w:tcBorders>
              <w:top w:val="nil"/>
              <w:bottom w:val="nil"/>
            </w:tcBorders>
          </w:tcPr>
          <w:p w14:paraId="36DB7624" w14:textId="77777777" w:rsidR="005366BE" w:rsidRPr="00936959" w:rsidRDefault="005366BE" w:rsidP="005366B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1080" w:type="dxa"/>
            <w:vAlign w:val="center"/>
          </w:tcPr>
          <w:p w14:paraId="1C502696" w14:textId="0D2DA9D6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49E50FD3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739CE87E" w14:textId="2BD92E5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590179E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3E6ED53" w14:textId="45D390E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D2B7CB1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85B6F95" w14:textId="606ACAD4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66D4ACCD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7F6101D" w14:textId="7BF409D8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(1,056)</w:t>
            </w:r>
          </w:p>
        </w:tc>
        <w:tc>
          <w:tcPr>
            <w:tcW w:w="106" w:type="dxa"/>
            <w:vAlign w:val="center"/>
          </w:tcPr>
          <w:p w14:paraId="05D4E1A2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E0C710" w14:textId="5C2A93B6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(1,056)</w:t>
            </w:r>
          </w:p>
        </w:tc>
      </w:tr>
      <w:tr w:rsidR="005366BE" w:rsidRPr="00824832" w14:paraId="23CB68F4" w14:textId="77777777" w:rsidTr="007048C5">
        <w:tc>
          <w:tcPr>
            <w:tcW w:w="2970" w:type="dxa"/>
            <w:tcBorders>
              <w:top w:val="nil"/>
              <w:bottom w:val="nil"/>
            </w:tcBorders>
          </w:tcPr>
          <w:p w14:paraId="310C5EDE" w14:textId="77777777" w:rsidR="005366BE" w:rsidRPr="00936959" w:rsidRDefault="005366BE" w:rsidP="005366BE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42A03AD2" w14:textId="77777777" w:rsidR="005366BE" w:rsidRPr="00936959" w:rsidRDefault="005366BE" w:rsidP="005366B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17FD71C5" w14:textId="68718ADA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7102401F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E62CFE2" w14:textId="66E8AFF3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2FCDFD39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0C7851BF" w14:textId="07B2E68E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7EE4BE49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864F5AD" w14:textId="754390ED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4431AAC4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070EE88" w14:textId="3C1BCEE8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(5,787)</w:t>
            </w:r>
          </w:p>
        </w:tc>
        <w:tc>
          <w:tcPr>
            <w:tcW w:w="106" w:type="dxa"/>
            <w:vAlign w:val="bottom"/>
          </w:tcPr>
          <w:p w14:paraId="477B9C44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C26B3C4" w14:textId="11DD6909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(5,787)</w:t>
            </w:r>
          </w:p>
        </w:tc>
      </w:tr>
      <w:tr w:rsidR="005366BE" w:rsidRPr="00824832" w14:paraId="1671D312" w14:textId="77777777" w:rsidTr="007048C5">
        <w:tc>
          <w:tcPr>
            <w:tcW w:w="2970" w:type="dxa"/>
          </w:tcPr>
          <w:p w14:paraId="4D863121" w14:textId="77777777" w:rsidR="005366BE" w:rsidRPr="00AC5042" w:rsidRDefault="005366BE" w:rsidP="005366B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17ACAF" w14:textId="76132E12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985 </w:t>
            </w:r>
          </w:p>
        </w:tc>
        <w:tc>
          <w:tcPr>
            <w:tcW w:w="106" w:type="dxa"/>
            <w:vAlign w:val="center"/>
          </w:tcPr>
          <w:p w14:paraId="17488C6B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FAC5A" w14:textId="58DB6465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73 </w:t>
            </w:r>
          </w:p>
        </w:tc>
        <w:tc>
          <w:tcPr>
            <w:tcW w:w="106" w:type="dxa"/>
            <w:vAlign w:val="center"/>
          </w:tcPr>
          <w:p w14:paraId="06C3DD7A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145090" w14:textId="73A75A45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26,658 </w:t>
            </w:r>
          </w:p>
        </w:tc>
        <w:tc>
          <w:tcPr>
            <w:tcW w:w="106" w:type="dxa"/>
            <w:vAlign w:val="center"/>
          </w:tcPr>
          <w:p w14:paraId="5D63637A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C1DE1" w14:textId="763EF243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23,136 </w:t>
            </w:r>
          </w:p>
        </w:tc>
        <w:tc>
          <w:tcPr>
            <w:tcW w:w="106" w:type="dxa"/>
            <w:vAlign w:val="center"/>
          </w:tcPr>
          <w:p w14:paraId="2543236C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2A22E" w14:textId="67E0F570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8,283 </w:t>
            </w:r>
          </w:p>
        </w:tc>
        <w:tc>
          <w:tcPr>
            <w:tcW w:w="106" w:type="dxa"/>
            <w:vAlign w:val="center"/>
          </w:tcPr>
          <w:p w14:paraId="2F047E2D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69586A" w14:textId="3C34C8B1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59,135 </w:t>
            </w:r>
          </w:p>
        </w:tc>
      </w:tr>
      <w:tr w:rsidR="005366BE" w:rsidRPr="00824832" w14:paraId="775597B7" w14:textId="77777777" w:rsidTr="007048C5">
        <w:tc>
          <w:tcPr>
            <w:tcW w:w="2970" w:type="dxa"/>
          </w:tcPr>
          <w:p w14:paraId="27BB16FB" w14:textId="77777777" w:rsidR="005366BE" w:rsidRPr="00557DD1" w:rsidRDefault="005366BE" w:rsidP="005366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6D72ED" w14:textId="50040392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6,244 </w:t>
            </w:r>
          </w:p>
        </w:tc>
        <w:tc>
          <w:tcPr>
            <w:tcW w:w="106" w:type="dxa"/>
            <w:vAlign w:val="center"/>
          </w:tcPr>
          <w:p w14:paraId="34DEBC79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147A5" w14:textId="4509C6A4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2,044 </w:t>
            </w:r>
          </w:p>
        </w:tc>
        <w:tc>
          <w:tcPr>
            <w:tcW w:w="106" w:type="dxa"/>
            <w:vAlign w:val="center"/>
          </w:tcPr>
          <w:p w14:paraId="46566F0A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EB443" w14:textId="231649D0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397,748 </w:t>
            </w:r>
          </w:p>
        </w:tc>
        <w:tc>
          <w:tcPr>
            <w:tcW w:w="106" w:type="dxa"/>
            <w:vAlign w:val="center"/>
          </w:tcPr>
          <w:p w14:paraId="6C86622D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7151A7" w14:textId="291A67F0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41,776 </w:t>
            </w:r>
          </w:p>
        </w:tc>
        <w:tc>
          <w:tcPr>
            <w:tcW w:w="106" w:type="dxa"/>
            <w:vAlign w:val="center"/>
          </w:tcPr>
          <w:p w14:paraId="685676DE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AFE96" w14:textId="75121E94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6,282 </w:t>
            </w:r>
          </w:p>
        </w:tc>
        <w:tc>
          <w:tcPr>
            <w:tcW w:w="106" w:type="dxa"/>
            <w:vAlign w:val="center"/>
          </w:tcPr>
          <w:p w14:paraId="1EA59577" w14:textId="77777777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63A8F5" w14:textId="532BFD0A" w:rsidR="005366BE" w:rsidRPr="007D1D05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454,094 </w:t>
            </w:r>
          </w:p>
        </w:tc>
      </w:tr>
      <w:tr w:rsidR="005366BE" w:rsidRPr="00824832" w14:paraId="1D04EAC6" w14:textId="77777777" w:rsidTr="005D713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29AA4A15" w14:textId="77777777" w:rsidR="005366BE" w:rsidRPr="00AC5042" w:rsidRDefault="005366BE" w:rsidP="005366B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8D230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424A5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ECA66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779A8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2EA43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EA13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DBDA9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1BF4E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4F50B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97B71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16CBA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6BE" w:rsidRPr="00824832" w14:paraId="6785BEE2" w14:textId="77777777" w:rsidTr="005D7133">
        <w:tc>
          <w:tcPr>
            <w:tcW w:w="2970" w:type="dxa"/>
          </w:tcPr>
          <w:p w14:paraId="60AF612E" w14:textId="77777777" w:rsidR="005366BE" w:rsidRPr="00AC5042" w:rsidRDefault="005366BE" w:rsidP="005366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004D7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691DC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67206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2680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B990" w14:textId="77777777" w:rsidR="005366BE" w:rsidRPr="001C6EE1" w:rsidRDefault="005366BE" w:rsidP="005366BE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1CAF1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33C51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DD52D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812D0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68BE1" w14:textId="77777777" w:rsidR="005366BE" w:rsidRPr="001C6EE1" w:rsidRDefault="005366BE" w:rsidP="005366B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1A2B" w14:textId="77777777" w:rsidR="005366BE" w:rsidRPr="001C6EE1" w:rsidRDefault="005366BE" w:rsidP="005366B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66BE" w:rsidRPr="00824832" w14:paraId="63A85820" w14:textId="77777777" w:rsidTr="002D139C">
        <w:tc>
          <w:tcPr>
            <w:tcW w:w="2970" w:type="dxa"/>
          </w:tcPr>
          <w:p w14:paraId="10F8C716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vAlign w:val="center"/>
          </w:tcPr>
          <w:p w14:paraId="32FA4872" w14:textId="6C39CB20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1,198 </w:t>
            </w:r>
          </w:p>
        </w:tc>
        <w:tc>
          <w:tcPr>
            <w:tcW w:w="106" w:type="dxa"/>
            <w:vAlign w:val="center"/>
          </w:tcPr>
          <w:p w14:paraId="46BA12C2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B6E720B" w14:textId="0032816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1,069 </w:t>
            </w:r>
          </w:p>
        </w:tc>
        <w:tc>
          <w:tcPr>
            <w:tcW w:w="106" w:type="dxa"/>
            <w:vAlign w:val="center"/>
          </w:tcPr>
          <w:p w14:paraId="0719FA79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AAAABC8" w14:textId="2C9A890F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248,936 </w:t>
            </w:r>
          </w:p>
        </w:tc>
        <w:tc>
          <w:tcPr>
            <w:tcW w:w="106" w:type="dxa"/>
            <w:vAlign w:val="center"/>
          </w:tcPr>
          <w:p w14:paraId="508CD77F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633F3AF" w14:textId="3F88D2FA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(8,821)</w:t>
            </w:r>
          </w:p>
        </w:tc>
        <w:tc>
          <w:tcPr>
            <w:tcW w:w="106" w:type="dxa"/>
            <w:vAlign w:val="center"/>
          </w:tcPr>
          <w:p w14:paraId="5218648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CD574B9" w14:textId="7F1290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73EBA356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1E61B0C" w14:textId="063D28A9" w:rsidR="005366BE" w:rsidRPr="00364F87" w:rsidRDefault="005366BE" w:rsidP="005366B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242,382 </w:t>
            </w:r>
          </w:p>
        </w:tc>
      </w:tr>
      <w:tr w:rsidR="005366BE" w:rsidRPr="00824832" w14:paraId="28D47A62" w14:textId="77777777" w:rsidTr="002D139C">
        <w:tc>
          <w:tcPr>
            <w:tcW w:w="2970" w:type="dxa"/>
          </w:tcPr>
          <w:p w14:paraId="4C49A961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vAlign w:val="center"/>
          </w:tcPr>
          <w:p w14:paraId="40F3BB5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6166CEEC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01D172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370E8185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28BAE4C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03AA716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CCE37F1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4E44EE1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56FDF5F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6FD91D9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7523BF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66BE" w:rsidRPr="00824832" w14:paraId="0903876E" w14:textId="77777777" w:rsidTr="002D139C">
        <w:tc>
          <w:tcPr>
            <w:tcW w:w="2970" w:type="dxa"/>
          </w:tcPr>
          <w:p w14:paraId="7A67C5DC" w14:textId="77777777" w:rsidR="005366BE" w:rsidRPr="00AC5042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E74F7" w14:textId="734D7F95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(966)</w:t>
            </w:r>
          </w:p>
        </w:tc>
        <w:tc>
          <w:tcPr>
            <w:tcW w:w="106" w:type="dxa"/>
            <w:vAlign w:val="center"/>
          </w:tcPr>
          <w:p w14:paraId="7D7A253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3523A" w14:textId="7F246D10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(557)</w:t>
            </w:r>
          </w:p>
        </w:tc>
        <w:tc>
          <w:tcPr>
            <w:tcW w:w="106" w:type="dxa"/>
            <w:vAlign w:val="center"/>
          </w:tcPr>
          <w:p w14:paraId="7EA6566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DBDBB" w14:textId="3378FB6B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(106,295)</w:t>
            </w:r>
          </w:p>
        </w:tc>
        <w:tc>
          <w:tcPr>
            <w:tcW w:w="106" w:type="dxa"/>
            <w:vAlign w:val="center"/>
          </w:tcPr>
          <w:p w14:paraId="177482C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9EFF2" w14:textId="43521468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10,759 </w:t>
            </w:r>
          </w:p>
        </w:tc>
        <w:tc>
          <w:tcPr>
            <w:tcW w:w="106" w:type="dxa"/>
            <w:vAlign w:val="center"/>
          </w:tcPr>
          <w:p w14:paraId="3D070715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78752" w14:textId="3EE5C022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22FF34B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57DB0" w14:textId="0F08B6D7" w:rsidR="005366BE" w:rsidRPr="00364F87" w:rsidRDefault="005366BE" w:rsidP="005366B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(97,059)</w:t>
            </w:r>
          </w:p>
        </w:tc>
      </w:tr>
      <w:tr w:rsidR="005366BE" w:rsidRPr="00824832" w14:paraId="7D46F1F7" w14:textId="77777777" w:rsidTr="002D139C">
        <w:tc>
          <w:tcPr>
            <w:tcW w:w="2970" w:type="dxa"/>
          </w:tcPr>
          <w:p w14:paraId="676F4D2B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F04C07" w14:textId="5C5B0B7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232 </w:t>
            </w:r>
          </w:p>
        </w:tc>
        <w:tc>
          <w:tcPr>
            <w:tcW w:w="106" w:type="dxa"/>
            <w:vAlign w:val="center"/>
          </w:tcPr>
          <w:p w14:paraId="24A1877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7327A" w14:textId="2BD34792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512 </w:t>
            </w:r>
          </w:p>
        </w:tc>
        <w:tc>
          <w:tcPr>
            <w:tcW w:w="106" w:type="dxa"/>
            <w:vAlign w:val="center"/>
          </w:tcPr>
          <w:p w14:paraId="51B86662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3CA54E" w14:textId="636D6B20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142,641 </w:t>
            </w:r>
          </w:p>
        </w:tc>
        <w:tc>
          <w:tcPr>
            <w:tcW w:w="106" w:type="dxa"/>
            <w:vAlign w:val="center"/>
          </w:tcPr>
          <w:p w14:paraId="739E63C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7675F" w14:textId="77B3A89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1,938 </w:t>
            </w:r>
          </w:p>
        </w:tc>
        <w:tc>
          <w:tcPr>
            <w:tcW w:w="106" w:type="dxa"/>
            <w:vAlign w:val="center"/>
          </w:tcPr>
          <w:p w14:paraId="7FF56E7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BCBF6" w14:textId="42571C91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44EC523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BDF01" w14:textId="22EFC89C" w:rsidR="005366BE" w:rsidRPr="00364F87" w:rsidRDefault="005366BE" w:rsidP="005366B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145,323 </w:t>
            </w:r>
          </w:p>
        </w:tc>
      </w:tr>
      <w:tr w:rsidR="005366BE" w:rsidRPr="00824832" w14:paraId="6F7D4B83" w14:textId="77777777" w:rsidTr="002D139C">
        <w:tc>
          <w:tcPr>
            <w:tcW w:w="2970" w:type="dxa"/>
          </w:tcPr>
          <w:p w14:paraId="25BD914F" w14:textId="77777777" w:rsidR="005366BE" w:rsidRPr="00AC5042" w:rsidRDefault="005366BE" w:rsidP="00536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747C51D9" w14:textId="63EFCBA8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2,052 </w:t>
            </w:r>
          </w:p>
        </w:tc>
        <w:tc>
          <w:tcPr>
            <w:tcW w:w="106" w:type="dxa"/>
            <w:vAlign w:val="bottom"/>
          </w:tcPr>
          <w:p w14:paraId="605CDCF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596596E" w14:textId="0164D4B6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467 </w:t>
            </w:r>
          </w:p>
        </w:tc>
        <w:tc>
          <w:tcPr>
            <w:tcW w:w="106" w:type="dxa"/>
            <w:vAlign w:val="bottom"/>
          </w:tcPr>
          <w:p w14:paraId="53F1BF6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C48C894" w14:textId="1440F41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67,835 </w:t>
            </w:r>
          </w:p>
        </w:tc>
        <w:tc>
          <w:tcPr>
            <w:tcW w:w="106" w:type="dxa"/>
            <w:vAlign w:val="bottom"/>
          </w:tcPr>
          <w:p w14:paraId="0F43C0C4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546E15E" w14:textId="1AE07252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6,357 </w:t>
            </w:r>
          </w:p>
        </w:tc>
        <w:tc>
          <w:tcPr>
            <w:tcW w:w="106" w:type="dxa"/>
            <w:vAlign w:val="bottom"/>
          </w:tcPr>
          <w:p w14:paraId="7B40958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7B5800F" w14:textId="2F8E649B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08FEB0D2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DD21506" w14:textId="04B661F8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76,711 </w:t>
            </w:r>
          </w:p>
        </w:tc>
      </w:tr>
      <w:tr w:rsidR="005366BE" w:rsidRPr="00824832" w14:paraId="5A5FFE73" w14:textId="77777777" w:rsidTr="002D139C">
        <w:tc>
          <w:tcPr>
            <w:tcW w:w="2970" w:type="dxa"/>
          </w:tcPr>
          <w:p w14:paraId="34C6D39B" w14:textId="77777777" w:rsidR="005366BE" w:rsidRPr="00AC5042" w:rsidRDefault="005366BE" w:rsidP="005366B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center"/>
          </w:tcPr>
          <w:p w14:paraId="4AB0B441" w14:textId="63D92625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316 </w:t>
            </w:r>
          </w:p>
        </w:tc>
        <w:tc>
          <w:tcPr>
            <w:tcW w:w="106" w:type="dxa"/>
            <w:vAlign w:val="center"/>
          </w:tcPr>
          <w:p w14:paraId="77FFFE5F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2CE7DC5" w14:textId="1C9940BC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259 </w:t>
            </w:r>
          </w:p>
        </w:tc>
        <w:tc>
          <w:tcPr>
            <w:tcW w:w="106" w:type="dxa"/>
            <w:vAlign w:val="center"/>
          </w:tcPr>
          <w:p w14:paraId="36BBC0C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BDEDCA5" w14:textId="3E551BA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96,893 </w:t>
            </w:r>
          </w:p>
        </w:tc>
        <w:tc>
          <w:tcPr>
            <w:tcW w:w="106" w:type="dxa"/>
            <w:vAlign w:val="center"/>
          </w:tcPr>
          <w:p w14:paraId="0FC37DB0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9B970F3" w14:textId="6212A7B6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1,356 </w:t>
            </w:r>
          </w:p>
        </w:tc>
        <w:tc>
          <w:tcPr>
            <w:tcW w:w="106" w:type="dxa"/>
            <w:vAlign w:val="center"/>
          </w:tcPr>
          <w:p w14:paraId="3A2EF3F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65234D4" w14:textId="00B8ED5A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AC18AA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DF0CFC8" w14:textId="51764F50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98,824 </w:t>
            </w:r>
          </w:p>
        </w:tc>
      </w:tr>
      <w:tr w:rsidR="005366BE" w:rsidRPr="00824832" w14:paraId="43390E4E" w14:textId="77777777" w:rsidTr="00993D05">
        <w:tc>
          <w:tcPr>
            <w:tcW w:w="2970" w:type="dxa"/>
          </w:tcPr>
          <w:p w14:paraId="2FB176F7" w14:textId="77777777" w:rsidR="005366BE" w:rsidRPr="00AC5042" w:rsidRDefault="005366BE" w:rsidP="005366B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DBEDE" w14:textId="42CDA40E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(889)</w:t>
            </w:r>
          </w:p>
        </w:tc>
        <w:tc>
          <w:tcPr>
            <w:tcW w:w="106" w:type="dxa"/>
            <w:vAlign w:val="center"/>
          </w:tcPr>
          <w:p w14:paraId="64001C05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3FCFB1" w14:textId="661B72EB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(10)</w:t>
            </w:r>
          </w:p>
        </w:tc>
        <w:tc>
          <w:tcPr>
            <w:tcW w:w="106" w:type="dxa"/>
            <w:vAlign w:val="center"/>
          </w:tcPr>
          <w:p w14:paraId="720FBE5F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073321" w14:textId="4614864D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47,762 </w:t>
            </w:r>
          </w:p>
        </w:tc>
        <w:tc>
          <w:tcPr>
            <w:tcW w:w="106" w:type="dxa"/>
            <w:vAlign w:val="center"/>
          </w:tcPr>
          <w:p w14:paraId="6C415320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1EE02C" w14:textId="1C71052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25,263 </w:t>
            </w:r>
          </w:p>
        </w:tc>
        <w:tc>
          <w:tcPr>
            <w:tcW w:w="106" w:type="dxa"/>
            <w:vAlign w:val="center"/>
          </w:tcPr>
          <w:p w14:paraId="388AC10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C7A4B" w14:textId="36DF601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114,536 </w:t>
            </w:r>
          </w:p>
        </w:tc>
        <w:tc>
          <w:tcPr>
            <w:tcW w:w="106" w:type="dxa"/>
            <w:vAlign w:val="center"/>
          </w:tcPr>
          <w:p w14:paraId="658C6B0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F2FF4D" w14:textId="327631AA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186,662 </w:t>
            </w:r>
          </w:p>
        </w:tc>
      </w:tr>
      <w:tr w:rsidR="005366BE" w:rsidRPr="00824832" w14:paraId="69B119DE" w14:textId="77777777" w:rsidTr="00993D05">
        <w:tc>
          <w:tcPr>
            <w:tcW w:w="2970" w:type="dxa"/>
          </w:tcPr>
          <w:p w14:paraId="7EE69E4C" w14:textId="77777777" w:rsidR="005366BE" w:rsidRPr="00AC5042" w:rsidRDefault="005366BE" w:rsidP="005366BE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3D340" w14:textId="7B5C226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1,711 </w:t>
            </w:r>
          </w:p>
        </w:tc>
        <w:tc>
          <w:tcPr>
            <w:tcW w:w="106" w:type="dxa"/>
            <w:vAlign w:val="center"/>
          </w:tcPr>
          <w:p w14:paraId="5ADC320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778F5B" w14:textId="18A05C2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1,228 </w:t>
            </w:r>
          </w:p>
        </w:tc>
        <w:tc>
          <w:tcPr>
            <w:tcW w:w="106" w:type="dxa"/>
            <w:vAlign w:val="center"/>
          </w:tcPr>
          <w:p w14:paraId="21C36FF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B7C18" w14:textId="5AFC078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355,131 </w:t>
            </w:r>
          </w:p>
        </w:tc>
        <w:tc>
          <w:tcPr>
            <w:tcW w:w="106" w:type="dxa"/>
            <w:vAlign w:val="center"/>
          </w:tcPr>
          <w:p w14:paraId="0AC4A05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486B4C" w14:textId="11B9AB33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        34,914 </w:t>
            </w:r>
          </w:p>
        </w:tc>
        <w:tc>
          <w:tcPr>
            <w:tcW w:w="106" w:type="dxa"/>
            <w:vAlign w:val="center"/>
          </w:tcPr>
          <w:p w14:paraId="59490AD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1B7D7" w14:textId="1AE97F3F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114,536 </w:t>
            </w:r>
          </w:p>
        </w:tc>
        <w:tc>
          <w:tcPr>
            <w:tcW w:w="106" w:type="dxa"/>
            <w:vAlign w:val="center"/>
          </w:tcPr>
          <w:p w14:paraId="286695DD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00233" w14:textId="0AC364D0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507,520 </w:t>
            </w:r>
          </w:p>
        </w:tc>
      </w:tr>
      <w:tr w:rsidR="005366BE" w:rsidRPr="00824832" w14:paraId="5115EEBB" w14:textId="77777777" w:rsidTr="00993D05">
        <w:tc>
          <w:tcPr>
            <w:tcW w:w="2970" w:type="dxa"/>
          </w:tcPr>
          <w:p w14:paraId="4A3A5475" w14:textId="77777777" w:rsidR="005366BE" w:rsidRPr="00AC5042" w:rsidRDefault="005366BE" w:rsidP="005366B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C6F22F" w14:textId="04FF39A3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4,533 </w:t>
            </w:r>
          </w:p>
        </w:tc>
        <w:tc>
          <w:tcPr>
            <w:tcW w:w="106" w:type="dxa"/>
            <w:vAlign w:val="center"/>
          </w:tcPr>
          <w:p w14:paraId="7D45BB34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2BBAB0" w14:textId="4E52CCEC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816 </w:t>
            </w:r>
          </w:p>
        </w:tc>
        <w:tc>
          <w:tcPr>
            <w:tcW w:w="106" w:type="dxa"/>
            <w:vAlign w:val="center"/>
          </w:tcPr>
          <w:p w14:paraId="63A5FB6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AB90C9" w14:textId="598C681A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42,617 </w:t>
            </w:r>
          </w:p>
        </w:tc>
        <w:tc>
          <w:tcPr>
            <w:tcW w:w="106" w:type="dxa"/>
            <w:vAlign w:val="center"/>
          </w:tcPr>
          <w:p w14:paraId="5DDE697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80597D" w14:textId="7A829CA3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6,862</w:t>
            </w:r>
          </w:p>
        </w:tc>
        <w:tc>
          <w:tcPr>
            <w:tcW w:w="106" w:type="dxa"/>
            <w:vAlign w:val="center"/>
          </w:tcPr>
          <w:p w14:paraId="2EF5DBC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FDA3E2" w14:textId="7FC00854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(108,254)</w:t>
            </w:r>
          </w:p>
        </w:tc>
        <w:tc>
          <w:tcPr>
            <w:tcW w:w="106" w:type="dxa"/>
            <w:vAlign w:val="center"/>
          </w:tcPr>
          <w:p w14:paraId="2584E43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3457B7" w14:textId="050C8D1C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(53,426)</w:t>
            </w:r>
          </w:p>
        </w:tc>
      </w:tr>
      <w:tr w:rsidR="005366BE" w:rsidRPr="00824832" w14:paraId="61032318" w14:textId="77777777" w:rsidTr="00993D05">
        <w:tc>
          <w:tcPr>
            <w:tcW w:w="2970" w:type="dxa"/>
            <w:tcBorders>
              <w:bottom w:val="nil"/>
            </w:tcBorders>
          </w:tcPr>
          <w:p w14:paraId="51746176" w14:textId="77777777" w:rsidR="005366BE" w:rsidRPr="00AC5042" w:rsidRDefault="005366BE" w:rsidP="005366B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BCA6C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19A4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8782C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71CC8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7F49B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FB0E2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18805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C1151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137AD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1CD39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CAFAC5" w14:textId="140186FB" w:rsidR="005366BE" w:rsidRPr="00364F87" w:rsidDel="001E262A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(28,480)</w:t>
            </w:r>
          </w:p>
        </w:tc>
      </w:tr>
      <w:tr w:rsidR="005366BE" w:rsidRPr="00824832" w14:paraId="65570271" w14:textId="77777777" w:rsidTr="00993D05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50662D27" w14:textId="77777777" w:rsidR="005366BE" w:rsidRPr="00AC5042" w:rsidRDefault="005366BE" w:rsidP="005366BE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F1E69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9BE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FCD3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00706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A67CA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C9EE7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DAAF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A5274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9EEAE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64813" w14:textId="77777777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77E9F3" w14:textId="19A3FEF6" w:rsidR="005366BE" w:rsidRPr="00364F87" w:rsidRDefault="005366BE" w:rsidP="00536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(81,906)</w:t>
            </w:r>
          </w:p>
        </w:tc>
      </w:tr>
    </w:tbl>
    <w:p w14:paraId="2D6E7BB9" w14:textId="3FC0B43C" w:rsidR="00E435A2" w:rsidRPr="00CF5493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 w:rsidR="002B5017">
        <w:rPr>
          <w:rFonts w:ascii="Angsana New" w:hAnsi="Angsana New" w:hint="cs"/>
          <w:sz w:val="28"/>
          <w:szCs w:val="28"/>
          <w:cs/>
        </w:rPr>
        <w:t>เก้า</w:t>
      </w:r>
      <w:r w:rsidRPr="00CF5493">
        <w:rPr>
          <w:rFonts w:ascii="Angsana New" w:hAnsi="Angsana New"/>
          <w:sz w:val="28"/>
          <w:szCs w:val="28"/>
          <w:cs/>
        </w:rPr>
        <w:t>เดือนสิ้นสุดวันที่</w:t>
      </w:r>
      <w:r>
        <w:rPr>
          <w:rFonts w:ascii="Angsana New" w:hAnsi="Angsana New"/>
          <w:sz w:val="28"/>
          <w:szCs w:val="28"/>
        </w:rPr>
        <w:t xml:space="preserve"> 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>
        <w:rPr>
          <w:rFonts w:ascii="Angsana New" w:hAnsi="Angsana New" w:hint="cs"/>
          <w:sz w:val="28"/>
          <w:szCs w:val="28"/>
          <w:cs/>
        </w:rPr>
        <w:t>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2562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E435A2" w:rsidRPr="00727B4E" w14:paraId="2B6D2BE0" w14:textId="77777777" w:rsidTr="005D7133">
        <w:trPr>
          <w:tblHeader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28D3E3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8FEA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3C51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435A2" w:rsidRPr="00727B4E" w14:paraId="4FAFB9F0" w14:textId="77777777" w:rsidTr="005D7133">
        <w:trPr>
          <w:tblHeader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1639029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7ED8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FC3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71F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BF6F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257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027D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16C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09A409A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5128109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39C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0C0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727B4E" w14:paraId="4C9DA0A8" w14:textId="77777777" w:rsidTr="005D7133">
        <w:trPr>
          <w:tblHeader/>
        </w:trPr>
        <w:tc>
          <w:tcPr>
            <w:tcW w:w="2970" w:type="dxa"/>
            <w:shd w:val="clear" w:color="auto" w:fill="auto"/>
          </w:tcPr>
          <w:p w14:paraId="237D06C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79CAE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6A964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14:paraId="2113F3C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157B7541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14:paraId="3C4E0A4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8EDA442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14:paraId="6FC3369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</w:tcPr>
          <w:p w14:paraId="2F131F8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0BADF0B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AF942F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14:paraId="378A384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531262F8" w14:textId="77777777" w:rsidTr="005D7133">
        <w:trPr>
          <w:tblHeader/>
        </w:trPr>
        <w:tc>
          <w:tcPr>
            <w:tcW w:w="2970" w:type="dxa"/>
            <w:shd w:val="clear" w:color="auto" w:fill="auto"/>
          </w:tcPr>
          <w:p w14:paraId="562934F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E1726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4ED7869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311C1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EED21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ABD7D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85210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22C3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shd w:val="clear" w:color="auto" w:fill="auto"/>
          </w:tcPr>
          <w:p w14:paraId="3F7820AA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9E0F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0A87467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A6C64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A2" w:rsidRPr="00727B4E" w14:paraId="2C7788C7" w14:textId="77777777" w:rsidTr="005D7133">
        <w:tc>
          <w:tcPr>
            <w:tcW w:w="2970" w:type="dxa"/>
            <w:shd w:val="clear" w:color="auto" w:fill="auto"/>
          </w:tcPr>
          <w:p w14:paraId="036BACA0" w14:textId="77777777" w:rsidR="00E435A2" w:rsidRPr="003C5177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54CA292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6A998B6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14:paraId="1F856D72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5CC47A6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14:paraId="78982F3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0157FF2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27E3B75C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65FE0F8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5EA586F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0F38863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0681611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B5017" w:rsidRPr="00727B4E" w14:paraId="5D12F69A" w14:textId="77777777" w:rsidTr="002C0B7F">
        <w:tc>
          <w:tcPr>
            <w:tcW w:w="2970" w:type="dxa"/>
            <w:shd w:val="clear" w:color="auto" w:fill="auto"/>
          </w:tcPr>
          <w:p w14:paraId="00C6FBB6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3182E" w14:textId="7CF687C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12,019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39D37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319C6" w14:textId="18C4AB1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3,418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0B61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77A09" w14:textId="4BE4C00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267,427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17CA4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78375" w14:textId="21A71C7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27,83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AFE3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74E3C" w14:textId="22FADD5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12DD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9377F" w14:textId="0D0B091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310,70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B5017" w:rsidRPr="00727B4E" w14:paraId="3555A181" w14:textId="77777777" w:rsidTr="005D7133">
        <w:tc>
          <w:tcPr>
            <w:tcW w:w="2970" w:type="dxa"/>
            <w:shd w:val="clear" w:color="auto" w:fill="auto"/>
          </w:tcPr>
          <w:p w14:paraId="3B8B4857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6962F5A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4766BB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1E0F553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D4459D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5236B464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7B337C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16F596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7C6BB2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E05EFF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4D32CF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47205C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727B4E" w14:paraId="42F74A31" w14:textId="77777777" w:rsidTr="002C0B7F">
        <w:tc>
          <w:tcPr>
            <w:tcW w:w="2970" w:type="dxa"/>
            <w:shd w:val="clear" w:color="auto" w:fill="auto"/>
          </w:tcPr>
          <w:p w14:paraId="31219A65" w14:textId="77777777" w:rsidR="002B5017" w:rsidRPr="00E17D92" w:rsidRDefault="002B5017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CE7EF" w14:textId="3FAA138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AB475" w14:textId="7ABD38C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9D76E" w14:textId="48371BD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(2,318)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A5227" w14:textId="05346F0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E8F0B" w14:textId="4793806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(93,282)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2499F" w14:textId="00B1159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F548B" w14:textId="2495B0C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(18,325)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B3508" w14:textId="1DAB65E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E5A43" w14:textId="53707F2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97476" w14:textId="1DCB00E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5AE94" w14:textId="0FED83B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(120,392)</w:t>
            </w:r>
          </w:p>
        </w:tc>
      </w:tr>
      <w:tr w:rsidR="002B5017" w:rsidRPr="00727B4E" w14:paraId="6C341A23" w14:textId="77777777" w:rsidTr="002C0B7F">
        <w:tc>
          <w:tcPr>
            <w:tcW w:w="2970" w:type="dxa"/>
            <w:shd w:val="clear" w:color="auto" w:fill="auto"/>
          </w:tcPr>
          <w:p w14:paraId="23E61F41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9D834" w14:textId="25E2E45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5,552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829B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44D3C" w14:textId="0C5F984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3B9C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B2D55" w14:textId="4A62BDF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174,145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7038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E1560" w14:textId="491F114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9,51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6CF7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25FBA" w14:textId="47E6115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F2554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01A6" w14:textId="6033A31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190,30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B5017" w:rsidRPr="00727B4E" w14:paraId="59070379" w14:textId="77777777" w:rsidTr="002C0B7F">
        <w:tc>
          <w:tcPr>
            <w:tcW w:w="2970" w:type="dxa"/>
            <w:shd w:val="clear" w:color="auto" w:fill="auto"/>
          </w:tcPr>
          <w:p w14:paraId="25DBB2F1" w14:textId="77777777" w:rsidR="002B5017" w:rsidRPr="00E17D92" w:rsidRDefault="002B5017" w:rsidP="002B501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D52C20A" w14:textId="7B57630E" w:rsidR="002B5017" w:rsidRDefault="002B5017" w:rsidP="002B501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86C95B3" w14:textId="3F8F2831" w:rsidR="002B5017" w:rsidRPr="00E17D92" w:rsidRDefault="002B5017" w:rsidP="002B501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676BA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71D9AB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F99199" w14:textId="58A5A5F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62BD" w14:textId="65DC0FBA" w:rsidR="002B5017" w:rsidRPr="000671A8" w:rsidRDefault="002B5017" w:rsidP="002B501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4321B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B8309D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F9137A" w14:textId="2712FFF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CF1DB" w14:textId="1EF3600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6F10F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2DD96A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0405F11" w14:textId="7A4ABF7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(36,374)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C0257" w14:textId="20A00B2E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99A2F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FAA44E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AD2402" w14:textId="54FCD8E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(23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B16F9" w14:textId="031B3D3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E1449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70737A6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  <w:p w14:paraId="53AB1BA8" w14:textId="7AEEB3A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0D81E" w14:textId="326EB7B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A4A7B" w14:textId="77777777" w:rsidR="002B5017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DD0718" w14:textId="777777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45FCFB" w14:textId="4058459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(38,09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552B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5017" w:rsidRPr="00727B4E" w14:paraId="0F76A1DD" w14:textId="77777777" w:rsidTr="005D7133">
        <w:tc>
          <w:tcPr>
            <w:tcW w:w="2970" w:type="dxa"/>
            <w:shd w:val="clear" w:color="auto" w:fill="auto"/>
          </w:tcPr>
          <w:p w14:paraId="7D1D0E12" w14:textId="77777777" w:rsidR="002B5017" w:rsidRPr="00E17D92" w:rsidRDefault="002B5017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1D5ED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6768DC0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D1CA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23D224E4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E04F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13712BC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AA60E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5E53E99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35FD55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364482C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A623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727B4E" w14:paraId="28AFE4CB" w14:textId="77777777" w:rsidTr="002C0B7F">
        <w:tc>
          <w:tcPr>
            <w:tcW w:w="2970" w:type="dxa"/>
            <w:shd w:val="clear" w:color="auto" w:fill="auto"/>
          </w:tcPr>
          <w:p w14:paraId="552C52A8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BD9CA" w14:textId="2255A3D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4,947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EDD4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C67F4" w14:textId="4A7B499E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CD015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7AAAC" w14:textId="76C41C6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137,771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B315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FF067" w14:textId="5C8335E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9,27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68E0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2E6D3" w14:textId="30B78A4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E0F68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1F20F" w14:textId="0C418C5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152,21</w:t>
            </w:r>
            <w:r w:rsidRPr="00552B7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2B5017" w:rsidRPr="00727B4E" w14:paraId="724A2DFE" w14:textId="77777777" w:rsidTr="002C0B7F">
        <w:trPr>
          <w:trHeight w:val="378"/>
        </w:trPr>
        <w:tc>
          <w:tcPr>
            <w:tcW w:w="2970" w:type="dxa"/>
            <w:shd w:val="clear" w:color="auto" w:fill="auto"/>
          </w:tcPr>
          <w:p w14:paraId="7EE91430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86A7A" w14:textId="49B162F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1,813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999A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91CAD" w14:textId="352F29A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DCD6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C9C04" w14:textId="6D5E9A4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28,462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A0B8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8740F" w14:textId="61526E9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5,780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4AA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0BA9C" w14:textId="326A539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3CE6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16C08" w14:textId="341526B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36,954</w:t>
            </w:r>
          </w:p>
        </w:tc>
      </w:tr>
      <w:tr w:rsidR="002B5017" w:rsidRPr="00727B4E" w14:paraId="0951DE3C" w14:textId="77777777" w:rsidTr="002C0B7F">
        <w:tc>
          <w:tcPr>
            <w:tcW w:w="2970" w:type="dxa"/>
            <w:shd w:val="clear" w:color="auto" w:fill="auto"/>
          </w:tcPr>
          <w:p w14:paraId="22D3673B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C02F3" w14:textId="2A7BEF9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9E6D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9ECA" w14:textId="6FA2250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0946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3321" w14:textId="3A74575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5336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2F6DF" w14:textId="1C47629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5C924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234C8" w14:textId="799D5D3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4,460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FBA2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5D179" w14:textId="250D1F0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4,460</w:t>
            </w:r>
          </w:p>
        </w:tc>
      </w:tr>
      <w:tr w:rsidR="002B5017" w:rsidRPr="00727B4E" w14:paraId="06210716" w14:textId="77777777" w:rsidTr="002C0B7F">
        <w:tc>
          <w:tcPr>
            <w:tcW w:w="2970" w:type="dxa"/>
            <w:shd w:val="clear" w:color="auto" w:fill="auto"/>
          </w:tcPr>
          <w:p w14:paraId="24C75E05" w14:textId="77777777" w:rsidR="002B5017" w:rsidRPr="00E17D92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E9E77" w14:textId="036D387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1FAF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6D238" w14:textId="101C526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B700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6AE63" w14:textId="2990ED3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CFBF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BB3B" w14:textId="37EA182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A814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D64A4" w14:textId="2AAC4AB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AD31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15905" w14:textId="2EBBD03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</w:tr>
      <w:tr w:rsidR="002B5017" w:rsidRPr="00727B4E" w14:paraId="13281EA0" w14:textId="77777777" w:rsidTr="002C0B7F">
        <w:tc>
          <w:tcPr>
            <w:tcW w:w="2970" w:type="dxa"/>
            <w:shd w:val="clear" w:color="auto" w:fill="auto"/>
          </w:tcPr>
          <w:p w14:paraId="229ED672" w14:textId="521A8C49" w:rsidR="002B5017" w:rsidRPr="00E17D92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5A157" w14:textId="1B42536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B5CDA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5CD4C" w14:textId="165D7AF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95A1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62F98" w14:textId="05E752B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CC42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E7977" w14:textId="294CE48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6ADE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9A745" w14:textId="7293C08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2D8C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26A62" w14:textId="5D39197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727B4E" w14:paraId="1E9A12B5" w14:textId="77777777" w:rsidTr="002C0B7F">
        <w:tc>
          <w:tcPr>
            <w:tcW w:w="2970" w:type="dxa"/>
            <w:shd w:val="clear" w:color="auto" w:fill="auto"/>
          </w:tcPr>
          <w:p w14:paraId="3C198A8B" w14:textId="5556BB9F" w:rsidR="002B5017" w:rsidRPr="00E17D92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4CF23" w14:textId="45EAAF5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46F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F0026" w14:textId="575502C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57A1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A68E1" w14:textId="73578CC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6380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8E60" w14:textId="00C00F3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5D71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840BA" w14:textId="6313E2D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7F71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EE6D4" w14:textId="0CF1CDE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5017" w:rsidRPr="00727B4E" w14:paraId="3EDDEDE4" w14:textId="77777777" w:rsidTr="002C0B7F">
        <w:tc>
          <w:tcPr>
            <w:tcW w:w="2970" w:type="dxa"/>
            <w:shd w:val="clear" w:color="auto" w:fill="auto"/>
          </w:tcPr>
          <w:p w14:paraId="76D279F8" w14:textId="62FC25AF" w:rsidR="002B5017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E059A" w14:textId="1862EC12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984A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25B0B" w14:textId="26073F77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BC28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2E042" w14:textId="7F1A724C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1F95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6CB94" w14:textId="349FC50C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CDDA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15227" w14:textId="70572583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6,847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51E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7B314" w14:textId="5A470FB8" w:rsidR="002B5017" w:rsidRPr="000D6CD8" w:rsidRDefault="002B5017" w:rsidP="002B501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6,847 </w:t>
            </w:r>
          </w:p>
        </w:tc>
      </w:tr>
      <w:tr w:rsidR="002B5017" w:rsidRPr="00727B4E" w14:paraId="09FCD91E" w14:textId="77777777" w:rsidTr="002C0B7F">
        <w:tc>
          <w:tcPr>
            <w:tcW w:w="2970" w:type="dxa"/>
            <w:shd w:val="clear" w:color="auto" w:fill="auto"/>
          </w:tcPr>
          <w:p w14:paraId="17CC6C5E" w14:textId="77777777" w:rsidR="002B5017" w:rsidRPr="00E17D92" w:rsidRDefault="002B5017" w:rsidP="002B501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617FC" w14:textId="7332ECDE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6,760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2DD1D" w14:textId="495B97F5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96EB6" w14:textId="03B5F77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1,123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91967" w14:textId="3865E77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063B9" w14:textId="76E42D2E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166,233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EB236" w14:textId="6CA16D89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77ACA" w14:textId="2AA6357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15,05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E6190" w14:textId="591ADC7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1A468" w14:textId="455D3A7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21,60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147B" w14:textId="20D541A9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77F55" w14:textId="2497EDB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210,772 </w:t>
            </w:r>
          </w:p>
        </w:tc>
      </w:tr>
      <w:tr w:rsidR="002B5017" w:rsidRPr="00727B4E" w14:paraId="5942E7CC" w14:textId="77777777" w:rsidTr="005D713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  <w:shd w:val="clear" w:color="auto" w:fill="auto"/>
          </w:tcPr>
          <w:p w14:paraId="4422037A" w14:textId="77777777" w:rsidR="002B5017" w:rsidRPr="00E17D92" w:rsidRDefault="002B5017" w:rsidP="002B501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C4645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E50B4EF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293A15EF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6834E3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1B1BF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DCCB89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24848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B2BBA50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179765D5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A5CE5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A7FBA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727B4E" w14:paraId="1A4F64B0" w14:textId="77777777" w:rsidTr="005D7133">
        <w:tc>
          <w:tcPr>
            <w:tcW w:w="2970" w:type="dxa"/>
            <w:shd w:val="clear" w:color="auto" w:fill="auto"/>
          </w:tcPr>
          <w:p w14:paraId="76C36628" w14:textId="77777777" w:rsidR="002B5017" w:rsidRPr="00E17D92" w:rsidRDefault="002B5017" w:rsidP="002B501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4132FFB2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C88308C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6FBB3F60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D7B41E1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7C9B4640" w14:textId="77777777" w:rsidR="002B5017" w:rsidRPr="003C5177" w:rsidRDefault="002B5017" w:rsidP="002B5017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BE30CA5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068F87A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6110E66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7625418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240FA4E" w14:textId="77777777" w:rsidR="002B5017" w:rsidRPr="003C5177" w:rsidRDefault="002B5017" w:rsidP="002B5017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1CF572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5017" w:rsidRPr="00727B4E" w14:paraId="5BCBCB3A" w14:textId="77777777" w:rsidTr="002C0B7F">
        <w:tc>
          <w:tcPr>
            <w:tcW w:w="2970" w:type="dxa"/>
            <w:shd w:val="clear" w:color="auto" w:fill="auto"/>
          </w:tcPr>
          <w:p w14:paraId="72D66E87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32E5" w14:textId="651E2AA1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1,000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C4CC9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AB3CF" w14:textId="51565042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(128)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B82F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6AE75" w14:textId="7751D1C9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134,326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F7EA4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4600" w14:textId="18E9F5BF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43,579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C418C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B5FA4" w14:textId="62855F4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0F0DE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549C5" w14:textId="31A4034D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178,777 </w:t>
            </w:r>
          </w:p>
        </w:tc>
      </w:tr>
      <w:tr w:rsidR="002B5017" w:rsidRPr="00727B4E" w14:paraId="6117E828" w14:textId="77777777" w:rsidTr="002C0B7F">
        <w:tc>
          <w:tcPr>
            <w:tcW w:w="2970" w:type="dxa"/>
            <w:shd w:val="clear" w:color="auto" w:fill="auto"/>
          </w:tcPr>
          <w:p w14:paraId="344066E8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8AF45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8AD81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F39F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2F8B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CA281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0BC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78DC3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63BB8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DDF6F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153C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7EACF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017" w:rsidRPr="00727B4E" w14:paraId="04A2006B" w14:textId="77777777" w:rsidTr="002C0B7F">
        <w:tc>
          <w:tcPr>
            <w:tcW w:w="2970" w:type="dxa"/>
            <w:shd w:val="clear" w:color="auto" w:fill="auto"/>
          </w:tcPr>
          <w:p w14:paraId="6D322204" w14:textId="77777777" w:rsidR="002B5017" w:rsidRPr="00E17D92" w:rsidRDefault="002B5017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FEB57" w14:textId="7C1F6DC5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43410" w14:textId="5CC325BC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DF9EC" w14:textId="458B9136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97760" w14:textId="164E9E62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570E6" w14:textId="611EE04E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(66,233)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8E4EC" w14:textId="788FEDD8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30282" w14:textId="44A46BAF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(34,064)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407B9" w14:textId="72C3E7EC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91D86" w14:textId="60A53049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E64F0" w14:textId="3C3A3B8F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31B10" w14:textId="210BAB0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(98,571)</w:t>
            </w:r>
          </w:p>
        </w:tc>
      </w:tr>
      <w:tr w:rsidR="002B5017" w:rsidRPr="00727B4E" w14:paraId="6AF8BC43" w14:textId="77777777" w:rsidTr="002C0B7F">
        <w:tc>
          <w:tcPr>
            <w:tcW w:w="2970" w:type="dxa"/>
            <w:shd w:val="clear" w:color="auto" w:fill="auto"/>
          </w:tcPr>
          <w:p w14:paraId="55F6C6E9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9C1C4" w14:textId="57ACE95C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2,611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B7655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79E15" w14:textId="1F8142A5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(13)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84134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A3CDB" w14:textId="3CE66DB6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68,093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A87B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5212B" w14:textId="6F0BBAAD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9,515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64816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84930" w14:textId="30057DB4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7E11" w14:textId="77777777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D44E4" w14:textId="5DB429CC" w:rsidR="002B5017" w:rsidRPr="003C5177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80,206 </w:t>
            </w:r>
          </w:p>
        </w:tc>
      </w:tr>
      <w:tr w:rsidR="002B5017" w:rsidRPr="00727B4E" w14:paraId="147751FF" w14:textId="77777777" w:rsidTr="002C0B7F">
        <w:tc>
          <w:tcPr>
            <w:tcW w:w="2970" w:type="dxa"/>
            <w:shd w:val="clear" w:color="auto" w:fill="auto"/>
          </w:tcPr>
          <w:p w14:paraId="635B4395" w14:textId="77777777" w:rsidR="002B5017" w:rsidRPr="00E17D92" w:rsidRDefault="002B5017" w:rsidP="002B50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CA50A" w14:textId="2D4A93B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2,769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4386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514CD" w14:textId="2111A9B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BAB3B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4B71A" w14:textId="3DA8FAAB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43,833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10A8E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EC693" w14:textId="16A55182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4B8D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3D5DE" w14:textId="5F34A47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06BA2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DF25B" w14:textId="01966AEF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52,066</w:t>
            </w:r>
          </w:p>
        </w:tc>
      </w:tr>
      <w:tr w:rsidR="002B5017" w:rsidRPr="00727B4E" w14:paraId="59CDB4F1" w14:textId="77777777" w:rsidTr="002C0B7F">
        <w:tc>
          <w:tcPr>
            <w:tcW w:w="2970" w:type="dxa"/>
            <w:shd w:val="clear" w:color="auto" w:fill="auto"/>
          </w:tcPr>
          <w:p w14:paraId="40915B4F" w14:textId="77777777" w:rsidR="002B5017" w:rsidRPr="00E17D92" w:rsidRDefault="002B5017" w:rsidP="002B501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8BDF8" w14:textId="0291166A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  <w:r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C858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B2286" w14:textId="13158DD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8350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7899D" w14:textId="3CEF525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50,644</w:t>
            </w:r>
            <w:r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722E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1D939" w14:textId="443603D8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  <w:r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71E2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70DD" w14:textId="673E54C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5B3D0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01120" w14:textId="5D4731EE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53,153</w:t>
            </w:r>
          </w:p>
        </w:tc>
      </w:tr>
      <w:tr w:rsidR="002B5017" w:rsidRPr="00727B4E" w14:paraId="569B7DBE" w14:textId="77777777" w:rsidTr="002C0B7F">
        <w:tc>
          <w:tcPr>
            <w:tcW w:w="2970" w:type="dxa"/>
            <w:shd w:val="clear" w:color="auto" w:fill="auto"/>
          </w:tcPr>
          <w:p w14:paraId="43A363DB" w14:textId="77777777" w:rsidR="002B5017" w:rsidRPr="00E17D92" w:rsidRDefault="002B5017" w:rsidP="002B5017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AAE62" w14:textId="0F5356EC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418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0E008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F8B9E" w14:textId="0B3A5EF3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BF7C6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D5CCB" w14:textId="59594121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22,950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DA6F3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A6B88" w14:textId="50247950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 xml:space="preserve">278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BFD2C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C66BD" w14:textId="224EC23D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118,43</w:t>
            </w:r>
            <w:r w:rsidRPr="00552B7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52B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E2DE9" w14:textId="77777777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427E7" w14:textId="427E5F46" w:rsidR="002B5017" w:rsidRPr="000671A8" w:rsidRDefault="002B5017" w:rsidP="002B50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 xml:space="preserve">      142,25</w:t>
            </w:r>
            <w:r w:rsidRPr="00552B7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52B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B5017" w:rsidRPr="00727B4E" w14:paraId="5C453314" w14:textId="77777777" w:rsidTr="002C0B7F">
        <w:tc>
          <w:tcPr>
            <w:tcW w:w="2970" w:type="dxa"/>
            <w:shd w:val="clear" w:color="auto" w:fill="auto"/>
          </w:tcPr>
          <w:p w14:paraId="2633BE0A" w14:textId="77777777" w:rsidR="002B5017" w:rsidRPr="00E17D92" w:rsidRDefault="002B5017" w:rsidP="002B5017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E3B35" w14:textId="0519D45A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23538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0A4CD" w14:textId="4AF444F4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822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EFEE7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5A0C3" w14:textId="180630B1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185,520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51F34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AB082" w14:textId="4086A6EE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16,457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241EA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7B448" w14:textId="08BECDE2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118,43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BF4D1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B46B" w14:textId="1AED0D4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327,68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B5017" w:rsidRPr="00727B4E" w14:paraId="2275C02A" w14:textId="77777777" w:rsidTr="002C0B7F">
        <w:tc>
          <w:tcPr>
            <w:tcW w:w="2970" w:type="dxa"/>
            <w:shd w:val="clear" w:color="auto" w:fill="auto"/>
          </w:tcPr>
          <w:p w14:paraId="65C567AC" w14:textId="77777777" w:rsidR="002B5017" w:rsidRPr="00E17D92" w:rsidRDefault="002B5017" w:rsidP="002B501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27106B" w14:textId="13231CC9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DB808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79D89B" w14:textId="45140324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79A02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5C278D" w14:textId="2BC957CB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19,287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2A7B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789DDB" w14:textId="6639C6CF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1,403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CA70F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B1D5BE" w14:textId="518CD8A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96,83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1DE6C" w14:textId="77777777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AD93" w14:textId="23605643" w:rsidR="002B5017" w:rsidRPr="000B6DB2" w:rsidRDefault="002B5017" w:rsidP="002B50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(116,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2B5017" w:rsidRPr="00727B4E" w14:paraId="7D742D45" w14:textId="77777777" w:rsidTr="002C0B7F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A59C3FB" w14:textId="77777777" w:rsidR="002B5017" w:rsidRPr="00E17D92" w:rsidRDefault="002B5017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C03AEC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9A10ED4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62C2C37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4D1997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57F9B0B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20FD3CB1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E0E0E78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C4DE5F6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037BFC71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46902815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E8DD7" w14:textId="75591FAE" w:rsidR="002B5017" w:rsidRPr="00B0569B" w:rsidDel="001E262A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112,974 </w:t>
            </w:r>
          </w:p>
        </w:tc>
      </w:tr>
      <w:tr w:rsidR="002B5017" w:rsidRPr="00727B4E" w14:paraId="1970BCB3" w14:textId="77777777" w:rsidTr="002C0B7F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CF9AACC" w14:textId="28D95F3D" w:rsidR="002B5017" w:rsidRPr="00E17D92" w:rsidRDefault="00B56EEA" w:rsidP="002B5017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2B5017"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11A4254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276F71D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796F69CB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423A9A64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5D41BBBA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3DCBC0C3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CAECBC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8CCBAC7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1265F8E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082C7659" w14:textId="77777777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4EACE" w14:textId="77214C85" w:rsidR="002B5017" w:rsidRPr="003C5177" w:rsidRDefault="002B5017" w:rsidP="002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(3,93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7A98204B" w14:textId="52A902C1" w:rsidR="00F95529" w:rsidRPr="004E38C1" w:rsidRDefault="00E435A2" w:rsidP="00C92DE2">
      <w:pPr>
        <w:pStyle w:val="FSNoteNumbered"/>
        <w:numPr>
          <w:ilvl w:val="0"/>
          <w:numId w:val="26"/>
        </w:numPr>
        <w:spacing w:after="0"/>
        <w:rPr>
          <w:b/>
          <w:bCs/>
          <w:u w:val="none"/>
          <w:cs/>
        </w:rPr>
      </w:pPr>
      <w:r w:rsidRPr="005067F3">
        <w:rPr>
          <w:rFonts w:asciiTheme="majorBidi" w:hAnsiTheme="majorBidi" w:cstheme="majorBidi"/>
          <w:cs/>
        </w:rPr>
        <w:br w:type="page"/>
      </w:r>
    </w:p>
    <w:p w14:paraId="70130C79" w14:textId="2A97EE7B" w:rsidR="005B2CEF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="005D7133">
        <w:rPr>
          <w:rFonts w:ascii="Angsana New" w:hAnsi="Angsana New" w:hint="cs"/>
          <w:sz w:val="28"/>
          <w:szCs w:val="28"/>
          <w:cs/>
        </w:rPr>
        <w:t>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1"/>
      </w:tblGrid>
      <w:tr w:rsidR="005B2CEF" w:rsidRPr="00824832" w14:paraId="74E193C5" w14:textId="77777777" w:rsidTr="00495120">
        <w:trPr>
          <w:trHeight w:val="106"/>
          <w:tblHeader/>
        </w:trPr>
        <w:tc>
          <w:tcPr>
            <w:tcW w:w="2250" w:type="dxa"/>
          </w:tcPr>
          <w:p w14:paraId="25D26DD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14CC18D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7E4D9A98" w14:textId="77777777" w:rsidTr="00495120">
        <w:trPr>
          <w:trHeight w:val="106"/>
          <w:tblHeader/>
        </w:trPr>
        <w:tc>
          <w:tcPr>
            <w:tcW w:w="2250" w:type="dxa"/>
          </w:tcPr>
          <w:p w14:paraId="0CEED81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41E4B702" w14:textId="7DED750E" w:rsidR="005B2CEF" w:rsidRPr="00824832" w:rsidRDefault="005D7133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501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2CEF" w:rsidRPr="000770A4">
              <w:rPr>
                <w:rFonts w:ascii="Angsana New" w:hAnsi="Angsana New"/>
                <w:sz w:val="28"/>
                <w:szCs w:val="28"/>
              </w:rPr>
              <w:t>256</w:t>
            </w:r>
            <w:r w:rsidR="005B2CE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5B2CEF" w:rsidRPr="00824832" w14:paraId="319441AC" w14:textId="77777777" w:rsidTr="007133F6">
        <w:trPr>
          <w:trHeight w:val="281"/>
          <w:tblHeader/>
        </w:trPr>
        <w:tc>
          <w:tcPr>
            <w:tcW w:w="2250" w:type="dxa"/>
          </w:tcPr>
          <w:p w14:paraId="0230B5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AAFC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B7687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2ED0A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077E7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8AA4D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E2CC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043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7F17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48731F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193056" w14:textId="77777777" w:rsidTr="007133F6">
        <w:trPr>
          <w:trHeight w:val="281"/>
          <w:tblHeader/>
        </w:trPr>
        <w:tc>
          <w:tcPr>
            <w:tcW w:w="2250" w:type="dxa"/>
          </w:tcPr>
          <w:p w14:paraId="1FA829C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1572C9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85604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6FA814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3F312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4D786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114CC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7BB7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CC72D1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</w:tcPr>
          <w:p w14:paraId="6019C14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21E2077" w14:textId="77777777" w:rsidTr="007133F6">
        <w:trPr>
          <w:trHeight w:val="281"/>
          <w:tblHeader/>
        </w:trPr>
        <w:tc>
          <w:tcPr>
            <w:tcW w:w="2250" w:type="dxa"/>
          </w:tcPr>
          <w:p w14:paraId="7C6048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BC019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B96C5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357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932AD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47C6E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34A54E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E774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59F2A3C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C82D47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0503C52C" w14:textId="77777777" w:rsidTr="007133F6">
        <w:trPr>
          <w:trHeight w:val="281"/>
        </w:trPr>
        <w:tc>
          <w:tcPr>
            <w:tcW w:w="2250" w:type="dxa"/>
          </w:tcPr>
          <w:p w14:paraId="68D04E6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5C58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3B732F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2C05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CD88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EA068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089F9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E023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C19A9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D53702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84E40" w:rsidRPr="00824832" w14:paraId="4F50E9C0" w14:textId="77777777" w:rsidTr="00993D05">
        <w:trPr>
          <w:trHeight w:val="281"/>
        </w:trPr>
        <w:tc>
          <w:tcPr>
            <w:tcW w:w="2250" w:type="dxa"/>
          </w:tcPr>
          <w:p w14:paraId="7CAFD377" w14:textId="77777777" w:rsidR="00B84E40" w:rsidRPr="003A03C8" w:rsidRDefault="00B84E40" w:rsidP="00B84E40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0507C10" w14:textId="08F9895A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7,342 </w:t>
            </w:r>
          </w:p>
        </w:tc>
        <w:tc>
          <w:tcPr>
            <w:tcW w:w="270" w:type="dxa"/>
            <w:vAlign w:val="bottom"/>
          </w:tcPr>
          <w:p w14:paraId="2AB420CB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5AE150" w14:textId="6816E56F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5,312 </w:t>
            </w:r>
          </w:p>
        </w:tc>
        <w:tc>
          <w:tcPr>
            <w:tcW w:w="270" w:type="dxa"/>
            <w:vAlign w:val="bottom"/>
          </w:tcPr>
          <w:p w14:paraId="4882B2EC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16E10C" w14:textId="516CC5D0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357,306 </w:t>
            </w:r>
          </w:p>
        </w:tc>
        <w:tc>
          <w:tcPr>
            <w:tcW w:w="270" w:type="dxa"/>
            <w:vAlign w:val="bottom"/>
          </w:tcPr>
          <w:p w14:paraId="5DC476FA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54B0E" w14:textId="47D89F26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73,808 </w:t>
            </w:r>
          </w:p>
        </w:tc>
        <w:tc>
          <w:tcPr>
            <w:tcW w:w="270" w:type="dxa"/>
          </w:tcPr>
          <w:p w14:paraId="2CED4A0E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63EB921" w14:textId="3CD49AE1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443,768 </w:t>
            </w:r>
          </w:p>
        </w:tc>
      </w:tr>
      <w:tr w:rsidR="00B84E40" w:rsidRPr="00824832" w14:paraId="15A7BC75" w14:textId="77777777" w:rsidTr="00993D05">
        <w:trPr>
          <w:trHeight w:val="281"/>
        </w:trPr>
        <w:tc>
          <w:tcPr>
            <w:tcW w:w="2250" w:type="dxa"/>
          </w:tcPr>
          <w:p w14:paraId="6E243E84" w14:textId="77777777" w:rsidR="00B84E40" w:rsidRPr="003A03C8" w:rsidRDefault="00B84E40" w:rsidP="00B84E40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</w:tcPr>
          <w:p w14:paraId="7F7F5100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3615D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CB0A12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E33D8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27E777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7C620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8AA3F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7E6A9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078CEF0" w14:textId="43468021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948,589 </w:t>
            </w:r>
          </w:p>
        </w:tc>
      </w:tr>
      <w:tr w:rsidR="00B84E40" w:rsidRPr="00824832" w14:paraId="3F262542" w14:textId="77777777" w:rsidTr="00993D05">
        <w:trPr>
          <w:trHeight w:val="281"/>
        </w:trPr>
        <w:tc>
          <w:tcPr>
            <w:tcW w:w="2250" w:type="dxa"/>
          </w:tcPr>
          <w:p w14:paraId="5EF5A43A" w14:textId="77777777" w:rsidR="00B84E40" w:rsidRPr="003A03C8" w:rsidRDefault="00B84E40" w:rsidP="00B84E40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0AA291A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790BA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7817F2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B79CE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BC93F9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5A3E1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CC236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3526E" w14:textId="77777777" w:rsidR="00B84E40" w:rsidRPr="003A03C8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DE245F" w14:textId="02AE5C64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1,392,357 </w:t>
            </w:r>
          </w:p>
        </w:tc>
      </w:tr>
      <w:tr w:rsidR="00B84E40" w:rsidRPr="00824832" w14:paraId="2480B08C" w14:textId="77777777" w:rsidTr="00993D05">
        <w:trPr>
          <w:trHeight w:val="106"/>
        </w:trPr>
        <w:tc>
          <w:tcPr>
            <w:tcW w:w="2250" w:type="dxa"/>
          </w:tcPr>
          <w:p w14:paraId="3570192A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8821EF9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22EB1192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2F0DE316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42CD7CB0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0354088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75F97E04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7F644CC5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45E2225E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D5348" w14:textId="77777777" w:rsidR="00B84E40" w:rsidRPr="00636D05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B84E40" w:rsidRPr="00F7616E" w14:paraId="339ABCE5" w14:textId="77777777" w:rsidTr="00993D05">
        <w:trPr>
          <w:trHeight w:val="281"/>
        </w:trPr>
        <w:tc>
          <w:tcPr>
            <w:tcW w:w="2250" w:type="dxa"/>
          </w:tcPr>
          <w:p w14:paraId="7801B7F5" w14:textId="77777777" w:rsidR="00B84E40" w:rsidRPr="00F7616E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4FB2EAF" w14:textId="761B191A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15,172 </w:t>
            </w:r>
          </w:p>
        </w:tc>
        <w:tc>
          <w:tcPr>
            <w:tcW w:w="270" w:type="dxa"/>
            <w:vAlign w:val="bottom"/>
          </w:tcPr>
          <w:p w14:paraId="633AD301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BDA8B3" w14:textId="089F042B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7,862 </w:t>
            </w:r>
          </w:p>
        </w:tc>
        <w:tc>
          <w:tcPr>
            <w:tcW w:w="270" w:type="dxa"/>
            <w:vAlign w:val="bottom"/>
          </w:tcPr>
          <w:p w14:paraId="20FDC4FA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7A7E84" w14:textId="576FAAA1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750,774 </w:t>
            </w:r>
          </w:p>
        </w:tc>
        <w:tc>
          <w:tcPr>
            <w:tcW w:w="270" w:type="dxa"/>
            <w:vAlign w:val="bottom"/>
          </w:tcPr>
          <w:p w14:paraId="705463AB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808F87" w14:textId="71F1C77D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87,559 </w:t>
            </w:r>
          </w:p>
        </w:tc>
        <w:tc>
          <w:tcPr>
            <w:tcW w:w="270" w:type="dxa"/>
            <w:vAlign w:val="bottom"/>
          </w:tcPr>
          <w:p w14:paraId="0F0F2A5A" w14:textId="77777777" w:rsidR="00B84E40" w:rsidRPr="00C75AC7" w:rsidDel="001E262A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3D87F5C" w14:textId="637F00EB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861,367 </w:t>
            </w:r>
          </w:p>
        </w:tc>
      </w:tr>
      <w:tr w:rsidR="00B84E40" w:rsidRPr="00F7616E" w14:paraId="3322AB30" w14:textId="77777777" w:rsidTr="00993D05">
        <w:trPr>
          <w:trHeight w:val="281"/>
        </w:trPr>
        <w:tc>
          <w:tcPr>
            <w:tcW w:w="2250" w:type="dxa"/>
          </w:tcPr>
          <w:p w14:paraId="524D7A2D" w14:textId="77777777" w:rsidR="00B84E40" w:rsidRPr="00F7616E" w:rsidRDefault="00B84E40" w:rsidP="00B84E40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vAlign w:val="bottom"/>
          </w:tcPr>
          <w:p w14:paraId="0154FA27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0D4990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BF745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DA153B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D3DBE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E67C8A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447DCA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9AAF69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D4820E4" w14:textId="1A53109D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68,385 </w:t>
            </w:r>
          </w:p>
        </w:tc>
      </w:tr>
      <w:tr w:rsidR="00B84E40" w:rsidRPr="00824832" w14:paraId="6D2FBDC2" w14:textId="77777777" w:rsidTr="00993D05">
        <w:trPr>
          <w:trHeight w:val="281"/>
        </w:trPr>
        <w:tc>
          <w:tcPr>
            <w:tcW w:w="2250" w:type="dxa"/>
          </w:tcPr>
          <w:p w14:paraId="540E1A8A" w14:textId="77777777" w:rsidR="00B84E40" w:rsidRPr="00F7616E" w:rsidRDefault="00B84E40" w:rsidP="00B84E40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C1D12A0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604C95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6BC69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56B82D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E45A61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6C38BD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9B475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1CA17B" w14:textId="77777777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6BAF44" w14:textId="7FB11752" w:rsidR="00B84E40" w:rsidRPr="00C75AC7" w:rsidRDefault="00B84E40" w:rsidP="00B84E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929,752 </w:t>
            </w:r>
          </w:p>
        </w:tc>
      </w:tr>
    </w:tbl>
    <w:p w14:paraId="5B8FB7A2" w14:textId="77777777" w:rsidR="005B2CEF" w:rsidRPr="00F56DD7" w:rsidRDefault="005B2CEF" w:rsidP="005B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5B2CEF" w:rsidRPr="00824832" w14:paraId="7F3354F0" w14:textId="77777777" w:rsidTr="00495120">
        <w:trPr>
          <w:trHeight w:val="106"/>
        </w:trPr>
        <w:tc>
          <w:tcPr>
            <w:tcW w:w="2250" w:type="dxa"/>
          </w:tcPr>
          <w:p w14:paraId="33849A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0138E84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628022F6" w14:textId="77777777" w:rsidTr="00495120">
        <w:trPr>
          <w:trHeight w:val="106"/>
        </w:trPr>
        <w:tc>
          <w:tcPr>
            <w:tcW w:w="2250" w:type="dxa"/>
          </w:tcPr>
          <w:p w14:paraId="6F4E6C0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2E93430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0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70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70A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B2CEF" w:rsidRPr="00824832" w14:paraId="5DE48684" w14:textId="77777777" w:rsidTr="00495120">
        <w:trPr>
          <w:trHeight w:val="281"/>
        </w:trPr>
        <w:tc>
          <w:tcPr>
            <w:tcW w:w="2250" w:type="dxa"/>
          </w:tcPr>
          <w:p w14:paraId="68CA1E0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EE79D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C3EBC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398C5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C88A1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58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EF20D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B73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1ECE4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A8B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0B9855" w14:textId="77777777" w:rsidTr="00495120">
        <w:trPr>
          <w:trHeight w:val="281"/>
        </w:trPr>
        <w:tc>
          <w:tcPr>
            <w:tcW w:w="2250" w:type="dxa"/>
          </w:tcPr>
          <w:p w14:paraId="23095E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988B6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CCB364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AEE5B5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153239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2D8702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52A21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12223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45BCA87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1975E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78158476" w14:textId="77777777" w:rsidTr="00495120">
        <w:trPr>
          <w:trHeight w:val="281"/>
        </w:trPr>
        <w:tc>
          <w:tcPr>
            <w:tcW w:w="2250" w:type="dxa"/>
          </w:tcPr>
          <w:p w14:paraId="72DFD5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12AE9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37C1C16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26979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269254A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6212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9F2752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85953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0BB1BD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85A1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7BB620C6" w14:textId="77777777" w:rsidTr="00495120">
        <w:trPr>
          <w:trHeight w:val="281"/>
        </w:trPr>
        <w:tc>
          <w:tcPr>
            <w:tcW w:w="2250" w:type="dxa"/>
          </w:tcPr>
          <w:p w14:paraId="6C87A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2E48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69A6DC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713C6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C2763E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18EE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4E4528C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994A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209E13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125E3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B5278" w:rsidRPr="00824832" w14:paraId="1C7F428E" w14:textId="77777777" w:rsidTr="00495120">
        <w:trPr>
          <w:trHeight w:val="281"/>
        </w:trPr>
        <w:tc>
          <w:tcPr>
            <w:tcW w:w="2250" w:type="dxa"/>
          </w:tcPr>
          <w:p w14:paraId="15144B3C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07A6" w14:textId="12F5E789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6C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EFB9" w14:textId="2C711198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3,057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5C3A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1CF9" w14:textId="4D5F70F3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291,122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58B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46F24" w14:textId="128E2A7C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108,512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A70B" w14:textId="77777777" w:rsidR="00CB5278" w:rsidRPr="00824832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5192" w14:textId="7A4FE000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409,178</w:t>
            </w:r>
          </w:p>
        </w:tc>
      </w:tr>
      <w:tr w:rsidR="00CB5278" w:rsidRPr="00824832" w14:paraId="1FE34ED2" w14:textId="77777777" w:rsidTr="00495120">
        <w:trPr>
          <w:trHeight w:val="281"/>
        </w:trPr>
        <w:tc>
          <w:tcPr>
            <w:tcW w:w="2250" w:type="dxa"/>
          </w:tcPr>
          <w:p w14:paraId="5929065E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A9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3532E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E3C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2700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F434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5A7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40F5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5BEC9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4FF4F" w14:textId="7AE21F4B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911,301</w:t>
            </w:r>
          </w:p>
        </w:tc>
      </w:tr>
      <w:tr w:rsidR="00CB5278" w:rsidRPr="00824832" w14:paraId="2D778CE8" w14:textId="77777777" w:rsidTr="00495120">
        <w:trPr>
          <w:trHeight w:val="281"/>
        </w:trPr>
        <w:tc>
          <w:tcPr>
            <w:tcW w:w="2250" w:type="dxa"/>
          </w:tcPr>
          <w:p w14:paraId="6E538EF3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71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F0AD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7DC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8007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A766" w14:textId="77777777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BE5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B6C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3D6A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8FEE5" w14:textId="192B3051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1,320,479</w:t>
            </w:r>
          </w:p>
        </w:tc>
      </w:tr>
      <w:tr w:rsidR="00CB5278" w:rsidRPr="00824832" w14:paraId="319E2B46" w14:textId="77777777" w:rsidTr="00495120">
        <w:trPr>
          <w:trHeight w:val="106"/>
        </w:trPr>
        <w:tc>
          <w:tcPr>
            <w:tcW w:w="2250" w:type="dxa"/>
          </w:tcPr>
          <w:p w14:paraId="5E656178" w14:textId="77777777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9137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3C2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AC37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B29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2CB7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327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D873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A666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48958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5278" w:rsidRPr="00824832" w14:paraId="0C7B4D12" w14:textId="77777777" w:rsidTr="00495120">
        <w:trPr>
          <w:trHeight w:val="281"/>
        </w:trPr>
        <w:tc>
          <w:tcPr>
            <w:tcW w:w="2250" w:type="dxa"/>
          </w:tcPr>
          <w:p w14:paraId="1BEEE93C" w14:textId="77777777" w:rsidR="00CB5278" w:rsidRPr="00824832" w:rsidRDefault="00CB5278" w:rsidP="00CB527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5D3E" w14:textId="1BCFD55F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E113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6FAC" w14:textId="283A852D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6,628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BDD2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2529" w14:textId="59A184C3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632,606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8A1B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2373" w14:textId="547F5A70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118,186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AD00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91A4" w14:textId="62518352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772,986</w:t>
            </w:r>
          </w:p>
        </w:tc>
      </w:tr>
      <w:tr w:rsidR="00CB5278" w:rsidRPr="00824832" w14:paraId="2C8B788B" w14:textId="77777777" w:rsidTr="00495120">
        <w:trPr>
          <w:trHeight w:val="281"/>
        </w:trPr>
        <w:tc>
          <w:tcPr>
            <w:tcW w:w="2250" w:type="dxa"/>
          </w:tcPr>
          <w:p w14:paraId="71487531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C7D9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8AC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B27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55F9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D86C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6C17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BC8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1A8E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4A003" w14:textId="4CD05168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54,668</w:t>
            </w:r>
          </w:p>
        </w:tc>
      </w:tr>
      <w:tr w:rsidR="00CB5278" w:rsidRPr="00824832" w14:paraId="589E98F1" w14:textId="77777777" w:rsidTr="00495120">
        <w:trPr>
          <w:trHeight w:val="296"/>
        </w:trPr>
        <w:tc>
          <w:tcPr>
            <w:tcW w:w="2250" w:type="dxa"/>
          </w:tcPr>
          <w:p w14:paraId="7D9C4415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E6C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DBA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E654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F7B6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CD79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1F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E3EB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D916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16A" w14:textId="39B0F604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827,654</w:t>
            </w:r>
          </w:p>
        </w:tc>
      </w:tr>
    </w:tbl>
    <w:p w14:paraId="7DE8CA97" w14:textId="66B0F378" w:rsidR="00495120" w:rsidRDefault="00495120" w:rsidP="00495120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D794319" w14:textId="200FDD44" w:rsidR="00495120" w:rsidRDefault="00495120" w:rsidP="00495120">
      <w:pPr>
        <w:rPr>
          <w:rFonts w:cs="Arial"/>
          <w:cs/>
          <w:lang w:val="th-TH"/>
        </w:rPr>
      </w:pPr>
    </w:p>
    <w:p w14:paraId="1BA8429C" w14:textId="21102A66" w:rsidR="00495120" w:rsidRDefault="00495120" w:rsidP="00495120">
      <w:pPr>
        <w:rPr>
          <w:rFonts w:cs="Arial"/>
          <w:cs/>
          <w:lang w:val="th-TH"/>
        </w:rPr>
      </w:pPr>
    </w:p>
    <w:p w14:paraId="043748BA" w14:textId="57EDA77D" w:rsidR="00495120" w:rsidRDefault="00495120" w:rsidP="00495120">
      <w:pPr>
        <w:rPr>
          <w:rFonts w:cs="Arial"/>
          <w:cs/>
          <w:lang w:val="th-TH"/>
        </w:rPr>
      </w:pPr>
    </w:p>
    <w:p w14:paraId="533F4EC9" w14:textId="3EBE4FD5" w:rsidR="00495120" w:rsidRDefault="00495120" w:rsidP="00495120">
      <w:pPr>
        <w:rPr>
          <w:rFonts w:cs="Arial"/>
          <w:cs/>
          <w:lang w:val="th-TH"/>
        </w:rPr>
      </w:pPr>
    </w:p>
    <w:p w14:paraId="26097DEA" w14:textId="55304430" w:rsidR="00495120" w:rsidRDefault="00495120" w:rsidP="00495120">
      <w:pPr>
        <w:rPr>
          <w:rFonts w:cs="Arial"/>
          <w:cs/>
          <w:lang w:val="th-TH"/>
        </w:rPr>
      </w:pPr>
    </w:p>
    <w:p w14:paraId="37B4B889" w14:textId="2B18241B" w:rsidR="00495120" w:rsidRDefault="00495120" w:rsidP="00495120">
      <w:pPr>
        <w:rPr>
          <w:rFonts w:cs="Arial"/>
          <w:cs/>
          <w:lang w:val="th-TH"/>
        </w:rPr>
      </w:pPr>
    </w:p>
    <w:p w14:paraId="582DEC76" w14:textId="74D53DBC" w:rsidR="00495120" w:rsidRDefault="00495120" w:rsidP="00495120">
      <w:pPr>
        <w:rPr>
          <w:rFonts w:cs="Arial"/>
          <w:cs/>
          <w:lang w:val="th-TH"/>
        </w:rPr>
      </w:pPr>
    </w:p>
    <w:p w14:paraId="33AE5174" w14:textId="77777777" w:rsidR="00495120" w:rsidRPr="00495120" w:rsidRDefault="00495120" w:rsidP="00495120">
      <w:pPr>
        <w:rPr>
          <w:rFonts w:cs="Arial"/>
          <w:cs/>
          <w:lang w:val="th-TH"/>
        </w:rPr>
      </w:pPr>
    </w:p>
    <w:p w14:paraId="5C3B8D5F" w14:textId="6B92E85B" w:rsidR="003F2A02" w:rsidRPr="00F7616E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3EC1EC2A" w:rsidR="005B7353" w:rsidRPr="00824832" w:rsidRDefault="0016567A" w:rsidP="001F1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="005D7133">
        <w:rPr>
          <w:rFonts w:ascii="Angsana New" w:hAnsi="Angsana New" w:hint="cs"/>
          <w:sz w:val="28"/>
          <w:szCs w:val="28"/>
          <w:cs/>
        </w:rPr>
        <w:t>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="005B7353"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33DFF20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58A20275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97C1" w14:textId="4AB433C6" w:rsidR="0016567A" w:rsidRPr="00824832" w:rsidRDefault="005D7133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501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AAA8B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D71C2" w14:textId="45C862CD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567A" w:rsidRPr="00824832" w14:paraId="5CB6DD88" w14:textId="77777777" w:rsidTr="001F1BDE">
        <w:trPr>
          <w:trHeight w:val="3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659080DB" w:rsidR="0016567A" w:rsidRPr="00824832" w:rsidRDefault="00B84E40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84E40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0AC50D7B" w:rsidR="005B7353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="005D7133">
        <w:rPr>
          <w:rFonts w:ascii="Angsana New" w:hAnsi="Angsana New" w:hint="cs"/>
          <w:sz w:val="28"/>
          <w:szCs w:val="28"/>
          <w:cs/>
        </w:rPr>
        <w:t>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11C8B81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054FCB4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BA3AE" w14:textId="11477A10" w:rsidR="0016567A" w:rsidRPr="00824832" w:rsidRDefault="005D7133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501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3668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18B6" w14:textId="409F5F9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4E40" w:rsidRPr="00824832" w14:paraId="2AA4571F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0C7D4EED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bookmarkStart w:id="19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62321" w14:textId="2EB9E2D7" w:rsidR="00B84E40" w:rsidRPr="008A2DFA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0D7D2" w14:textId="2F319178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</w:tr>
      <w:tr w:rsidR="00B84E40" w:rsidRPr="00824832" w14:paraId="193CE00D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0E8B6" w14:textId="5F6B86D7" w:rsidR="00B84E40" w:rsidRPr="00342484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C69AE" w14:textId="2C401432" w:rsidR="00B84E40" w:rsidRPr="00342484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F10B3" w14:textId="77777777" w:rsidR="00B84E40" w:rsidRPr="00342484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090BA" w14:textId="744AC33F" w:rsidR="00B84E40" w:rsidRPr="00342484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4248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</w:tr>
      <w:bookmarkEnd w:id="19"/>
    </w:tbl>
    <w:p w14:paraId="504F3E96" w14:textId="0B20DDDB" w:rsidR="001844DA" w:rsidRDefault="001844DA" w:rsidP="001844DA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06EBDA7A" w14:textId="21292B7A" w:rsidR="001844DA" w:rsidRDefault="001844DA" w:rsidP="001844DA">
      <w:pPr>
        <w:rPr>
          <w:rFonts w:cs="Arial"/>
          <w:cs/>
          <w:lang w:val="th-TH"/>
        </w:rPr>
      </w:pPr>
    </w:p>
    <w:p w14:paraId="4375A0CA" w14:textId="12A64B70" w:rsidR="001844DA" w:rsidRDefault="001844DA" w:rsidP="001844DA">
      <w:pPr>
        <w:rPr>
          <w:rFonts w:cs="Arial"/>
          <w:cs/>
          <w:lang w:val="th-TH"/>
        </w:rPr>
      </w:pPr>
    </w:p>
    <w:p w14:paraId="10A8CA4D" w14:textId="3665B1CF" w:rsidR="001844DA" w:rsidRDefault="001844DA" w:rsidP="001844DA">
      <w:pPr>
        <w:rPr>
          <w:rFonts w:cs="Arial"/>
          <w:cs/>
          <w:lang w:val="th-TH"/>
        </w:rPr>
      </w:pPr>
    </w:p>
    <w:p w14:paraId="766310C3" w14:textId="5186FC61" w:rsidR="001844DA" w:rsidRDefault="001844DA" w:rsidP="001844DA">
      <w:pPr>
        <w:rPr>
          <w:rFonts w:cs="Arial"/>
          <w:cs/>
          <w:lang w:val="th-TH"/>
        </w:rPr>
      </w:pPr>
    </w:p>
    <w:p w14:paraId="428CF2AD" w14:textId="34469DBB" w:rsidR="001844DA" w:rsidRDefault="001844DA" w:rsidP="001844DA">
      <w:pPr>
        <w:rPr>
          <w:rFonts w:cs="Arial"/>
          <w:cs/>
          <w:lang w:val="th-TH"/>
        </w:rPr>
      </w:pPr>
    </w:p>
    <w:p w14:paraId="141DE255" w14:textId="598090B9" w:rsidR="001844DA" w:rsidRDefault="001844DA" w:rsidP="001844DA">
      <w:pPr>
        <w:rPr>
          <w:rFonts w:cs="Arial"/>
          <w:cs/>
          <w:lang w:val="th-TH"/>
        </w:rPr>
      </w:pPr>
    </w:p>
    <w:p w14:paraId="343CEBBD" w14:textId="202C8608" w:rsidR="001844DA" w:rsidRDefault="001844DA" w:rsidP="001844DA">
      <w:pPr>
        <w:rPr>
          <w:rFonts w:cs="Arial"/>
          <w:cs/>
          <w:lang w:val="th-TH"/>
        </w:rPr>
      </w:pPr>
    </w:p>
    <w:p w14:paraId="671EA89C" w14:textId="1E37625C" w:rsidR="001844DA" w:rsidRDefault="001844DA" w:rsidP="001844DA">
      <w:pPr>
        <w:rPr>
          <w:rFonts w:cs="Arial"/>
          <w:cs/>
          <w:lang w:val="th-TH"/>
        </w:rPr>
      </w:pPr>
    </w:p>
    <w:p w14:paraId="4DC5164C" w14:textId="1CF54843" w:rsidR="001844DA" w:rsidRDefault="001844DA" w:rsidP="001844DA">
      <w:pPr>
        <w:rPr>
          <w:rFonts w:cs="Arial"/>
          <w:cs/>
          <w:lang w:val="th-TH"/>
        </w:rPr>
      </w:pPr>
    </w:p>
    <w:p w14:paraId="08E20657" w14:textId="6219DC78" w:rsidR="001844DA" w:rsidRDefault="001844DA" w:rsidP="001844DA">
      <w:pPr>
        <w:rPr>
          <w:rFonts w:cs="Arial"/>
          <w:cs/>
          <w:lang w:val="th-TH"/>
        </w:rPr>
      </w:pPr>
    </w:p>
    <w:p w14:paraId="152BCF86" w14:textId="4CC4F8AF" w:rsidR="001844DA" w:rsidRDefault="001844DA" w:rsidP="001844DA">
      <w:pPr>
        <w:rPr>
          <w:rFonts w:cs="Arial"/>
          <w:cs/>
          <w:lang w:val="th-TH"/>
        </w:rPr>
      </w:pPr>
    </w:p>
    <w:p w14:paraId="3B852379" w14:textId="7DAEA0E2" w:rsidR="001844DA" w:rsidRDefault="001844DA" w:rsidP="001844DA">
      <w:pPr>
        <w:rPr>
          <w:rFonts w:cs="Arial"/>
          <w:cs/>
          <w:lang w:val="th-TH"/>
        </w:rPr>
      </w:pPr>
    </w:p>
    <w:p w14:paraId="2F5F0CB1" w14:textId="6C76AF40" w:rsidR="001844DA" w:rsidRDefault="001844DA" w:rsidP="001844DA">
      <w:pPr>
        <w:rPr>
          <w:rFonts w:cs="Arial"/>
          <w:cs/>
          <w:lang w:val="th-TH"/>
        </w:rPr>
      </w:pPr>
    </w:p>
    <w:p w14:paraId="202E18FF" w14:textId="2381B419" w:rsidR="001844DA" w:rsidRDefault="001844DA" w:rsidP="001844DA">
      <w:pPr>
        <w:rPr>
          <w:rFonts w:cs="Arial"/>
          <w:cs/>
          <w:lang w:val="th-TH"/>
        </w:rPr>
      </w:pPr>
    </w:p>
    <w:p w14:paraId="41E6E52B" w14:textId="51F28467" w:rsidR="001844DA" w:rsidRDefault="001844DA" w:rsidP="001844DA">
      <w:pPr>
        <w:rPr>
          <w:rFonts w:cs="Arial"/>
          <w:cs/>
          <w:lang w:val="th-TH"/>
        </w:rPr>
      </w:pPr>
    </w:p>
    <w:p w14:paraId="5FCE3ED4" w14:textId="064D3BF0" w:rsidR="001844DA" w:rsidRDefault="001844DA" w:rsidP="001844DA">
      <w:pPr>
        <w:rPr>
          <w:rFonts w:cs="Arial"/>
          <w:cs/>
          <w:lang w:val="th-TH"/>
        </w:rPr>
      </w:pPr>
    </w:p>
    <w:p w14:paraId="5C010F66" w14:textId="2FB89226" w:rsidR="001844DA" w:rsidRDefault="001844DA" w:rsidP="001844DA">
      <w:pPr>
        <w:rPr>
          <w:rFonts w:cs="Arial"/>
          <w:cs/>
          <w:lang w:val="th-TH"/>
        </w:rPr>
      </w:pPr>
    </w:p>
    <w:p w14:paraId="56CB8A54" w14:textId="5986A024" w:rsidR="001844DA" w:rsidRDefault="001844DA" w:rsidP="001844DA">
      <w:pPr>
        <w:rPr>
          <w:rFonts w:cs="Arial"/>
          <w:cs/>
          <w:lang w:val="th-TH"/>
        </w:rPr>
      </w:pPr>
    </w:p>
    <w:p w14:paraId="1CBA66F0" w14:textId="360BC135" w:rsidR="001844DA" w:rsidRDefault="001844DA" w:rsidP="001844DA">
      <w:pPr>
        <w:rPr>
          <w:rFonts w:cs="Arial"/>
          <w:cs/>
          <w:lang w:val="th-TH"/>
        </w:rPr>
      </w:pPr>
    </w:p>
    <w:p w14:paraId="7BFFD4AF" w14:textId="208F33E3" w:rsidR="001844DA" w:rsidRDefault="001844DA" w:rsidP="001844DA">
      <w:pPr>
        <w:rPr>
          <w:rFonts w:cs="Arial"/>
          <w:cs/>
          <w:lang w:val="th-TH"/>
        </w:rPr>
      </w:pPr>
    </w:p>
    <w:p w14:paraId="30C65E1D" w14:textId="45153F6C" w:rsidR="001844DA" w:rsidRDefault="001844DA" w:rsidP="001844DA">
      <w:pPr>
        <w:rPr>
          <w:rFonts w:cs="Arial"/>
          <w:cs/>
          <w:lang w:val="th-TH"/>
        </w:rPr>
      </w:pPr>
    </w:p>
    <w:p w14:paraId="5B2EF79C" w14:textId="33DE12A9" w:rsidR="001844DA" w:rsidRDefault="001844DA" w:rsidP="001844DA">
      <w:pPr>
        <w:rPr>
          <w:rFonts w:cs="Arial"/>
          <w:cs/>
          <w:lang w:val="th-TH"/>
        </w:rPr>
      </w:pPr>
    </w:p>
    <w:p w14:paraId="697EA1F4" w14:textId="3A17EF33" w:rsidR="001844DA" w:rsidRDefault="001844DA" w:rsidP="001844DA">
      <w:pPr>
        <w:rPr>
          <w:rFonts w:cs="Arial"/>
          <w:cs/>
          <w:lang w:val="th-TH"/>
        </w:rPr>
      </w:pPr>
    </w:p>
    <w:p w14:paraId="43403E09" w14:textId="1298B630" w:rsidR="001844DA" w:rsidRDefault="001844DA" w:rsidP="001844DA">
      <w:pPr>
        <w:rPr>
          <w:rFonts w:cs="Arial"/>
          <w:cs/>
          <w:lang w:val="th-TH"/>
        </w:rPr>
      </w:pPr>
    </w:p>
    <w:p w14:paraId="07921DE4" w14:textId="0B916E20" w:rsidR="001844DA" w:rsidRDefault="001844DA" w:rsidP="001844DA">
      <w:pPr>
        <w:rPr>
          <w:rFonts w:cs="Arial"/>
          <w:cs/>
          <w:lang w:val="th-TH"/>
        </w:rPr>
      </w:pPr>
    </w:p>
    <w:p w14:paraId="653A813D" w14:textId="7EC27EED" w:rsidR="001844DA" w:rsidRDefault="001844DA" w:rsidP="001844DA">
      <w:pPr>
        <w:rPr>
          <w:rFonts w:cs="Arial"/>
          <w:cs/>
          <w:lang w:val="th-TH"/>
        </w:rPr>
      </w:pPr>
    </w:p>
    <w:p w14:paraId="068C48E1" w14:textId="77777777" w:rsidR="001844DA" w:rsidRDefault="001844DA" w:rsidP="001844DA">
      <w:pPr>
        <w:rPr>
          <w:rFonts w:cs="Arial"/>
          <w:cs/>
          <w:lang w:val="th-TH"/>
        </w:rPr>
      </w:pPr>
    </w:p>
    <w:p w14:paraId="2223B294" w14:textId="4E8695F5" w:rsidR="001844DA" w:rsidRDefault="001844DA" w:rsidP="001844DA">
      <w:pPr>
        <w:rPr>
          <w:rFonts w:cs="Arial"/>
          <w:cs/>
          <w:lang w:val="th-TH"/>
        </w:rPr>
      </w:pPr>
    </w:p>
    <w:p w14:paraId="1C33A8B4" w14:textId="04DBCCEC" w:rsidR="001844DA" w:rsidRDefault="001844DA" w:rsidP="001844DA">
      <w:pPr>
        <w:rPr>
          <w:rFonts w:cs="Arial"/>
          <w:cs/>
          <w:lang w:val="th-TH"/>
        </w:rPr>
      </w:pPr>
    </w:p>
    <w:p w14:paraId="7F5130CE" w14:textId="77777777" w:rsidR="001844DA" w:rsidRPr="001844DA" w:rsidRDefault="001844DA" w:rsidP="001844DA">
      <w:pPr>
        <w:rPr>
          <w:rFonts w:cs="Arial"/>
          <w:cs/>
          <w:lang w:val="th-TH"/>
        </w:rPr>
      </w:pPr>
    </w:p>
    <w:p w14:paraId="7DAEFAA1" w14:textId="2FF11F6C" w:rsidR="005B7353" w:rsidRPr="00872E9A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04F2876E" w:rsidR="00520742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="005D7133">
        <w:rPr>
          <w:rFonts w:ascii="Angsana New" w:hAnsi="Angsana New" w:hint="cs"/>
          <w:sz w:val="28"/>
          <w:szCs w:val="28"/>
          <w:cs/>
        </w:rPr>
        <w:t>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</w:t>
      </w:r>
      <w:r w:rsidR="00E653CB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E10046">
        <w:rPr>
          <w:rFonts w:ascii="Angsana New" w:hAnsi="Angsana New" w:hint="cs"/>
          <w:sz w:val="28"/>
          <w:szCs w:val="28"/>
          <w:cs/>
        </w:rPr>
        <w:t>น</w:t>
      </w:r>
      <w:r w:rsidR="00E653CB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6CB490BA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583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D38AF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423F658C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2112C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22A7" w14:textId="6AB29B61" w:rsidR="0016567A" w:rsidRPr="00824832" w:rsidRDefault="005D7133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501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029A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9BFF" w14:textId="1B2F68B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4E40" w:rsidRPr="00824832" w14:paraId="036C1C60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277285" w14:textId="138B716B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116CF" w14:textId="22F8EF3C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4C969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9F7C30" w14:textId="524E7032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32E50C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22B978" w14:textId="359C5312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1FA9F" w14:textId="42FE8BEA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89148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9A6A1A" w14:textId="62388333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174,0</w:t>
            </w:r>
            <w:r w:rsidRPr="00467175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1</w:t>
            </w: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</w:tr>
      <w:tr w:rsidR="00B84E40" w:rsidRPr="00824832" w14:paraId="7DF16B5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8947AB" w14:textId="302BE8F5" w:rsidR="00B84E40" w:rsidRPr="00E872E9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5F2F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75C7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0A15C1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84E40" w:rsidRPr="00824832" w14:paraId="5E2930A7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B108AF" w14:textId="621CE9AE" w:rsidR="00B84E40" w:rsidRPr="00E872E9" w:rsidRDefault="00B84E40" w:rsidP="00B84E4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6EE13" w14:textId="3A4A75E9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32,403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83A32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AD9490" w14:textId="19C4E794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723BE075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F34AA9" w14:textId="391CBB1A" w:rsidR="00B84E40" w:rsidRPr="00E872E9" w:rsidRDefault="00B84E40" w:rsidP="00B84E4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1BE0" w14:textId="559A46AE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E54AB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72D401" w14:textId="2BC3E341" w:rsidR="00B84E40" w:rsidRPr="00467175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84E40" w:rsidRPr="00824832" w14:paraId="0E1F36E0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3C566D" w14:textId="06603D6E" w:rsidR="00B84E40" w:rsidRPr="00E872E9" w:rsidRDefault="00B84E40" w:rsidP="00B84E4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72AF" w14:textId="1A9675A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86A62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F5FE08" w14:textId="7DC4F09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79589A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88EB2B" w14:textId="243435D8" w:rsidR="00B84E40" w:rsidRPr="00E872E9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A883" w14:textId="7815A259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785E6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D8C05E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84E40" w:rsidRPr="00824832" w14:paraId="34180D1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00AF42" w14:textId="0DF956C8" w:rsidR="00B84E40" w:rsidRPr="00E872E9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04700" w14:textId="192C457D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0A48A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51E4B" w14:textId="0D0AEC43" w:rsidR="00B84E40" w:rsidRPr="008C3C0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0D9C83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944CD7" w14:textId="48801537" w:rsidR="00B84E40" w:rsidRPr="00E872E9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54B4D7" w14:textId="52727A44" w:rsidR="00B84E40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A62B0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98D7D4" w14:textId="6C2C4858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69048082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B4EC80" w14:textId="58345706" w:rsidR="00B84E40" w:rsidRPr="00E872E9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E1BB1F" w14:textId="77777777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47F2F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200FA3" w14:textId="77777777" w:rsidR="00B84E40" w:rsidRPr="00923496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84E40" w:rsidRPr="00C92DE2" w14:paraId="30BB183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C26EE9" w14:textId="58B6CA68" w:rsidR="00B84E40" w:rsidRPr="00824832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259A0A" w14:textId="0CC962D7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350B8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C6994" w14:textId="18B3BB8A" w:rsidR="00B84E40" w:rsidRPr="00C92DE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2DE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84E40" w:rsidRPr="00824832" w14:paraId="2F18FDF3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9D2B29" w14:textId="6C9F8CB2" w:rsidR="00B84E40" w:rsidRPr="00923496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</w:rPr>
            </w:pP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D7F4F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9FB7B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141E0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84E40" w:rsidRPr="00824832" w14:paraId="273C059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D3295E" w14:textId="5F87AF05" w:rsidR="00B84E40" w:rsidRPr="00824832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F009" w14:textId="24E1874E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370E5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EE31F" w14:textId="3BF7C08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100,645</w:t>
            </w:r>
          </w:p>
        </w:tc>
      </w:tr>
      <w:tr w:rsidR="00B84E40" w:rsidRPr="00824832" w14:paraId="4E4E6E1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A6379F" w14:textId="3353E78D" w:rsidR="00B84E40" w:rsidRPr="00E872E9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เงินลงทุนที่ถือจนครบกำหนด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B0AB60" w14:textId="77777777" w:rsidR="00B84E40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B48D6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15EDBD" w14:textId="77777777" w:rsidR="00B84E40" w:rsidRPr="008C3C0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84E40" w:rsidRPr="00824832" w14:paraId="106F28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4CECF9" w14:textId="1651A54D" w:rsidR="00B84E40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BFF52" w14:textId="7B1093D3" w:rsidR="00B84E40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ED828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E781E7" w14:textId="7DAD1948" w:rsidR="00B84E40" w:rsidRPr="008C3C0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97,531</w:t>
            </w:r>
          </w:p>
        </w:tc>
      </w:tr>
      <w:tr w:rsidR="00B84E40" w:rsidRPr="00824832" w14:paraId="1D60AD5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9AE7FD" w14:textId="572590D2" w:rsidR="00B84E40" w:rsidRPr="008C3C00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C3C0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C28E3A" w14:textId="77777777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458D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93FD13" w14:textId="77777777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84E40" w:rsidRPr="00824832" w14:paraId="1315919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9DC1E1" w14:textId="5731BE4D" w:rsidR="00B84E40" w:rsidRPr="00824832" w:rsidRDefault="00B84E40" w:rsidP="00B84E4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238A16" w14:textId="4603F359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5546B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47266" w14:textId="7AC93BB4" w:rsidR="00B84E40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B84E40" w:rsidRPr="005067F3" w14:paraId="22F5FCB6" w14:textId="77777777" w:rsidTr="00C12AC2">
        <w:trPr>
          <w:trHeight w:val="35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B01A59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F98A8" w14:textId="209B742D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03415" w14:textId="77777777" w:rsidR="00B84E40" w:rsidRPr="00824832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D54E" w14:textId="3FC36D37" w:rsidR="00B84E40" w:rsidRPr="00387088" w:rsidRDefault="00B84E40" w:rsidP="00B84E4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373,7</w:t>
            </w:r>
            <w:r w:rsidRPr="004671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775B106" w14:textId="14F1F68E" w:rsidR="001F1BDE" w:rsidRDefault="001F1BDE" w:rsidP="001F1BDE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218C5312" w14:textId="1F5B96D5" w:rsidR="001844DA" w:rsidRDefault="001844DA" w:rsidP="001844DA">
      <w:pPr>
        <w:rPr>
          <w:rFonts w:cs="Arial"/>
          <w:cs/>
          <w:lang w:val="th-TH"/>
        </w:rPr>
      </w:pPr>
    </w:p>
    <w:p w14:paraId="17B63330" w14:textId="43D668B1" w:rsidR="001844DA" w:rsidRDefault="001844DA" w:rsidP="001844DA">
      <w:pPr>
        <w:rPr>
          <w:rFonts w:cs="Arial"/>
          <w:cs/>
          <w:lang w:val="th-TH"/>
        </w:rPr>
      </w:pPr>
    </w:p>
    <w:p w14:paraId="137B273E" w14:textId="769D404D" w:rsidR="001844DA" w:rsidRDefault="001844DA" w:rsidP="001844DA">
      <w:pPr>
        <w:rPr>
          <w:rFonts w:cs="Arial"/>
          <w:cs/>
          <w:lang w:val="th-TH"/>
        </w:rPr>
      </w:pPr>
    </w:p>
    <w:p w14:paraId="09B8AE75" w14:textId="0D0961F3" w:rsidR="001844DA" w:rsidRDefault="001844DA" w:rsidP="001844DA">
      <w:pPr>
        <w:rPr>
          <w:rFonts w:cs="Arial"/>
          <w:cs/>
          <w:lang w:val="th-TH"/>
        </w:rPr>
      </w:pPr>
    </w:p>
    <w:p w14:paraId="3BFF5788" w14:textId="4DCDD558" w:rsidR="001844DA" w:rsidRDefault="001844DA" w:rsidP="001844DA">
      <w:pPr>
        <w:rPr>
          <w:rFonts w:cs="Arial"/>
          <w:cs/>
          <w:lang w:val="th-TH"/>
        </w:rPr>
      </w:pPr>
    </w:p>
    <w:p w14:paraId="6C7E821C" w14:textId="4C5250A6" w:rsidR="001844DA" w:rsidRDefault="001844DA" w:rsidP="001844DA">
      <w:pPr>
        <w:rPr>
          <w:rFonts w:cs="Arial"/>
          <w:cs/>
          <w:lang w:val="th-TH"/>
        </w:rPr>
      </w:pPr>
    </w:p>
    <w:p w14:paraId="0CECE07A" w14:textId="766C5892" w:rsidR="001844DA" w:rsidRDefault="001844DA" w:rsidP="001844DA">
      <w:pPr>
        <w:rPr>
          <w:rFonts w:cs="Arial"/>
          <w:cs/>
          <w:lang w:val="th-TH"/>
        </w:rPr>
      </w:pPr>
    </w:p>
    <w:p w14:paraId="358ED858" w14:textId="440E72D2" w:rsidR="001844DA" w:rsidRDefault="001844DA" w:rsidP="001844DA">
      <w:pPr>
        <w:rPr>
          <w:rFonts w:cs="Arial"/>
          <w:cs/>
          <w:lang w:val="th-TH"/>
        </w:rPr>
      </w:pPr>
    </w:p>
    <w:p w14:paraId="06C4A9D5" w14:textId="77777777" w:rsidR="00B84E40" w:rsidRDefault="00B84E40" w:rsidP="001844DA">
      <w:pPr>
        <w:rPr>
          <w:rFonts w:cs="Arial"/>
          <w:cs/>
          <w:lang w:val="th-TH"/>
        </w:rPr>
      </w:pPr>
    </w:p>
    <w:p w14:paraId="41B40ECB" w14:textId="77777777" w:rsidR="00B84E40" w:rsidRPr="00B84E40" w:rsidRDefault="00B84E40" w:rsidP="001844DA">
      <w:pPr>
        <w:rPr>
          <w:rFonts w:cstheme="minorBidi"/>
        </w:rPr>
      </w:pPr>
    </w:p>
    <w:p w14:paraId="7957CDBC" w14:textId="387C9145" w:rsidR="001844DA" w:rsidRDefault="001844DA" w:rsidP="001844DA">
      <w:pPr>
        <w:rPr>
          <w:rFonts w:cs="Arial"/>
          <w:cs/>
          <w:lang w:val="th-TH"/>
        </w:rPr>
      </w:pPr>
    </w:p>
    <w:p w14:paraId="1DDDD42B" w14:textId="62212FC4" w:rsidR="001844DA" w:rsidRDefault="001844DA" w:rsidP="001844DA">
      <w:pPr>
        <w:rPr>
          <w:rFonts w:cs="Arial"/>
          <w:cs/>
          <w:lang w:val="th-TH"/>
        </w:rPr>
      </w:pPr>
    </w:p>
    <w:p w14:paraId="2E324A3F" w14:textId="5A5716C5" w:rsidR="001844DA" w:rsidRDefault="001844DA" w:rsidP="001844DA">
      <w:pPr>
        <w:rPr>
          <w:rFonts w:cs="Arial"/>
          <w:cs/>
          <w:lang w:val="th-TH"/>
        </w:rPr>
      </w:pPr>
    </w:p>
    <w:p w14:paraId="5A117322" w14:textId="77777777" w:rsidR="001844DA" w:rsidRPr="001844DA" w:rsidRDefault="001844DA" w:rsidP="001844DA">
      <w:pPr>
        <w:rPr>
          <w:cs/>
          <w:lang w:val="th-TH"/>
        </w:rPr>
      </w:pPr>
    </w:p>
    <w:p w14:paraId="6914EDD9" w14:textId="77777777" w:rsidR="001F1BDE" w:rsidRDefault="001F1BDE" w:rsidP="001F1BDE">
      <w:pPr>
        <w:rPr>
          <w:rFonts w:cs="Arial"/>
          <w:cs/>
          <w:lang w:val="th-TH"/>
        </w:rPr>
      </w:pPr>
    </w:p>
    <w:p w14:paraId="2F2FE517" w14:textId="04112936" w:rsidR="00507A1B" w:rsidRPr="00507A1B" w:rsidRDefault="00AB3FF6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6E923D39" w14:textId="77777777" w:rsidR="007E7684" w:rsidRPr="0045246C" w:rsidRDefault="007E7684" w:rsidP="007E768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7B43AEBC" w14:textId="1EB1F872" w:rsidR="007E7684" w:rsidRDefault="007E7684" w:rsidP="00F56D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90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2B5017">
        <w:rPr>
          <w:rFonts w:ascii="Angsana New" w:hAnsi="Angsana New" w:hint="cs"/>
          <w:sz w:val="28"/>
          <w:szCs w:val="28"/>
          <w:cs/>
        </w:rPr>
        <w:t>กันย</w:t>
      </w:r>
      <w:r w:rsidR="005D7133">
        <w:rPr>
          <w:rFonts w:ascii="Angsana New" w:hAnsi="Angsana New" w:hint="cs"/>
          <w:sz w:val="28"/>
          <w:szCs w:val="28"/>
          <w:cs/>
        </w:rPr>
        <w:t>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="001844DA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1844DA">
        <w:rPr>
          <w:rFonts w:ascii="Angsana New" w:hAnsi="Angsana New"/>
          <w:sz w:val="28"/>
          <w:szCs w:val="28"/>
        </w:rPr>
        <w:t xml:space="preserve"> 31</w:t>
      </w:r>
      <w:r w:rsidR="001844D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1844DA">
        <w:rPr>
          <w:rFonts w:ascii="Angsana New" w:hAnsi="Angsana New"/>
          <w:sz w:val="28"/>
          <w:szCs w:val="28"/>
        </w:rPr>
        <w:t xml:space="preserve"> 2562</w:t>
      </w:r>
      <w:r>
        <w:rPr>
          <w:rFonts w:ascii="Angsana New" w:hAnsi="Angsana New"/>
          <w:sz w:val="28"/>
          <w:szCs w:val="28"/>
        </w:rPr>
        <w:t xml:space="preserve"> </w:t>
      </w:r>
      <w:r w:rsidRPr="0045246C">
        <w:rPr>
          <w:rFonts w:ascii="Angsana New" w:hAnsi="Angsana New"/>
          <w:sz w:val="28"/>
          <w:szCs w:val="28"/>
          <w:cs/>
        </w:rPr>
        <w:t>บริษัท</w:t>
      </w:r>
      <w:r w:rsidR="00E66E83">
        <w:rPr>
          <w:rFonts w:ascii="Angsana New" w:hAnsi="Angsana New" w:hint="cs"/>
          <w:sz w:val="28"/>
          <w:szCs w:val="28"/>
          <w:cs/>
        </w:rPr>
        <w:t>มีภาระผูกพันจาก</w:t>
      </w:r>
      <w:r w:rsidRPr="0045246C">
        <w:rPr>
          <w:rFonts w:ascii="Angsana New" w:hAnsi="Angsana New"/>
          <w:sz w:val="28"/>
          <w:szCs w:val="28"/>
          <w:cs/>
        </w:rPr>
        <w:t>สัญญา</w:t>
      </w:r>
      <w:r w:rsidR="001844DA">
        <w:rPr>
          <w:rFonts w:ascii="Angsana New" w:hAnsi="Angsana New" w:hint="cs"/>
          <w:sz w:val="28"/>
          <w:szCs w:val="28"/>
          <w:cs/>
        </w:rPr>
        <w:t>เช่าและ</w:t>
      </w:r>
      <w:r>
        <w:rPr>
          <w:rFonts w:ascii="Angsana New" w:hAnsi="Angsana New" w:hint="cs"/>
          <w:sz w:val="28"/>
          <w:szCs w:val="28"/>
          <w:cs/>
        </w:rPr>
        <w:t>บริการ</w:t>
      </w:r>
      <w:r w:rsidRPr="0045246C">
        <w:rPr>
          <w:rFonts w:ascii="Angsana New" w:hAnsi="Angsana New"/>
          <w:sz w:val="28"/>
          <w:szCs w:val="28"/>
          <w:cs/>
        </w:rPr>
        <w:t xml:space="preserve">อาคารสำนักงาน </w:t>
      </w:r>
      <w:r w:rsidR="001844DA">
        <w:rPr>
          <w:rFonts w:ascii="Angsana New" w:hAnsi="Angsana New" w:hint="cs"/>
          <w:sz w:val="28"/>
          <w:szCs w:val="28"/>
          <w:cs/>
        </w:rPr>
        <w:t>และ</w:t>
      </w:r>
      <w:r w:rsidR="001844DA" w:rsidRPr="0045246C">
        <w:rPr>
          <w:rFonts w:ascii="Angsana New" w:hAnsi="Angsana New"/>
          <w:sz w:val="28"/>
          <w:szCs w:val="28"/>
          <w:cs/>
        </w:rPr>
        <w:t>อุปกรณ์</w:t>
      </w:r>
      <w:r w:rsidR="001844DA" w:rsidRPr="00B84E40">
        <w:rPr>
          <w:rFonts w:ascii="Angsana New" w:hAnsi="Angsana New"/>
          <w:sz w:val="28"/>
          <w:szCs w:val="28"/>
          <w:cs/>
        </w:rPr>
        <w:t xml:space="preserve">สำนักงาน </w:t>
      </w:r>
      <w:r w:rsidR="00E66E83" w:rsidRPr="00B84E40">
        <w:rPr>
          <w:rFonts w:ascii="Angsana New" w:hAnsi="Angsana New" w:hint="cs"/>
          <w:sz w:val="28"/>
          <w:szCs w:val="28"/>
          <w:cs/>
        </w:rPr>
        <w:t>ซึ่ง</w:t>
      </w:r>
      <w:r w:rsidR="00E66E83" w:rsidRPr="00B84E40">
        <w:rPr>
          <w:rFonts w:ascii="Angsana New" w:hAnsi="Angsana New"/>
          <w:sz w:val="28"/>
          <w:szCs w:val="28"/>
          <w:cs/>
        </w:rPr>
        <w:t xml:space="preserve">มีระยะเวลาสิ้นสุดในปี </w:t>
      </w:r>
      <w:r w:rsidR="00E66E83" w:rsidRPr="00B84E40">
        <w:rPr>
          <w:rFonts w:ascii="Angsana New" w:hAnsi="Angsana New"/>
          <w:sz w:val="28"/>
          <w:szCs w:val="28"/>
        </w:rPr>
        <w:t xml:space="preserve">2565 </w:t>
      </w:r>
      <w:r w:rsidR="00E66E83" w:rsidRPr="00B84E40">
        <w:rPr>
          <w:rFonts w:ascii="Angsana New" w:hAnsi="Angsana New"/>
          <w:sz w:val="28"/>
          <w:szCs w:val="28"/>
          <w:cs/>
        </w:rPr>
        <w:t>จำนวน</w:t>
      </w:r>
      <w:r w:rsidR="00E66E83" w:rsidRPr="0045246C">
        <w:rPr>
          <w:rFonts w:ascii="Angsana New" w:hAnsi="Angsana New"/>
          <w:sz w:val="28"/>
          <w:szCs w:val="28"/>
          <w:cs/>
        </w:rPr>
        <w:t>เงินขั้นต่ำที่บริษัทต้องจ่ายในอนาคตสำหรับระยะเวลาแต่ละช่วงมีดังนี้</w:t>
      </w:r>
      <w:r w:rsidR="00E66E83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82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36"/>
        <w:gridCol w:w="1565"/>
      </w:tblGrid>
      <w:tr w:rsidR="007E7684" w:rsidRPr="0045246C" w14:paraId="5116DCE3" w14:textId="77777777" w:rsidTr="00C57704">
        <w:tc>
          <w:tcPr>
            <w:tcW w:w="5400" w:type="dxa"/>
          </w:tcPr>
          <w:p w14:paraId="6E936C63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1" w:type="dxa"/>
            <w:gridSpan w:val="3"/>
            <w:tcBorders>
              <w:bottom w:val="single" w:sz="4" w:space="0" w:color="auto"/>
            </w:tcBorders>
          </w:tcPr>
          <w:p w14:paraId="28B2092D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E7684" w:rsidRPr="0045246C" w14:paraId="0D4358B6" w14:textId="77777777" w:rsidTr="00C57704">
        <w:tc>
          <w:tcPr>
            <w:tcW w:w="5400" w:type="dxa"/>
          </w:tcPr>
          <w:p w14:paraId="7524CCA0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CB0000" w14:textId="6B94C22C" w:rsidR="007E7684" w:rsidRPr="0045246C" w:rsidRDefault="005D7133" w:rsidP="002B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501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7684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768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CBCCCD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2A7CB548" w14:textId="6E7A95A9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4E40" w:rsidRPr="0045246C" w14:paraId="14014651" w14:textId="77777777" w:rsidTr="002D139C">
        <w:tc>
          <w:tcPr>
            <w:tcW w:w="5400" w:type="dxa"/>
          </w:tcPr>
          <w:p w14:paraId="6BAEF184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1744605" w14:textId="73362845" w:rsidR="00B84E40" w:rsidRPr="008B7607" w:rsidRDefault="00B84E40" w:rsidP="00B84E40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  <w:tc>
          <w:tcPr>
            <w:tcW w:w="236" w:type="dxa"/>
          </w:tcPr>
          <w:p w14:paraId="54AF0B67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5A55433C" w14:textId="02AD44D3" w:rsidR="00B84E40" w:rsidRPr="0045246C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</w:tr>
      <w:tr w:rsidR="00B84E40" w:rsidRPr="0045246C" w14:paraId="34B86C58" w14:textId="77777777" w:rsidTr="002D139C">
        <w:tc>
          <w:tcPr>
            <w:tcW w:w="5400" w:type="dxa"/>
          </w:tcPr>
          <w:p w14:paraId="0FF34C06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8374F" w14:textId="7FB3D6F3" w:rsidR="00B84E40" w:rsidRPr="008B7607" w:rsidRDefault="00B84E40" w:rsidP="00B84E4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6,464</w:t>
            </w:r>
          </w:p>
        </w:tc>
        <w:tc>
          <w:tcPr>
            <w:tcW w:w="236" w:type="dxa"/>
          </w:tcPr>
          <w:p w14:paraId="4D2E7CDC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B78CF61" w14:textId="6A186776" w:rsidR="00B84E40" w:rsidRPr="0045246C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17,702</w:t>
            </w:r>
          </w:p>
        </w:tc>
      </w:tr>
      <w:tr w:rsidR="00B84E40" w:rsidRPr="0045246C" w14:paraId="4990E281" w14:textId="77777777" w:rsidTr="002D139C">
        <w:trPr>
          <w:trHeight w:val="423"/>
        </w:trPr>
        <w:tc>
          <w:tcPr>
            <w:tcW w:w="5400" w:type="dxa"/>
            <w:vAlign w:val="bottom"/>
          </w:tcPr>
          <w:p w14:paraId="222136F9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6C17A" w14:textId="314A1A18" w:rsidR="00B84E40" w:rsidRPr="008B7607" w:rsidRDefault="00B84E40" w:rsidP="00B84E4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15,141</w:t>
            </w:r>
          </w:p>
        </w:tc>
        <w:tc>
          <w:tcPr>
            <w:tcW w:w="236" w:type="dxa"/>
            <w:vAlign w:val="bottom"/>
          </w:tcPr>
          <w:p w14:paraId="0879490E" w14:textId="77777777" w:rsidR="00B84E40" w:rsidRPr="0045246C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4892" w14:textId="38CD3DB2" w:rsidR="00B84E40" w:rsidRPr="0045246C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29,950</w:t>
            </w:r>
          </w:p>
        </w:tc>
      </w:tr>
    </w:tbl>
    <w:p w14:paraId="323011DC" w14:textId="2EE99950" w:rsidR="00513B6A" w:rsidRPr="00B84E40" w:rsidRDefault="003A0158" w:rsidP="00964FC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84E40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</w:t>
      </w:r>
      <w:r w:rsidR="004B5F73" w:rsidRPr="00B84E40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 w:rsidRPr="00B84E40">
        <w:rPr>
          <w:rFonts w:ascii="Angsana New" w:hAnsi="Angsana New"/>
          <w:sz w:val="28"/>
          <w:szCs w:val="28"/>
        </w:rPr>
        <w:t xml:space="preserve">30 </w:t>
      </w:r>
      <w:r w:rsidR="002B5017" w:rsidRPr="00B84E40">
        <w:rPr>
          <w:rFonts w:ascii="Angsana New" w:hAnsi="Angsana New"/>
          <w:sz w:val="28"/>
          <w:szCs w:val="28"/>
          <w:cs/>
        </w:rPr>
        <w:t>กันย</w:t>
      </w:r>
      <w:r w:rsidR="005D7133" w:rsidRPr="00B84E40">
        <w:rPr>
          <w:rFonts w:ascii="Angsana New" w:hAnsi="Angsana New" w:hint="cs"/>
          <w:sz w:val="28"/>
          <w:szCs w:val="28"/>
          <w:cs/>
        </w:rPr>
        <w:t>ายน</w:t>
      </w:r>
      <w:r w:rsidR="005D7133" w:rsidRPr="00B84E40">
        <w:rPr>
          <w:rFonts w:ascii="Angsana New" w:hAnsi="Angsana New"/>
          <w:sz w:val="28"/>
          <w:szCs w:val="28"/>
          <w:cs/>
        </w:rPr>
        <w:t xml:space="preserve"> </w:t>
      </w:r>
      <w:r w:rsidR="004B5F73" w:rsidRPr="00B84E40">
        <w:rPr>
          <w:rFonts w:ascii="Angsana New" w:hAnsi="Angsana New"/>
          <w:sz w:val="28"/>
          <w:szCs w:val="28"/>
        </w:rPr>
        <w:t>256</w:t>
      </w:r>
      <w:r w:rsidR="004B5F73" w:rsidRPr="00B84E40">
        <w:rPr>
          <w:rFonts w:ascii="Angsana New" w:hAnsi="Angsana New" w:hint="cs"/>
          <w:sz w:val="28"/>
          <w:szCs w:val="28"/>
          <w:cs/>
        </w:rPr>
        <w:t>3</w:t>
      </w:r>
      <w:r w:rsidR="004B5F73" w:rsidRPr="00B84E40">
        <w:rPr>
          <w:rFonts w:ascii="Angsana New" w:hAnsi="Angsana New"/>
          <w:sz w:val="28"/>
          <w:szCs w:val="28"/>
        </w:rPr>
        <w:t xml:space="preserve"> </w:t>
      </w:r>
      <w:r w:rsidR="004B5F73" w:rsidRPr="00B84E4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4B5F73" w:rsidRPr="00B84E40">
        <w:rPr>
          <w:rFonts w:ascii="Angsana New" w:hAnsi="Angsana New"/>
          <w:sz w:val="28"/>
          <w:szCs w:val="28"/>
        </w:rPr>
        <w:t xml:space="preserve">31 </w:t>
      </w:r>
      <w:r w:rsidR="004B5F73" w:rsidRPr="00B84E40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B84E40">
        <w:rPr>
          <w:rFonts w:ascii="Angsana New" w:hAnsi="Angsana New"/>
          <w:sz w:val="28"/>
          <w:szCs w:val="28"/>
        </w:rPr>
        <w:t xml:space="preserve">2562 </w:t>
      </w:r>
      <w:r w:rsidR="00AB3FF6" w:rsidRPr="00B84E40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</w:t>
      </w:r>
      <w:r w:rsidR="00A94A15" w:rsidRPr="00B84E4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B84E40" w:rsidRPr="00B84E40">
        <w:rPr>
          <w:rFonts w:asciiTheme="majorBidi" w:hAnsiTheme="majorBidi" w:cstheme="majorBidi"/>
          <w:spacing w:val="-6"/>
          <w:sz w:val="28"/>
          <w:szCs w:val="28"/>
        </w:rPr>
        <w:t>0.1</w:t>
      </w:r>
      <w:r w:rsidR="002D139C" w:rsidRPr="00B84E40">
        <w:rPr>
          <w:rFonts w:asciiTheme="majorBidi" w:hAnsiTheme="majorBidi" w:cstheme="majorBidi"/>
          <w:sz w:val="28"/>
          <w:szCs w:val="28"/>
        </w:rPr>
        <w:t xml:space="preserve"> </w:t>
      </w:r>
      <w:r w:rsidR="002D139C" w:rsidRPr="00B84E4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D139C" w:rsidRPr="00B84E40">
        <w:rPr>
          <w:rFonts w:asciiTheme="majorBidi" w:hAnsiTheme="majorBidi" w:cstheme="majorBidi"/>
          <w:sz w:val="28"/>
          <w:szCs w:val="28"/>
        </w:rPr>
        <w:t xml:space="preserve"> </w:t>
      </w:r>
      <w:r w:rsidR="002D139C" w:rsidRPr="00B84E4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B5F73" w:rsidRPr="00B84E40">
        <w:rPr>
          <w:rFonts w:asciiTheme="majorBidi" w:hAnsiTheme="majorBidi" w:cstheme="majorBidi"/>
          <w:spacing w:val="-2"/>
          <w:sz w:val="28"/>
          <w:szCs w:val="28"/>
        </w:rPr>
        <w:t>0.8</w:t>
      </w:r>
      <w:r w:rsidR="001B2594" w:rsidRPr="00B84E4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94A15" w:rsidRPr="00B84E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2D139C" w:rsidRPr="00B84E40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211CCFBF" w14:textId="2952F83E" w:rsidR="00683106" w:rsidRPr="003A03C8" w:rsidRDefault="00683106" w:rsidP="00964FC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วันที่ </w:t>
      </w:r>
      <w:r w:rsidR="004B5F73" w:rsidRPr="000D2C5B">
        <w:rPr>
          <w:rFonts w:ascii="Angsana New" w:hAnsi="Angsana New"/>
          <w:sz w:val="28"/>
          <w:szCs w:val="28"/>
        </w:rPr>
        <w:t xml:space="preserve">31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0D2C5B">
        <w:rPr>
          <w:rFonts w:ascii="Angsana New" w:hAnsi="Angsana New"/>
          <w:sz w:val="28"/>
          <w:szCs w:val="28"/>
        </w:rPr>
        <w:t xml:space="preserve">2562 </w:t>
      </w: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ตกแต่งอาคารสำนักงาน</w:t>
      </w:r>
      <w:r w:rsidR="004B5F73" w:rsidRPr="000D2C5B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4B5F73" w:rsidRPr="000D2C5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07A1B" w:rsidRPr="000D2C5B">
        <w:rPr>
          <w:rFonts w:asciiTheme="majorBidi" w:hAnsiTheme="majorBidi" w:cstheme="majorBidi"/>
          <w:spacing w:val="-2"/>
          <w:sz w:val="28"/>
          <w:szCs w:val="28"/>
        </w:rPr>
        <w:t>0.</w:t>
      </w:r>
      <w:r w:rsidR="00872E9A" w:rsidRPr="000D2C5B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0D05DC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0D2C5B" w:rsidRPr="000D2C5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7929FE62" w14:textId="77777777" w:rsidR="00EE5A54" w:rsidRPr="003A03C8" w:rsidRDefault="00513B6A" w:rsidP="00964FC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270"/>
        <w:gridCol w:w="1530"/>
      </w:tblGrid>
      <w:tr w:rsidR="00034A92" w:rsidRPr="00824832" w14:paraId="1145DC45" w14:textId="77777777" w:rsidTr="00C12AC2">
        <w:tc>
          <w:tcPr>
            <w:tcW w:w="531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B5F73" w:rsidRPr="00824832" w14:paraId="4077C83A" w14:textId="77777777" w:rsidTr="00C12AC2">
        <w:tc>
          <w:tcPr>
            <w:tcW w:w="5310" w:type="dxa"/>
          </w:tcPr>
          <w:p w14:paraId="401FF5F1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0534" w14:textId="5E065E62" w:rsidR="004B5F73" w:rsidRPr="00824832" w:rsidRDefault="005D713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5008E" w:rsidRPr="00B5008E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5F73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5F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36FE2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822B2" w14:textId="7D8FE0F9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4E40" w:rsidRPr="00824832" w14:paraId="4C76DABE" w14:textId="77777777" w:rsidTr="00C12AC2">
        <w:tc>
          <w:tcPr>
            <w:tcW w:w="5310" w:type="dxa"/>
          </w:tcPr>
          <w:p w14:paraId="4E493070" w14:textId="6E9C01EF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620" w:type="dxa"/>
          </w:tcPr>
          <w:p w14:paraId="68D40A95" w14:textId="2BC55CF9" w:rsidR="00B84E40" w:rsidRPr="00824832" w:rsidRDefault="00B84E40" w:rsidP="00B84E40">
            <w:pPr>
              <w:tabs>
                <w:tab w:val="left" w:pos="284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5EB77" w14:textId="03861A98" w:rsidR="00B84E40" w:rsidRPr="00824832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B84E40" w:rsidRPr="00824832" w14:paraId="73085B14" w14:textId="77777777" w:rsidTr="002D139C">
        <w:tc>
          <w:tcPr>
            <w:tcW w:w="5310" w:type="dxa"/>
          </w:tcPr>
          <w:p w14:paraId="06B292CE" w14:textId="5852798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6A2E9" w14:textId="4D8C8D74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80BE10" w14:textId="6835A83A" w:rsidR="00B84E40" w:rsidRPr="00824832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B84E40" w:rsidRPr="00824832" w14:paraId="19D8FB6D" w14:textId="77777777" w:rsidTr="002D139C">
        <w:trPr>
          <w:trHeight w:val="423"/>
        </w:trPr>
        <w:tc>
          <w:tcPr>
            <w:tcW w:w="5310" w:type="dxa"/>
            <w:vAlign w:val="bottom"/>
          </w:tcPr>
          <w:p w14:paraId="229B046E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5B4AC" w14:textId="241B828B" w:rsidR="00B84E40" w:rsidRPr="00824832" w:rsidRDefault="00B84E40" w:rsidP="00B84E4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B84E40" w:rsidRPr="00824832" w:rsidRDefault="00B84E40" w:rsidP="00B8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711CC776" w:rsidR="00B84E40" w:rsidRPr="00824832" w:rsidRDefault="00B84E40" w:rsidP="00B84E4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34324C01" w14:textId="0FE14F3E" w:rsidR="00513B6A" w:rsidRPr="004971EB" w:rsidRDefault="004B5F73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0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565EE">
        <w:rPr>
          <w:rFonts w:ascii="Angsana New" w:hAnsi="Angsana New"/>
          <w:sz w:val="28"/>
          <w:szCs w:val="28"/>
        </w:rPr>
        <w:t xml:space="preserve">30 </w:t>
      </w:r>
      <w:r w:rsidR="00B5008E" w:rsidRPr="00B5008E">
        <w:rPr>
          <w:rFonts w:ascii="Angsana New" w:hAnsi="Angsana New"/>
          <w:sz w:val="28"/>
          <w:szCs w:val="28"/>
          <w:cs/>
        </w:rPr>
        <w:t>กันย</w:t>
      </w:r>
      <w:r w:rsidR="009565EE">
        <w:rPr>
          <w:rFonts w:ascii="Angsana New" w:hAnsi="Angsana New" w:hint="cs"/>
          <w:sz w:val="28"/>
          <w:szCs w:val="28"/>
          <w:cs/>
        </w:rPr>
        <w:t>ายน</w:t>
      </w:r>
      <w:r w:rsidR="009565EE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4971EB">
        <w:rPr>
          <w:rFonts w:ascii="Angsana New" w:hAnsi="Angsana New"/>
          <w:spacing w:val="2"/>
          <w:sz w:val="28"/>
          <w:szCs w:val="28"/>
        </w:rPr>
        <w:t>256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3</w:t>
      </w:r>
      <w:r w:rsidRPr="004971EB">
        <w:rPr>
          <w:rFonts w:ascii="Angsana New" w:hAnsi="Angsana New"/>
          <w:spacing w:val="2"/>
          <w:sz w:val="28"/>
          <w:szCs w:val="28"/>
        </w:rPr>
        <w:t xml:space="preserve"> 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="004971EB" w:rsidRPr="004971EB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="00E653CB" w:rsidRPr="004971EB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="005502DC" w:rsidRPr="004971E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</w:t>
      </w:r>
      <w:r w:rsidR="00DE36C9" w:rsidRPr="004971EB">
        <w:rPr>
          <w:rFonts w:ascii="Angsana New" w:hAnsi="Angsana New"/>
          <w:spacing w:val="2"/>
          <w:sz w:val="28"/>
          <w:szCs w:val="28"/>
          <w:cs/>
        </w:rPr>
        <w:t>ประเทศ</w:t>
      </w:r>
      <w:r w:rsidR="00DE36C9" w:rsidRPr="004971EB">
        <w:rPr>
          <w:rFonts w:ascii="Angsana New" w:hAnsi="Angsana New"/>
          <w:sz w:val="28"/>
          <w:szCs w:val="28"/>
          <w:cs/>
        </w:rPr>
        <w:t xml:space="preserve"> </w:t>
      </w:r>
      <w:r w:rsidR="00DE36C9" w:rsidRPr="004971EB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="00C870D5" w:rsidRPr="004971EB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C870D5" w:rsidRPr="002D139C">
        <w:rPr>
          <w:rFonts w:ascii="Angsana New" w:hAnsi="Angsana New" w:hint="cs"/>
          <w:spacing w:val="4"/>
          <w:sz w:val="28"/>
          <w:szCs w:val="28"/>
          <w:cs/>
        </w:rPr>
        <w:t>ฝาก</w:t>
      </w:r>
      <w:r w:rsidR="00C870D5" w:rsidRPr="00B84E40">
        <w:rPr>
          <w:rFonts w:ascii="Angsana New" w:hAnsi="Angsana New" w:hint="cs"/>
          <w:spacing w:val="4"/>
          <w:sz w:val="28"/>
          <w:szCs w:val="28"/>
          <w:cs/>
        </w:rPr>
        <w:t>ธนาคาร</w:t>
      </w:r>
      <w:r w:rsidR="00227944"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จำนวน </w:t>
      </w:r>
      <w:r w:rsidR="00227944" w:rsidRPr="00B84E40">
        <w:rPr>
          <w:rFonts w:ascii="Angsana New" w:hAnsi="Angsana New"/>
          <w:spacing w:val="4"/>
          <w:sz w:val="28"/>
          <w:szCs w:val="28"/>
        </w:rPr>
        <w:t xml:space="preserve">0.1 </w:t>
      </w:r>
      <w:r w:rsidR="00227944" w:rsidRPr="00B84E4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342484" w:rsidRPr="00B84E40">
        <w:rPr>
          <w:rFonts w:ascii="Angsana New" w:hAnsi="Angsana New"/>
          <w:spacing w:val="4"/>
          <w:sz w:val="28"/>
          <w:szCs w:val="28"/>
        </w:rPr>
        <w:t xml:space="preserve"> </w:t>
      </w:r>
      <w:r w:rsidR="00342484" w:rsidRPr="00B84E40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342484" w:rsidRPr="00B84E40">
        <w:rPr>
          <w:rFonts w:ascii="Angsana New" w:hAnsi="Angsana New"/>
          <w:spacing w:val="4"/>
          <w:sz w:val="28"/>
          <w:szCs w:val="28"/>
        </w:rPr>
        <w:t xml:space="preserve">31 </w:t>
      </w:r>
      <w:r w:rsidR="00342484" w:rsidRPr="00B84E4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342484" w:rsidRPr="00B84E40">
        <w:rPr>
          <w:rFonts w:ascii="Angsana New" w:hAnsi="Angsana New"/>
          <w:spacing w:val="4"/>
          <w:sz w:val="28"/>
          <w:szCs w:val="28"/>
        </w:rPr>
        <w:t xml:space="preserve"> 2562 : 0.1 </w:t>
      </w:r>
      <w:r w:rsidR="00342484"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="00B76237" w:rsidRPr="00B84E40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="00B76237" w:rsidRPr="00B84E40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="001844DA" w:rsidRPr="00B84E4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76237" w:rsidRPr="00B84E40">
        <w:rPr>
          <w:rFonts w:asciiTheme="majorBidi" w:hAnsiTheme="majorBidi" w:cstheme="majorBidi"/>
          <w:sz w:val="28"/>
          <w:szCs w:val="28"/>
          <w:cs/>
        </w:rPr>
        <w:t>เดือน</w:t>
      </w:r>
      <w:r w:rsidR="00C57704" w:rsidRPr="00B84E4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7944" w:rsidRPr="00B84E4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B76DC" w:rsidRPr="00B84E40">
        <w:rPr>
          <w:rFonts w:ascii="Angsana New" w:hAnsi="Angsana New"/>
          <w:sz w:val="28"/>
          <w:szCs w:val="28"/>
        </w:rPr>
        <w:t>0.1</w:t>
      </w:r>
      <w:r w:rsidR="00227944" w:rsidRPr="00B84E4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07A74" w:rsidRPr="002D139C">
        <w:rPr>
          <w:rFonts w:ascii="Angsana New" w:hAnsi="Angsana New" w:hint="cs"/>
          <w:sz w:val="28"/>
          <w:szCs w:val="28"/>
          <w:cs/>
        </w:rPr>
        <w:t xml:space="preserve"> (</w:t>
      </w:r>
      <w:r w:rsidR="00B07A74" w:rsidRPr="002D139C">
        <w:rPr>
          <w:rFonts w:ascii="Angsana New" w:hAnsi="Angsana New"/>
          <w:sz w:val="28"/>
          <w:szCs w:val="28"/>
        </w:rPr>
        <w:t xml:space="preserve">31 </w:t>
      </w:r>
      <w:r w:rsidR="00B07A74" w:rsidRPr="002D139C">
        <w:rPr>
          <w:rFonts w:ascii="Angsana New" w:hAnsi="Angsana New" w:hint="cs"/>
          <w:sz w:val="28"/>
          <w:szCs w:val="28"/>
          <w:cs/>
        </w:rPr>
        <w:t>ธันวาคม</w:t>
      </w:r>
      <w:r w:rsidR="00B07A74" w:rsidRPr="002D139C">
        <w:rPr>
          <w:rFonts w:ascii="Angsana New" w:hAnsi="Angsana New"/>
          <w:sz w:val="28"/>
          <w:szCs w:val="28"/>
        </w:rPr>
        <w:t xml:space="preserve"> 2562 : 0.1 </w:t>
      </w:r>
      <w:r w:rsidR="00B07A74" w:rsidRPr="002D139C">
        <w:rPr>
          <w:rFonts w:ascii="Angsana New" w:hAnsi="Angsana New" w:hint="cs"/>
          <w:sz w:val="28"/>
          <w:szCs w:val="28"/>
          <w:cs/>
        </w:rPr>
        <w:t>ล้านบาท)</w:t>
      </w:r>
      <w:r w:rsidR="009E0C88" w:rsidRPr="002D139C">
        <w:rPr>
          <w:rFonts w:ascii="Angsana New" w:hAnsi="Angsana New" w:hint="cs"/>
          <w:sz w:val="28"/>
          <w:szCs w:val="28"/>
          <w:cs/>
        </w:rPr>
        <w:t xml:space="preserve"> </w:t>
      </w:r>
      <w:r w:rsidR="00CB76DC" w:rsidRPr="002D139C">
        <w:rPr>
          <w:rFonts w:ascii="Angsana New" w:hAnsi="Angsana New" w:hint="cs"/>
          <w:sz w:val="28"/>
          <w:szCs w:val="28"/>
          <w:cs/>
        </w:rPr>
        <w:t>และ</w:t>
      </w:r>
      <w:r w:rsidR="00513B6A" w:rsidRPr="002D139C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BA468B" w:rsidRPr="002D139C">
        <w:rPr>
          <w:rFonts w:ascii="Angsana New" w:hAnsi="Angsana New"/>
          <w:sz w:val="28"/>
          <w:szCs w:val="28"/>
        </w:rPr>
        <w:t>6</w:t>
      </w:r>
      <w:r w:rsidR="00227944" w:rsidRPr="002D139C">
        <w:rPr>
          <w:rFonts w:ascii="Angsana New" w:hAnsi="Angsana New"/>
          <w:sz w:val="28"/>
          <w:szCs w:val="28"/>
        </w:rPr>
        <w:t>,</w:t>
      </w:r>
      <w:r w:rsidR="009E0C88" w:rsidRPr="002D139C">
        <w:rPr>
          <w:rFonts w:ascii="Angsana New" w:hAnsi="Angsana New"/>
          <w:sz w:val="28"/>
          <w:szCs w:val="28"/>
        </w:rPr>
        <w:t xml:space="preserve"> </w:t>
      </w:r>
      <w:r w:rsidR="00BA468B" w:rsidRPr="002D139C">
        <w:rPr>
          <w:rFonts w:ascii="Angsana New" w:hAnsi="Angsana New"/>
          <w:sz w:val="28"/>
          <w:szCs w:val="28"/>
        </w:rPr>
        <w:t>10</w:t>
      </w:r>
      <w:r w:rsidR="009E0C88" w:rsidRPr="002D139C">
        <w:rPr>
          <w:rFonts w:ascii="Angsana New" w:hAnsi="Angsana New"/>
          <w:sz w:val="28"/>
          <w:szCs w:val="28"/>
        </w:rPr>
        <w:t xml:space="preserve"> </w:t>
      </w:r>
      <w:r w:rsidR="009E0C88" w:rsidRPr="002D139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3B6A" w:rsidRPr="002D139C">
        <w:rPr>
          <w:rFonts w:ascii="Angsana New" w:hAnsi="Angsana New"/>
          <w:sz w:val="28"/>
          <w:szCs w:val="28"/>
        </w:rPr>
        <w:t>1</w:t>
      </w:r>
      <w:r w:rsidR="002D139C">
        <w:rPr>
          <w:rFonts w:ascii="Angsana New" w:hAnsi="Angsana New"/>
          <w:sz w:val="28"/>
          <w:szCs w:val="28"/>
        </w:rPr>
        <w:t>4</w:t>
      </w:r>
    </w:p>
    <w:bookmarkEnd w:id="20"/>
    <w:p w14:paraId="77E34217" w14:textId="33430C5D" w:rsidR="00734748" w:rsidRDefault="00513B6A" w:rsidP="00964FC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4E6BDB72" w14:textId="77777777" w:rsidR="00B84E40" w:rsidRDefault="00B84E40" w:rsidP="00B84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8E3835D" w14:textId="77777777" w:rsidR="005B7353" w:rsidRPr="00D24EB6" w:rsidRDefault="00513B6A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D24EB6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3B3357B5" w14:textId="62B4D0ED" w:rsidR="008256E8" w:rsidRDefault="00D8033A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D2C5B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CE1668" w:rsidRPr="00B84E40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5D7133" w:rsidRPr="00B84E40">
        <w:rPr>
          <w:rFonts w:ascii="Angsana New" w:hAnsi="Angsana New"/>
          <w:sz w:val="28"/>
          <w:szCs w:val="28"/>
        </w:rPr>
        <w:t xml:space="preserve">30 </w:t>
      </w:r>
      <w:r w:rsidR="00B5008E" w:rsidRPr="00B84E40">
        <w:rPr>
          <w:rFonts w:ascii="Angsana New" w:hAnsi="Angsana New"/>
          <w:sz w:val="28"/>
          <w:szCs w:val="28"/>
          <w:cs/>
        </w:rPr>
        <w:t>กันย</w:t>
      </w:r>
      <w:r w:rsidR="005D7133" w:rsidRPr="00B84E40">
        <w:rPr>
          <w:rFonts w:ascii="Angsana New" w:hAnsi="Angsana New" w:hint="cs"/>
          <w:sz w:val="28"/>
          <w:szCs w:val="28"/>
          <w:cs/>
        </w:rPr>
        <w:t>ายน</w:t>
      </w:r>
      <w:r w:rsidR="00220C8D" w:rsidRPr="00B84E4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20C8D" w:rsidRPr="00B84E40">
        <w:rPr>
          <w:rFonts w:ascii="Angsana New" w:hAnsi="Angsana New"/>
          <w:spacing w:val="2"/>
          <w:sz w:val="28"/>
          <w:szCs w:val="28"/>
        </w:rPr>
        <w:t>256</w:t>
      </w:r>
      <w:r w:rsidR="00220C8D" w:rsidRPr="00B84E40">
        <w:rPr>
          <w:rFonts w:ascii="Angsana New" w:hAnsi="Angsana New" w:hint="cs"/>
          <w:spacing w:val="2"/>
          <w:sz w:val="28"/>
          <w:szCs w:val="28"/>
          <w:cs/>
        </w:rPr>
        <w:t>3</w:t>
      </w:r>
      <w:r w:rsidR="00220C8D" w:rsidRPr="00B84E40">
        <w:rPr>
          <w:rFonts w:ascii="Angsana New" w:hAnsi="Angsana New"/>
          <w:spacing w:val="2"/>
          <w:sz w:val="28"/>
          <w:szCs w:val="28"/>
        </w:rPr>
        <w:t xml:space="preserve"> </w:t>
      </w:r>
      <w:r w:rsidR="00220C8D" w:rsidRPr="00B84E40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="00220C8D" w:rsidRPr="00B84E40">
        <w:rPr>
          <w:rFonts w:ascii="Angsana New" w:hAnsi="Angsana New"/>
          <w:spacing w:val="2"/>
          <w:sz w:val="28"/>
          <w:szCs w:val="28"/>
        </w:rPr>
        <w:t xml:space="preserve">31 </w:t>
      </w:r>
      <w:r w:rsidR="00220C8D" w:rsidRPr="00B84E40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220C8D" w:rsidRPr="00B84E40">
        <w:rPr>
          <w:rFonts w:ascii="Angsana New" w:hAnsi="Angsana New"/>
          <w:spacing w:val="2"/>
          <w:sz w:val="28"/>
          <w:szCs w:val="28"/>
        </w:rPr>
        <w:t xml:space="preserve">2562 </w:t>
      </w:r>
      <w:r w:rsidRPr="00B84E40">
        <w:rPr>
          <w:rFonts w:ascii="Angsana New" w:hAnsi="Angsana New"/>
          <w:spacing w:val="2"/>
          <w:sz w:val="28"/>
          <w:szCs w:val="28"/>
          <w:cs/>
        </w:rPr>
        <w:t>บริษัทถูกฟ้องร้องคดีจากการเป็นผู้รับประกันภัยหลายรายโดยมี</w:t>
      </w:r>
      <w:r w:rsidR="00C57704" w:rsidRPr="00B84E40">
        <w:rPr>
          <w:rFonts w:ascii="Angsana New" w:hAnsi="Angsana New"/>
          <w:spacing w:val="2"/>
          <w:sz w:val="28"/>
          <w:szCs w:val="28"/>
          <w:cs/>
        </w:rPr>
        <w:br/>
      </w:r>
      <w:r w:rsidRPr="00B84E40">
        <w:rPr>
          <w:rFonts w:ascii="Angsana New" w:hAnsi="Angsana New"/>
          <w:spacing w:val="2"/>
          <w:sz w:val="28"/>
          <w:szCs w:val="28"/>
          <w:cs/>
        </w:rPr>
        <w:t>ทุนทรัพย์ถูกฟ้อง (เฉพาะส่วนที่บริษัทเป็นจำเลยร่วม) เป็นจำนวนเงินรวม</w:t>
      </w:r>
      <w:r w:rsidR="00532D64" w:rsidRPr="00B84E40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84E40" w:rsidRPr="00B84E40">
        <w:rPr>
          <w:rFonts w:ascii="Angsana New" w:hAnsi="Angsana New"/>
          <w:spacing w:val="2"/>
          <w:sz w:val="28"/>
          <w:szCs w:val="28"/>
        </w:rPr>
        <w:t>9.7</w:t>
      </w:r>
      <w:r w:rsidR="002D139C" w:rsidRPr="00B84E40">
        <w:rPr>
          <w:rFonts w:ascii="Angsana New" w:hAnsi="Angsana New"/>
          <w:spacing w:val="2"/>
          <w:sz w:val="28"/>
          <w:szCs w:val="28"/>
        </w:rPr>
        <w:t xml:space="preserve"> </w:t>
      </w:r>
      <w:r w:rsidR="000D2C5B" w:rsidRPr="00B84E40">
        <w:rPr>
          <w:rFonts w:ascii="Angsana New" w:hAnsi="Angsana New"/>
          <w:spacing w:val="2"/>
          <w:sz w:val="28"/>
          <w:szCs w:val="28"/>
          <w:cs/>
        </w:rPr>
        <w:t>ล้านบาท และ</w:t>
      </w:r>
      <w:r w:rsidR="000D2C5B" w:rsidRPr="00B84E40">
        <w:rPr>
          <w:rFonts w:ascii="Angsana New" w:hAnsi="Angsana New"/>
          <w:spacing w:val="2"/>
          <w:sz w:val="28"/>
          <w:szCs w:val="28"/>
        </w:rPr>
        <w:t xml:space="preserve"> 114.0 </w:t>
      </w:r>
      <w:r w:rsidRPr="00B84E40">
        <w:rPr>
          <w:rFonts w:ascii="Angsana New" w:hAnsi="Angsana New"/>
          <w:spacing w:val="2"/>
          <w:sz w:val="28"/>
          <w:szCs w:val="28"/>
          <w:cs/>
        </w:rPr>
        <w:t>ล้านบาท ตามลำดับ 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964FCD" w:rsidRPr="00B84E40">
        <w:rPr>
          <w:rFonts w:ascii="Angsana New" w:hAnsi="Angsana New" w:hint="cs"/>
          <w:sz w:val="28"/>
          <w:szCs w:val="28"/>
          <w:cs/>
        </w:rPr>
        <w:t xml:space="preserve"> </w:t>
      </w:r>
      <w:r w:rsidR="002D139C" w:rsidRPr="00B84E40">
        <w:rPr>
          <w:rFonts w:ascii="Angsana New" w:hAnsi="Angsana New"/>
          <w:sz w:val="28"/>
          <w:szCs w:val="28"/>
        </w:rPr>
        <w:t xml:space="preserve"> </w:t>
      </w:r>
      <w:r w:rsidR="00B84E40" w:rsidRPr="00FB523F">
        <w:rPr>
          <w:rFonts w:ascii="Angsana New" w:hAnsi="Angsana New"/>
          <w:sz w:val="28"/>
          <w:szCs w:val="28"/>
        </w:rPr>
        <w:t>6.3</w:t>
      </w:r>
      <w:r w:rsidR="00F8144A" w:rsidRPr="00FB523F">
        <w:rPr>
          <w:rFonts w:ascii="Angsana New" w:hAnsi="Angsana New"/>
          <w:sz w:val="28"/>
          <w:szCs w:val="28"/>
        </w:rPr>
        <w:t xml:space="preserve"> </w:t>
      </w:r>
      <w:r w:rsidR="00F8144A" w:rsidRPr="00FB523F">
        <w:rPr>
          <w:rFonts w:ascii="Angsana New" w:hAnsi="Angsana New" w:hint="cs"/>
          <w:sz w:val="28"/>
          <w:szCs w:val="28"/>
          <w:cs/>
        </w:rPr>
        <w:t>ล้านบาท</w:t>
      </w:r>
      <w:r w:rsidR="00B84E40" w:rsidRPr="00FB523F">
        <w:rPr>
          <w:rFonts w:ascii="Angsana New" w:hAnsi="Angsana New"/>
          <w:sz w:val="28"/>
          <w:szCs w:val="28"/>
        </w:rPr>
        <w:t xml:space="preserve"> </w:t>
      </w:r>
      <w:r w:rsidR="002D139C" w:rsidRPr="00FB523F">
        <w:rPr>
          <w:rFonts w:ascii="Angsana New" w:hAnsi="Angsana New"/>
          <w:sz w:val="28"/>
          <w:szCs w:val="28"/>
          <w:cs/>
        </w:rPr>
        <w:t>และ</w:t>
      </w:r>
      <w:r w:rsidR="002D139C" w:rsidRPr="00FB523F">
        <w:rPr>
          <w:rFonts w:ascii="Angsana New" w:hAnsi="Angsana New"/>
          <w:sz w:val="28"/>
          <w:szCs w:val="28"/>
        </w:rPr>
        <w:t xml:space="preserve"> 98.8 </w:t>
      </w:r>
      <w:r w:rsidR="002D139C" w:rsidRPr="00FB523F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FB523F">
        <w:rPr>
          <w:rFonts w:ascii="Angsana New" w:hAnsi="Angsana New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บริษัทได้บันทึกค่าเผื่อผลเสียหายจากคดีฟ้องร้องดังกล่าวแล้วจำนวนเงิน</w:t>
      </w:r>
      <w:r w:rsidR="00B84E40" w:rsidRPr="00FB523F">
        <w:rPr>
          <w:rFonts w:ascii="Angsana New" w:hAnsi="Angsana New"/>
          <w:sz w:val="28"/>
          <w:szCs w:val="28"/>
        </w:rPr>
        <w:t xml:space="preserve"> 5.2</w:t>
      </w:r>
      <w:r w:rsidR="00641EAE" w:rsidRPr="00FB523F">
        <w:rPr>
          <w:rFonts w:ascii="Angsana New" w:hAnsi="Angsana New"/>
          <w:sz w:val="28"/>
          <w:szCs w:val="28"/>
        </w:rPr>
        <w:t xml:space="preserve"> </w:t>
      </w:r>
      <w:r w:rsidRPr="00FB523F">
        <w:rPr>
          <w:rFonts w:ascii="Angsana New" w:hAnsi="Angsana New"/>
          <w:sz w:val="28"/>
          <w:szCs w:val="28"/>
          <w:cs/>
        </w:rPr>
        <w:t>ล้านบาท</w:t>
      </w:r>
      <w:r w:rsidRPr="00B84E40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CE1668" w:rsidRPr="00B84E40">
        <w:rPr>
          <w:rFonts w:ascii="Angsana New" w:hAnsi="Angsana New"/>
          <w:spacing w:val="-4"/>
          <w:sz w:val="28"/>
          <w:szCs w:val="28"/>
        </w:rPr>
        <w:t xml:space="preserve">5.7 </w:t>
      </w:r>
      <w:r w:rsidRPr="00B84E40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B84E40">
        <w:rPr>
          <w:rFonts w:ascii="Angsana New" w:hAnsi="Angsana New"/>
          <w:sz w:val="28"/>
          <w:szCs w:val="28"/>
          <w:cs/>
        </w:rPr>
        <w:t>ไว้เป็นส่วนหนึ่งของสำรอง</w:t>
      </w:r>
      <w:r w:rsidRPr="00B84E40">
        <w:rPr>
          <w:rFonts w:ascii="Angsana New" w:hAnsi="Angsana New"/>
          <w:spacing w:val="-4"/>
          <w:sz w:val="28"/>
          <w:szCs w:val="28"/>
          <w:cs/>
        </w:rPr>
        <w:t xml:space="preserve">ค่าสินไหมทดแทน </w:t>
      </w:r>
      <w:r w:rsidR="00866AA3" w:rsidRPr="00B84E40">
        <w:rPr>
          <w:rFonts w:ascii="Angsana New" w:hAnsi="Angsana New"/>
          <w:spacing w:val="-4"/>
          <w:sz w:val="28"/>
          <w:szCs w:val="28"/>
          <w:cs/>
        </w:rPr>
        <w:t>ณ</w:t>
      </w:r>
      <w:r w:rsidR="00CE1668" w:rsidRPr="00B84E40">
        <w:rPr>
          <w:rFonts w:ascii="Angsana New" w:hAnsi="Angsana New" w:hint="cs"/>
          <w:spacing w:val="-4"/>
          <w:sz w:val="28"/>
          <w:szCs w:val="28"/>
          <w:cs/>
        </w:rPr>
        <w:t xml:space="preserve"> วันที่</w:t>
      </w:r>
      <w:r w:rsidR="00866AA3" w:rsidRPr="00B84E4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615D5" w:rsidRPr="00B84E40">
        <w:rPr>
          <w:rFonts w:ascii="Angsana New" w:hAnsi="Angsana New"/>
          <w:sz w:val="28"/>
          <w:szCs w:val="28"/>
        </w:rPr>
        <w:t xml:space="preserve">30 </w:t>
      </w:r>
      <w:r w:rsidR="00B5008E" w:rsidRPr="00B84E40">
        <w:rPr>
          <w:rFonts w:ascii="Angsana New" w:hAnsi="Angsana New"/>
          <w:sz w:val="28"/>
          <w:szCs w:val="28"/>
          <w:cs/>
        </w:rPr>
        <w:t>กันย</w:t>
      </w:r>
      <w:r w:rsidR="007615D5" w:rsidRPr="00B84E40">
        <w:rPr>
          <w:rFonts w:ascii="Angsana New" w:hAnsi="Angsana New" w:hint="cs"/>
          <w:sz w:val="28"/>
          <w:szCs w:val="28"/>
          <w:cs/>
        </w:rPr>
        <w:t>ายน</w:t>
      </w:r>
      <w:r w:rsidR="007615D5" w:rsidRPr="00B84E40">
        <w:rPr>
          <w:rFonts w:ascii="Angsana New" w:hAnsi="Angsana New"/>
          <w:sz w:val="28"/>
          <w:szCs w:val="28"/>
        </w:rPr>
        <w:t xml:space="preserve"> </w:t>
      </w:r>
      <w:r w:rsidR="00220C8D" w:rsidRPr="00B84E40">
        <w:rPr>
          <w:rFonts w:ascii="Angsana New" w:hAnsi="Angsana New"/>
          <w:sz w:val="28"/>
          <w:szCs w:val="28"/>
        </w:rPr>
        <w:t>256</w:t>
      </w:r>
      <w:r w:rsidR="00220C8D" w:rsidRPr="00B84E40">
        <w:rPr>
          <w:rFonts w:ascii="Angsana New" w:hAnsi="Angsana New" w:hint="cs"/>
          <w:sz w:val="28"/>
          <w:szCs w:val="28"/>
          <w:cs/>
        </w:rPr>
        <w:t>3</w:t>
      </w:r>
      <w:r w:rsidR="00220C8D" w:rsidRPr="00B84E40">
        <w:rPr>
          <w:rFonts w:ascii="Angsana New" w:hAnsi="Angsana New"/>
          <w:sz w:val="28"/>
          <w:szCs w:val="28"/>
        </w:rPr>
        <w:t xml:space="preserve"> </w:t>
      </w:r>
      <w:r w:rsidR="00220C8D" w:rsidRPr="00B84E4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220C8D" w:rsidRPr="00B84E40">
        <w:rPr>
          <w:rFonts w:ascii="Angsana New" w:hAnsi="Angsana New"/>
          <w:sz w:val="28"/>
          <w:szCs w:val="28"/>
        </w:rPr>
        <w:t xml:space="preserve">31 </w:t>
      </w:r>
      <w:r w:rsidR="00220C8D" w:rsidRPr="00B84E40">
        <w:rPr>
          <w:rFonts w:ascii="Angsana New" w:hAnsi="Angsana New"/>
          <w:sz w:val="28"/>
          <w:szCs w:val="28"/>
          <w:cs/>
        </w:rPr>
        <w:t xml:space="preserve">ธันวาคม </w:t>
      </w:r>
      <w:r w:rsidR="00220C8D" w:rsidRPr="00B84E40">
        <w:rPr>
          <w:rFonts w:ascii="Angsana New" w:hAnsi="Angsana New"/>
          <w:sz w:val="28"/>
          <w:szCs w:val="28"/>
        </w:rPr>
        <w:t xml:space="preserve">2562 </w:t>
      </w:r>
      <w:r w:rsidRPr="00B84E40">
        <w:rPr>
          <w:rFonts w:ascii="Angsana New" w:hAnsi="Angsana New"/>
          <w:spacing w:val="-4"/>
          <w:sz w:val="28"/>
          <w:szCs w:val="28"/>
          <w:cs/>
        </w:rPr>
        <w:t>ตามลำดับ ซึ่งผู้บริหารคาดว่าเพียงพอต่อผลเสียหาย</w:t>
      </w:r>
      <w:r w:rsidRPr="00532D64">
        <w:rPr>
          <w:rFonts w:ascii="Angsana New" w:hAnsi="Angsana New"/>
          <w:spacing w:val="-4"/>
          <w:sz w:val="28"/>
          <w:szCs w:val="28"/>
          <w:cs/>
        </w:rPr>
        <w:t>ที่เกิดขึ้น อย่างไรก็</w:t>
      </w:r>
      <w:r w:rsidRPr="00532D64">
        <w:rPr>
          <w:rFonts w:ascii="Angsana New" w:hAnsi="Angsana New"/>
          <w:sz w:val="28"/>
          <w:szCs w:val="28"/>
          <w:cs/>
        </w:rPr>
        <w:t>ตาม คดีดังกล่าวอยู่ในระหว่างการพิจาร</w:t>
      </w:r>
      <w:bookmarkStart w:id="21" w:name="_GoBack"/>
      <w:bookmarkEnd w:id="21"/>
      <w:r w:rsidRPr="00532D64">
        <w:rPr>
          <w:rFonts w:ascii="Angsana New" w:hAnsi="Angsana New"/>
          <w:sz w:val="28"/>
          <w:szCs w:val="28"/>
          <w:cs/>
        </w:rPr>
        <w:t>ณาคดีของศาล ซึ่งผลที่สุดไม่สามารถทราบได้ในขณะนี้</w:t>
      </w:r>
    </w:p>
    <w:p w14:paraId="1E5A3AD3" w14:textId="630BA50A" w:rsidR="00F605FF" w:rsidRPr="00F56DD7" w:rsidRDefault="00F605FF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56DD7">
        <w:rPr>
          <w:b/>
          <w:bCs/>
          <w:u w:val="none"/>
          <w:cs/>
        </w:rPr>
        <w:t>การจัดประเภทรายการใหม่</w:t>
      </w:r>
    </w:p>
    <w:p w14:paraId="068F82C7" w14:textId="36139DE7" w:rsidR="00F605FF" w:rsidRPr="009565EE" w:rsidRDefault="00F605FF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565EE">
        <w:rPr>
          <w:rFonts w:ascii="Angsana New" w:hAnsi="Angsana New"/>
          <w:sz w:val="28"/>
          <w:szCs w:val="28"/>
          <w:cs/>
        </w:rPr>
        <w:t xml:space="preserve">รายการในงบการเงินของปี </w:t>
      </w:r>
      <w:r w:rsidRPr="009565EE">
        <w:rPr>
          <w:rFonts w:ascii="Angsana New" w:hAnsi="Angsana New"/>
          <w:sz w:val="28"/>
          <w:szCs w:val="28"/>
        </w:rPr>
        <w:t xml:space="preserve">2562 </w:t>
      </w:r>
      <w:r w:rsidRPr="009565EE">
        <w:rPr>
          <w:rFonts w:ascii="Angsana New" w:hAnsi="Angsana New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F56DD7" w:rsidRPr="009565E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9565EE">
        <w:rPr>
          <w:rFonts w:ascii="Angsana New" w:hAnsi="Angsana New"/>
          <w:sz w:val="28"/>
          <w:szCs w:val="28"/>
        </w:rPr>
        <w:br/>
      </w:r>
      <w:r w:rsidRPr="009565EE">
        <w:rPr>
          <w:rFonts w:ascii="Angsana New" w:hAnsi="Angsana New"/>
          <w:sz w:val="28"/>
          <w:szCs w:val="28"/>
          <w:cs/>
        </w:rPr>
        <w:t xml:space="preserve">ปี </w:t>
      </w:r>
      <w:r w:rsidRPr="009565EE">
        <w:rPr>
          <w:rFonts w:ascii="Angsana New" w:hAnsi="Angsana New"/>
          <w:sz w:val="28"/>
          <w:szCs w:val="28"/>
        </w:rPr>
        <w:t xml:space="preserve">2563 </w:t>
      </w:r>
      <w:r w:rsidRPr="009565E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F605FF" w:rsidRPr="00945162" w14:paraId="0D5F8D23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23155F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79017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605FF" w:rsidRPr="00945162" w14:paraId="1FACA5F7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B635D5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BF61B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95D5FD2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1D85A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945BF19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10A16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EC47CC" w:rsidRPr="00945162" w14:paraId="4499FBA3" w14:textId="77777777" w:rsidTr="007F7BD1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7C282" w14:textId="449CC1E3" w:rsidR="00EC47CC" w:rsidRPr="00945162" w:rsidRDefault="00EC47CC" w:rsidP="00EC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509DBD88" w14:textId="77777777" w:rsidR="00EC47CC" w:rsidRPr="00945162" w:rsidRDefault="00EC47CC" w:rsidP="00EC47C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E7CEF1C" w14:textId="77777777" w:rsidR="00EC47CC" w:rsidRPr="00945162" w:rsidRDefault="00EC47CC" w:rsidP="00EC47C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9EDE3CF" w14:textId="77777777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6493F7D" w14:textId="77777777" w:rsidR="00EC47CC" w:rsidRPr="00945162" w:rsidRDefault="00EC47CC" w:rsidP="00EC47C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6315563B" w14:textId="77777777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7CC" w:rsidRPr="00945162" w14:paraId="3584BC6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62576CC3" w14:textId="147374BA" w:rsidR="00EC47CC" w:rsidRPr="00945162" w:rsidRDefault="00EC47CC" w:rsidP="00EC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4EF458CB" w14:textId="3D0795BC" w:rsidR="00EC47CC" w:rsidRPr="00945162" w:rsidRDefault="00EC47CC" w:rsidP="00EC47C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EFF496D" w14:textId="77777777" w:rsidR="00EC47CC" w:rsidRPr="00945162" w:rsidRDefault="00EC47CC" w:rsidP="00EC47C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2B0A0BA" w14:textId="4D291B42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D13005E" w14:textId="77777777" w:rsidR="00EC47CC" w:rsidRPr="00945162" w:rsidRDefault="00EC47CC" w:rsidP="00EC47C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5D021FA4" w14:textId="5AE98F3E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7CC" w:rsidRPr="007600F3" w14:paraId="728FBEE0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403CB5DA" w14:textId="484A5100" w:rsidR="00EC47CC" w:rsidRPr="00945162" w:rsidRDefault="00EC47CC" w:rsidP="00EC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74193E64" w14:textId="6167C29F" w:rsidR="00EC47CC" w:rsidRPr="00945162" w:rsidRDefault="00EC47CC" w:rsidP="00EC47C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103,243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77B6623" w14:textId="77777777" w:rsidR="00EC47CC" w:rsidRPr="00945162" w:rsidRDefault="00EC47CC" w:rsidP="00EC47C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409FE18" w14:textId="64A23DED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E65AD18" w14:textId="77777777" w:rsidR="00EC47CC" w:rsidRPr="00945162" w:rsidRDefault="00EC47CC" w:rsidP="00EC47C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0DAE4B69" w14:textId="3F2EAA14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112,927</w:t>
            </w:r>
          </w:p>
        </w:tc>
      </w:tr>
      <w:tr w:rsidR="00EC47CC" w:rsidRPr="007600F3" w14:paraId="340E2AE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1E6F932E" w14:textId="11126E43" w:rsidR="00EC47CC" w:rsidRDefault="00EC47CC" w:rsidP="00EC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396E160A" w14:textId="7C3F9A34" w:rsidR="00EC47CC" w:rsidRPr="00945162" w:rsidRDefault="00EC47CC" w:rsidP="00EC47C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177,636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F505EAA" w14:textId="77777777" w:rsidR="00EC47CC" w:rsidRPr="00945162" w:rsidRDefault="00EC47CC" w:rsidP="00EC47C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594C8236" w14:textId="2F0BAE09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672C4561" w14:textId="77777777" w:rsidR="00EC47CC" w:rsidRPr="00945162" w:rsidRDefault="00EC47CC" w:rsidP="00EC47C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286E8C6E" w14:textId="6E204D88" w:rsidR="00EC47CC" w:rsidRPr="00945162" w:rsidRDefault="00EC47CC" w:rsidP="00EC47C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187,320</w:t>
            </w:r>
          </w:p>
        </w:tc>
      </w:tr>
    </w:tbl>
    <w:p w14:paraId="25927A56" w14:textId="03D7F808" w:rsidR="00B505D0" w:rsidRPr="00641EAE" w:rsidRDefault="00B505D0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CE1668">
        <w:rPr>
          <w:rFonts w:hint="cs"/>
          <w:b/>
          <w:bCs/>
          <w:u w:val="none"/>
          <w:cs/>
        </w:rPr>
        <w:t>ข้อมูลทางการเงินระหว่าง</w:t>
      </w:r>
      <w:r w:rsidR="00CE1668" w:rsidRPr="00641EAE">
        <w:rPr>
          <w:rFonts w:hint="cs"/>
          <w:b/>
          <w:bCs/>
          <w:u w:val="none"/>
          <w:cs/>
        </w:rPr>
        <w:t>กาล</w:t>
      </w:r>
    </w:p>
    <w:p w14:paraId="7F6BEBDD" w14:textId="1D9D36A2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84E40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CE1668" w:rsidRPr="00B84E40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B84E40">
        <w:rPr>
          <w:rFonts w:ascii="Angsana New" w:hAnsi="Angsana New"/>
          <w:sz w:val="28"/>
          <w:szCs w:val="28"/>
          <w:cs/>
        </w:rPr>
        <w:t>นี้เมื่อวันที่</w:t>
      </w:r>
      <w:r w:rsidR="00EC32A6" w:rsidRPr="00B84E40">
        <w:rPr>
          <w:rFonts w:ascii="Angsana New" w:hAnsi="Angsana New"/>
          <w:sz w:val="28"/>
          <w:szCs w:val="28"/>
          <w:cs/>
        </w:rPr>
        <w:t xml:space="preserve"> </w:t>
      </w:r>
      <w:r w:rsidR="00B84E40" w:rsidRPr="00B84E40">
        <w:rPr>
          <w:rFonts w:ascii="Angsana New" w:hAnsi="Angsana New"/>
          <w:sz w:val="28"/>
          <w:szCs w:val="28"/>
        </w:rPr>
        <w:t>12</w:t>
      </w:r>
      <w:r w:rsidR="00641EAE" w:rsidRPr="00B84E40">
        <w:rPr>
          <w:rFonts w:ascii="Angsana New" w:hAnsi="Angsana New"/>
          <w:sz w:val="28"/>
          <w:szCs w:val="28"/>
        </w:rPr>
        <w:t xml:space="preserve"> </w:t>
      </w:r>
      <w:r w:rsidR="00964FCD" w:rsidRPr="00B84E40">
        <w:rPr>
          <w:rFonts w:ascii="Angsana New" w:hAnsi="Angsana New" w:hint="cs"/>
          <w:sz w:val="28"/>
          <w:szCs w:val="28"/>
          <w:cs/>
        </w:rPr>
        <w:t>พฤศจิกายน</w:t>
      </w:r>
      <w:r w:rsidR="00220C8D" w:rsidRPr="00B84E40">
        <w:rPr>
          <w:rFonts w:ascii="Angsana New" w:hAnsi="Angsana New"/>
          <w:sz w:val="28"/>
          <w:szCs w:val="28"/>
          <w:cs/>
        </w:rPr>
        <w:t xml:space="preserve"> </w:t>
      </w:r>
      <w:r w:rsidR="00220C8D" w:rsidRPr="00B84E40">
        <w:rPr>
          <w:rFonts w:ascii="Angsana New" w:hAnsi="Angsana New"/>
          <w:sz w:val="28"/>
          <w:szCs w:val="28"/>
        </w:rPr>
        <w:t>2563</w:t>
      </w:r>
    </w:p>
    <w:sectPr w:rsidR="009B7742" w:rsidRPr="000C7591" w:rsidSect="00442AE9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1080" w:bottom="360" w:left="1296" w:header="475" w:footer="576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A175C" w14:textId="77777777" w:rsidR="00993D05" w:rsidRDefault="00993D05">
      <w:r>
        <w:separator/>
      </w:r>
    </w:p>
  </w:endnote>
  <w:endnote w:type="continuationSeparator" w:id="0">
    <w:p w14:paraId="6D3F0F46" w14:textId="77777777" w:rsidR="00993D05" w:rsidRDefault="0099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9DA0" w14:textId="5CF83222" w:rsidR="00993D05" w:rsidRPr="00E1023C" w:rsidRDefault="00993D05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FB523F">
      <w:rPr>
        <w:rFonts w:asciiTheme="majorBidi" w:hAnsiTheme="majorBidi" w:cstheme="majorBidi"/>
        <w:noProof/>
        <w:sz w:val="26"/>
        <w:szCs w:val="26"/>
      </w:rPr>
      <w:t>21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69CB" w14:textId="27F915AC" w:rsidR="00993D05" w:rsidRPr="008A5482" w:rsidRDefault="00FB523F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993D05">
          <w:rPr>
            <w:rFonts w:asciiTheme="majorBidi" w:hAnsiTheme="majorBidi" w:cstheme="majorBidi"/>
          </w:rPr>
          <w:ptab w:relativeTo="margin" w:alignment="right" w:leader="none"/>
        </w:r>
        <w:r w:rsidR="00993D05"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="00993D05"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="00993D05"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>
          <w:rPr>
            <w:rFonts w:asciiTheme="majorBidi" w:hAnsiTheme="majorBidi" w:cstheme="majorBidi"/>
            <w:noProof/>
            <w:sz w:val="26"/>
            <w:szCs w:val="26"/>
          </w:rPr>
          <w:t>11</w:t>
        </w:r>
        <w:r w:rsidR="00993D05"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04FAE" w14:textId="77777777" w:rsidR="00993D05" w:rsidRDefault="00993D05">
      <w:r>
        <w:separator/>
      </w:r>
    </w:p>
  </w:footnote>
  <w:footnote w:type="continuationSeparator" w:id="0">
    <w:p w14:paraId="640C038B" w14:textId="77777777" w:rsidR="00993D05" w:rsidRDefault="00993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89C20" w14:textId="77777777" w:rsidR="00993D05" w:rsidRPr="00682B63" w:rsidRDefault="00993D05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4DA4F4B" w14:textId="77777777" w:rsidR="00993D05" w:rsidRPr="00682B63" w:rsidRDefault="00993D05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62672302" w14:textId="2DE8FC9A" w:rsidR="00993D05" w:rsidRPr="005C1EB0" w:rsidRDefault="00993D05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  <w:r w:rsidRPr="00FC7264">
      <w:rPr>
        <w:rFonts w:ascii="Angsana New" w:hAnsi="Angsana New"/>
        <w:b/>
        <w:bCs/>
        <w:sz w:val="28"/>
        <w:szCs w:val="28"/>
      </w:rPr>
      <w:t xml:space="preserve"> 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4719" w14:textId="57B2724E" w:rsidR="00993D05" w:rsidRPr="00682B63" w:rsidRDefault="00993D05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33EDB675" w14:textId="48D75EC5" w:rsidR="00993D05" w:rsidRPr="00682B63" w:rsidRDefault="00993D05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417D80A5" w14:textId="2784E6DB" w:rsidR="00993D05" w:rsidRPr="00682B63" w:rsidRDefault="00993D05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2563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20857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89610D1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115100E3"/>
    <w:multiLevelType w:val="multilevel"/>
    <w:tmpl w:val="74403CF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D0B69008"/>
    <w:lvl w:ilvl="0" w:tplc="1C8C83C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D47FE1"/>
    <w:multiLevelType w:val="multilevel"/>
    <w:tmpl w:val="68A28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6"/>
  </w:num>
  <w:num w:numId="13">
    <w:abstractNumId w:val="22"/>
  </w:num>
  <w:num w:numId="14">
    <w:abstractNumId w:val="18"/>
  </w:num>
  <w:num w:numId="15">
    <w:abstractNumId w:val="24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9"/>
  </w:num>
  <w:num w:numId="21">
    <w:abstractNumId w:val="12"/>
  </w:num>
  <w:num w:numId="22">
    <w:abstractNumId w:val="21"/>
  </w:num>
  <w:num w:numId="23">
    <w:abstractNumId w:val="23"/>
  </w:num>
  <w:num w:numId="24">
    <w:abstractNumId w:val="14"/>
  </w:num>
  <w:num w:numId="25">
    <w:abstractNumId w:val="25"/>
  </w:num>
  <w:num w:numId="26">
    <w:abstractNumId w:val="10"/>
  </w:num>
  <w:num w:numId="27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5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7D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C78"/>
    <w:rsid w:val="00016D01"/>
    <w:rsid w:val="00016E25"/>
    <w:rsid w:val="000174C7"/>
    <w:rsid w:val="00017512"/>
    <w:rsid w:val="00017553"/>
    <w:rsid w:val="0001772A"/>
    <w:rsid w:val="00017C29"/>
    <w:rsid w:val="00020726"/>
    <w:rsid w:val="00020A06"/>
    <w:rsid w:val="00020DBC"/>
    <w:rsid w:val="000210B4"/>
    <w:rsid w:val="000213F2"/>
    <w:rsid w:val="000218DE"/>
    <w:rsid w:val="0002190E"/>
    <w:rsid w:val="00021BC2"/>
    <w:rsid w:val="00021C0C"/>
    <w:rsid w:val="00021EDB"/>
    <w:rsid w:val="00022155"/>
    <w:rsid w:val="000221A6"/>
    <w:rsid w:val="000221DD"/>
    <w:rsid w:val="000222FD"/>
    <w:rsid w:val="000225B6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26C"/>
    <w:rsid w:val="000267EA"/>
    <w:rsid w:val="0002693A"/>
    <w:rsid w:val="0002772D"/>
    <w:rsid w:val="00027DEB"/>
    <w:rsid w:val="00027E23"/>
    <w:rsid w:val="00027EEE"/>
    <w:rsid w:val="00030662"/>
    <w:rsid w:val="0003071F"/>
    <w:rsid w:val="00030872"/>
    <w:rsid w:val="00030885"/>
    <w:rsid w:val="00030FD1"/>
    <w:rsid w:val="000313F6"/>
    <w:rsid w:val="0003148D"/>
    <w:rsid w:val="00031853"/>
    <w:rsid w:val="00031C4A"/>
    <w:rsid w:val="00031FC6"/>
    <w:rsid w:val="00032104"/>
    <w:rsid w:val="0003254B"/>
    <w:rsid w:val="000325D4"/>
    <w:rsid w:val="0003325C"/>
    <w:rsid w:val="000333B2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5F0B"/>
    <w:rsid w:val="00036BA8"/>
    <w:rsid w:val="00036D61"/>
    <w:rsid w:val="00036EE1"/>
    <w:rsid w:val="00037097"/>
    <w:rsid w:val="000370D2"/>
    <w:rsid w:val="000370DF"/>
    <w:rsid w:val="000376BC"/>
    <w:rsid w:val="000377DD"/>
    <w:rsid w:val="000379C8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7DD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4A3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1F2D"/>
    <w:rsid w:val="00051F4D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4D42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09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068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E2B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77AFE"/>
    <w:rsid w:val="00080463"/>
    <w:rsid w:val="00080A33"/>
    <w:rsid w:val="00080B21"/>
    <w:rsid w:val="00080FAD"/>
    <w:rsid w:val="000810CA"/>
    <w:rsid w:val="000811A0"/>
    <w:rsid w:val="000816D6"/>
    <w:rsid w:val="00081B31"/>
    <w:rsid w:val="00081CD2"/>
    <w:rsid w:val="000825CB"/>
    <w:rsid w:val="000826C6"/>
    <w:rsid w:val="000828A5"/>
    <w:rsid w:val="0008291A"/>
    <w:rsid w:val="00082E64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3F0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2D6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B20"/>
    <w:rsid w:val="00092C9A"/>
    <w:rsid w:val="0009318E"/>
    <w:rsid w:val="00093343"/>
    <w:rsid w:val="00093FE9"/>
    <w:rsid w:val="000940E7"/>
    <w:rsid w:val="00094922"/>
    <w:rsid w:val="000949A3"/>
    <w:rsid w:val="000949A9"/>
    <w:rsid w:val="00094BFA"/>
    <w:rsid w:val="00094C7D"/>
    <w:rsid w:val="00094DA8"/>
    <w:rsid w:val="00094E93"/>
    <w:rsid w:val="00094F49"/>
    <w:rsid w:val="0009503B"/>
    <w:rsid w:val="000950F1"/>
    <w:rsid w:val="0009523A"/>
    <w:rsid w:val="00095271"/>
    <w:rsid w:val="00095350"/>
    <w:rsid w:val="000957EB"/>
    <w:rsid w:val="00095909"/>
    <w:rsid w:val="00095C2F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266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31"/>
    <w:rsid w:val="000C1DFF"/>
    <w:rsid w:val="000C203B"/>
    <w:rsid w:val="000C2222"/>
    <w:rsid w:val="000C2429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856"/>
    <w:rsid w:val="000C7964"/>
    <w:rsid w:val="000C7A76"/>
    <w:rsid w:val="000C7B2A"/>
    <w:rsid w:val="000C7BEE"/>
    <w:rsid w:val="000C7F80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0C2"/>
    <w:rsid w:val="000D1419"/>
    <w:rsid w:val="000D155F"/>
    <w:rsid w:val="000D18D5"/>
    <w:rsid w:val="000D1A2A"/>
    <w:rsid w:val="000D21C7"/>
    <w:rsid w:val="000D21F3"/>
    <w:rsid w:val="000D258E"/>
    <w:rsid w:val="000D25BD"/>
    <w:rsid w:val="000D2696"/>
    <w:rsid w:val="000D2869"/>
    <w:rsid w:val="000D291A"/>
    <w:rsid w:val="000D2C5B"/>
    <w:rsid w:val="000D2FD6"/>
    <w:rsid w:val="000D33BC"/>
    <w:rsid w:val="000D3C4C"/>
    <w:rsid w:val="000D3C63"/>
    <w:rsid w:val="000D3F0B"/>
    <w:rsid w:val="000D43AA"/>
    <w:rsid w:val="000D43CE"/>
    <w:rsid w:val="000D4BAD"/>
    <w:rsid w:val="000D4EDD"/>
    <w:rsid w:val="000D4F55"/>
    <w:rsid w:val="000D4F88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150"/>
    <w:rsid w:val="000E0296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BE3"/>
    <w:rsid w:val="000E5CB1"/>
    <w:rsid w:val="000E6196"/>
    <w:rsid w:val="000E61E6"/>
    <w:rsid w:val="000E6551"/>
    <w:rsid w:val="000E65D7"/>
    <w:rsid w:val="000E68FD"/>
    <w:rsid w:val="000E6D97"/>
    <w:rsid w:val="000E7216"/>
    <w:rsid w:val="000E7FF9"/>
    <w:rsid w:val="000F017E"/>
    <w:rsid w:val="000F0225"/>
    <w:rsid w:val="000F029B"/>
    <w:rsid w:val="000F0CAC"/>
    <w:rsid w:val="000F0E6F"/>
    <w:rsid w:val="000F0E9C"/>
    <w:rsid w:val="000F10C5"/>
    <w:rsid w:val="000F1210"/>
    <w:rsid w:val="000F122D"/>
    <w:rsid w:val="000F1450"/>
    <w:rsid w:val="000F1475"/>
    <w:rsid w:val="000F1857"/>
    <w:rsid w:val="000F1885"/>
    <w:rsid w:val="000F189B"/>
    <w:rsid w:val="000F1C2C"/>
    <w:rsid w:val="000F1CB9"/>
    <w:rsid w:val="000F1DDE"/>
    <w:rsid w:val="000F1F4A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6A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FB7"/>
    <w:rsid w:val="001020E5"/>
    <w:rsid w:val="0010220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49"/>
    <w:rsid w:val="0010778A"/>
    <w:rsid w:val="001077E1"/>
    <w:rsid w:val="00107922"/>
    <w:rsid w:val="00107C91"/>
    <w:rsid w:val="00110015"/>
    <w:rsid w:val="00110084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688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C6A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3158"/>
    <w:rsid w:val="0012392C"/>
    <w:rsid w:val="00123A17"/>
    <w:rsid w:val="00123A5D"/>
    <w:rsid w:val="00123B95"/>
    <w:rsid w:val="00123F7E"/>
    <w:rsid w:val="001241BF"/>
    <w:rsid w:val="001243BC"/>
    <w:rsid w:val="0012463E"/>
    <w:rsid w:val="0012469C"/>
    <w:rsid w:val="001248D9"/>
    <w:rsid w:val="00124A3B"/>
    <w:rsid w:val="00124C15"/>
    <w:rsid w:val="0012539B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E1A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03"/>
    <w:rsid w:val="00150D7D"/>
    <w:rsid w:val="001510CB"/>
    <w:rsid w:val="00151439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3C7F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67A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6EA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AD9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309"/>
    <w:rsid w:val="00176856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4DA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A8A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A57"/>
    <w:rsid w:val="00196EB7"/>
    <w:rsid w:val="00196FBB"/>
    <w:rsid w:val="0019755C"/>
    <w:rsid w:val="001976B3"/>
    <w:rsid w:val="00197AB4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6E5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68F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6"/>
    <w:rsid w:val="001C0D89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20D"/>
    <w:rsid w:val="001D02CD"/>
    <w:rsid w:val="001D04E3"/>
    <w:rsid w:val="001D08A0"/>
    <w:rsid w:val="001D0B0A"/>
    <w:rsid w:val="001D0E40"/>
    <w:rsid w:val="001D0E84"/>
    <w:rsid w:val="001D0E9C"/>
    <w:rsid w:val="001D0F63"/>
    <w:rsid w:val="001D1273"/>
    <w:rsid w:val="001D17B5"/>
    <w:rsid w:val="001D1874"/>
    <w:rsid w:val="001D1AFC"/>
    <w:rsid w:val="001D1BD3"/>
    <w:rsid w:val="001D2081"/>
    <w:rsid w:val="001D2129"/>
    <w:rsid w:val="001D2733"/>
    <w:rsid w:val="001D2B82"/>
    <w:rsid w:val="001D2D3A"/>
    <w:rsid w:val="001D2F7D"/>
    <w:rsid w:val="001D35B5"/>
    <w:rsid w:val="001D3910"/>
    <w:rsid w:val="001D393E"/>
    <w:rsid w:val="001D3D0D"/>
    <w:rsid w:val="001D41A6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3FE5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8F9"/>
    <w:rsid w:val="001E79E7"/>
    <w:rsid w:val="001E7B87"/>
    <w:rsid w:val="001E7EC8"/>
    <w:rsid w:val="001F0108"/>
    <w:rsid w:val="001F0DB7"/>
    <w:rsid w:val="001F1009"/>
    <w:rsid w:val="001F11E2"/>
    <w:rsid w:val="001F140F"/>
    <w:rsid w:val="001F16FE"/>
    <w:rsid w:val="001F1989"/>
    <w:rsid w:val="001F1AF3"/>
    <w:rsid w:val="001F1BDE"/>
    <w:rsid w:val="001F1CA4"/>
    <w:rsid w:val="001F207A"/>
    <w:rsid w:val="001F23BA"/>
    <w:rsid w:val="001F29CB"/>
    <w:rsid w:val="001F307F"/>
    <w:rsid w:val="001F3312"/>
    <w:rsid w:val="001F3569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5254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12B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089"/>
    <w:rsid w:val="002041FE"/>
    <w:rsid w:val="0020450C"/>
    <w:rsid w:val="0020487F"/>
    <w:rsid w:val="002049E6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92D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148"/>
    <w:rsid w:val="002163B7"/>
    <w:rsid w:val="00216441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C8D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6AE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B36"/>
    <w:rsid w:val="00236F8F"/>
    <w:rsid w:val="0023719A"/>
    <w:rsid w:val="00237674"/>
    <w:rsid w:val="00240489"/>
    <w:rsid w:val="00240810"/>
    <w:rsid w:val="00240BB1"/>
    <w:rsid w:val="00240FB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4A4"/>
    <w:rsid w:val="002439C3"/>
    <w:rsid w:val="00243CE2"/>
    <w:rsid w:val="00244DFE"/>
    <w:rsid w:val="00244F97"/>
    <w:rsid w:val="00244FDD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211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593E"/>
    <w:rsid w:val="00256095"/>
    <w:rsid w:val="002560EA"/>
    <w:rsid w:val="00256680"/>
    <w:rsid w:val="00256756"/>
    <w:rsid w:val="00256BD2"/>
    <w:rsid w:val="00256C59"/>
    <w:rsid w:val="0025741C"/>
    <w:rsid w:val="00257571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2FC7"/>
    <w:rsid w:val="00263326"/>
    <w:rsid w:val="0026351C"/>
    <w:rsid w:val="00263608"/>
    <w:rsid w:val="00263611"/>
    <w:rsid w:val="002638F1"/>
    <w:rsid w:val="00263BC8"/>
    <w:rsid w:val="00263CB4"/>
    <w:rsid w:val="00264C17"/>
    <w:rsid w:val="00264D3D"/>
    <w:rsid w:val="002653FE"/>
    <w:rsid w:val="00265412"/>
    <w:rsid w:val="0026570E"/>
    <w:rsid w:val="002659CB"/>
    <w:rsid w:val="00265D0E"/>
    <w:rsid w:val="00265E8C"/>
    <w:rsid w:val="00265FA5"/>
    <w:rsid w:val="002663E2"/>
    <w:rsid w:val="002664C8"/>
    <w:rsid w:val="0026653C"/>
    <w:rsid w:val="00266B42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4C"/>
    <w:rsid w:val="0027122A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53C"/>
    <w:rsid w:val="00273733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4EA8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9B4"/>
    <w:rsid w:val="00277B55"/>
    <w:rsid w:val="00277EE4"/>
    <w:rsid w:val="00280014"/>
    <w:rsid w:val="002800BC"/>
    <w:rsid w:val="0028071A"/>
    <w:rsid w:val="00280AA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13"/>
    <w:rsid w:val="00284AED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6F9A"/>
    <w:rsid w:val="002873E9"/>
    <w:rsid w:val="00287512"/>
    <w:rsid w:val="002878D4"/>
    <w:rsid w:val="00287A7B"/>
    <w:rsid w:val="00287D8E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95B"/>
    <w:rsid w:val="00292A93"/>
    <w:rsid w:val="00292AAF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ACC"/>
    <w:rsid w:val="00294AF1"/>
    <w:rsid w:val="00294BFF"/>
    <w:rsid w:val="00294C7F"/>
    <w:rsid w:val="00294D40"/>
    <w:rsid w:val="00294E54"/>
    <w:rsid w:val="00294FE2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D9E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017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132"/>
    <w:rsid w:val="002C0544"/>
    <w:rsid w:val="002C074D"/>
    <w:rsid w:val="002C0ACE"/>
    <w:rsid w:val="002C0B7F"/>
    <w:rsid w:val="002C0E81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2A1"/>
    <w:rsid w:val="002C35BA"/>
    <w:rsid w:val="002C3B0F"/>
    <w:rsid w:val="002C3D36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1C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39C"/>
    <w:rsid w:val="002D14C4"/>
    <w:rsid w:val="002D1504"/>
    <w:rsid w:val="002D151C"/>
    <w:rsid w:val="002D17B4"/>
    <w:rsid w:val="002D1812"/>
    <w:rsid w:val="002D186E"/>
    <w:rsid w:val="002D21DB"/>
    <w:rsid w:val="002D21FF"/>
    <w:rsid w:val="002D2985"/>
    <w:rsid w:val="002D3113"/>
    <w:rsid w:val="002D3327"/>
    <w:rsid w:val="002D38DB"/>
    <w:rsid w:val="002D3C50"/>
    <w:rsid w:val="002D41F6"/>
    <w:rsid w:val="002D44C6"/>
    <w:rsid w:val="002D4976"/>
    <w:rsid w:val="002D4A3A"/>
    <w:rsid w:val="002D4A9D"/>
    <w:rsid w:val="002D4D62"/>
    <w:rsid w:val="002D4EAB"/>
    <w:rsid w:val="002D4EEA"/>
    <w:rsid w:val="002D4F15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CE5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6C8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2F09"/>
    <w:rsid w:val="002F2FCE"/>
    <w:rsid w:val="002F3059"/>
    <w:rsid w:val="002F3ACA"/>
    <w:rsid w:val="002F3B91"/>
    <w:rsid w:val="002F3BC4"/>
    <w:rsid w:val="002F3F82"/>
    <w:rsid w:val="002F40B5"/>
    <w:rsid w:val="002F40C3"/>
    <w:rsid w:val="002F4711"/>
    <w:rsid w:val="002F4814"/>
    <w:rsid w:val="002F48C9"/>
    <w:rsid w:val="002F6704"/>
    <w:rsid w:val="002F67B8"/>
    <w:rsid w:val="002F6C65"/>
    <w:rsid w:val="002F7040"/>
    <w:rsid w:val="002F7055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1B80"/>
    <w:rsid w:val="00301BF8"/>
    <w:rsid w:val="00301E17"/>
    <w:rsid w:val="00302847"/>
    <w:rsid w:val="00302D31"/>
    <w:rsid w:val="00302E10"/>
    <w:rsid w:val="00303061"/>
    <w:rsid w:val="003031A2"/>
    <w:rsid w:val="003031FC"/>
    <w:rsid w:val="00303B38"/>
    <w:rsid w:val="00303B40"/>
    <w:rsid w:val="0030433F"/>
    <w:rsid w:val="00304381"/>
    <w:rsid w:val="0030496A"/>
    <w:rsid w:val="00304D8E"/>
    <w:rsid w:val="003052C7"/>
    <w:rsid w:val="003053D3"/>
    <w:rsid w:val="003058B7"/>
    <w:rsid w:val="00305E9E"/>
    <w:rsid w:val="0030644D"/>
    <w:rsid w:val="0030652E"/>
    <w:rsid w:val="00306568"/>
    <w:rsid w:val="003065E4"/>
    <w:rsid w:val="00306CD1"/>
    <w:rsid w:val="00306F50"/>
    <w:rsid w:val="0030718D"/>
    <w:rsid w:val="003071F4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8A6"/>
    <w:rsid w:val="00314F3A"/>
    <w:rsid w:val="00315188"/>
    <w:rsid w:val="003151CD"/>
    <w:rsid w:val="00315B20"/>
    <w:rsid w:val="00315B92"/>
    <w:rsid w:val="00315DE9"/>
    <w:rsid w:val="00315F75"/>
    <w:rsid w:val="003160A4"/>
    <w:rsid w:val="00316201"/>
    <w:rsid w:val="0031624E"/>
    <w:rsid w:val="003164A1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C53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5D8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E8A"/>
    <w:rsid w:val="00336F1A"/>
    <w:rsid w:val="003370A7"/>
    <w:rsid w:val="003372A3"/>
    <w:rsid w:val="00337368"/>
    <w:rsid w:val="003374BB"/>
    <w:rsid w:val="00337716"/>
    <w:rsid w:val="00337CBE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123"/>
    <w:rsid w:val="00342340"/>
    <w:rsid w:val="00342484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16D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155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737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87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1B4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774FC"/>
    <w:rsid w:val="00377933"/>
    <w:rsid w:val="003802D6"/>
    <w:rsid w:val="00380678"/>
    <w:rsid w:val="003809EC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4F90"/>
    <w:rsid w:val="00385470"/>
    <w:rsid w:val="0038552F"/>
    <w:rsid w:val="00385545"/>
    <w:rsid w:val="00385559"/>
    <w:rsid w:val="00385A07"/>
    <w:rsid w:val="00385FD5"/>
    <w:rsid w:val="00385FFC"/>
    <w:rsid w:val="00386399"/>
    <w:rsid w:val="0038670F"/>
    <w:rsid w:val="00386AB2"/>
    <w:rsid w:val="00386BDA"/>
    <w:rsid w:val="00386DB9"/>
    <w:rsid w:val="00386EDF"/>
    <w:rsid w:val="00387088"/>
    <w:rsid w:val="00387130"/>
    <w:rsid w:val="0038724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16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14"/>
    <w:rsid w:val="0039493A"/>
    <w:rsid w:val="00394C1D"/>
    <w:rsid w:val="00394C33"/>
    <w:rsid w:val="00394F62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4E8"/>
    <w:rsid w:val="003A05DB"/>
    <w:rsid w:val="003A05DF"/>
    <w:rsid w:val="003A0876"/>
    <w:rsid w:val="003A0880"/>
    <w:rsid w:val="003A156A"/>
    <w:rsid w:val="003A1777"/>
    <w:rsid w:val="003A1833"/>
    <w:rsid w:val="003A201A"/>
    <w:rsid w:val="003A2AA2"/>
    <w:rsid w:val="003A308E"/>
    <w:rsid w:val="003A31A7"/>
    <w:rsid w:val="003A3BC7"/>
    <w:rsid w:val="003A446D"/>
    <w:rsid w:val="003A4505"/>
    <w:rsid w:val="003A45DA"/>
    <w:rsid w:val="003A470A"/>
    <w:rsid w:val="003A489B"/>
    <w:rsid w:val="003A4A17"/>
    <w:rsid w:val="003A4AE4"/>
    <w:rsid w:val="003A5495"/>
    <w:rsid w:val="003A5E4D"/>
    <w:rsid w:val="003A6085"/>
    <w:rsid w:val="003A6088"/>
    <w:rsid w:val="003A612B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2DFD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29A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038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078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21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C0D"/>
    <w:rsid w:val="003E2D1D"/>
    <w:rsid w:val="003E2D23"/>
    <w:rsid w:val="003E2D68"/>
    <w:rsid w:val="003E2FDC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866"/>
    <w:rsid w:val="003E79FC"/>
    <w:rsid w:val="003E7C72"/>
    <w:rsid w:val="003E7D42"/>
    <w:rsid w:val="003E7E5F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64"/>
    <w:rsid w:val="003F74FA"/>
    <w:rsid w:val="003F76D4"/>
    <w:rsid w:val="003F79A3"/>
    <w:rsid w:val="003F7CEF"/>
    <w:rsid w:val="0040031A"/>
    <w:rsid w:val="00400452"/>
    <w:rsid w:val="00400788"/>
    <w:rsid w:val="00400812"/>
    <w:rsid w:val="004009B6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1BE"/>
    <w:rsid w:val="00403244"/>
    <w:rsid w:val="0040335F"/>
    <w:rsid w:val="00403392"/>
    <w:rsid w:val="00404241"/>
    <w:rsid w:val="00404409"/>
    <w:rsid w:val="004046E7"/>
    <w:rsid w:val="0040494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403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4AD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304AB"/>
    <w:rsid w:val="004308FF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66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02D"/>
    <w:rsid w:val="00441217"/>
    <w:rsid w:val="00441366"/>
    <w:rsid w:val="00441534"/>
    <w:rsid w:val="00441902"/>
    <w:rsid w:val="00441912"/>
    <w:rsid w:val="00441BF0"/>
    <w:rsid w:val="00441C06"/>
    <w:rsid w:val="00441C55"/>
    <w:rsid w:val="00441C56"/>
    <w:rsid w:val="00441CC3"/>
    <w:rsid w:val="00441E1A"/>
    <w:rsid w:val="00442075"/>
    <w:rsid w:val="00442171"/>
    <w:rsid w:val="00442AE9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6B2"/>
    <w:rsid w:val="004456EA"/>
    <w:rsid w:val="004457AC"/>
    <w:rsid w:val="00445919"/>
    <w:rsid w:val="00445D8A"/>
    <w:rsid w:val="0044620B"/>
    <w:rsid w:val="0044675B"/>
    <w:rsid w:val="00446937"/>
    <w:rsid w:val="00446B99"/>
    <w:rsid w:val="00446D94"/>
    <w:rsid w:val="00446DD9"/>
    <w:rsid w:val="00447211"/>
    <w:rsid w:val="004472A8"/>
    <w:rsid w:val="004479E1"/>
    <w:rsid w:val="00447BFE"/>
    <w:rsid w:val="00447E9B"/>
    <w:rsid w:val="00450549"/>
    <w:rsid w:val="004507CD"/>
    <w:rsid w:val="00450C83"/>
    <w:rsid w:val="00451299"/>
    <w:rsid w:val="0045141C"/>
    <w:rsid w:val="00451426"/>
    <w:rsid w:val="00451431"/>
    <w:rsid w:val="00451580"/>
    <w:rsid w:val="00451846"/>
    <w:rsid w:val="00451B3D"/>
    <w:rsid w:val="00451BD4"/>
    <w:rsid w:val="00451C69"/>
    <w:rsid w:val="00451E0C"/>
    <w:rsid w:val="0045246C"/>
    <w:rsid w:val="004524F0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6B6F"/>
    <w:rsid w:val="00457017"/>
    <w:rsid w:val="0045721C"/>
    <w:rsid w:val="00457242"/>
    <w:rsid w:val="004572A0"/>
    <w:rsid w:val="0045749B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03F"/>
    <w:rsid w:val="0046713A"/>
    <w:rsid w:val="00467173"/>
    <w:rsid w:val="00467448"/>
    <w:rsid w:val="0046771B"/>
    <w:rsid w:val="00467B57"/>
    <w:rsid w:val="00467E42"/>
    <w:rsid w:val="00470114"/>
    <w:rsid w:val="0047032B"/>
    <w:rsid w:val="0047060B"/>
    <w:rsid w:val="004706CA"/>
    <w:rsid w:val="00470746"/>
    <w:rsid w:val="00470895"/>
    <w:rsid w:val="00470B95"/>
    <w:rsid w:val="00470DB0"/>
    <w:rsid w:val="00470EE5"/>
    <w:rsid w:val="004715B1"/>
    <w:rsid w:val="00471BC1"/>
    <w:rsid w:val="00471EAA"/>
    <w:rsid w:val="00471F6B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0C23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2D9C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80C"/>
    <w:rsid w:val="00485A56"/>
    <w:rsid w:val="00485DD4"/>
    <w:rsid w:val="004860A6"/>
    <w:rsid w:val="004861A6"/>
    <w:rsid w:val="00486209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2E7"/>
    <w:rsid w:val="00491A03"/>
    <w:rsid w:val="00491D68"/>
    <w:rsid w:val="004921D6"/>
    <w:rsid w:val="004922EB"/>
    <w:rsid w:val="0049252C"/>
    <w:rsid w:val="0049291B"/>
    <w:rsid w:val="00492AC8"/>
    <w:rsid w:val="00492C04"/>
    <w:rsid w:val="00492C50"/>
    <w:rsid w:val="00492D53"/>
    <w:rsid w:val="00492F02"/>
    <w:rsid w:val="00494820"/>
    <w:rsid w:val="00495120"/>
    <w:rsid w:val="004955B8"/>
    <w:rsid w:val="004959C3"/>
    <w:rsid w:val="00495E2C"/>
    <w:rsid w:val="00495EAF"/>
    <w:rsid w:val="00495EC8"/>
    <w:rsid w:val="0049658E"/>
    <w:rsid w:val="00496743"/>
    <w:rsid w:val="00496DC2"/>
    <w:rsid w:val="00496E66"/>
    <w:rsid w:val="00497052"/>
    <w:rsid w:val="00497097"/>
    <w:rsid w:val="004971EB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0E83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85D"/>
    <w:rsid w:val="004B39CE"/>
    <w:rsid w:val="004B3A0E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4F3A"/>
    <w:rsid w:val="004B576A"/>
    <w:rsid w:val="004B5F56"/>
    <w:rsid w:val="004B5F73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36F0"/>
    <w:rsid w:val="004C41D8"/>
    <w:rsid w:val="004C471C"/>
    <w:rsid w:val="004C57F5"/>
    <w:rsid w:val="004C5868"/>
    <w:rsid w:val="004C5C8B"/>
    <w:rsid w:val="004C61A8"/>
    <w:rsid w:val="004C62CB"/>
    <w:rsid w:val="004C6549"/>
    <w:rsid w:val="004C6553"/>
    <w:rsid w:val="004C65B2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233"/>
    <w:rsid w:val="004D18C8"/>
    <w:rsid w:val="004D1978"/>
    <w:rsid w:val="004D2160"/>
    <w:rsid w:val="004D36BB"/>
    <w:rsid w:val="004D39A0"/>
    <w:rsid w:val="004D3C55"/>
    <w:rsid w:val="004D3CEC"/>
    <w:rsid w:val="004D4310"/>
    <w:rsid w:val="004D4331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381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4AA"/>
    <w:rsid w:val="004E45C9"/>
    <w:rsid w:val="004E4889"/>
    <w:rsid w:val="004E4A4A"/>
    <w:rsid w:val="004E4C9A"/>
    <w:rsid w:val="004E4D30"/>
    <w:rsid w:val="004E4EFD"/>
    <w:rsid w:val="004E51F2"/>
    <w:rsid w:val="004E5934"/>
    <w:rsid w:val="004E5A85"/>
    <w:rsid w:val="004E5B1A"/>
    <w:rsid w:val="004E5B7F"/>
    <w:rsid w:val="004E5C58"/>
    <w:rsid w:val="004E5F8E"/>
    <w:rsid w:val="004E64C6"/>
    <w:rsid w:val="004E6967"/>
    <w:rsid w:val="004E6A0B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077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5F9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B37"/>
    <w:rsid w:val="00503096"/>
    <w:rsid w:val="005032D5"/>
    <w:rsid w:val="005039F1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37D"/>
    <w:rsid w:val="00505828"/>
    <w:rsid w:val="0050582C"/>
    <w:rsid w:val="005058FA"/>
    <w:rsid w:val="005059C6"/>
    <w:rsid w:val="00505B28"/>
    <w:rsid w:val="00505B85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0BB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180"/>
    <w:rsid w:val="005148C6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18C"/>
    <w:rsid w:val="00521324"/>
    <w:rsid w:val="00521665"/>
    <w:rsid w:val="00521786"/>
    <w:rsid w:val="00521CBC"/>
    <w:rsid w:val="005225A2"/>
    <w:rsid w:val="0052279F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451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71"/>
    <w:rsid w:val="005346C1"/>
    <w:rsid w:val="00534F96"/>
    <w:rsid w:val="00535159"/>
    <w:rsid w:val="005355F5"/>
    <w:rsid w:val="00535771"/>
    <w:rsid w:val="005357F5"/>
    <w:rsid w:val="00535CFC"/>
    <w:rsid w:val="00535EE1"/>
    <w:rsid w:val="00535FC2"/>
    <w:rsid w:val="0053643E"/>
    <w:rsid w:val="00536660"/>
    <w:rsid w:val="005366BE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0A8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4D9E"/>
    <w:rsid w:val="0054575B"/>
    <w:rsid w:val="005461E1"/>
    <w:rsid w:val="00546269"/>
    <w:rsid w:val="00546270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ECE"/>
    <w:rsid w:val="0055309A"/>
    <w:rsid w:val="0055315A"/>
    <w:rsid w:val="00553255"/>
    <w:rsid w:val="0055340D"/>
    <w:rsid w:val="005534F6"/>
    <w:rsid w:val="00553580"/>
    <w:rsid w:val="005538D6"/>
    <w:rsid w:val="00553A4F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65F"/>
    <w:rsid w:val="00560A71"/>
    <w:rsid w:val="00560C45"/>
    <w:rsid w:val="00560D0A"/>
    <w:rsid w:val="00560FD3"/>
    <w:rsid w:val="00561194"/>
    <w:rsid w:val="005612A1"/>
    <w:rsid w:val="00561948"/>
    <w:rsid w:val="00561E47"/>
    <w:rsid w:val="005620FE"/>
    <w:rsid w:val="005624DA"/>
    <w:rsid w:val="005629EE"/>
    <w:rsid w:val="00562E8B"/>
    <w:rsid w:val="0056305C"/>
    <w:rsid w:val="0056316D"/>
    <w:rsid w:val="00563947"/>
    <w:rsid w:val="00563959"/>
    <w:rsid w:val="00563A73"/>
    <w:rsid w:val="00563F2D"/>
    <w:rsid w:val="0056413A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C8D"/>
    <w:rsid w:val="00567D7C"/>
    <w:rsid w:val="00567E32"/>
    <w:rsid w:val="00567EF4"/>
    <w:rsid w:val="0057011B"/>
    <w:rsid w:val="005704D7"/>
    <w:rsid w:val="00570A47"/>
    <w:rsid w:val="00570B5C"/>
    <w:rsid w:val="00571043"/>
    <w:rsid w:val="005714D4"/>
    <w:rsid w:val="00571B5A"/>
    <w:rsid w:val="00571E0E"/>
    <w:rsid w:val="00572768"/>
    <w:rsid w:val="00572843"/>
    <w:rsid w:val="0057294F"/>
    <w:rsid w:val="005729F3"/>
    <w:rsid w:val="00572C08"/>
    <w:rsid w:val="00572DF7"/>
    <w:rsid w:val="00572F29"/>
    <w:rsid w:val="00572F72"/>
    <w:rsid w:val="00573053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85"/>
    <w:rsid w:val="005958CA"/>
    <w:rsid w:val="00595A99"/>
    <w:rsid w:val="00595ACD"/>
    <w:rsid w:val="00595F8F"/>
    <w:rsid w:val="00596BB9"/>
    <w:rsid w:val="0059742D"/>
    <w:rsid w:val="005975D9"/>
    <w:rsid w:val="00597783"/>
    <w:rsid w:val="005978FB"/>
    <w:rsid w:val="005A02D9"/>
    <w:rsid w:val="005A0A55"/>
    <w:rsid w:val="005A0C88"/>
    <w:rsid w:val="005A0D8C"/>
    <w:rsid w:val="005A10E4"/>
    <w:rsid w:val="005A1140"/>
    <w:rsid w:val="005A148E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2D9"/>
    <w:rsid w:val="005A3609"/>
    <w:rsid w:val="005A3620"/>
    <w:rsid w:val="005A36D1"/>
    <w:rsid w:val="005A3DF2"/>
    <w:rsid w:val="005A3EB4"/>
    <w:rsid w:val="005A3F67"/>
    <w:rsid w:val="005A3FE0"/>
    <w:rsid w:val="005A44F6"/>
    <w:rsid w:val="005A48A3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989"/>
    <w:rsid w:val="005B2BC5"/>
    <w:rsid w:val="005B2C7A"/>
    <w:rsid w:val="005B2CEF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1EB0"/>
    <w:rsid w:val="005C2010"/>
    <w:rsid w:val="005C2107"/>
    <w:rsid w:val="005C2735"/>
    <w:rsid w:val="005C2EE7"/>
    <w:rsid w:val="005C2F39"/>
    <w:rsid w:val="005C2F8D"/>
    <w:rsid w:val="005C31FD"/>
    <w:rsid w:val="005C32D7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5F4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133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56F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7F8"/>
    <w:rsid w:val="005E4A99"/>
    <w:rsid w:val="005E4BBB"/>
    <w:rsid w:val="005E4BC2"/>
    <w:rsid w:val="005E4E62"/>
    <w:rsid w:val="005E4EB2"/>
    <w:rsid w:val="005E5490"/>
    <w:rsid w:val="005E569B"/>
    <w:rsid w:val="005E56E3"/>
    <w:rsid w:val="005E57F6"/>
    <w:rsid w:val="005E587B"/>
    <w:rsid w:val="005E5ECA"/>
    <w:rsid w:val="005E5FCD"/>
    <w:rsid w:val="005E605C"/>
    <w:rsid w:val="005E6253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E45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69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9CB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245"/>
    <w:rsid w:val="00614C07"/>
    <w:rsid w:val="00614C78"/>
    <w:rsid w:val="00614DF3"/>
    <w:rsid w:val="00615453"/>
    <w:rsid w:val="006156B0"/>
    <w:rsid w:val="0061579B"/>
    <w:rsid w:val="00615843"/>
    <w:rsid w:val="00615B04"/>
    <w:rsid w:val="00615D56"/>
    <w:rsid w:val="0061624F"/>
    <w:rsid w:val="006163AD"/>
    <w:rsid w:val="006163FD"/>
    <w:rsid w:val="00616616"/>
    <w:rsid w:val="006168B0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4DA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8F6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4A3E"/>
    <w:rsid w:val="00624E20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1EAE"/>
    <w:rsid w:val="00642000"/>
    <w:rsid w:val="006422F6"/>
    <w:rsid w:val="006426D2"/>
    <w:rsid w:val="006427E1"/>
    <w:rsid w:val="00642877"/>
    <w:rsid w:val="006429D5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B4C"/>
    <w:rsid w:val="00643F3E"/>
    <w:rsid w:val="00644183"/>
    <w:rsid w:val="00644205"/>
    <w:rsid w:val="00644385"/>
    <w:rsid w:val="00644526"/>
    <w:rsid w:val="00644B3B"/>
    <w:rsid w:val="00644FD5"/>
    <w:rsid w:val="006451A9"/>
    <w:rsid w:val="00645284"/>
    <w:rsid w:val="00645558"/>
    <w:rsid w:val="0064567A"/>
    <w:rsid w:val="00645A3C"/>
    <w:rsid w:val="00645C13"/>
    <w:rsid w:val="0064607A"/>
    <w:rsid w:val="0064682B"/>
    <w:rsid w:val="00646978"/>
    <w:rsid w:val="006469ED"/>
    <w:rsid w:val="00646B5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EC0"/>
    <w:rsid w:val="00650F34"/>
    <w:rsid w:val="0065128D"/>
    <w:rsid w:val="006512BD"/>
    <w:rsid w:val="0065166B"/>
    <w:rsid w:val="00651670"/>
    <w:rsid w:val="00651812"/>
    <w:rsid w:val="00651ECF"/>
    <w:rsid w:val="00651F84"/>
    <w:rsid w:val="00652BD1"/>
    <w:rsid w:val="0065330A"/>
    <w:rsid w:val="00653949"/>
    <w:rsid w:val="00653B38"/>
    <w:rsid w:val="00654A35"/>
    <w:rsid w:val="00654EDF"/>
    <w:rsid w:val="006552AD"/>
    <w:rsid w:val="0065530D"/>
    <w:rsid w:val="0065634D"/>
    <w:rsid w:val="006567C7"/>
    <w:rsid w:val="00657068"/>
    <w:rsid w:val="00657267"/>
    <w:rsid w:val="006573E0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4A0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2BD"/>
    <w:rsid w:val="00670385"/>
    <w:rsid w:val="006704AD"/>
    <w:rsid w:val="006705AF"/>
    <w:rsid w:val="00670CF6"/>
    <w:rsid w:val="00670F8E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5EB9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1F63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369"/>
    <w:rsid w:val="0068443E"/>
    <w:rsid w:val="00684CA0"/>
    <w:rsid w:val="00684E16"/>
    <w:rsid w:val="00684E23"/>
    <w:rsid w:val="006855F5"/>
    <w:rsid w:val="00685A6C"/>
    <w:rsid w:val="0068611C"/>
    <w:rsid w:val="006861DD"/>
    <w:rsid w:val="0068629C"/>
    <w:rsid w:val="006866BE"/>
    <w:rsid w:val="00687607"/>
    <w:rsid w:val="006879BC"/>
    <w:rsid w:val="00687A06"/>
    <w:rsid w:val="00687ADD"/>
    <w:rsid w:val="00687C51"/>
    <w:rsid w:val="00687F18"/>
    <w:rsid w:val="0069005C"/>
    <w:rsid w:val="00690169"/>
    <w:rsid w:val="00690B01"/>
    <w:rsid w:val="00690CD2"/>
    <w:rsid w:val="00690DF6"/>
    <w:rsid w:val="006913E8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53A"/>
    <w:rsid w:val="006A3678"/>
    <w:rsid w:val="006A3765"/>
    <w:rsid w:val="006A3797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FC"/>
    <w:rsid w:val="006B0D48"/>
    <w:rsid w:val="006B10DD"/>
    <w:rsid w:val="006B110F"/>
    <w:rsid w:val="006B1130"/>
    <w:rsid w:val="006B11FA"/>
    <w:rsid w:val="006B134C"/>
    <w:rsid w:val="006B1392"/>
    <w:rsid w:val="006B13ED"/>
    <w:rsid w:val="006B1432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B17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7AE"/>
    <w:rsid w:val="006D3B4C"/>
    <w:rsid w:val="006D3D49"/>
    <w:rsid w:val="006D3F0C"/>
    <w:rsid w:val="006D3FE0"/>
    <w:rsid w:val="006D4B3F"/>
    <w:rsid w:val="006D4C22"/>
    <w:rsid w:val="006D5084"/>
    <w:rsid w:val="006D57C3"/>
    <w:rsid w:val="006D59F5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3D06"/>
    <w:rsid w:val="006E432E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B7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8E1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588D"/>
    <w:rsid w:val="006F5AE0"/>
    <w:rsid w:val="006F5E88"/>
    <w:rsid w:val="006F5F4B"/>
    <w:rsid w:val="006F6201"/>
    <w:rsid w:val="006F62AB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1E1"/>
    <w:rsid w:val="00706536"/>
    <w:rsid w:val="00706620"/>
    <w:rsid w:val="00706645"/>
    <w:rsid w:val="00706A88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3F6"/>
    <w:rsid w:val="00713AB1"/>
    <w:rsid w:val="00713B32"/>
    <w:rsid w:val="00714719"/>
    <w:rsid w:val="00714839"/>
    <w:rsid w:val="00714917"/>
    <w:rsid w:val="00714D00"/>
    <w:rsid w:val="0071508D"/>
    <w:rsid w:val="0071549C"/>
    <w:rsid w:val="00715D9E"/>
    <w:rsid w:val="007164D1"/>
    <w:rsid w:val="00716557"/>
    <w:rsid w:val="00716AB5"/>
    <w:rsid w:val="00716BCB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10C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9C2"/>
    <w:rsid w:val="00722A59"/>
    <w:rsid w:val="00722E84"/>
    <w:rsid w:val="007231AB"/>
    <w:rsid w:val="007232B6"/>
    <w:rsid w:val="0072334C"/>
    <w:rsid w:val="00723708"/>
    <w:rsid w:val="0072380E"/>
    <w:rsid w:val="00723A1F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C37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CD8"/>
    <w:rsid w:val="00730E09"/>
    <w:rsid w:val="00730F43"/>
    <w:rsid w:val="007314D6"/>
    <w:rsid w:val="00731547"/>
    <w:rsid w:val="0073181E"/>
    <w:rsid w:val="00731B3F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378"/>
    <w:rsid w:val="00734748"/>
    <w:rsid w:val="00734750"/>
    <w:rsid w:val="00734817"/>
    <w:rsid w:val="00734C89"/>
    <w:rsid w:val="0073501C"/>
    <w:rsid w:val="007351B9"/>
    <w:rsid w:val="0073588C"/>
    <w:rsid w:val="00735A22"/>
    <w:rsid w:val="00735A58"/>
    <w:rsid w:val="00735B29"/>
    <w:rsid w:val="00735FA5"/>
    <w:rsid w:val="00736388"/>
    <w:rsid w:val="00736C94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3E7"/>
    <w:rsid w:val="00742541"/>
    <w:rsid w:val="00742884"/>
    <w:rsid w:val="00742B71"/>
    <w:rsid w:val="00742F47"/>
    <w:rsid w:val="007430D2"/>
    <w:rsid w:val="007431B7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5235"/>
    <w:rsid w:val="00755508"/>
    <w:rsid w:val="00755553"/>
    <w:rsid w:val="00755BF8"/>
    <w:rsid w:val="00756459"/>
    <w:rsid w:val="007564FB"/>
    <w:rsid w:val="0075654E"/>
    <w:rsid w:val="007568C5"/>
    <w:rsid w:val="0075706C"/>
    <w:rsid w:val="007570EE"/>
    <w:rsid w:val="0075777B"/>
    <w:rsid w:val="00757A29"/>
    <w:rsid w:val="00757BFF"/>
    <w:rsid w:val="00757CEC"/>
    <w:rsid w:val="00757ECA"/>
    <w:rsid w:val="007600F3"/>
    <w:rsid w:val="00760370"/>
    <w:rsid w:val="007604B4"/>
    <w:rsid w:val="00760995"/>
    <w:rsid w:val="00760C34"/>
    <w:rsid w:val="00760E65"/>
    <w:rsid w:val="00761369"/>
    <w:rsid w:val="007615D5"/>
    <w:rsid w:val="007615EA"/>
    <w:rsid w:val="00761E74"/>
    <w:rsid w:val="0076201C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E14"/>
    <w:rsid w:val="00763F2E"/>
    <w:rsid w:val="00764037"/>
    <w:rsid w:val="0076443E"/>
    <w:rsid w:val="0076472F"/>
    <w:rsid w:val="007653EF"/>
    <w:rsid w:val="00766055"/>
    <w:rsid w:val="0076608F"/>
    <w:rsid w:val="00766B55"/>
    <w:rsid w:val="007671C7"/>
    <w:rsid w:val="00767355"/>
    <w:rsid w:val="007679C3"/>
    <w:rsid w:val="00767DA6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F0"/>
    <w:rsid w:val="00773D23"/>
    <w:rsid w:val="00773D27"/>
    <w:rsid w:val="00773E4A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7A5"/>
    <w:rsid w:val="00783988"/>
    <w:rsid w:val="007841EE"/>
    <w:rsid w:val="00784613"/>
    <w:rsid w:val="0078471B"/>
    <w:rsid w:val="00784F14"/>
    <w:rsid w:val="00784FE6"/>
    <w:rsid w:val="00785097"/>
    <w:rsid w:val="0078536D"/>
    <w:rsid w:val="007853F9"/>
    <w:rsid w:val="00785558"/>
    <w:rsid w:val="00785A9E"/>
    <w:rsid w:val="00785EDB"/>
    <w:rsid w:val="00785F22"/>
    <w:rsid w:val="00786008"/>
    <w:rsid w:val="007860EB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F5E"/>
    <w:rsid w:val="00791B5B"/>
    <w:rsid w:val="0079203E"/>
    <w:rsid w:val="00792AB8"/>
    <w:rsid w:val="00792B4D"/>
    <w:rsid w:val="00792E14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982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A7E29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D35"/>
    <w:rsid w:val="007B1E67"/>
    <w:rsid w:val="007B1F51"/>
    <w:rsid w:val="007B2309"/>
    <w:rsid w:val="007B2529"/>
    <w:rsid w:val="007B2544"/>
    <w:rsid w:val="007B27B1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35E"/>
    <w:rsid w:val="007B77A1"/>
    <w:rsid w:val="007B77BB"/>
    <w:rsid w:val="007B7B78"/>
    <w:rsid w:val="007C03DE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08C"/>
    <w:rsid w:val="007C33A7"/>
    <w:rsid w:val="007C34B5"/>
    <w:rsid w:val="007C390C"/>
    <w:rsid w:val="007C3B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CF8"/>
    <w:rsid w:val="007D1059"/>
    <w:rsid w:val="007D12EA"/>
    <w:rsid w:val="007D18AD"/>
    <w:rsid w:val="007D19FA"/>
    <w:rsid w:val="007D1B7D"/>
    <w:rsid w:val="007D1D05"/>
    <w:rsid w:val="007D1E69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7F9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E48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50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FD"/>
    <w:rsid w:val="007E4A89"/>
    <w:rsid w:val="007E4B86"/>
    <w:rsid w:val="007E54BE"/>
    <w:rsid w:val="007E5927"/>
    <w:rsid w:val="007E5B0D"/>
    <w:rsid w:val="007E5EB5"/>
    <w:rsid w:val="007E5F0F"/>
    <w:rsid w:val="007E626C"/>
    <w:rsid w:val="007E6726"/>
    <w:rsid w:val="007E6D5B"/>
    <w:rsid w:val="007E73B8"/>
    <w:rsid w:val="007E7565"/>
    <w:rsid w:val="007E75EF"/>
    <w:rsid w:val="007E7684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2E2"/>
    <w:rsid w:val="007F660C"/>
    <w:rsid w:val="007F67EB"/>
    <w:rsid w:val="007F680E"/>
    <w:rsid w:val="007F6FBC"/>
    <w:rsid w:val="007F737E"/>
    <w:rsid w:val="007F7BD1"/>
    <w:rsid w:val="007F7C8E"/>
    <w:rsid w:val="008003F7"/>
    <w:rsid w:val="00800574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A8D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03C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9B1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A9"/>
    <w:rsid w:val="00820627"/>
    <w:rsid w:val="008207C6"/>
    <w:rsid w:val="00820A88"/>
    <w:rsid w:val="00820AFD"/>
    <w:rsid w:val="00820CFA"/>
    <w:rsid w:val="008215DC"/>
    <w:rsid w:val="0082169D"/>
    <w:rsid w:val="00821CF8"/>
    <w:rsid w:val="00821EA9"/>
    <w:rsid w:val="00822330"/>
    <w:rsid w:val="0082236D"/>
    <w:rsid w:val="0082245C"/>
    <w:rsid w:val="00822605"/>
    <w:rsid w:val="00822D1E"/>
    <w:rsid w:val="00823036"/>
    <w:rsid w:val="00823683"/>
    <w:rsid w:val="00823B89"/>
    <w:rsid w:val="00823CAA"/>
    <w:rsid w:val="00824174"/>
    <w:rsid w:val="00824765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0940"/>
    <w:rsid w:val="0083133C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11"/>
    <w:rsid w:val="00833FD3"/>
    <w:rsid w:val="0083406F"/>
    <w:rsid w:val="0083434F"/>
    <w:rsid w:val="00834758"/>
    <w:rsid w:val="00834778"/>
    <w:rsid w:val="00834ABC"/>
    <w:rsid w:val="00834AFA"/>
    <w:rsid w:val="00834EBD"/>
    <w:rsid w:val="00835043"/>
    <w:rsid w:val="0083546D"/>
    <w:rsid w:val="0083570B"/>
    <w:rsid w:val="008360A8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D3"/>
    <w:rsid w:val="008420FD"/>
    <w:rsid w:val="008429D2"/>
    <w:rsid w:val="00842D4B"/>
    <w:rsid w:val="008430B2"/>
    <w:rsid w:val="0084346B"/>
    <w:rsid w:val="00844C2F"/>
    <w:rsid w:val="00844F90"/>
    <w:rsid w:val="008450E1"/>
    <w:rsid w:val="00845843"/>
    <w:rsid w:val="00845A12"/>
    <w:rsid w:val="00845CDF"/>
    <w:rsid w:val="00845D7A"/>
    <w:rsid w:val="0084631C"/>
    <w:rsid w:val="008466B4"/>
    <w:rsid w:val="008466CF"/>
    <w:rsid w:val="00846A52"/>
    <w:rsid w:val="00846F9C"/>
    <w:rsid w:val="00847038"/>
    <w:rsid w:val="0084745F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4E"/>
    <w:rsid w:val="00853C50"/>
    <w:rsid w:val="00853C95"/>
    <w:rsid w:val="00853DDE"/>
    <w:rsid w:val="008542E9"/>
    <w:rsid w:val="008548C4"/>
    <w:rsid w:val="00854B66"/>
    <w:rsid w:val="00854C4E"/>
    <w:rsid w:val="00854E9D"/>
    <w:rsid w:val="0085507A"/>
    <w:rsid w:val="00855103"/>
    <w:rsid w:val="00856195"/>
    <w:rsid w:val="00856631"/>
    <w:rsid w:val="00856911"/>
    <w:rsid w:val="00856B28"/>
    <w:rsid w:val="008571ED"/>
    <w:rsid w:val="0085752E"/>
    <w:rsid w:val="00857989"/>
    <w:rsid w:val="00857A8B"/>
    <w:rsid w:val="00857BDF"/>
    <w:rsid w:val="00857C47"/>
    <w:rsid w:val="00857D67"/>
    <w:rsid w:val="00857E04"/>
    <w:rsid w:val="00860206"/>
    <w:rsid w:val="0086070B"/>
    <w:rsid w:val="00860887"/>
    <w:rsid w:val="008609FA"/>
    <w:rsid w:val="008611EA"/>
    <w:rsid w:val="00861D18"/>
    <w:rsid w:val="0086289A"/>
    <w:rsid w:val="00862E75"/>
    <w:rsid w:val="00862F67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47E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1EC9"/>
    <w:rsid w:val="008720FA"/>
    <w:rsid w:val="0087211D"/>
    <w:rsid w:val="008721E5"/>
    <w:rsid w:val="00872718"/>
    <w:rsid w:val="0087274A"/>
    <w:rsid w:val="00872E9A"/>
    <w:rsid w:val="00873054"/>
    <w:rsid w:val="0087344E"/>
    <w:rsid w:val="00873491"/>
    <w:rsid w:val="008734EC"/>
    <w:rsid w:val="00873582"/>
    <w:rsid w:val="0087368F"/>
    <w:rsid w:val="008736F6"/>
    <w:rsid w:val="00873C5B"/>
    <w:rsid w:val="00873D6B"/>
    <w:rsid w:val="00873EAC"/>
    <w:rsid w:val="00873F6D"/>
    <w:rsid w:val="0087404D"/>
    <w:rsid w:val="0087429D"/>
    <w:rsid w:val="00874BDB"/>
    <w:rsid w:val="00874BE3"/>
    <w:rsid w:val="00874D5D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4E30"/>
    <w:rsid w:val="00885261"/>
    <w:rsid w:val="00885409"/>
    <w:rsid w:val="00885923"/>
    <w:rsid w:val="008861B3"/>
    <w:rsid w:val="00886380"/>
    <w:rsid w:val="00886634"/>
    <w:rsid w:val="00886B20"/>
    <w:rsid w:val="00886DDD"/>
    <w:rsid w:val="00887032"/>
    <w:rsid w:val="008877F8"/>
    <w:rsid w:val="00887847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6EE"/>
    <w:rsid w:val="00892D56"/>
    <w:rsid w:val="00893035"/>
    <w:rsid w:val="00893672"/>
    <w:rsid w:val="008938DB"/>
    <w:rsid w:val="00893920"/>
    <w:rsid w:val="00893C30"/>
    <w:rsid w:val="00893CDD"/>
    <w:rsid w:val="00893CEA"/>
    <w:rsid w:val="00893D36"/>
    <w:rsid w:val="00893EE8"/>
    <w:rsid w:val="00894166"/>
    <w:rsid w:val="0089420C"/>
    <w:rsid w:val="0089424D"/>
    <w:rsid w:val="008943DB"/>
    <w:rsid w:val="008945E8"/>
    <w:rsid w:val="00894679"/>
    <w:rsid w:val="00894BF6"/>
    <w:rsid w:val="00894E0C"/>
    <w:rsid w:val="008950A8"/>
    <w:rsid w:val="00895114"/>
    <w:rsid w:val="008954C6"/>
    <w:rsid w:val="008955C7"/>
    <w:rsid w:val="008955F0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276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DFA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141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73D"/>
    <w:rsid w:val="008B1824"/>
    <w:rsid w:val="008B1A91"/>
    <w:rsid w:val="008B2097"/>
    <w:rsid w:val="008B20A2"/>
    <w:rsid w:val="008B21F9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3D12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EF3"/>
    <w:rsid w:val="008C2F55"/>
    <w:rsid w:val="008C303C"/>
    <w:rsid w:val="008C3150"/>
    <w:rsid w:val="008C31D1"/>
    <w:rsid w:val="008C340E"/>
    <w:rsid w:val="008C367B"/>
    <w:rsid w:val="008C3952"/>
    <w:rsid w:val="008C3C00"/>
    <w:rsid w:val="008C3CA5"/>
    <w:rsid w:val="008C3D76"/>
    <w:rsid w:val="008C3E7A"/>
    <w:rsid w:val="008C46A1"/>
    <w:rsid w:val="008C48C8"/>
    <w:rsid w:val="008C519D"/>
    <w:rsid w:val="008C51ED"/>
    <w:rsid w:val="008C5868"/>
    <w:rsid w:val="008C59E7"/>
    <w:rsid w:val="008C5F8B"/>
    <w:rsid w:val="008C644B"/>
    <w:rsid w:val="008C6536"/>
    <w:rsid w:val="008C69E2"/>
    <w:rsid w:val="008C6A48"/>
    <w:rsid w:val="008C70E4"/>
    <w:rsid w:val="008C7117"/>
    <w:rsid w:val="008C71DD"/>
    <w:rsid w:val="008C7318"/>
    <w:rsid w:val="008C7541"/>
    <w:rsid w:val="008C75D6"/>
    <w:rsid w:val="008C7603"/>
    <w:rsid w:val="008C7CE9"/>
    <w:rsid w:val="008C7F61"/>
    <w:rsid w:val="008D0278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3D34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3D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EAD"/>
    <w:rsid w:val="008F3180"/>
    <w:rsid w:val="008F32C9"/>
    <w:rsid w:val="008F399D"/>
    <w:rsid w:val="008F3C29"/>
    <w:rsid w:val="008F3D43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6B"/>
    <w:rsid w:val="008F77AF"/>
    <w:rsid w:val="008F78D3"/>
    <w:rsid w:val="008F7AAC"/>
    <w:rsid w:val="008F7B86"/>
    <w:rsid w:val="008F7E44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AB0"/>
    <w:rsid w:val="00905C46"/>
    <w:rsid w:val="00905D3E"/>
    <w:rsid w:val="00905FB3"/>
    <w:rsid w:val="009060C1"/>
    <w:rsid w:val="00906551"/>
    <w:rsid w:val="00906C27"/>
    <w:rsid w:val="00906E1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E53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49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C8A"/>
    <w:rsid w:val="00932FB5"/>
    <w:rsid w:val="009330D7"/>
    <w:rsid w:val="00933213"/>
    <w:rsid w:val="00933351"/>
    <w:rsid w:val="009338BC"/>
    <w:rsid w:val="00933EFF"/>
    <w:rsid w:val="00933F3A"/>
    <w:rsid w:val="00934041"/>
    <w:rsid w:val="00934219"/>
    <w:rsid w:val="0093449B"/>
    <w:rsid w:val="009347C2"/>
    <w:rsid w:val="00935183"/>
    <w:rsid w:val="009359DC"/>
    <w:rsid w:val="00935B08"/>
    <w:rsid w:val="00935F4D"/>
    <w:rsid w:val="009368A8"/>
    <w:rsid w:val="00936959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D9E"/>
    <w:rsid w:val="00942F6C"/>
    <w:rsid w:val="00942FE8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5EE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752"/>
    <w:rsid w:val="00963D6F"/>
    <w:rsid w:val="00963DA6"/>
    <w:rsid w:val="00964045"/>
    <w:rsid w:val="009641F3"/>
    <w:rsid w:val="00964383"/>
    <w:rsid w:val="0096479E"/>
    <w:rsid w:val="00964991"/>
    <w:rsid w:val="00964A93"/>
    <w:rsid w:val="00964B69"/>
    <w:rsid w:val="00964FCD"/>
    <w:rsid w:val="009651C4"/>
    <w:rsid w:val="009651E7"/>
    <w:rsid w:val="00965218"/>
    <w:rsid w:val="009657FF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47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650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2EC"/>
    <w:rsid w:val="0097473B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554"/>
    <w:rsid w:val="00985979"/>
    <w:rsid w:val="009859CE"/>
    <w:rsid w:val="00985CD3"/>
    <w:rsid w:val="009860CC"/>
    <w:rsid w:val="00986101"/>
    <w:rsid w:val="00986191"/>
    <w:rsid w:val="00986399"/>
    <w:rsid w:val="00986533"/>
    <w:rsid w:val="00986648"/>
    <w:rsid w:val="00986904"/>
    <w:rsid w:val="00986B47"/>
    <w:rsid w:val="0098707C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CD"/>
    <w:rsid w:val="009932DF"/>
    <w:rsid w:val="00993365"/>
    <w:rsid w:val="009933A0"/>
    <w:rsid w:val="009933BD"/>
    <w:rsid w:val="00993A73"/>
    <w:rsid w:val="00993D05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7A7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6F80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0F2E"/>
    <w:rsid w:val="009A1181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B0030"/>
    <w:rsid w:val="009B03FE"/>
    <w:rsid w:val="009B04AC"/>
    <w:rsid w:val="009B0760"/>
    <w:rsid w:val="009B07A7"/>
    <w:rsid w:val="009B0A57"/>
    <w:rsid w:val="009B0C70"/>
    <w:rsid w:val="009B0FB0"/>
    <w:rsid w:val="009B133E"/>
    <w:rsid w:val="009B148C"/>
    <w:rsid w:val="009B17C1"/>
    <w:rsid w:val="009B1ED0"/>
    <w:rsid w:val="009B204F"/>
    <w:rsid w:val="009B212F"/>
    <w:rsid w:val="009B230B"/>
    <w:rsid w:val="009B26BE"/>
    <w:rsid w:val="009B2735"/>
    <w:rsid w:val="009B2808"/>
    <w:rsid w:val="009B2AE2"/>
    <w:rsid w:val="009B2AF5"/>
    <w:rsid w:val="009B3085"/>
    <w:rsid w:val="009B30BD"/>
    <w:rsid w:val="009B3123"/>
    <w:rsid w:val="009B3260"/>
    <w:rsid w:val="009B35CC"/>
    <w:rsid w:val="009B3E19"/>
    <w:rsid w:val="009B3F6E"/>
    <w:rsid w:val="009B3FB2"/>
    <w:rsid w:val="009B41EA"/>
    <w:rsid w:val="009B4652"/>
    <w:rsid w:val="009B4E06"/>
    <w:rsid w:val="009B4F4B"/>
    <w:rsid w:val="009B577D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954"/>
    <w:rsid w:val="009C12BC"/>
    <w:rsid w:val="009C1916"/>
    <w:rsid w:val="009C1DDF"/>
    <w:rsid w:val="009C218C"/>
    <w:rsid w:val="009C2826"/>
    <w:rsid w:val="009C2838"/>
    <w:rsid w:val="009C2CAE"/>
    <w:rsid w:val="009C2CC3"/>
    <w:rsid w:val="009C30F1"/>
    <w:rsid w:val="009C3292"/>
    <w:rsid w:val="009C346E"/>
    <w:rsid w:val="009C3477"/>
    <w:rsid w:val="009C3511"/>
    <w:rsid w:val="009C36CC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0D9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5C3"/>
    <w:rsid w:val="009D265F"/>
    <w:rsid w:val="009D2735"/>
    <w:rsid w:val="009D2C9E"/>
    <w:rsid w:val="009D3339"/>
    <w:rsid w:val="009D33AF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A43"/>
    <w:rsid w:val="009E0BFF"/>
    <w:rsid w:val="009E0C88"/>
    <w:rsid w:val="009E0E29"/>
    <w:rsid w:val="009E10EB"/>
    <w:rsid w:val="009E129B"/>
    <w:rsid w:val="009E16FB"/>
    <w:rsid w:val="009E185B"/>
    <w:rsid w:val="009E1A50"/>
    <w:rsid w:val="009E1A63"/>
    <w:rsid w:val="009E25EB"/>
    <w:rsid w:val="009E27B3"/>
    <w:rsid w:val="009E2B91"/>
    <w:rsid w:val="009E2C1A"/>
    <w:rsid w:val="009E2C5E"/>
    <w:rsid w:val="009E2E27"/>
    <w:rsid w:val="009E2E90"/>
    <w:rsid w:val="009E3188"/>
    <w:rsid w:val="009E3BD7"/>
    <w:rsid w:val="009E3D9C"/>
    <w:rsid w:val="009E43C8"/>
    <w:rsid w:val="009E456C"/>
    <w:rsid w:val="009E4584"/>
    <w:rsid w:val="009E4697"/>
    <w:rsid w:val="009E4A4C"/>
    <w:rsid w:val="009E4B87"/>
    <w:rsid w:val="009E4C9A"/>
    <w:rsid w:val="009E53DC"/>
    <w:rsid w:val="009E5678"/>
    <w:rsid w:val="009E56A3"/>
    <w:rsid w:val="009E5717"/>
    <w:rsid w:val="009E5793"/>
    <w:rsid w:val="009E5D33"/>
    <w:rsid w:val="009E5F59"/>
    <w:rsid w:val="009E5FC1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6F8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14F"/>
    <w:rsid w:val="00A102F6"/>
    <w:rsid w:val="00A10330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891"/>
    <w:rsid w:val="00A139E9"/>
    <w:rsid w:val="00A13C7D"/>
    <w:rsid w:val="00A13DF1"/>
    <w:rsid w:val="00A13E50"/>
    <w:rsid w:val="00A13E7D"/>
    <w:rsid w:val="00A13FEA"/>
    <w:rsid w:val="00A14489"/>
    <w:rsid w:val="00A14DBE"/>
    <w:rsid w:val="00A1524D"/>
    <w:rsid w:val="00A1537F"/>
    <w:rsid w:val="00A15652"/>
    <w:rsid w:val="00A158A9"/>
    <w:rsid w:val="00A15B10"/>
    <w:rsid w:val="00A15BAE"/>
    <w:rsid w:val="00A16383"/>
    <w:rsid w:val="00A16678"/>
    <w:rsid w:val="00A16A28"/>
    <w:rsid w:val="00A16A6F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7F1"/>
    <w:rsid w:val="00A257FF"/>
    <w:rsid w:val="00A25873"/>
    <w:rsid w:val="00A25875"/>
    <w:rsid w:val="00A25EC3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34A"/>
    <w:rsid w:val="00A31500"/>
    <w:rsid w:val="00A31A44"/>
    <w:rsid w:val="00A31D4A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262"/>
    <w:rsid w:val="00A365D8"/>
    <w:rsid w:val="00A368E8"/>
    <w:rsid w:val="00A3719E"/>
    <w:rsid w:val="00A37585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0FB"/>
    <w:rsid w:val="00A42171"/>
    <w:rsid w:val="00A424EC"/>
    <w:rsid w:val="00A425A2"/>
    <w:rsid w:val="00A42811"/>
    <w:rsid w:val="00A42AE0"/>
    <w:rsid w:val="00A42D52"/>
    <w:rsid w:val="00A4329E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4EAE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55C"/>
    <w:rsid w:val="00A465FF"/>
    <w:rsid w:val="00A46AE8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702"/>
    <w:rsid w:val="00A52732"/>
    <w:rsid w:val="00A52C6C"/>
    <w:rsid w:val="00A52FAD"/>
    <w:rsid w:val="00A530B2"/>
    <w:rsid w:val="00A5325A"/>
    <w:rsid w:val="00A53467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9C7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20D"/>
    <w:rsid w:val="00A6655F"/>
    <w:rsid w:val="00A66690"/>
    <w:rsid w:val="00A66986"/>
    <w:rsid w:val="00A67367"/>
    <w:rsid w:val="00A6765D"/>
    <w:rsid w:val="00A67E1C"/>
    <w:rsid w:val="00A70526"/>
    <w:rsid w:val="00A70847"/>
    <w:rsid w:val="00A70C4B"/>
    <w:rsid w:val="00A70EB6"/>
    <w:rsid w:val="00A70FBC"/>
    <w:rsid w:val="00A7129D"/>
    <w:rsid w:val="00A712B7"/>
    <w:rsid w:val="00A71E16"/>
    <w:rsid w:val="00A72153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47F"/>
    <w:rsid w:val="00A94A15"/>
    <w:rsid w:val="00A94F38"/>
    <w:rsid w:val="00A951DF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8EB"/>
    <w:rsid w:val="00AA3CDE"/>
    <w:rsid w:val="00AA3D1A"/>
    <w:rsid w:val="00AA3FC0"/>
    <w:rsid w:val="00AA425D"/>
    <w:rsid w:val="00AA4742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A4A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26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6FC4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3EE3"/>
    <w:rsid w:val="00AC40B4"/>
    <w:rsid w:val="00AC4299"/>
    <w:rsid w:val="00AC4696"/>
    <w:rsid w:val="00AC4793"/>
    <w:rsid w:val="00AC4C3D"/>
    <w:rsid w:val="00AC4C7F"/>
    <w:rsid w:val="00AC4EB4"/>
    <w:rsid w:val="00AC4F48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B1C"/>
    <w:rsid w:val="00AD1EEF"/>
    <w:rsid w:val="00AD1F92"/>
    <w:rsid w:val="00AD2020"/>
    <w:rsid w:val="00AD2CDC"/>
    <w:rsid w:val="00AD2D75"/>
    <w:rsid w:val="00AD4471"/>
    <w:rsid w:val="00AD45A0"/>
    <w:rsid w:val="00AD48CF"/>
    <w:rsid w:val="00AD4E41"/>
    <w:rsid w:val="00AD529F"/>
    <w:rsid w:val="00AD5431"/>
    <w:rsid w:val="00AD5A0B"/>
    <w:rsid w:val="00AD5C28"/>
    <w:rsid w:val="00AD5CEF"/>
    <w:rsid w:val="00AD6039"/>
    <w:rsid w:val="00AD6163"/>
    <w:rsid w:val="00AD673B"/>
    <w:rsid w:val="00AD685D"/>
    <w:rsid w:val="00AD6E84"/>
    <w:rsid w:val="00AD6FEA"/>
    <w:rsid w:val="00AD74EA"/>
    <w:rsid w:val="00AD75A3"/>
    <w:rsid w:val="00AD77B4"/>
    <w:rsid w:val="00AD79D6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D9B"/>
    <w:rsid w:val="00AE1E8B"/>
    <w:rsid w:val="00AE1F52"/>
    <w:rsid w:val="00AE20DB"/>
    <w:rsid w:val="00AE213A"/>
    <w:rsid w:val="00AE2460"/>
    <w:rsid w:val="00AE275D"/>
    <w:rsid w:val="00AE277F"/>
    <w:rsid w:val="00AE2C89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4FA3"/>
    <w:rsid w:val="00AE6211"/>
    <w:rsid w:val="00AE624F"/>
    <w:rsid w:val="00AE696A"/>
    <w:rsid w:val="00AE6D23"/>
    <w:rsid w:val="00AE6D83"/>
    <w:rsid w:val="00AE6F44"/>
    <w:rsid w:val="00AE72B3"/>
    <w:rsid w:val="00AE75C8"/>
    <w:rsid w:val="00AE7B4E"/>
    <w:rsid w:val="00AF0253"/>
    <w:rsid w:val="00AF02CA"/>
    <w:rsid w:val="00AF0933"/>
    <w:rsid w:val="00AF0E24"/>
    <w:rsid w:val="00AF0F33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629A"/>
    <w:rsid w:val="00AF6345"/>
    <w:rsid w:val="00AF7396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0C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4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A9F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2C2"/>
    <w:rsid w:val="00B24370"/>
    <w:rsid w:val="00B24598"/>
    <w:rsid w:val="00B246AA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A8B"/>
    <w:rsid w:val="00B26B47"/>
    <w:rsid w:val="00B26C8A"/>
    <w:rsid w:val="00B26EF7"/>
    <w:rsid w:val="00B27031"/>
    <w:rsid w:val="00B2708D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EA0"/>
    <w:rsid w:val="00B434E0"/>
    <w:rsid w:val="00B438DF"/>
    <w:rsid w:val="00B43A1F"/>
    <w:rsid w:val="00B43E28"/>
    <w:rsid w:val="00B446D4"/>
    <w:rsid w:val="00B448DF"/>
    <w:rsid w:val="00B44ABE"/>
    <w:rsid w:val="00B44B74"/>
    <w:rsid w:val="00B44CE6"/>
    <w:rsid w:val="00B44F0E"/>
    <w:rsid w:val="00B4500E"/>
    <w:rsid w:val="00B4510B"/>
    <w:rsid w:val="00B4533A"/>
    <w:rsid w:val="00B4552F"/>
    <w:rsid w:val="00B45575"/>
    <w:rsid w:val="00B45746"/>
    <w:rsid w:val="00B45753"/>
    <w:rsid w:val="00B458A6"/>
    <w:rsid w:val="00B45DE8"/>
    <w:rsid w:val="00B465C5"/>
    <w:rsid w:val="00B4678F"/>
    <w:rsid w:val="00B46AB0"/>
    <w:rsid w:val="00B46D44"/>
    <w:rsid w:val="00B470C1"/>
    <w:rsid w:val="00B4723A"/>
    <w:rsid w:val="00B47578"/>
    <w:rsid w:val="00B478D3"/>
    <w:rsid w:val="00B47BC8"/>
    <w:rsid w:val="00B5008E"/>
    <w:rsid w:val="00B50112"/>
    <w:rsid w:val="00B503F6"/>
    <w:rsid w:val="00B505D0"/>
    <w:rsid w:val="00B50678"/>
    <w:rsid w:val="00B508C0"/>
    <w:rsid w:val="00B508DC"/>
    <w:rsid w:val="00B50914"/>
    <w:rsid w:val="00B50B3D"/>
    <w:rsid w:val="00B50EBE"/>
    <w:rsid w:val="00B50F1D"/>
    <w:rsid w:val="00B5130D"/>
    <w:rsid w:val="00B515B1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6EEA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669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1E86"/>
    <w:rsid w:val="00B72083"/>
    <w:rsid w:val="00B722E3"/>
    <w:rsid w:val="00B7272E"/>
    <w:rsid w:val="00B7294C"/>
    <w:rsid w:val="00B73099"/>
    <w:rsid w:val="00B740FB"/>
    <w:rsid w:val="00B7427E"/>
    <w:rsid w:val="00B74408"/>
    <w:rsid w:val="00B74667"/>
    <w:rsid w:val="00B7603D"/>
    <w:rsid w:val="00B76237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FF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817"/>
    <w:rsid w:val="00B83B30"/>
    <w:rsid w:val="00B83FB9"/>
    <w:rsid w:val="00B8434A"/>
    <w:rsid w:val="00B844F5"/>
    <w:rsid w:val="00B84545"/>
    <w:rsid w:val="00B84E1B"/>
    <w:rsid w:val="00B84E40"/>
    <w:rsid w:val="00B84E6F"/>
    <w:rsid w:val="00B8503A"/>
    <w:rsid w:val="00B850AC"/>
    <w:rsid w:val="00B85445"/>
    <w:rsid w:val="00B8566F"/>
    <w:rsid w:val="00B857A9"/>
    <w:rsid w:val="00B8617D"/>
    <w:rsid w:val="00B86402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1D3"/>
    <w:rsid w:val="00B91534"/>
    <w:rsid w:val="00B91BE9"/>
    <w:rsid w:val="00B91DE8"/>
    <w:rsid w:val="00B92173"/>
    <w:rsid w:val="00B925F7"/>
    <w:rsid w:val="00B92AB2"/>
    <w:rsid w:val="00B93200"/>
    <w:rsid w:val="00B9339C"/>
    <w:rsid w:val="00B935F5"/>
    <w:rsid w:val="00B93764"/>
    <w:rsid w:val="00B93AE4"/>
    <w:rsid w:val="00B93C4B"/>
    <w:rsid w:val="00B93DDC"/>
    <w:rsid w:val="00B93DDD"/>
    <w:rsid w:val="00B93F4B"/>
    <w:rsid w:val="00B943BE"/>
    <w:rsid w:val="00B9482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A7F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68B"/>
    <w:rsid w:val="00BA4894"/>
    <w:rsid w:val="00BA49A5"/>
    <w:rsid w:val="00BA4DBC"/>
    <w:rsid w:val="00BA5267"/>
    <w:rsid w:val="00BA5652"/>
    <w:rsid w:val="00BA56C9"/>
    <w:rsid w:val="00BA5CDD"/>
    <w:rsid w:val="00BA6487"/>
    <w:rsid w:val="00BA650C"/>
    <w:rsid w:val="00BA6847"/>
    <w:rsid w:val="00BA6CD2"/>
    <w:rsid w:val="00BA700E"/>
    <w:rsid w:val="00BA72E9"/>
    <w:rsid w:val="00BA740D"/>
    <w:rsid w:val="00BA7684"/>
    <w:rsid w:val="00BA7C36"/>
    <w:rsid w:val="00BA7D64"/>
    <w:rsid w:val="00BB026F"/>
    <w:rsid w:val="00BB0393"/>
    <w:rsid w:val="00BB08B5"/>
    <w:rsid w:val="00BB0D0F"/>
    <w:rsid w:val="00BB1067"/>
    <w:rsid w:val="00BB1212"/>
    <w:rsid w:val="00BB133B"/>
    <w:rsid w:val="00BB1850"/>
    <w:rsid w:val="00BB1B9C"/>
    <w:rsid w:val="00BB1C25"/>
    <w:rsid w:val="00BB1E10"/>
    <w:rsid w:val="00BB22DA"/>
    <w:rsid w:val="00BB2A9B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BE1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CCD"/>
    <w:rsid w:val="00BC1DFE"/>
    <w:rsid w:val="00BC212D"/>
    <w:rsid w:val="00BC24C2"/>
    <w:rsid w:val="00BC28DE"/>
    <w:rsid w:val="00BC2991"/>
    <w:rsid w:val="00BC2A1B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A20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D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2AC7"/>
    <w:rsid w:val="00BD30CA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6D7"/>
    <w:rsid w:val="00BF293A"/>
    <w:rsid w:val="00BF2ADD"/>
    <w:rsid w:val="00BF2EA0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66F0"/>
    <w:rsid w:val="00BF70B4"/>
    <w:rsid w:val="00BF76F6"/>
    <w:rsid w:val="00BF7D30"/>
    <w:rsid w:val="00BF7E89"/>
    <w:rsid w:val="00C00271"/>
    <w:rsid w:val="00C00404"/>
    <w:rsid w:val="00C00BCE"/>
    <w:rsid w:val="00C010D2"/>
    <w:rsid w:val="00C01797"/>
    <w:rsid w:val="00C01809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6FB"/>
    <w:rsid w:val="00C117ED"/>
    <w:rsid w:val="00C11857"/>
    <w:rsid w:val="00C11C43"/>
    <w:rsid w:val="00C121BA"/>
    <w:rsid w:val="00C123A9"/>
    <w:rsid w:val="00C125A5"/>
    <w:rsid w:val="00C12AC2"/>
    <w:rsid w:val="00C13190"/>
    <w:rsid w:val="00C1327C"/>
    <w:rsid w:val="00C133D2"/>
    <w:rsid w:val="00C1394D"/>
    <w:rsid w:val="00C13E87"/>
    <w:rsid w:val="00C14148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3DC"/>
    <w:rsid w:val="00C17523"/>
    <w:rsid w:val="00C175D2"/>
    <w:rsid w:val="00C1770C"/>
    <w:rsid w:val="00C1780B"/>
    <w:rsid w:val="00C20296"/>
    <w:rsid w:val="00C20306"/>
    <w:rsid w:val="00C2037C"/>
    <w:rsid w:val="00C20574"/>
    <w:rsid w:val="00C207FE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63BA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23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1AEA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A3"/>
    <w:rsid w:val="00C55FD8"/>
    <w:rsid w:val="00C56121"/>
    <w:rsid w:val="00C56264"/>
    <w:rsid w:val="00C56337"/>
    <w:rsid w:val="00C566B8"/>
    <w:rsid w:val="00C566CC"/>
    <w:rsid w:val="00C56AA8"/>
    <w:rsid w:val="00C56B40"/>
    <w:rsid w:val="00C57028"/>
    <w:rsid w:val="00C570B9"/>
    <w:rsid w:val="00C572B2"/>
    <w:rsid w:val="00C57444"/>
    <w:rsid w:val="00C57704"/>
    <w:rsid w:val="00C57E82"/>
    <w:rsid w:val="00C57E83"/>
    <w:rsid w:val="00C6016C"/>
    <w:rsid w:val="00C603DA"/>
    <w:rsid w:val="00C60A22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8F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2C3"/>
    <w:rsid w:val="00C75AC7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53"/>
    <w:rsid w:val="00C875CE"/>
    <w:rsid w:val="00C87751"/>
    <w:rsid w:val="00C87773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2DE2"/>
    <w:rsid w:val="00C9330B"/>
    <w:rsid w:val="00C93329"/>
    <w:rsid w:val="00C93D41"/>
    <w:rsid w:val="00C93E25"/>
    <w:rsid w:val="00C93FE7"/>
    <w:rsid w:val="00C941BE"/>
    <w:rsid w:val="00C94380"/>
    <w:rsid w:val="00C9445A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120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8F"/>
    <w:rsid w:val="00CA49F7"/>
    <w:rsid w:val="00CA4A81"/>
    <w:rsid w:val="00CA4B5D"/>
    <w:rsid w:val="00CA4DD2"/>
    <w:rsid w:val="00CA4FAB"/>
    <w:rsid w:val="00CA5654"/>
    <w:rsid w:val="00CA56ED"/>
    <w:rsid w:val="00CA58A9"/>
    <w:rsid w:val="00CA5A0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6C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52"/>
    <w:rsid w:val="00CB42A5"/>
    <w:rsid w:val="00CB4DE9"/>
    <w:rsid w:val="00CB5278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391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30B"/>
    <w:rsid w:val="00CC5439"/>
    <w:rsid w:val="00CC54C7"/>
    <w:rsid w:val="00CC5788"/>
    <w:rsid w:val="00CC5B48"/>
    <w:rsid w:val="00CC5BCB"/>
    <w:rsid w:val="00CC5F74"/>
    <w:rsid w:val="00CC63A3"/>
    <w:rsid w:val="00CC6730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177"/>
    <w:rsid w:val="00CD6B41"/>
    <w:rsid w:val="00CD6EAC"/>
    <w:rsid w:val="00CD7188"/>
    <w:rsid w:val="00CD72A3"/>
    <w:rsid w:val="00CD7567"/>
    <w:rsid w:val="00CD7992"/>
    <w:rsid w:val="00CD7DDC"/>
    <w:rsid w:val="00CE0797"/>
    <w:rsid w:val="00CE0E9F"/>
    <w:rsid w:val="00CE14DE"/>
    <w:rsid w:val="00CE14EC"/>
    <w:rsid w:val="00CE1668"/>
    <w:rsid w:val="00CE1E2A"/>
    <w:rsid w:val="00CE1F0B"/>
    <w:rsid w:val="00CE208E"/>
    <w:rsid w:val="00CE2642"/>
    <w:rsid w:val="00CE2AF8"/>
    <w:rsid w:val="00CE3165"/>
    <w:rsid w:val="00CE36AC"/>
    <w:rsid w:val="00CE433C"/>
    <w:rsid w:val="00CE439F"/>
    <w:rsid w:val="00CE46BB"/>
    <w:rsid w:val="00CE4B35"/>
    <w:rsid w:val="00CE4B67"/>
    <w:rsid w:val="00CE5198"/>
    <w:rsid w:val="00CE5286"/>
    <w:rsid w:val="00CE5CAD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027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897"/>
    <w:rsid w:val="00D0197A"/>
    <w:rsid w:val="00D01BF5"/>
    <w:rsid w:val="00D01C35"/>
    <w:rsid w:val="00D02647"/>
    <w:rsid w:val="00D026D0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C6C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336"/>
    <w:rsid w:val="00D076C8"/>
    <w:rsid w:val="00D07A1A"/>
    <w:rsid w:val="00D07BDC"/>
    <w:rsid w:val="00D07D1A"/>
    <w:rsid w:val="00D07F57"/>
    <w:rsid w:val="00D101D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E40"/>
    <w:rsid w:val="00D24179"/>
    <w:rsid w:val="00D242BB"/>
    <w:rsid w:val="00D2443C"/>
    <w:rsid w:val="00D24B78"/>
    <w:rsid w:val="00D24EB6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1FD8"/>
    <w:rsid w:val="00D323F0"/>
    <w:rsid w:val="00D326B4"/>
    <w:rsid w:val="00D329EB"/>
    <w:rsid w:val="00D33367"/>
    <w:rsid w:val="00D333A3"/>
    <w:rsid w:val="00D3340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45D"/>
    <w:rsid w:val="00D40632"/>
    <w:rsid w:val="00D408B5"/>
    <w:rsid w:val="00D408EE"/>
    <w:rsid w:val="00D40970"/>
    <w:rsid w:val="00D409E6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1CD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9ED"/>
    <w:rsid w:val="00D47A4F"/>
    <w:rsid w:val="00D47EE6"/>
    <w:rsid w:val="00D504E3"/>
    <w:rsid w:val="00D50DC0"/>
    <w:rsid w:val="00D50EA7"/>
    <w:rsid w:val="00D50ECD"/>
    <w:rsid w:val="00D50FB2"/>
    <w:rsid w:val="00D514B2"/>
    <w:rsid w:val="00D517F1"/>
    <w:rsid w:val="00D519D3"/>
    <w:rsid w:val="00D52050"/>
    <w:rsid w:val="00D522C7"/>
    <w:rsid w:val="00D52A62"/>
    <w:rsid w:val="00D52C52"/>
    <w:rsid w:val="00D52C53"/>
    <w:rsid w:val="00D5301F"/>
    <w:rsid w:val="00D534AD"/>
    <w:rsid w:val="00D53631"/>
    <w:rsid w:val="00D538E7"/>
    <w:rsid w:val="00D53A04"/>
    <w:rsid w:val="00D53C27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149"/>
    <w:rsid w:val="00D67370"/>
    <w:rsid w:val="00D679F6"/>
    <w:rsid w:val="00D67A36"/>
    <w:rsid w:val="00D67CE0"/>
    <w:rsid w:val="00D67D94"/>
    <w:rsid w:val="00D67E63"/>
    <w:rsid w:val="00D70149"/>
    <w:rsid w:val="00D7018C"/>
    <w:rsid w:val="00D70233"/>
    <w:rsid w:val="00D7055B"/>
    <w:rsid w:val="00D70BAC"/>
    <w:rsid w:val="00D70C26"/>
    <w:rsid w:val="00D70E5B"/>
    <w:rsid w:val="00D70F85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131"/>
    <w:rsid w:val="00D752A3"/>
    <w:rsid w:val="00D752C3"/>
    <w:rsid w:val="00D753DC"/>
    <w:rsid w:val="00D75873"/>
    <w:rsid w:val="00D75C48"/>
    <w:rsid w:val="00D75CD5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0B"/>
    <w:rsid w:val="00D80A6C"/>
    <w:rsid w:val="00D80C4F"/>
    <w:rsid w:val="00D80DF2"/>
    <w:rsid w:val="00D81121"/>
    <w:rsid w:val="00D81212"/>
    <w:rsid w:val="00D812F5"/>
    <w:rsid w:val="00D8173A"/>
    <w:rsid w:val="00D8180B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956"/>
    <w:rsid w:val="00D869DB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68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605"/>
    <w:rsid w:val="00DA4647"/>
    <w:rsid w:val="00DA49E4"/>
    <w:rsid w:val="00DA4ACA"/>
    <w:rsid w:val="00DA581F"/>
    <w:rsid w:val="00DA59F8"/>
    <w:rsid w:val="00DA5BA2"/>
    <w:rsid w:val="00DA5EF2"/>
    <w:rsid w:val="00DA660A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A4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FB4"/>
    <w:rsid w:val="00DB566F"/>
    <w:rsid w:val="00DB583D"/>
    <w:rsid w:val="00DB599A"/>
    <w:rsid w:val="00DB5BFE"/>
    <w:rsid w:val="00DB5C2B"/>
    <w:rsid w:val="00DB5EEE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8F1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CB7"/>
    <w:rsid w:val="00DC3DDD"/>
    <w:rsid w:val="00DC3F52"/>
    <w:rsid w:val="00DC3F93"/>
    <w:rsid w:val="00DC440D"/>
    <w:rsid w:val="00DC4562"/>
    <w:rsid w:val="00DC493C"/>
    <w:rsid w:val="00DC4E9B"/>
    <w:rsid w:val="00DC5682"/>
    <w:rsid w:val="00DC5BCB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3E2F"/>
    <w:rsid w:val="00DD422E"/>
    <w:rsid w:val="00DD42CD"/>
    <w:rsid w:val="00DD4747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721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A60"/>
    <w:rsid w:val="00DF0D8A"/>
    <w:rsid w:val="00DF13BA"/>
    <w:rsid w:val="00DF1608"/>
    <w:rsid w:val="00DF1A17"/>
    <w:rsid w:val="00DF1A78"/>
    <w:rsid w:val="00DF1FE9"/>
    <w:rsid w:val="00DF225A"/>
    <w:rsid w:val="00DF25E5"/>
    <w:rsid w:val="00DF27CC"/>
    <w:rsid w:val="00DF2D0B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4FD6"/>
    <w:rsid w:val="00DF517B"/>
    <w:rsid w:val="00DF526E"/>
    <w:rsid w:val="00DF5399"/>
    <w:rsid w:val="00DF53D2"/>
    <w:rsid w:val="00DF5703"/>
    <w:rsid w:val="00DF5763"/>
    <w:rsid w:val="00DF5B7F"/>
    <w:rsid w:val="00DF5C75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0F45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DA6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046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5D1"/>
    <w:rsid w:val="00E15614"/>
    <w:rsid w:val="00E156AD"/>
    <w:rsid w:val="00E16037"/>
    <w:rsid w:val="00E1677F"/>
    <w:rsid w:val="00E1687A"/>
    <w:rsid w:val="00E16A1A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C8A"/>
    <w:rsid w:val="00E31EC4"/>
    <w:rsid w:val="00E3208A"/>
    <w:rsid w:val="00E3263D"/>
    <w:rsid w:val="00E327F2"/>
    <w:rsid w:val="00E329C3"/>
    <w:rsid w:val="00E32A6B"/>
    <w:rsid w:val="00E32E4B"/>
    <w:rsid w:val="00E32FB9"/>
    <w:rsid w:val="00E335EA"/>
    <w:rsid w:val="00E337A0"/>
    <w:rsid w:val="00E3387E"/>
    <w:rsid w:val="00E33CD5"/>
    <w:rsid w:val="00E33D95"/>
    <w:rsid w:val="00E33EBF"/>
    <w:rsid w:val="00E33F6E"/>
    <w:rsid w:val="00E3423A"/>
    <w:rsid w:val="00E34483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422"/>
    <w:rsid w:val="00E3650D"/>
    <w:rsid w:val="00E36ABC"/>
    <w:rsid w:val="00E36B02"/>
    <w:rsid w:val="00E36C4D"/>
    <w:rsid w:val="00E36DED"/>
    <w:rsid w:val="00E36DFF"/>
    <w:rsid w:val="00E3705F"/>
    <w:rsid w:val="00E374AD"/>
    <w:rsid w:val="00E37BE5"/>
    <w:rsid w:val="00E37F1F"/>
    <w:rsid w:val="00E405A9"/>
    <w:rsid w:val="00E40774"/>
    <w:rsid w:val="00E407BD"/>
    <w:rsid w:val="00E40B0D"/>
    <w:rsid w:val="00E40D40"/>
    <w:rsid w:val="00E40F23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5A2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6A58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0DE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68"/>
    <w:rsid w:val="00E533E1"/>
    <w:rsid w:val="00E53652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71D9"/>
    <w:rsid w:val="00E57455"/>
    <w:rsid w:val="00E57644"/>
    <w:rsid w:val="00E57AF8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BB7"/>
    <w:rsid w:val="00E62C55"/>
    <w:rsid w:val="00E62C83"/>
    <w:rsid w:val="00E63355"/>
    <w:rsid w:val="00E636B7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3CB"/>
    <w:rsid w:val="00E655F0"/>
    <w:rsid w:val="00E6580D"/>
    <w:rsid w:val="00E65B60"/>
    <w:rsid w:val="00E6613E"/>
    <w:rsid w:val="00E6620A"/>
    <w:rsid w:val="00E662D7"/>
    <w:rsid w:val="00E66649"/>
    <w:rsid w:val="00E667D5"/>
    <w:rsid w:val="00E667ED"/>
    <w:rsid w:val="00E668AF"/>
    <w:rsid w:val="00E66C07"/>
    <w:rsid w:val="00E66E83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9E9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11A"/>
    <w:rsid w:val="00E85201"/>
    <w:rsid w:val="00E853F8"/>
    <w:rsid w:val="00E85633"/>
    <w:rsid w:val="00E85757"/>
    <w:rsid w:val="00E858B1"/>
    <w:rsid w:val="00E85901"/>
    <w:rsid w:val="00E85BC5"/>
    <w:rsid w:val="00E85EF0"/>
    <w:rsid w:val="00E860B3"/>
    <w:rsid w:val="00E86489"/>
    <w:rsid w:val="00E866E6"/>
    <w:rsid w:val="00E86704"/>
    <w:rsid w:val="00E86A87"/>
    <w:rsid w:val="00E86FC8"/>
    <w:rsid w:val="00E872E9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1AE9"/>
    <w:rsid w:val="00E920B7"/>
    <w:rsid w:val="00E92A58"/>
    <w:rsid w:val="00E92A85"/>
    <w:rsid w:val="00E92D0C"/>
    <w:rsid w:val="00E93246"/>
    <w:rsid w:val="00E9337F"/>
    <w:rsid w:val="00E9343D"/>
    <w:rsid w:val="00E936C5"/>
    <w:rsid w:val="00E93E49"/>
    <w:rsid w:val="00E9487B"/>
    <w:rsid w:val="00E94945"/>
    <w:rsid w:val="00E94C58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97EDF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A63"/>
    <w:rsid w:val="00EA2E58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2E0"/>
    <w:rsid w:val="00EB2456"/>
    <w:rsid w:val="00EB26C6"/>
    <w:rsid w:val="00EB28A9"/>
    <w:rsid w:val="00EB2D22"/>
    <w:rsid w:val="00EB31A4"/>
    <w:rsid w:val="00EB329E"/>
    <w:rsid w:val="00EB34B5"/>
    <w:rsid w:val="00EB39E7"/>
    <w:rsid w:val="00EB3E69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2B3"/>
    <w:rsid w:val="00EC14E9"/>
    <w:rsid w:val="00EC1529"/>
    <w:rsid w:val="00EC165C"/>
    <w:rsid w:val="00EC1B2B"/>
    <w:rsid w:val="00EC1C3E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7CC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66FB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10"/>
    <w:rsid w:val="00EE20CB"/>
    <w:rsid w:val="00EE226D"/>
    <w:rsid w:val="00EE25B8"/>
    <w:rsid w:val="00EE26F2"/>
    <w:rsid w:val="00EE2C8B"/>
    <w:rsid w:val="00EE2CF1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6875"/>
    <w:rsid w:val="00EE70AE"/>
    <w:rsid w:val="00EE76BA"/>
    <w:rsid w:val="00EE782A"/>
    <w:rsid w:val="00EE79CF"/>
    <w:rsid w:val="00EE7C06"/>
    <w:rsid w:val="00EE7E04"/>
    <w:rsid w:val="00EF018F"/>
    <w:rsid w:val="00EF0390"/>
    <w:rsid w:val="00EF06EF"/>
    <w:rsid w:val="00EF0957"/>
    <w:rsid w:val="00EF0D74"/>
    <w:rsid w:val="00EF0DB8"/>
    <w:rsid w:val="00EF0E00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AD4"/>
    <w:rsid w:val="00EF4F26"/>
    <w:rsid w:val="00EF5224"/>
    <w:rsid w:val="00EF5C41"/>
    <w:rsid w:val="00EF5CF3"/>
    <w:rsid w:val="00EF5E62"/>
    <w:rsid w:val="00EF5EC4"/>
    <w:rsid w:val="00EF5F5D"/>
    <w:rsid w:val="00EF5FC7"/>
    <w:rsid w:val="00EF6182"/>
    <w:rsid w:val="00EF648D"/>
    <w:rsid w:val="00EF659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0D2F"/>
    <w:rsid w:val="00F01CEC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2C4"/>
    <w:rsid w:val="00F04813"/>
    <w:rsid w:val="00F05014"/>
    <w:rsid w:val="00F05402"/>
    <w:rsid w:val="00F054A8"/>
    <w:rsid w:val="00F05644"/>
    <w:rsid w:val="00F06101"/>
    <w:rsid w:val="00F0632D"/>
    <w:rsid w:val="00F063D7"/>
    <w:rsid w:val="00F06CC2"/>
    <w:rsid w:val="00F071BE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48F"/>
    <w:rsid w:val="00F13BBE"/>
    <w:rsid w:val="00F13BEC"/>
    <w:rsid w:val="00F13C4E"/>
    <w:rsid w:val="00F13CB5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795"/>
    <w:rsid w:val="00F1680E"/>
    <w:rsid w:val="00F16CB5"/>
    <w:rsid w:val="00F16F41"/>
    <w:rsid w:val="00F173BE"/>
    <w:rsid w:val="00F174A0"/>
    <w:rsid w:val="00F175CB"/>
    <w:rsid w:val="00F17BED"/>
    <w:rsid w:val="00F17C36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CEE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2BB"/>
    <w:rsid w:val="00F329FE"/>
    <w:rsid w:val="00F32BC5"/>
    <w:rsid w:val="00F32E20"/>
    <w:rsid w:val="00F3302E"/>
    <w:rsid w:val="00F33295"/>
    <w:rsid w:val="00F33639"/>
    <w:rsid w:val="00F33E37"/>
    <w:rsid w:val="00F33E82"/>
    <w:rsid w:val="00F34182"/>
    <w:rsid w:val="00F3487B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4F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7B5"/>
    <w:rsid w:val="00F418ED"/>
    <w:rsid w:val="00F41F3A"/>
    <w:rsid w:val="00F421CB"/>
    <w:rsid w:val="00F424D6"/>
    <w:rsid w:val="00F42748"/>
    <w:rsid w:val="00F42B07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2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BAE"/>
    <w:rsid w:val="00F52CC0"/>
    <w:rsid w:val="00F52ED0"/>
    <w:rsid w:val="00F52F3D"/>
    <w:rsid w:val="00F532C6"/>
    <w:rsid w:val="00F532E8"/>
    <w:rsid w:val="00F538A8"/>
    <w:rsid w:val="00F53F44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DD7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5F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25"/>
    <w:rsid w:val="00F657D2"/>
    <w:rsid w:val="00F65F52"/>
    <w:rsid w:val="00F6652D"/>
    <w:rsid w:val="00F66613"/>
    <w:rsid w:val="00F66743"/>
    <w:rsid w:val="00F66D31"/>
    <w:rsid w:val="00F66DB6"/>
    <w:rsid w:val="00F66E47"/>
    <w:rsid w:val="00F67179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38"/>
    <w:rsid w:val="00F73BFB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D7E"/>
    <w:rsid w:val="00F75E2C"/>
    <w:rsid w:val="00F76102"/>
    <w:rsid w:val="00F7616E"/>
    <w:rsid w:val="00F7627C"/>
    <w:rsid w:val="00F763C1"/>
    <w:rsid w:val="00F764A1"/>
    <w:rsid w:val="00F7653F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EC0"/>
    <w:rsid w:val="00F812F2"/>
    <w:rsid w:val="00F81384"/>
    <w:rsid w:val="00F8144A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79"/>
    <w:rsid w:val="00F840CF"/>
    <w:rsid w:val="00F84321"/>
    <w:rsid w:val="00F84459"/>
    <w:rsid w:val="00F84BF0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6E4"/>
    <w:rsid w:val="00F9070F"/>
    <w:rsid w:val="00F909AD"/>
    <w:rsid w:val="00F90BB6"/>
    <w:rsid w:val="00F90FA5"/>
    <w:rsid w:val="00F911C5"/>
    <w:rsid w:val="00F91647"/>
    <w:rsid w:val="00F91A19"/>
    <w:rsid w:val="00F92049"/>
    <w:rsid w:val="00F925FF"/>
    <w:rsid w:val="00F92DD3"/>
    <w:rsid w:val="00F93164"/>
    <w:rsid w:val="00F93706"/>
    <w:rsid w:val="00F93898"/>
    <w:rsid w:val="00F9414F"/>
    <w:rsid w:val="00F945EC"/>
    <w:rsid w:val="00F948CF"/>
    <w:rsid w:val="00F94AEF"/>
    <w:rsid w:val="00F95294"/>
    <w:rsid w:val="00F95529"/>
    <w:rsid w:val="00F95A9B"/>
    <w:rsid w:val="00F95C1E"/>
    <w:rsid w:val="00F95E61"/>
    <w:rsid w:val="00F9600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6B2"/>
    <w:rsid w:val="00FA07B8"/>
    <w:rsid w:val="00FA0856"/>
    <w:rsid w:val="00FA0A09"/>
    <w:rsid w:val="00FA0B27"/>
    <w:rsid w:val="00FA0CD2"/>
    <w:rsid w:val="00FA0D75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C17"/>
    <w:rsid w:val="00FA6D69"/>
    <w:rsid w:val="00FA6E0F"/>
    <w:rsid w:val="00FA6FDF"/>
    <w:rsid w:val="00FA7456"/>
    <w:rsid w:val="00FA792C"/>
    <w:rsid w:val="00FA79F6"/>
    <w:rsid w:val="00FA7A85"/>
    <w:rsid w:val="00FA7BB7"/>
    <w:rsid w:val="00FA7BBF"/>
    <w:rsid w:val="00FA7C26"/>
    <w:rsid w:val="00FA7D90"/>
    <w:rsid w:val="00FB0077"/>
    <w:rsid w:val="00FB022A"/>
    <w:rsid w:val="00FB04AD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3CD9"/>
    <w:rsid w:val="00FB446B"/>
    <w:rsid w:val="00FB47AD"/>
    <w:rsid w:val="00FB523F"/>
    <w:rsid w:val="00FB5340"/>
    <w:rsid w:val="00FB56EE"/>
    <w:rsid w:val="00FB5AC7"/>
    <w:rsid w:val="00FB5BC2"/>
    <w:rsid w:val="00FB5D3D"/>
    <w:rsid w:val="00FB5F34"/>
    <w:rsid w:val="00FB611F"/>
    <w:rsid w:val="00FB632C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E90"/>
    <w:rsid w:val="00FC01CE"/>
    <w:rsid w:val="00FC0429"/>
    <w:rsid w:val="00FC0493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3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A8A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107F"/>
    <w:rsid w:val="00FD1109"/>
    <w:rsid w:val="00FD11A5"/>
    <w:rsid w:val="00FD12C7"/>
    <w:rsid w:val="00FD182B"/>
    <w:rsid w:val="00FD19CC"/>
    <w:rsid w:val="00FD19F2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686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A8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8CA"/>
    <w:rsid w:val="00FE2BCF"/>
    <w:rsid w:val="00FE2D8A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650"/>
    <w:rsid w:val="00FE7823"/>
    <w:rsid w:val="00FF00EC"/>
    <w:rsid w:val="00FF0135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826"/>
    <w:rsid w:val="00FF3D3B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056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292C01E7-3B25-4EC8-BA34-584EFEA0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2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link w:val="BodyTextIndentChar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HeaderChar">
    <w:name w:val="Header Char"/>
    <w:link w:val="Header"/>
    <w:uiPriority w:val="99"/>
    <w:locked/>
    <w:rsid w:val="00CA0120"/>
    <w:rPr>
      <w:rFonts w:ascii="Arial" w:hAnsi="Arial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2E2CE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308A7-ED3A-4573-8E86-B0849C60977F}">
  <ds:schemaRefs>
    <ds:schemaRef ds:uri="http://purl.org/dc/terms/"/>
    <ds:schemaRef ds:uri="http://schemas.openxmlformats.org/package/2006/metadata/core-properties"/>
    <ds:schemaRef ds:uri="a9c3ae1e-04ea-472a-8824-9b97814cc63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623d751c-1841-4b8a-a767-3e121fd19828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DD1665-EF42-4ED3-BB6F-1CEA0D69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7F45FA-CBE2-4DD5-B2A9-AB7E8B698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485</TotalTime>
  <Pages>32</Pages>
  <Words>8264</Words>
  <Characters>37059</Characters>
  <Application>Microsoft Office Word</Application>
  <DocSecurity>0</DocSecurity>
  <Lines>308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Amarapron Bovontummatat</cp:lastModifiedBy>
  <cp:revision>69</cp:revision>
  <cp:lastPrinted>2020-11-06T08:16:00Z</cp:lastPrinted>
  <dcterms:created xsi:type="dcterms:W3CDTF">2020-08-20T17:28:00Z</dcterms:created>
  <dcterms:modified xsi:type="dcterms:W3CDTF">2020-11-09T11:28:00Z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