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1ED3361" w14:textId="77777777" w:rsidTr="00A341BF">
        <w:trPr>
          <w:trHeight w:val="2865"/>
        </w:trPr>
        <w:tc>
          <w:tcPr>
            <w:tcW w:w="2268" w:type="dxa"/>
          </w:tcPr>
          <w:p w14:paraId="1BF2C575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4B8DEA20" w14:textId="77777777" w:rsidR="00B21D5C" w:rsidRPr="006F082D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อีสเทอร์น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1E5BB88D" w14:textId="77777777" w:rsidR="00B21D5C" w:rsidRPr="006F082D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B764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FC3B46B" w14:textId="77777777" w:rsidR="006F04B3" w:rsidRPr="00710A3A" w:rsidRDefault="006630B5" w:rsidP="006630B5">
            <w:pPr>
              <w:rPr>
                <w:rFonts w:cs="Times New Roman"/>
                <w:color w:val="7F7E82"/>
                <w:sz w:val="28"/>
              </w:rPr>
            </w:pPr>
            <w:r w:rsidRPr="00485FD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สำหรับงวดสามเดือนและ</w:t>
            </w:r>
            <w:r w:rsidR="005211F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Pr="00485FD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Pr="00485FD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5211F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485FD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13D8E728" w14:textId="77777777" w:rsidR="00B626F4" w:rsidRDefault="00B626F4">
      <w:pPr>
        <w:sectPr w:rsidR="00B626F4" w:rsidSect="00A341BF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328B7FC" w14:textId="77777777" w:rsidR="00AA5F37" w:rsidRPr="006309A6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C26F8D7" w14:textId="77777777" w:rsidR="00B21D5C" w:rsidRPr="00562FEC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AF2804">
        <w:rPr>
          <w:rFonts w:ascii="Angsana New" w:hAnsi="Angsana New"/>
          <w:sz w:val="32"/>
          <w:szCs w:val="32"/>
          <w:cs/>
        </w:rPr>
        <w:t xml:space="preserve">อีสเทอร์น สตาร์ เรียล เอสเตท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14:paraId="0E253617" w14:textId="77777777" w:rsidR="00B21D5C" w:rsidRPr="00D0058B" w:rsidRDefault="00163EF0" w:rsidP="00BF3B9D">
      <w:pPr>
        <w:ind w:right="-9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 w:rsidR="005211F4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BF3B9D"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5211F4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/>
          <w:sz w:val="32"/>
          <w:szCs w:val="32"/>
          <w:cs/>
        </w:rPr>
        <w:t>เดือนสิ้นสุดวันเดียวกัน และงบแสดงการเปลี่ยนแปลงส่วนของผู้ถือหุ้นรวม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 xml:space="preserve"> และงบกระแสเงินสดรวมสำหรับงวด</w:t>
      </w:r>
      <w:r w:rsidR="005211F4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</w:t>
      </w:r>
      <w:r w:rsidR="00F31C52">
        <w:rPr>
          <w:rFonts w:ascii="Angsana New" w:hAnsi="Angsana New" w:hint="cs"/>
          <w:sz w:val="32"/>
          <w:szCs w:val="32"/>
          <w:cs/>
        </w:rPr>
        <w:t>ระหว่างกาล</w:t>
      </w:r>
      <w:r w:rsidR="00710A3A">
        <w:rPr>
          <w:rFonts w:ascii="Angsana New" w:hAnsi="Angsana New" w:hint="cs"/>
          <w:sz w:val="32"/>
          <w:szCs w:val="32"/>
          <w:cs/>
        </w:rPr>
        <w:t>แบบย่อ</w:t>
      </w:r>
      <w:r w:rsidR="00710A3A" w:rsidRPr="00562FEC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710A3A" w:rsidRPr="00AF2804">
        <w:rPr>
          <w:rFonts w:ascii="Angsana New" w:hAnsi="Angsana New"/>
          <w:sz w:val="32"/>
          <w:szCs w:val="32"/>
          <w:cs/>
        </w:rPr>
        <w:t>อีสเทอร์น สตาร์ เรียล เอสเตท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="00710A3A"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="00710A3A" w:rsidRPr="00562FEC">
        <w:rPr>
          <w:rFonts w:ascii="Angsana New" w:hAnsi="Angsana New"/>
          <w:sz w:val="32"/>
          <w:szCs w:val="32"/>
        </w:rPr>
        <w:t>(</w:t>
      </w:r>
      <w:r w:rsidR="00710A3A" w:rsidRPr="00562FEC">
        <w:rPr>
          <w:rFonts w:ascii="Angsana New" w:hAnsi="Angsana New"/>
          <w:sz w:val="32"/>
          <w:szCs w:val="32"/>
          <w:cs/>
        </w:rPr>
        <w:t>มหาชน</w:t>
      </w:r>
      <w:r w:rsidR="00710A3A" w:rsidRPr="00562FEC">
        <w:rPr>
          <w:rFonts w:ascii="Angsana New" w:hAnsi="Angsana New"/>
          <w:sz w:val="32"/>
          <w:szCs w:val="32"/>
        </w:rPr>
        <w:t xml:space="preserve">) </w:t>
      </w:r>
      <w:r w:rsidR="00710A3A" w:rsidRPr="00562FEC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6A6B85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 w:rsidR="00710A3A" w:rsidRPr="00562FEC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        </w:t>
      </w:r>
      <w:r w:rsidR="00710A3A" w:rsidRPr="00562FEC">
        <w:rPr>
          <w:rFonts w:ascii="Angsana New" w:hAnsi="Angsana New"/>
          <w:sz w:val="32"/>
          <w:szCs w:val="32"/>
          <w:cs/>
        </w:rPr>
        <w:t>ได้สอบทาน</w:t>
      </w:r>
      <w:r w:rsidR="00710A3A">
        <w:rPr>
          <w:rFonts w:ascii="Angsana New" w:hAnsi="Angsana New" w:hint="cs"/>
          <w:sz w:val="32"/>
          <w:szCs w:val="32"/>
          <w:cs/>
        </w:rPr>
        <w:t>ข้อมูลทาง</w:t>
      </w:r>
      <w:r w:rsidR="00710A3A" w:rsidRPr="00562FEC">
        <w:rPr>
          <w:rFonts w:ascii="Angsana New" w:hAnsi="Angsana New"/>
          <w:sz w:val="32"/>
          <w:szCs w:val="32"/>
          <w:cs/>
        </w:rPr>
        <w:t>การเงินเฉพาะ</w:t>
      </w:r>
      <w:r w:rsidR="00710A3A"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="00710A3A" w:rsidRPr="00562FEC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="00710A3A" w:rsidRPr="00AF2804">
        <w:rPr>
          <w:rFonts w:ascii="Angsana New" w:hAnsi="Angsana New"/>
          <w:sz w:val="32"/>
          <w:szCs w:val="32"/>
          <w:cs/>
        </w:rPr>
        <w:t>อีสเทอร์น สตาร์</w:t>
      </w:r>
      <w:r w:rsidR="006630B5">
        <w:rPr>
          <w:rFonts w:ascii="Angsana New" w:hAnsi="Angsana New"/>
          <w:sz w:val="32"/>
          <w:szCs w:val="32"/>
        </w:rPr>
        <w:t xml:space="preserve"> </w:t>
      </w:r>
      <w:r w:rsidR="00710A3A" w:rsidRPr="00AF2804">
        <w:rPr>
          <w:rFonts w:ascii="Angsana New" w:hAnsi="Angsana New"/>
          <w:sz w:val="32"/>
          <w:szCs w:val="32"/>
          <w:cs/>
        </w:rPr>
        <w:t>เรียล เอสเตท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="00710A3A"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="00710A3A" w:rsidRPr="00562FEC">
        <w:rPr>
          <w:rFonts w:ascii="Angsana New" w:hAnsi="Angsana New"/>
          <w:sz w:val="32"/>
          <w:szCs w:val="32"/>
        </w:rPr>
        <w:t>(</w:t>
      </w:r>
      <w:r w:rsidR="00710A3A" w:rsidRPr="00562FEC">
        <w:rPr>
          <w:rFonts w:ascii="Angsana New" w:hAnsi="Angsana New"/>
          <w:sz w:val="32"/>
          <w:szCs w:val="32"/>
          <w:cs/>
        </w:rPr>
        <w:t>มหาชน</w:t>
      </w:r>
      <w:r w:rsidR="00710A3A" w:rsidRPr="00562FEC">
        <w:rPr>
          <w:rFonts w:ascii="Angsana New" w:hAnsi="Angsana New"/>
          <w:sz w:val="32"/>
          <w:szCs w:val="32"/>
        </w:rPr>
        <w:t>)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="00710A3A"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8932B2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710A3A" w:rsidRPr="00562FEC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</w:t>
      </w:r>
      <w:r w:rsidR="006630B5">
        <w:rPr>
          <w:rFonts w:ascii="Angsana New" w:hAnsi="Angsana New"/>
          <w:sz w:val="32"/>
          <w:szCs w:val="32"/>
        </w:rPr>
        <w:t xml:space="preserve"> </w:t>
      </w:r>
      <w:r w:rsidR="00710A3A" w:rsidRPr="00562FEC">
        <w:rPr>
          <w:rFonts w:ascii="Angsana New" w:hAnsi="Angsana New"/>
          <w:sz w:val="32"/>
          <w:szCs w:val="32"/>
          <w:cs/>
        </w:rPr>
        <w:t>เป็นผู้รับผิดชอบ</w:t>
      </w:r>
      <w:r w:rsidR="00710A3A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 w:rsidR="00710A3A">
        <w:rPr>
          <w:rFonts w:ascii="Angsana New" w:hAnsi="Angsana New"/>
          <w:sz w:val="32"/>
          <w:szCs w:val="32"/>
        </w:rPr>
        <w:t xml:space="preserve"> 34</w:t>
      </w:r>
      <w:r w:rsidR="00710A3A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710A3A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="00710A3A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98BCA3" w14:textId="77777777" w:rsidR="00B21D5C" w:rsidRPr="00560A35" w:rsidRDefault="00B21D5C" w:rsidP="00B80025">
      <w:pPr>
        <w:tabs>
          <w:tab w:val="left" w:pos="540"/>
          <w:tab w:val="left" w:pos="1080"/>
        </w:tabs>
        <w:spacing w:before="120" w:after="120"/>
        <w:ind w:right="119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89A078" w14:textId="77777777" w:rsidR="00B21D5C" w:rsidRPr="00562FEC" w:rsidRDefault="00B21D5C" w:rsidP="00410BA4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562FEC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62FEC">
        <w:rPr>
          <w:rFonts w:ascii="Angsana New" w:hAnsi="Angsana New"/>
          <w:sz w:val="32"/>
          <w:szCs w:val="32"/>
          <w:cs/>
        </w:rPr>
        <w:t>สอบทาน</w:t>
      </w:r>
      <w:r>
        <w:rPr>
          <w:rFonts w:ascii="Angsana New" w:hAnsi="Angsana New" w:hint="cs"/>
          <w:sz w:val="32"/>
          <w:szCs w:val="32"/>
          <w:cs/>
        </w:rPr>
        <w:t xml:space="preserve"> รหัส</w:t>
      </w:r>
      <w:r>
        <w:rPr>
          <w:rFonts w:ascii="Angsana New" w:hAnsi="Angsana New"/>
          <w:sz w:val="32"/>
          <w:szCs w:val="32"/>
        </w:rPr>
        <w:t xml:space="preserve"> 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562FEC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4DDDA9B" w14:textId="77777777" w:rsidR="009F5288" w:rsidRPr="00560A35" w:rsidRDefault="009F5288" w:rsidP="009F5288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2E18634C" w14:textId="77777777" w:rsidR="009F5288" w:rsidRPr="00562FEC" w:rsidRDefault="009F5288" w:rsidP="009F5288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62FEC">
        <w:rPr>
          <w:rFonts w:ascii="Angsana New" w:hAnsi="Angsana New"/>
          <w:sz w:val="32"/>
          <w:szCs w:val="32"/>
          <w:cs/>
        </w:rPr>
        <w:t>ดังกล่าวไม่</w:t>
      </w:r>
      <w:r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8A61F2A" w14:textId="77777777" w:rsidR="00797675" w:rsidRDefault="00797675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br w:type="page"/>
      </w:r>
    </w:p>
    <w:p w14:paraId="1806962E" w14:textId="77777777" w:rsidR="00797675" w:rsidRDefault="00797675" w:rsidP="004B174A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  <w:cs/>
        </w:rPr>
        <w:sectPr w:rsidR="00797675" w:rsidSect="00797675">
          <w:headerReference w:type="first" r:id="rId8"/>
          <w:footerReference w:type="first" r:id="rId9"/>
          <w:pgSz w:w="11909" w:h="16834" w:code="9"/>
          <w:pgMar w:top="3600" w:right="1080" w:bottom="1080" w:left="1296" w:header="706" w:footer="706" w:gutter="0"/>
          <w:cols w:space="720"/>
          <w:titlePg/>
          <w:docGrid w:linePitch="326"/>
        </w:sectPr>
      </w:pPr>
    </w:p>
    <w:p w14:paraId="4FBC295E" w14:textId="77777777" w:rsidR="004B174A" w:rsidRPr="006241DA" w:rsidRDefault="004B174A" w:rsidP="004B174A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08BE002" w14:textId="290AA5BE" w:rsidR="004B174A" w:rsidRDefault="004B174A" w:rsidP="004B174A">
      <w:pPr>
        <w:rPr>
          <w:rFonts w:ascii="Angsana New" w:hAnsi="Angsana New"/>
          <w:spacing w:val="-4"/>
          <w:sz w:val="32"/>
          <w:szCs w:val="32"/>
        </w:rPr>
      </w:pPr>
      <w:r w:rsidRPr="00515290">
        <w:rPr>
          <w:rFonts w:ascii="Angsana New" w:hAnsi="Angsana New"/>
          <w:sz w:val="32"/>
          <w:szCs w:val="32"/>
          <w:cs/>
        </w:rPr>
        <w:t>ข้าพเจ้าขอให้สังเกตหมายเหตุ</w:t>
      </w:r>
      <w:r w:rsidRPr="009617E1">
        <w:rPr>
          <w:rFonts w:ascii="Angsana New" w:hAnsi="Angsana New"/>
          <w:sz w:val="32"/>
          <w:szCs w:val="32"/>
          <w:cs/>
        </w:rPr>
        <w:t>ประกอบงบการเง</w:t>
      </w:r>
      <w:r w:rsidRPr="009617E1">
        <w:rPr>
          <w:rFonts w:ascii="Angsana New" w:hAnsi="Angsana New" w:hint="cs"/>
          <w:sz w:val="32"/>
          <w:szCs w:val="32"/>
          <w:cs/>
        </w:rPr>
        <w:t>ินรวมระหว่างกาล</w:t>
      </w:r>
      <w:r w:rsidRPr="009617E1">
        <w:rPr>
          <w:rFonts w:ascii="Angsana New" w:hAnsi="Angsana New"/>
          <w:sz w:val="32"/>
          <w:szCs w:val="32"/>
          <w:cs/>
        </w:rPr>
        <w:t xml:space="preserve">ข้อ </w:t>
      </w:r>
      <w:r w:rsidR="009617E1" w:rsidRPr="009617E1">
        <w:rPr>
          <w:rFonts w:ascii="Angsana New" w:hAnsi="Angsana New"/>
          <w:sz w:val="32"/>
          <w:szCs w:val="32"/>
        </w:rPr>
        <w:t>1.5</w:t>
      </w:r>
      <w:r w:rsidRPr="009617E1">
        <w:rPr>
          <w:rFonts w:ascii="Angsana New" w:hAnsi="Angsana New" w:hint="cs"/>
          <w:sz w:val="32"/>
          <w:szCs w:val="32"/>
          <w:cs/>
        </w:rPr>
        <w:t xml:space="preserve">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>เนื่องด้วยผลกระทบจากสถานการณ์</w:t>
      </w:r>
      <w:r w:rsidR="00BF3B9D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9617E1">
        <w:rPr>
          <w:rFonts w:ascii="Angsana New" w:hAnsi="Angsana New"/>
          <w:spacing w:val="-4"/>
          <w:sz w:val="32"/>
          <w:szCs w:val="32"/>
        </w:rPr>
        <w:t xml:space="preserve">2019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 w:rsidR="00903C04">
        <w:rPr>
          <w:rFonts w:ascii="Angsana New" w:hAnsi="Angsana New"/>
          <w:spacing w:val="-4"/>
          <w:sz w:val="32"/>
          <w:szCs w:val="32"/>
        </w:rPr>
        <w:t xml:space="preserve">    </w:t>
      </w:r>
      <w:r w:rsidRPr="009617E1">
        <w:rPr>
          <w:rFonts w:ascii="Angsana New" w:hAnsi="Angsana New" w:hint="cs"/>
          <w:sz w:val="32"/>
          <w:szCs w:val="32"/>
          <w:cs/>
        </w:rPr>
        <w:t>สามเดือน</w:t>
      </w:r>
      <w:r w:rsidR="007A3935">
        <w:rPr>
          <w:rFonts w:ascii="Angsana New" w:hAnsi="Angsana New" w:hint="cs"/>
          <w:sz w:val="32"/>
          <w:szCs w:val="32"/>
          <w:cs/>
        </w:rPr>
        <w:t>และ</w:t>
      </w:r>
      <w:r w:rsidR="005211F4">
        <w:rPr>
          <w:rFonts w:ascii="Angsana New" w:hAnsi="Angsana New" w:hint="cs"/>
          <w:sz w:val="32"/>
          <w:szCs w:val="32"/>
          <w:cs/>
        </w:rPr>
        <w:t>เก้า</w:t>
      </w:r>
      <w:r w:rsidR="007A3935">
        <w:rPr>
          <w:rFonts w:ascii="Angsana New" w:hAnsi="Angsana New" w:hint="cs"/>
          <w:sz w:val="32"/>
          <w:szCs w:val="32"/>
          <w:cs/>
        </w:rPr>
        <w:t>เดือน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="009617E1" w:rsidRPr="009617E1">
        <w:rPr>
          <w:rFonts w:ascii="Angsana New" w:hAnsi="Angsana New"/>
          <w:spacing w:val="-4"/>
          <w:sz w:val="32"/>
          <w:szCs w:val="32"/>
        </w:rPr>
        <w:t xml:space="preserve"> </w:t>
      </w:r>
      <w:r w:rsidR="007A3935">
        <w:rPr>
          <w:rFonts w:ascii="Angsana New" w:hAnsi="Angsana New"/>
          <w:spacing w:val="-4"/>
          <w:sz w:val="32"/>
          <w:szCs w:val="32"/>
        </w:rPr>
        <w:t>30</w:t>
      </w:r>
      <w:r w:rsidR="007A39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211F4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9617E1" w:rsidRPr="009617E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617E1" w:rsidRPr="009617E1">
        <w:rPr>
          <w:rFonts w:ascii="Angsana New" w:hAnsi="Angsana New"/>
          <w:spacing w:val="-4"/>
          <w:sz w:val="32"/>
          <w:szCs w:val="32"/>
        </w:rPr>
        <w:t xml:space="preserve">2563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r w:rsidR="00903C04">
        <w:rPr>
          <w:rFonts w:ascii="Angsana New" w:hAnsi="Angsana New"/>
          <w:spacing w:val="-4"/>
          <w:sz w:val="32"/>
          <w:szCs w:val="32"/>
        </w:rPr>
        <w:t xml:space="preserve">    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 xml:space="preserve">ไวรัสโคโรนา </w:t>
      </w:r>
      <w:r w:rsidRPr="009617E1">
        <w:rPr>
          <w:rFonts w:ascii="Angsana New" w:hAnsi="Angsana New"/>
          <w:spacing w:val="-4"/>
          <w:sz w:val="32"/>
          <w:szCs w:val="32"/>
        </w:rPr>
        <w:t>2019</w:t>
      </w:r>
      <w:r w:rsidR="00BF3B9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 xml:space="preserve">ที่ประกาศโดยสภาวิชาชีพบัญชี มาถือปฏิบัติ </w:t>
      </w:r>
      <w:r w:rsidRPr="009617E1">
        <w:rPr>
          <w:rFonts w:ascii="Angsana New" w:hAnsi="Angsana New"/>
          <w:sz w:val="32"/>
          <w:szCs w:val="32"/>
          <w:cs/>
        </w:rPr>
        <w:t>ทั้งนี้</w:t>
      </w:r>
      <w:r w:rsidRPr="009617E1">
        <w:rPr>
          <w:rFonts w:ascii="Angsana New" w:hAnsi="Angsana New"/>
          <w:sz w:val="32"/>
          <w:szCs w:val="32"/>
        </w:rPr>
        <w:t xml:space="preserve">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>ข้าพเจ้ามิได้ให้ข้อสรุปอย่างมีเงื่อนไข</w:t>
      </w:r>
      <w:r w:rsidR="00903C04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>ต่อกรณีนี้แต่อย่าง</w:t>
      </w:r>
      <w:r w:rsidRPr="00515290">
        <w:rPr>
          <w:rFonts w:ascii="Angsana New" w:hAnsi="Angsana New" w:hint="cs"/>
          <w:spacing w:val="-4"/>
          <w:sz w:val="32"/>
          <w:szCs w:val="32"/>
          <w:cs/>
        </w:rPr>
        <w:t>ใด</w:t>
      </w:r>
    </w:p>
    <w:p w14:paraId="111D4C93" w14:textId="77777777" w:rsidR="00117FF9" w:rsidRPr="00153317" w:rsidRDefault="00696C17" w:rsidP="00436BE9">
      <w:pPr>
        <w:tabs>
          <w:tab w:val="center" w:pos="6480"/>
        </w:tabs>
        <w:spacing w:before="130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14:paraId="2C0F5E73" w14:textId="77777777" w:rsidR="00B80025" w:rsidRPr="00562FEC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0C4C1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96C17">
        <w:rPr>
          <w:rFonts w:ascii="Angsana New" w:hAnsi="Angsana New"/>
          <w:sz w:val="32"/>
          <w:szCs w:val="32"/>
        </w:rPr>
        <w:t>4496</w:t>
      </w:r>
    </w:p>
    <w:p w14:paraId="64A725D9" w14:textId="77777777" w:rsidR="00B80025" w:rsidRPr="00562FEC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>
        <w:rPr>
          <w:rFonts w:ascii="Angsana New" w:hAnsi="Angsana New" w:hint="cs"/>
          <w:sz w:val="32"/>
          <w:szCs w:val="32"/>
          <w:cs/>
        </w:rPr>
        <w:t>อีวาย</w:t>
      </w:r>
      <w:r w:rsidRPr="00562FE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B63E3A3" w14:textId="77777777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 xml:space="preserve">: </w:t>
      </w:r>
      <w:r w:rsidR="00BF3B9D">
        <w:rPr>
          <w:rFonts w:ascii="Angsana New" w:hAnsi="Angsana New"/>
          <w:sz w:val="32"/>
          <w:szCs w:val="32"/>
        </w:rPr>
        <w:t>12</w:t>
      </w:r>
      <w:r w:rsidR="00696C17">
        <w:rPr>
          <w:rFonts w:ascii="Angsana New" w:hAnsi="Angsana New" w:hint="cs"/>
          <w:sz w:val="32"/>
          <w:szCs w:val="32"/>
          <w:cs/>
        </w:rPr>
        <w:t xml:space="preserve"> </w:t>
      </w:r>
      <w:r w:rsidR="005211F4">
        <w:rPr>
          <w:rFonts w:ascii="Angsana New" w:hAnsi="Angsana New" w:hint="cs"/>
          <w:sz w:val="32"/>
          <w:szCs w:val="32"/>
          <w:cs/>
        </w:rPr>
        <w:t>พฤศจิกายน</w:t>
      </w:r>
      <w:r w:rsidR="005B2C78">
        <w:rPr>
          <w:rFonts w:ascii="Angsana New" w:hAnsi="Angsana New"/>
          <w:sz w:val="32"/>
          <w:szCs w:val="32"/>
        </w:rPr>
        <w:t xml:space="preserve"> 2563</w:t>
      </w:r>
    </w:p>
    <w:sectPr w:rsidR="00900CA2" w:rsidRPr="0016572E" w:rsidSect="00797675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08C05" w14:textId="77777777" w:rsidR="008645BC" w:rsidRDefault="008645BC" w:rsidP="0077481E">
      <w:r>
        <w:separator/>
      </w:r>
    </w:p>
  </w:endnote>
  <w:endnote w:type="continuationSeparator" w:id="0">
    <w:p w14:paraId="2BB86CF8" w14:textId="77777777" w:rsidR="008645BC" w:rsidRDefault="008645BC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661E42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A38326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C2648" w14:textId="77777777" w:rsidR="00797675" w:rsidRDefault="00797675">
    <w:pPr>
      <w:pStyle w:val="Footer"/>
      <w:jc w:val="right"/>
    </w:pPr>
  </w:p>
  <w:p w14:paraId="12259451" w14:textId="77777777" w:rsidR="00797675" w:rsidRDefault="007976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0466439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C9EC304" w14:textId="77777777" w:rsidR="00797675" w:rsidRPr="00797675" w:rsidRDefault="0079767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9767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9767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9767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630B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97675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1AC2A73" w14:textId="77777777" w:rsidR="00797675" w:rsidRDefault="007976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111D08" w14:textId="77777777" w:rsidR="008645BC" w:rsidRDefault="008645BC" w:rsidP="0077481E">
      <w:r>
        <w:separator/>
      </w:r>
    </w:p>
  </w:footnote>
  <w:footnote w:type="continuationSeparator" w:id="0">
    <w:p w14:paraId="09FEF36E" w14:textId="77777777" w:rsidR="008645BC" w:rsidRDefault="008645BC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CD5B3" w14:textId="77777777" w:rsidR="0077481E" w:rsidRDefault="0077481E" w:rsidP="0077481E">
    <w:pPr>
      <w:pStyle w:val="Header"/>
      <w:spacing w:before="240"/>
    </w:pPr>
  </w:p>
  <w:p w14:paraId="031F23C0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20A5" w14:textId="77777777" w:rsidR="00140AAC" w:rsidRDefault="00140AAC" w:rsidP="0077481E">
    <w:pPr>
      <w:pStyle w:val="Header"/>
      <w:spacing w:before="240"/>
    </w:pPr>
  </w:p>
  <w:p w14:paraId="29A51E47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3EF0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1B13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11F4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0B5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B6"/>
    <w:rsid w:val="0067491E"/>
    <w:rsid w:val="00674B7C"/>
    <w:rsid w:val="006752FA"/>
    <w:rsid w:val="00676A42"/>
    <w:rsid w:val="006801D3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675"/>
    <w:rsid w:val="007A0B35"/>
    <w:rsid w:val="007A170F"/>
    <w:rsid w:val="007A218F"/>
    <w:rsid w:val="007A304A"/>
    <w:rsid w:val="007A310D"/>
    <w:rsid w:val="007A3935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5BC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C76E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3C0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3B9D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8C7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B7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BB972F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07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0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Rasika Ngernsihem</cp:lastModifiedBy>
  <cp:revision>2</cp:revision>
  <cp:lastPrinted>2020-10-30T16:17:00Z</cp:lastPrinted>
  <dcterms:created xsi:type="dcterms:W3CDTF">2020-11-12T10:56:00Z</dcterms:created>
  <dcterms:modified xsi:type="dcterms:W3CDTF">2020-11-12T10:56:00Z</dcterms:modified>
</cp:coreProperties>
</file>