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CE458C" w:rsidRDefault="00B54EFB" w:rsidP="00B54EFB">
      <w:pPr>
        <w:pStyle w:val="IndexHeading1"/>
        <w:tabs>
          <w:tab w:val="left" w:pos="2330"/>
        </w:tabs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  <w:r>
        <w:rPr>
          <w:rFonts w:ascii="Angsana New" w:hAnsi="Angsana New" w:cs="Angsana New"/>
          <w:b w:val="0"/>
          <w:bCs/>
          <w:sz w:val="20"/>
          <w:lang w:bidi="th-TH"/>
        </w:rPr>
        <w:tab/>
      </w:r>
      <w:r>
        <w:rPr>
          <w:rFonts w:ascii="Angsana New" w:hAnsi="Angsana New" w:cs="Angsana New"/>
          <w:b w:val="0"/>
          <w:bCs/>
          <w:sz w:val="20"/>
          <w:lang w:bidi="th-TH"/>
        </w:rPr>
        <w:tab/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9D0F45" w:rsidRPr="009D0F45" w:rsidRDefault="009D0F4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9D0F45" w:rsidRPr="00FB4466" w:rsidRDefault="00FB4466" w:rsidP="00415635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B4466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ผลกระทบจากการแพร่ระบาดของโรคติดเชื้อไวรัสโคโรน่า </w:t>
      </w:r>
      <w:r w:rsidRPr="00FB4466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751D84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5A13BE" w:rsidRPr="00DE719A" w:rsidRDefault="005A13BE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D4626" w:rsidRPr="0048746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:rsidR="0048746C" w:rsidRPr="00420E9A" w:rsidRDefault="0048746C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125715" w:rsidRPr="00CE458C">
        <w:rPr>
          <w:rFonts w:ascii="Angsana New" w:hAnsi="Angsana New"/>
          <w:sz w:val="30"/>
          <w:szCs w:val="30"/>
        </w:rPr>
        <w:t xml:space="preserve"> </w:t>
      </w:r>
      <w:r w:rsidR="00B143EC">
        <w:rPr>
          <w:rFonts w:ascii="Angsana New" w:hAnsi="Angsana New"/>
          <w:sz w:val="30"/>
          <w:szCs w:val="30"/>
        </w:rPr>
        <w:t>1</w:t>
      </w:r>
      <w:r w:rsidR="00DF2D34">
        <w:rPr>
          <w:rFonts w:ascii="Angsana New" w:hAnsi="Angsana New"/>
          <w:sz w:val="30"/>
          <w:szCs w:val="30"/>
        </w:rPr>
        <w:t>2</w:t>
      </w:r>
      <w:r w:rsidR="00B143EC">
        <w:rPr>
          <w:rFonts w:ascii="Angsana New" w:hAnsi="Angsana New"/>
          <w:sz w:val="30"/>
          <w:szCs w:val="30"/>
        </w:rPr>
        <w:t xml:space="preserve"> </w:t>
      </w:r>
      <w:r w:rsidR="00DF2D34">
        <w:rPr>
          <w:rFonts w:ascii="Angsana New" w:hAnsi="Angsana New" w:hint="cs"/>
          <w:sz w:val="30"/>
          <w:szCs w:val="30"/>
          <w:cs/>
        </w:rPr>
        <w:t>พฤศจิกายน</w:t>
      </w:r>
      <w:r w:rsidR="00F0639A">
        <w:rPr>
          <w:rFonts w:ascii="Angsana New" w:hAnsi="Angsana New"/>
          <w:sz w:val="30"/>
          <w:szCs w:val="30"/>
        </w:rPr>
        <w:t xml:space="preserve"> 2563</w:t>
      </w:r>
    </w:p>
    <w:p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CE458C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ขายสิ่งพิมพ์และธุรกิจผลิตรายการโทรทัศน์</w:t>
      </w:r>
      <w:r w:rsidR="00BF6580" w:rsidRPr="00793FE8">
        <w:rPr>
          <w:rFonts w:ascii="Angsana New" w:hAnsi="Angsana New"/>
          <w:sz w:val="30"/>
          <w:szCs w:val="30"/>
        </w:rPr>
        <w:t xml:space="preserve"> 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ผ่านสื่อโทรทัศน์ในระบบดิจิทัล</w:t>
      </w:r>
    </w:p>
    <w:p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F6580" w:rsidRPr="00BF6580" w:rsidRDefault="00BF6580" w:rsidP="00BF6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</w:t>
      </w:r>
      <w:r w:rsidR="00C47710">
        <w:rPr>
          <w:rFonts w:ascii="Angsana New" w:hAnsi="Angsana New"/>
          <w:spacing w:val="4"/>
          <w:sz w:val="30"/>
          <w:szCs w:val="30"/>
        </w:rPr>
        <w:t xml:space="preserve"> 15 </w:t>
      </w:r>
      <w:r w:rsidRPr="00A41CFA">
        <w:rPr>
          <w:rFonts w:ascii="Angsana New" w:hAnsi="Angsana New"/>
          <w:spacing w:val="4"/>
          <w:sz w:val="30"/>
          <w:szCs w:val="30"/>
          <w:cs/>
        </w:rPr>
        <w:t>ปี เริ่มตั้งแต่วันที่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2557 </w:t>
      </w:r>
      <w:r w:rsidRPr="00A41CF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="00C47710">
        <w:rPr>
          <w:rFonts w:ascii="Angsana New" w:hAnsi="Angsana New"/>
          <w:spacing w:val="4"/>
          <w:sz w:val="30"/>
          <w:szCs w:val="30"/>
        </w:rPr>
        <w:t xml:space="preserve"> 24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2572</w:t>
      </w:r>
    </w:p>
    <w:p w:rsidR="00BF6580" w:rsidRPr="000304CF" w:rsidRDefault="00BF658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2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3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3"/>
    </w:p>
    <w:p w:rsidR="00716186" w:rsidRPr="002944FB" w:rsidRDefault="00716186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 w:hint="cs"/>
          <w:sz w:val="30"/>
          <w:szCs w:val="30"/>
          <w:cs/>
        </w:rPr>
        <w:t>งบ</w:t>
      </w:r>
      <w:r w:rsidRPr="007C46F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7C46F9">
        <w:rPr>
          <w:rFonts w:ascii="Angsana New" w:hAnsi="Angsana New" w:hint="cs"/>
          <w:sz w:val="30"/>
          <w:szCs w:val="30"/>
          <w:cs/>
        </w:rPr>
        <w:t>แบบย่อ</w:t>
      </w:r>
      <w:r w:rsidRPr="007C46F9">
        <w:rPr>
          <w:rFonts w:ascii="Angsana New" w:hAnsi="Angsana New"/>
          <w:sz w:val="30"/>
          <w:szCs w:val="30"/>
          <w:cs/>
        </w:rPr>
        <w:t>นี้</w:t>
      </w:r>
      <w:r w:rsidRPr="007C46F9">
        <w:rPr>
          <w:rFonts w:ascii="Angsana New" w:hAnsi="Angsana New" w:hint="cs"/>
          <w:sz w:val="30"/>
          <w:szCs w:val="30"/>
          <w:cs/>
        </w:rPr>
        <w:t>นำเสนอ</w:t>
      </w:r>
      <w:bookmarkStart w:id="4" w:name="_Hlk13605252"/>
      <w:r w:rsidRPr="007C46F9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7C46F9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7C46F9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7C46F9">
        <w:rPr>
          <w:rFonts w:ascii="Angsana New" w:hAnsi="Angsana New"/>
          <w:sz w:val="30"/>
          <w:szCs w:val="30"/>
          <w:cs/>
        </w:rPr>
        <w:t>จัดทำ</w:t>
      </w:r>
      <w:r w:rsidRPr="007C46F9">
        <w:rPr>
          <w:rFonts w:ascii="Angsana New" w:hAnsi="Angsana New"/>
          <w:sz w:val="30"/>
          <w:szCs w:val="30"/>
        </w:rPr>
        <w:t xml:space="preserve">  </w:t>
      </w:r>
      <w:r w:rsidRPr="007C46F9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7C46F9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Pr="007C46F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C46F9">
        <w:rPr>
          <w:rFonts w:ascii="Angsana New" w:hAnsi="Angsana New"/>
          <w:spacing w:val="-6"/>
          <w:sz w:val="30"/>
          <w:szCs w:val="30"/>
        </w:rPr>
        <w:t>(“</w:t>
      </w:r>
      <w:r w:rsidRPr="007C46F9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Pr="007C46F9">
        <w:rPr>
          <w:rFonts w:ascii="Angsana New" w:hAnsi="Angsana New"/>
          <w:spacing w:val="-6"/>
          <w:sz w:val="30"/>
          <w:szCs w:val="30"/>
        </w:rPr>
        <w:t xml:space="preserve">”) </w:t>
      </w:r>
      <w:r w:rsidRPr="007C46F9">
        <w:rPr>
          <w:rFonts w:ascii="Angsana New" w:hAnsi="Angsana New"/>
          <w:spacing w:val="-6"/>
          <w:sz w:val="30"/>
          <w:szCs w:val="30"/>
          <w:cs/>
        </w:rPr>
        <w:t>ตามมาตรฐานการบัญชี ฉบับที่</w:t>
      </w:r>
      <w:bookmarkEnd w:id="4"/>
      <w:r w:rsidR="00D86439" w:rsidRPr="007C46F9">
        <w:rPr>
          <w:rFonts w:ascii="Angsana New" w:hAnsi="Angsana New"/>
          <w:spacing w:val="-6"/>
          <w:sz w:val="30"/>
          <w:szCs w:val="30"/>
        </w:rPr>
        <w:t xml:space="preserve"> 34</w:t>
      </w:r>
      <w:r w:rsidR="00D86439" w:rsidRPr="007C46F9">
        <w:rPr>
          <w:rFonts w:ascii="Angsana New" w:hAnsi="Angsana New"/>
          <w:sz w:val="30"/>
          <w:szCs w:val="30"/>
        </w:rPr>
        <w:t xml:space="preserve"> </w:t>
      </w:r>
      <w:r w:rsidRPr="007C46F9">
        <w:rPr>
          <w:rFonts w:ascii="Angsana New" w:hAnsi="Angsana New"/>
          <w:sz w:val="30"/>
          <w:szCs w:val="30"/>
          <w:cs/>
        </w:rPr>
        <w:t xml:space="preserve">เรื่อง </w:t>
      </w:r>
      <w:r w:rsidRPr="007C46F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D86439" w:rsidRPr="007C46F9">
        <w:rPr>
          <w:rFonts w:ascii="Angsana New" w:hAnsi="Angsana New"/>
          <w:sz w:val="30"/>
          <w:szCs w:val="30"/>
        </w:rPr>
        <w:t xml:space="preserve"> </w:t>
      </w:r>
      <w:r w:rsidRPr="007C46F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Pr="007C46F9">
        <w:rPr>
          <w:rFonts w:ascii="Angsana New" w:hAnsi="Angsana New" w:hint="cs"/>
          <w:sz w:val="30"/>
          <w:szCs w:val="30"/>
          <w:cs/>
        </w:rPr>
        <w:t xml:space="preserve">        </w:t>
      </w:r>
      <w:r w:rsidRPr="007C46F9">
        <w:rPr>
          <w:rFonts w:ascii="Angsana New" w:hAnsi="Angsana New"/>
          <w:sz w:val="30"/>
          <w:szCs w:val="30"/>
          <w:cs/>
        </w:rPr>
        <w:t>ไปแล้ว</w:t>
      </w:r>
      <w:r w:rsidRPr="007C46F9">
        <w:rPr>
          <w:rFonts w:ascii="Angsana New" w:hAnsi="Angsana New" w:hint="cs"/>
          <w:sz w:val="30"/>
          <w:szCs w:val="30"/>
          <w:cs/>
        </w:rPr>
        <w:t xml:space="preserve"> </w:t>
      </w:r>
      <w:r w:rsidRPr="007C46F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7C46F9">
        <w:rPr>
          <w:rFonts w:ascii="Angsana New" w:hAnsi="Angsana New"/>
          <w:sz w:val="30"/>
          <w:szCs w:val="30"/>
        </w:rPr>
        <w:t xml:space="preserve"> 31 </w:t>
      </w:r>
      <w:r w:rsidRPr="007C46F9">
        <w:rPr>
          <w:rFonts w:ascii="Angsana New" w:hAnsi="Angsana New"/>
          <w:sz w:val="30"/>
          <w:szCs w:val="30"/>
          <w:cs/>
        </w:rPr>
        <w:t>ธันวาคม</w:t>
      </w:r>
      <w:r w:rsidR="007C46F9">
        <w:rPr>
          <w:rFonts w:ascii="Angsana New" w:hAnsi="Angsana New"/>
          <w:sz w:val="30"/>
          <w:szCs w:val="30"/>
        </w:rPr>
        <w:t xml:space="preserve"> 2562</w:t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</w:rPr>
        <w:tab/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Pr="007C46F9">
        <w:rPr>
          <w:rFonts w:ascii="Angsana New" w:hAnsi="Angsana New"/>
          <w:sz w:val="30"/>
          <w:szCs w:val="30"/>
        </w:rPr>
        <w:t xml:space="preserve"> 16 </w:t>
      </w:r>
      <w:r w:rsidRPr="007C46F9">
        <w:rPr>
          <w:rFonts w:ascii="Angsana New" w:hAnsi="Angsana New"/>
          <w:sz w:val="30"/>
          <w:szCs w:val="30"/>
          <w:cs/>
        </w:rPr>
        <w:t xml:space="preserve">เรื่อง </w:t>
      </w:r>
      <w:r w:rsidRPr="007C46F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7C46F9">
        <w:rPr>
          <w:rFonts w:ascii="Angsana New" w:hAnsi="Angsana New"/>
          <w:i/>
          <w:iCs/>
          <w:sz w:val="30"/>
          <w:szCs w:val="30"/>
        </w:rPr>
        <w:t xml:space="preserve"> </w:t>
      </w:r>
      <w:r w:rsidRPr="007C46F9">
        <w:rPr>
          <w:rFonts w:ascii="Angsana New" w:hAnsi="Angsana New"/>
          <w:sz w:val="30"/>
          <w:szCs w:val="30"/>
          <w:cs/>
        </w:rPr>
        <w:t>(</w:t>
      </w:r>
      <w:r w:rsidRPr="007C46F9">
        <w:rPr>
          <w:rFonts w:ascii="Angsana New" w:hAnsi="Angsana New"/>
          <w:sz w:val="30"/>
          <w:szCs w:val="30"/>
        </w:rPr>
        <w:t>TFRS 16</w:t>
      </w:r>
      <w:r w:rsidRPr="007C46F9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เป็นครั้งแรกซึ่งได้เปิดเผยผลกระทบ</w:t>
      </w:r>
      <w:r w:rsidRPr="007C46F9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7C46F9">
        <w:rPr>
          <w:rFonts w:ascii="Angsana New" w:hAnsi="Angsana New"/>
          <w:sz w:val="30"/>
          <w:szCs w:val="30"/>
          <w:cs/>
        </w:rPr>
        <w:t>จากการเปลี่ยนแปลงนโยบายการบัญชี</w:t>
      </w:r>
      <w:r w:rsidRPr="007C46F9">
        <w:rPr>
          <w:rFonts w:ascii="Angsana New" w:hAnsi="Angsana New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 w:rsidRPr="007C46F9">
        <w:rPr>
          <w:rFonts w:ascii="Angsana New" w:hAnsi="Angsana New"/>
          <w:sz w:val="30"/>
          <w:szCs w:val="30"/>
        </w:rPr>
        <w:t xml:space="preserve">16 </w:t>
      </w:r>
      <w:r w:rsidRPr="007C46F9">
        <w:rPr>
          <w:rFonts w:ascii="Angsana New" w:hAnsi="Angsana New"/>
          <w:sz w:val="30"/>
          <w:szCs w:val="30"/>
          <w:cs/>
        </w:rPr>
        <w:t>ไว้ในหมายเหตุข้อ</w:t>
      </w:r>
      <w:r w:rsidRPr="007C46F9">
        <w:rPr>
          <w:rFonts w:ascii="Angsana New" w:hAnsi="Angsana New"/>
          <w:sz w:val="30"/>
          <w:szCs w:val="30"/>
        </w:rPr>
        <w:t xml:space="preserve"> 3</w:t>
      </w:r>
    </w:p>
    <w:p w:rsidR="00F82A24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7B7D6A" w:rsidRDefault="00F86D71" w:rsidP="007B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D71">
        <w:rPr>
          <w:rFonts w:ascii="Angsana New" w:hAnsi="Angsana New"/>
          <w:spacing w:val="-6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</w:t>
      </w:r>
      <w:r w:rsidRPr="00F86D71">
        <w:rPr>
          <w:rFonts w:ascii="Angsana New" w:hAnsi="Angsana New"/>
          <w:spacing w:val="-8"/>
          <w:sz w:val="30"/>
          <w:szCs w:val="30"/>
          <w:cs/>
        </w:rPr>
        <w:t>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F86D71">
        <w:rPr>
          <w:rFonts w:ascii="Angsana New" w:hAnsi="Angsana New"/>
          <w:spacing w:val="-8"/>
          <w:sz w:val="30"/>
          <w:szCs w:val="30"/>
        </w:rPr>
        <w:t xml:space="preserve"> 1</w:t>
      </w:r>
      <w:r w:rsidRPr="00F86D71">
        <w:rPr>
          <w:rFonts w:ascii="Angsana New" w:hAnsi="Angsana New"/>
          <w:spacing w:val="-8"/>
          <w:sz w:val="30"/>
          <w:szCs w:val="30"/>
          <w:cs/>
        </w:rPr>
        <w:t xml:space="preserve"> มกราคม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F86D71">
        <w:rPr>
          <w:rFonts w:ascii="Angsana New" w:hAnsi="Angsana New"/>
          <w:spacing w:val="-8"/>
          <w:sz w:val="30"/>
          <w:szCs w:val="30"/>
        </w:rPr>
        <w:t>2564</w:t>
      </w:r>
      <w:r w:rsidRPr="00F86D71">
        <w:rPr>
          <w:rFonts w:ascii="Angsana New" w:hAnsi="Angsana New"/>
          <w:spacing w:val="-8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</w:t>
      </w:r>
      <w:r>
        <w:rPr>
          <w:rFonts w:ascii="Angsana New" w:hAnsi="Angsana New"/>
          <w:spacing w:val="-8"/>
          <w:sz w:val="30"/>
          <w:szCs w:val="30"/>
        </w:rPr>
        <w:t xml:space="preserve">      </w:t>
      </w:r>
      <w:r w:rsidRPr="00F86D71">
        <w:rPr>
          <w:rFonts w:ascii="Angsana New" w:hAnsi="Angsana New"/>
          <w:spacing w:val="-8"/>
          <w:sz w:val="30"/>
          <w:szCs w:val="30"/>
          <w:cs/>
        </w:rPr>
        <w:t>ยังไม่มี</w:t>
      </w:r>
      <w:r w:rsidRPr="00F86D71">
        <w:rPr>
          <w:rFonts w:ascii="Angsana New" w:hAnsi="Angsana New"/>
          <w:spacing w:val="-6"/>
          <w:sz w:val="30"/>
          <w:szCs w:val="30"/>
          <w:cs/>
        </w:rPr>
        <w:t>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ประกอบงบการเงินข้อ</w:t>
      </w:r>
      <w:r w:rsidR="00BA54DA">
        <w:rPr>
          <w:rFonts w:ascii="Angsana New" w:hAnsi="Angsana New" w:hint="cs"/>
          <w:sz w:val="30"/>
          <w:szCs w:val="30"/>
          <w:cs/>
        </w:rPr>
        <w:t xml:space="preserve"> </w:t>
      </w:r>
      <w:r w:rsidR="00BA54DA">
        <w:rPr>
          <w:rFonts w:ascii="Angsana New" w:hAnsi="Angsana New"/>
          <w:sz w:val="30"/>
          <w:szCs w:val="30"/>
        </w:rPr>
        <w:t>14</w:t>
      </w:r>
    </w:p>
    <w:p w:rsidR="007B7D6A" w:rsidRPr="00533038" w:rsidRDefault="007B7D6A" w:rsidP="007B671E">
      <w:pPr>
        <w:pStyle w:val="BodyText2"/>
        <w:tabs>
          <w:tab w:val="clear" w:pos="540"/>
        </w:tabs>
        <w:ind w:left="567" w:hanging="567"/>
        <w:rPr>
          <w:sz w:val="24"/>
          <w:szCs w:val="24"/>
          <w:lang w:val="en-US"/>
        </w:rPr>
      </w:pPr>
    </w:p>
    <w:p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5" w:name="_Hlk13606134"/>
      <w:r w:rsidR="00CA3CD4" w:rsidRPr="00CA3CD4">
        <w:rPr>
          <w:i/>
          <w:iCs/>
          <w:cs/>
        </w:rPr>
        <w:t>การใช้วิจารณญาณ</w:t>
      </w:r>
      <w:r w:rsidR="00634DE6">
        <w:rPr>
          <w:rFonts w:hint="cs"/>
          <w:i/>
          <w:iCs/>
          <w:cs/>
          <w:lang w:val="en-US"/>
        </w:rPr>
        <w:t>และ</w:t>
      </w:r>
      <w:r w:rsidR="00CA3CD4" w:rsidRPr="00CA3CD4">
        <w:rPr>
          <w:i/>
          <w:iCs/>
          <w:cs/>
        </w:rPr>
        <w:t>การประมาณการ</w:t>
      </w:r>
      <w:bookmarkEnd w:id="5"/>
    </w:p>
    <w:p w:rsidR="00716186" w:rsidRPr="00533038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2562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634DE6" w:rsidRPr="00634DE6">
        <w:rPr>
          <w:rFonts w:ascii="Angsana New" w:hAnsi="Angsana New"/>
          <w:sz w:val="30"/>
          <w:szCs w:val="30"/>
        </w:rPr>
        <w:t xml:space="preserve">      </w:t>
      </w:r>
      <w:r w:rsidR="00634DE6" w:rsidRPr="00634DE6">
        <w:rPr>
          <w:rFonts w:ascii="Angsana New" w:hAnsi="Angsana New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</w:t>
      </w:r>
      <w:r w:rsidR="007A7F30">
        <w:rPr>
          <w:rFonts w:ascii="Angsana New" w:hAnsi="Angsana New"/>
          <w:sz w:val="30"/>
          <w:szCs w:val="30"/>
        </w:rPr>
        <w:t xml:space="preserve">        </w:t>
      </w:r>
      <w:r w:rsidR="00634DE6" w:rsidRPr="00634DE6">
        <w:rPr>
          <w:rFonts w:ascii="Angsana New" w:hAnsi="Angsana New"/>
          <w:sz w:val="30"/>
          <w:szCs w:val="30"/>
          <w:cs/>
        </w:rPr>
        <w:t>โรคติดเชื้อไวรัสโคโรน</w:t>
      </w:r>
      <w:r w:rsidR="00D10B8B">
        <w:rPr>
          <w:rFonts w:ascii="Angsana New" w:hAnsi="Angsana New" w:hint="cs"/>
          <w:sz w:val="30"/>
          <w:szCs w:val="30"/>
          <w:cs/>
        </w:rPr>
        <w:t>่</w:t>
      </w:r>
      <w:r w:rsidR="00634DE6" w:rsidRPr="00634DE6">
        <w:rPr>
          <w:rFonts w:ascii="Angsana New" w:hAnsi="Angsana New"/>
          <w:sz w:val="30"/>
          <w:szCs w:val="30"/>
          <w:cs/>
        </w:rPr>
        <w:t>า</w:t>
      </w:r>
      <w:r w:rsidR="00634DE6" w:rsidRPr="00634DE6">
        <w:rPr>
          <w:rFonts w:ascii="Angsana New" w:hAnsi="Angsana New"/>
          <w:sz w:val="30"/>
          <w:szCs w:val="30"/>
        </w:rPr>
        <w:t xml:space="preserve"> 2019 </w:t>
      </w:r>
      <w:r w:rsidR="00634DE6" w:rsidRPr="00634DE6">
        <w:rPr>
          <w:rFonts w:ascii="Angsana New" w:hAnsi="Angsana New"/>
          <w:sz w:val="30"/>
          <w:szCs w:val="30"/>
          <w:cs/>
        </w:rPr>
        <w:t>(</w:t>
      </w:r>
      <w:r w:rsidR="00634DE6" w:rsidRPr="00634DE6">
        <w:rPr>
          <w:rFonts w:ascii="Angsana New" w:hAnsi="Angsana New"/>
          <w:sz w:val="30"/>
          <w:szCs w:val="30"/>
        </w:rPr>
        <w:t>C</w:t>
      </w:r>
      <w:r w:rsidR="00D10B8B">
        <w:rPr>
          <w:rFonts w:ascii="Angsana New" w:hAnsi="Angsana New"/>
          <w:sz w:val="30"/>
          <w:szCs w:val="30"/>
        </w:rPr>
        <w:t>OVID</w:t>
      </w:r>
      <w:r w:rsidR="00634DE6" w:rsidRPr="00634DE6">
        <w:rPr>
          <w:rFonts w:ascii="Angsana New" w:hAnsi="Angsana New"/>
          <w:sz w:val="30"/>
          <w:szCs w:val="30"/>
        </w:rPr>
        <w:t>-19</w:t>
      </w:r>
      <w:r w:rsidR="00634DE6" w:rsidRPr="00634DE6">
        <w:rPr>
          <w:rFonts w:ascii="Angsana New" w:hAnsi="Angsana New"/>
          <w:sz w:val="30"/>
          <w:szCs w:val="30"/>
          <w:cs/>
        </w:rPr>
        <w:t>) ตามที่ได้อธิบายไว้ในหมายเหตุข้อ</w:t>
      </w:r>
      <w:r w:rsidR="00634DE6" w:rsidRPr="00634DE6">
        <w:rPr>
          <w:rFonts w:ascii="Angsana New" w:hAnsi="Angsana New"/>
          <w:sz w:val="30"/>
          <w:szCs w:val="30"/>
        </w:rPr>
        <w:t xml:space="preserve"> 3 </w:t>
      </w:r>
      <w:r w:rsidR="00634DE6" w:rsidRPr="00634DE6">
        <w:rPr>
          <w:rFonts w:ascii="Angsana New" w:hAnsi="Angsana New"/>
          <w:sz w:val="30"/>
          <w:szCs w:val="30"/>
          <w:cs/>
        </w:rPr>
        <w:t xml:space="preserve">และ </w:t>
      </w:r>
      <w:r w:rsidR="00634DE6" w:rsidRPr="00634DE6">
        <w:rPr>
          <w:rFonts w:ascii="Angsana New" w:hAnsi="Angsana New"/>
          <w:sz w:val="30"/>
          <w:szCs w:val="30"/>
        </w:rPr>
        <w:t xml:space="preserve">4 </w:t>
      </w:r>
      <w:r w:rsidR="00634DE6" w:rsidRPr="00634DE6">
        <w:rPr>
          <w:rFonts w:ascii="Angsana New" w:hAnsi="Angsana New"/>
          <w:sz w:val="30"/>
          <w:szCs w:val="30"/>
          <w:cs/>
        </w:rPr>
        <w:t>ตามลำดับ</w:t>
      </w:r>
    </w:p>
    <w:p w:rsidR="001D0694" w:rsidRPr="00533038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4A1CDD" w:rsidRPr="00CE458C" w:rsidRDefault="004A1CDD" w:rsidP="004A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</w:rPr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4A1CDD" w:rsidRPr="00533038" w:rsidRDefault="004A1CD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6E1917" w:rsidRPr="00B836A4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11583">
        <w:rPr>
          <w:rFonts w:ascii="Angsana New" w:hAnsi="Angsana New"/>
          <w:sz w:val="30"/>
          <w:szCs w:val="30"/>
          <w:cs/>
        </w:rPr>
        <w:t>ตั้งแต่วันที่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511583">
        <w:rPr>
          <w:rFonts w:ascii="Angsana New" w:hAnsi="Angsana New"/>
          <w:sz w:val="30"/>
          <w:szCs w:val="30"/>
        </w:rPr>
        <w:t xml:space="preserve">TFRS 16 </w:t>
      </w:r>
      <w:r w:rsidRPr="00511583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11583">
        <w:rPr>
          <w:rFonts w:ascii="Angsana New" w:hAnsi="Angsana New"/>
          <w:sz w:val="30"/>
          <w:szCs w:val="30"/>
        </w:rPr>
        <w:t xml:space="preserve">17 </w:t>
      </w:r>
      <w:r w:rsidRPr="00511583">
        <w:rPr>
          <w:rFonts w:ascii="Angsana New" w:hAnsi="Angsana New"/>
          <w:sz w:val="30"/>
          <w:szCs w:val="30"/>
          <w:cs/>
        </w:rPr>
        <w:t xml:space="preserve">เรื่อง </w:t>
      </w:r>
      <w:r w:rsidRPr="00980A5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511583">
        <w:rPr>
          <w:rFonts w:ascii="Angsana New" w:hAnsi="Angsana New"/>
          <w:sz w:val="30"/>
          <w:szCs w:val="30"/>
        </w:rPr>
        <w:t xml:space="preserve"> (TAS </w:t>
      </w:r>
      <w:r>
        <w:rPr>
          <w:rFonts w:ascii="Angsana New" w:hAnsi="Angsana New"/>
          <w:sz w:val="30"/>
          <w:szCs w:val="30"/>
        </w:rPr>
        <w:t>17</w:t>
      </w:r>
      <w:r w:rsidRPr="00511583">
        <w:rPr>
          <w:rFonts w:ascii="Angsana New" w:hAnsi="Angsana New"/>
          <w:sz w:val="30"/>
          <w:szCs w:val="30"/>
        </w:rPr>
        <w:t xml:space="preserve">) </w:t>
      </w:r>
      <w:r w:rsidRPr="00511583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</w:t>
      </w:r>
      <w:r>
        <w:rPr>
          <w:rFonts w:ascii="Angsana New" w:hAnsi="Angsana New"/>
          <w:sz w:val="30"/>
          <w:szCs w:val="30"/>
        </w:rPr>
        <w:t xml:space="preserve">    </w:t>
      </w:r>
      <w:r w:rsidRPr="00511583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4 </w:t>
      </w:r>
      <w:r w:rsidRPr="00511583">
        <w:rPr>
          <w:rFonts w:ascii="Angsana New" w:hAnsi="Angsana New"/>
          <w:sz w:val="30"/>
          <w:szCs w:val="30"/>
          <w:cs/>
        </w:rPr>
        <w:t xml:space="preserve">เรื่อง </w:t>
      </w:r>
      <w:r w:rsidRPr="00980A54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11583">
        <w:rPr>
          <w:rFonts w:ascii="Angsana New" w:hAnsi="Angsana New"/>
          <w:sz w:val="30"/>
          <w:szCs w:val="30"/>
        </w:rPr>
        <w:t xml:space="preserve"> (TFRIC 4) </w:t>
      </w:r>
      <w:r w:rsidRPr="00511583">
        <w:rPr>
          <w:rFonts w:ascii="Angsana New" w:hAnsi="Angsana New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511583">
        <w:rPr>
          <w:rFonts w:ascii="Angsana New" w:hAnsi="Angsana New"/>
          <w:sz w:val="30"/>
          <w:szCs w:val="30"/>
        </w:rPr>
        <w:t>Modified retrospective approach)</w:t>
      </w:r>
      <w:r w:rsidRPr="00B836A4">
        <w:rPr>
          <w:rFonts w:ascii="Angsana New" w:hAnsi="Angsana New"/>
          <w:sz w:val="30"/>
          <w:szCs w:val="30"/>
        </w:rPr>
        <w:t xml:space="preserve"> </w:t>
      </w:r>
    </w:p>
    <w:p w:rsidR="006E1917" w:rsidRPr="00533038" w:rsidRDefault="006E1917" w:rsidP="006E191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6E1917" w:rsidRPr="00B836A4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020D3">
        <w:rPr>
          <w:rFonts w:ascii="Angsana New" w:hAnsi="Angsana New"/>
          <w:spacing w:val="-6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</w:t>
      </w:r>
      <w:r>
        <w:rPr>
          <w:rFonts w:ascii="Angsana New" w:hAnsi="Angsana New"/>
          <w:sz w:val="30"/>
          <w:szCs w:val="30"/>
        </w:rPr>
        <w:t xml:space="preserve">  </w:t>
      </w:r>
      <w:r w:rsidRPr="00511583">
        <w:rPr>
          <w:rFonts w:ascii="Angsana New" w:hAnsi="Angsana New"/>
          <w:sz w:val="30"/>
          <w:szCs w:val="30"/>
          <w:cs/>
        </w:rPr>
        <w:t>ในกำไรหรือขาดทุนโดยวิธีเส้นตรงตลอดอายุสัญญาเช่าตาม</w:t>
      </w:r>
      <w:r w:rsidRPr="00511583">
        <w:rPr>
          <w:rFonts w:ascii="Angsana New" w:hAnsi="Angsana New"/>
          <w:sz w:val="30"/>
          <w:szCs w:val="30"/>
        </w:rPr>
        <w:t xml:space="preserve"> TFRS</w:t>
      </w:r>
      <w:r w:rsidRPr="005115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>
        <w:rPr>
          <w:rFonts w:ascii="Angsana New" w:hAnsi="Angsana New"/>
          <w:sz w:val="30"/>
          <w:szCs w:val="30"/>
        </w:rPr>
        <w:t xml:space="preserve">      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กลุ่มบริษัทจะปันส่วนสิ่งตอบแทนที่ต้องจ่ายตามราคาขายที่เป็นเอกเทศ </w:t>
      </w:r>
      <w:r w:rsidRPr="00511583">
        <w:rPr>
          <w:rFonts w:ascii="Angsana New" w:hAnsi="Angsana New"/>
          <w:sz w:val="30"/>
          <w:szCs w:val="30"/>
        </w:rPr>
        <w:t xml:space="preserve">(Transaction price) </w:t>
      </w:r>
      <w:r w:rsidRPr="00511583">
        <w:rPr>
          <w:rFonts w:ascii="Angsana New" w:hAnsi="Angsana New"/>
          <w:sz w:val="30"/>
          <w:szCs w:val="30"/>
          <w:cs/>
        </w:rPr>
        <w:t>ณ วันที่</w:t>
      </w:r>
      <w:r w:rsidRPr="00511583">
        <w:rPr>
          <w:rFonts w:ascii="Angsana New" w:hAnsi="Angsana New" w:hint="cs"/>
          <w:sz w:val="30"/>
          <w:szCs w:val="30"/>
          <w:cs/>
        </w:rPr>
        <w:t xml:space="preserve"> </w:t>
      </w:r>
      <w:r w:rsidRPr="00511583"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2563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>กลุ่มบริษัท</w:t>
      </w:r>
      <w:r w:rsidRPr="00511583">
        <w:rPr>
          <w:rFonts w:ascii="Angsana New" w:hAnsi="Angsana New" w:hint="cs"/>
          <w:sz w:val="30"/>
          <w:szCs w:val="30"/>
          <w:cs/>
        </w:rPr>
        <w:t>และ</w:t>
      </w:r>
      <w:r w:rsidRPr="00511583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>ส่งผลให้ลักษณะของค่าใช้จ่าย</w:t>
      </w:r>
      <w:r>
        <w:rPr>
          <w:rFonts w:ascii="Angsana New" w:hAnsi="Angsana New"/>
          <w:sz w:val="30"/>
          <w:szCs w:val="30"/>
        </w:rPr>
        <w:t xml:space="preserve">          </w:t>
      </w:r>
      <w:r w:rsidRPr="00511583">
        <w:rPr>
          <w:rFonts w:ascii="Angsana New" w:hAnsi="Angsana New"/>
          <w:sz w:val="30"/>
          <w:szCs w:val="30"/>
          <w:cs/>
        </w:rPr>
        <w:t>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6E1917" w:rsidRDefault="006E1917" w:rsidP="006E1917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533038" w:rsidRDefault="00533038" w:rsidP="006E1917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533038" w:rsidRDefault="00533038" w:rsidP="006E1917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533038" w:rsidRDefault="00533038" w:rsidP="006E1917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6E1917" w:rsidRPr="00423F89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23F89">
        <w:rPr>
          <w:rFonts w:ascii="Angsana New" w:hAnsi="Angsana New"/>
          <w:spacing w:val="-6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:rsidR="006E1917" w:rsidRPr="00BA54DA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pacing w:val="-6"/>
          <w:sz w:val="30"/>
          <w:szCs w:val="30"/>
        </w:rPr>
      </w:pPr>
      <w:r w:rsidRPr="00BA54DA">
        <w:rPr>
          <w:rFonts w:ascii="Angsana New" w:hAnsi="Angsana New"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A54DA">
        <w:rPr>
          <w:rFonts w:ascii="Angsana New" w:hAnsi="Angsana New"/>
          <w:spacing w:val="-6"/>
          <w:sz w:val="30"/>
          <w:szCs w:val="30"/>
        </w:rPr>
        <w:t xml:space="preserve">12 </w:t>
      </w:r>
      <w:r w:rsidRPr="00BA54DA">
        <w:rPr>
          <w:rFonts w:ascii="Angsana New" w:hAnsi="Angsana New"/>
          <w:spacing w:val="-6"/>
          <w:sz w:val="30"/>
          <w:szCs w:val="30"/>
          <w:cs/>
        </w:rPr>
        <w:t xml:space="preserve">เดือน </w:t>
      </w:r>
      <w:r w:rsidRPr="00BA54DA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6E1917" w:rsidRPr="0051158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11583">
        <w:rPr>
          <w:rFonts w:ascii="Angsana New" w:hAnsi="Angsana New"/>
          <w:sz w:val="30"/>
          <w:szCs w:val="30"/>
        </w:rPr>
        <w:t xml:space="preserve"> </w:t>
      </w:r>
    </w:p>
    <w:p w:rsidR="006E1917" w:rsidRPr="0051158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11583">
        <w:rPr>
          <w:rFonts w:ascii="Angsana New" w:hAnsi="Angsana New"/>
          <w:sz w:val="30"/>
          <w:szCs w:val="30"/>
        </w:rPr>
        <w:t xml:space="preserve"> </w:t>
      </w:r>
    </w:p>
    <w:p w:rsidR="006E1917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pacing w:val="-12"/>
          <w:sz w:val="30"/>
          <w:szCs w:val="30"/>
        </w:rPr>
      </w:pPr>
      <w:r w:rsidRPr="00CA699A">
        <w:rPr>
          <w:rFonts w:ascii="Angsana New" w:hAnsi="Angsana New"/>
          <w:spacing w:val="-12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p w:rsidR="00533038" w:rsidRPr="00533038" w:rsidRDefault="00533038" w:rsidP="00533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pacing w:val="-12"/>
          <w:sz w:val="24"/>
          <w:szCs w:val="24"/>
        </w:rPr>
      </w:pPr>
    </w:p>
    <w:tbl>
      <w:tblPr>
        <w:tblW w:w="9090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6E1917" w:rsidRPr="00F05DCF" w:rsidTr="00415635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05DC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F05D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F05DCF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05DC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E1917" w:rsidRPr="00F05DCF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1917" w:rsidRPr="00F05DCF" w:rsidTr="00415635">
        <w:trPr>
          <w:cantSplit/>
          <w:tblHeader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E1917" w:rsidRPr="00F05DCF" w:rsidTr="00415635">
        <w:trPr>
          <w:cantSplit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E1917" w:rsidRPr="00F05DCF" w:rsidTr="00415635">
        <w:trPr>
          <w:cantSplit/>
        </w:trPr>
        <w:tc>
          <w:tcPr>
            <w:tcW w:w="6210" w:type="dxa"/>
            <w:vAlign w:val="bottom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</w:rPr>
              <w:t>(66,305)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(64,484)</w:t>
            </w:r>
          </w:p>
        </w:tc>
      </w:tr>
      <w:tr w:rsidR="006E1917" w:rsidRPr="00F05DCF" w:rsidTr="00415635">
        <w:trPr>
          <w:cantSplit/>
        </w:trPr>
        <w:tc>
          <w:tcPr>
            <w:tcW w:w="6210" w:type="dxa"/>
            <w:vAlign w:val="bottom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244,650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65,173</w:t>
            </w:r>
          </w:p>
        </w:tc>
      </w:tr>
      <w:tr w:rsidR="006E1917" w:rsidRPr="008A7B21" w:rsidTr="00415635">
        <w:trPr>
          <w:cantSplit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212,304</w:t>
            </w:r>
          </w:p>
        </w:tc>
        <w:tc>
          <w:tcPr>
            <w:tcW w:w="180" w:type="dxa"/>
          </w:tcPr>
          <w:p w:rsidR="006E1917" w:rsidRPr="00F05DCF" w:rsidRDefault="006E1917" w:rsidP="0041563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DB723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</w:tr>
    </w:tbl>
    <w:p w:rsidR="006E1917" w:rsidRPr="00533038" w:rsidRDefault="006E1917" w:rsidP="006E1917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87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49"/>
        <w:gridCol w:w="181"/>
        <w:gridCol w:w="1347"/>
      </w:tblGrid>
      <w:tr w:rsidR="006E1917" w:rsidRPr="00925FA2" w:rsidTr="0041563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49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E1917" w:rsidRPr="00925FA2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1917" w:rsidRPr="00925FA2" w:rsidTr="009F7F61">
        <w:trPr>
          <w:cantSplit/>
          <w:trHeight w:val="20"/>
          <w:tblHeader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3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1917" w:rsidRPr="00925FA2" w:rsidTr="009F7F61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</w:tcPr>
          <w:p w:rsidR="006E1917" w:rsidRPr="00925FA2" w:rsidRDefault="009F7F61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6E1917" w:rsidRPr="00925FA2">
              <w:rPr>
                <w:rFonts w:asciiTheme="majorBidi" w:hAnsiTheme="majorBidi" w:cstheme="majorBidi"/>
                <w:sz w:val="30"/>
                <w:szCs w:val="30"/>
              </w:rPr>
              <w:t>177,346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</w:tabs>
              <w:spacing w:line="240" w:lineRule="auto"/>
              <w:ind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6E1917" w:rsidRPr="00925FA2" w:rsidTr="00F808DD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49" w:type="dxa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-5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</w:tr>
      <w:tr w:rsidR="006E1917" w:rsidRPr="00925FA2" w:rsidTr="00F808DD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6E1917" w:rsidRPr="00925FA2" w:rsidRDefault="009F7F61" w:rsidP="009F7F6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E1917"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6,779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1917" w:rsidRPr="00925FA2" w:rsidRDefault="006E1917" w:rsidP="009F7F61">
            <w:pPr>
              <w:pStyle w:val="acctfourfigures"/>
              <w:tabs>
                <w:tab w:val="clear" w:pos="765"/>
              </w:tabs>
              <w:spacing w:line="240" w:lineRule="auto"/>
              <w:ind w:left="50" w:right="328" w:hanging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1917" w:rsidRPr="00925FA2" w:rsidTr="00F808DD">
        <w:trPr>
          <w:cantSplit/>
          <w:trHeight w:val="20"/>
        </w:trPr>
        <w:tc>
          <w:tcPr>
            <w:tcW w:w="6210" w:type="dxa"/>
          </w:tcPr>
          <w:p w:rsidR="006E1917" w:rsidRPr="00F808DD" w:rsidRDefault="006E1917" w:rsidP="0041563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183,814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6E1917" w:rsidRPr="00925FA2" w:rsidTr="00F808DD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:rsidR="006E1917" w:rsidRPr="00925FA2" w:rsidRDefault="006E1917" w:rsidP="00415635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178,345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33,959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212,304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33,622</w:t>
            </w:r>
          </w:p>
        </w:tc>
      </w:tr>
      <w:tr w:rsidR="006E1917" w:rsidRPr="00AC4212" w:rsidTr="00415635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9F7F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1917" w:rsidRPr="00AC4212" w:rsidRDefault="006E1917" w:rsidP="0041563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5A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</w:p>
        </w:tc>
      </w:tr>
    </w:tbl>
    <w:p w:rsidR="006E1917" w:rsidRPr="00533038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Pr="00AC4212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สินทรัพย์สิทธิการใช้และหนี้สินตามสัญญาเช่าข้างต้นแสดงเป็นส่วนหนึ่งของส่วนงานธุรกิจผลิต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จำหน่ายหนังสือและให้บริการโฆษณาผ่านสื่อสิ่งพิมพ์</w:t>
      </w:r>
      <w:r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>ส่วนงาน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ธุรกิจจัดงานแสดง ผลิตและให้บริการโฆษณาผ่านสื่อออนไลน์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 xml:space="preserve"> 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ส่วนงานธุรกิจผลิตและให้บริการโฆษณาผ่านสื่อโทรทัศน์</w:t>
      </w:r>
      <w:r w:rsidR="00E52C10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ตามลำดับ</w:t>
      </w:r>
      <w:r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:rsidR="009545A6" w:rsidRPr="00571768" w:rsidRDefault="006E1917" w:rsidP="00533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038" w:rsidDel="007941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545A6" w:rsidRPr="00571768">
        <w:rPr>
          <w:rFonts w:ascii="Angsana New" w:hAnsi="Angsana New"/>
          <w:b/>
          <w:bCs/>
          <w:sz w:val="30"/>
          <w:szCs w:val="30"/>
        </w:rPr>
        <w:t>4</w:t>
      </w:r>
      <w:r w:rsidR="009545A6" w:rsidRPr="00571768">
        <w:rPr>
          <w:rFonts w:ascii="Angsana New" w:hAnsi="Angsana New"/>
          <w:b/>
          <w:bCs/>
          <w:sz w:val="30"/>
          <w:szCs w:val="30"/>
        </w:rPr>
        <w:tab/>
      </w:r>
      <w:r w:rsidR="009545A6" w:rsidRPr="00571768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="009545A6" w:rsidRPr="00571768">
        <w:rPr>
          <w:rFonts w:ascii="Angsana New" w:hAnsi="Angsana New"/>
          <w:b/>
          <w:bCs/>
          <w:sz w:val="30"/>
          <w:szCs w:val="30"/>
        </w:rPr>
        <w:t>2019 (COVID-19)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A061CD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F0F27">
        <w:rPr>
          <w:rFonts w:ascii="Angsana New" w:hAnsi="Angsana New"/>
          <w:b/>
          <w:spacing w:val="4"/>
          <w:sz w:val="30"/>
          <w:szCs w:val="30"/>
          <w:cs/>
        </w:rPr>
        <w:t>ตั้งแต่วันที่</w:t>
      </w:r>
      <w:r w:rsidRPr="006F0F27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22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 xml:space="preserve">มีนาคม </w:t>
      </w:r>
      <w:r w:rsidRPr="006F0F27">
        <w:rPr>
          <w:rFonts w:ascii="Angsana New" w:hAnsi="Angsana New"/>
          <w:bCs/>
          <w:spacing w:val="4"/>
          <w:sz w:val="30"/>
          <w:szCs w:val="30"/>
        </w:rPr>
        <w:t>2563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ผู้บริหารได้ตัดสินใจที่จะปิด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ร้านนายอินทร์จำนวน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 120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สาขา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bCs/>
          <w:spacing w:val="4"/>
          <w:sz w:val="30"/>
          <w:szCs w:val="30"/>
        </w:rPr>
        <w:t>2019 (C</w:t>
      </w:r>
      <w:r w:rsidR="00950644">
        <w:rPr>
          <w:rFonts w:ascii="Angsana New" w:hAnsi="Angsana New"/>
          <w:bCs/>
          <w:spacing w:val="4"/>
          <w:sz w:val="30"/>
          <w:szCs w:val="30"/>
        </w:rPr>
        <w:t>OVID</w:t>
      </w:r>
      <w:r w:rsidRPr="006F0F27">
        <w:rPr>
          <w:rFonts w:ascii="Angsana New" w:hAnsi="Angsana New"/>
          <w:bCs/>
          <w:spacing w:val="4"/>
          <w:sz w:val="30"/>
          <w:szCs w:val="30"/>
        </w:rPr>
        <w:t>-19)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           </w:t>
      </w:r>
      <w:r w:rsidRPr="006B3748">
        <w:rPr>
          <w:rFonts w:ascii="Angsana New" w:hAnsi="Angsana New"/>
          <w:b/>
          <w:sz w:val="30"/>
          <w:szCs w:val="30"/>
          <w:cs/>
        </w:rPr>
        <w:t>การชั่วคราวซึ่งเริ่มในเดือนมีนาคม</w:t>
      </w:r>
      <w:r w:rsidRPr="006B3748">
        <w:rPr>
          <w:rFonts w:ascii="Angsana New" w:hAnsi="Angsana New"/>
          <w:bCs/>
          <w:sz w:val="30"/>
          <w:szCs w:val="30"/>
        </w:rPr>
        <w:t xml:space="preserve"> 2563 </w:t>
      </w:r>
      <w:r w:rsidR="004E418C" w:rsidRPr="006B3748">
        <w:rPr>
          <w:rFonts w:ascii="Angsana New" w:hAnsi="Angsana New" w:hint="cs"/>
          <w:b/>
          <w:sz w:val="30"/>
          <w:szCs w:val="30"/>
          <w:cs/>
        </w:rPr>
        <w:t>โดยเริ่มกลับมาเปิดร้านนายอินทร์ดังกล่าวตั้งแต่วันที่</w:t>
      </w:r>
      <w:r w:rsidR="006B3748" w:rsidRPr="006B3748">
        <w:rPr>
          <w:rFonts w:ascii="Angsana New" w:hAnsi="Angsana New"/>
          <w:b/>
          <w:sz w:val="30"/>
          <w:szCs w:val="30"/>
        </w:rPr>
        <w:t xml:space="preserve"> </w:t>
      </w:r>
      <w:r w:rsidR="006B3748" w:rsidRPr="006B3748">
        <w:rPr>
          <w:rFonts w:ascii="Angsana New" w:hAnsi="Angsana New"/>
          <w:bCs/>
          <w:sz w:val="30"/>
          <w:szCs w:val="30"/>
        </w:rPr>
        <w:t>17</w:t>
      </w:r>
      <w:r w:rsidR="004E418C" w:rsidRPr="006B3748">
        <w:rPr>
          <w:rFonts w:ascii="Angsana New" w:hAnsi="Angsana New"/>
          <w:b/>
          <w:sz w:val="30"/>
          <w:szCs w:val="30"/>
        </w:rPr>
        <w:t xml:space="preserve"> </w:t>
      </w:r>
      <w:r w:rsidR="006B3748"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="004E418C" w:rsidRPr="006B374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E418C" w:rsidRPr="006B3748">
        <w:rPr>
          <w:rFonts w:ascii="Angsana New" w:hAnsi="Angsana New"/>
          <w:bCs/>
          <w:sz w:val="30"/>
          <w:szCs w:val="30"/>
        </w:rPr>
        <w:t>2563</w:t>
      </w:r>
      <w:r w:rsidR="004E418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4E418C" w:rsidRPr="00F803EC">
        <w:rPr>
          <w:rFonts w:ascii="Angsana New" w:hAnsi="Angsana New" w:hint="cs"/>
          <w:b/>
          <w:spacing w:val="4"/>
          <w:sz w:val="30"/>
          <w:szCs w:val="30"/>
          <w:cs/>
        </w:rPr>
        <w:t>นอกจากนี้ การดำเนินธุรกิจของกลุ่มบริษัทได้รับผลกระทบซึ่งทำให้รายได้</w:t>
      </w:r>
      <w:r w:rsidR="00F803EC" w:rsidRPr="00F803EC">
        <w:rPr>
          <w:rFonts w:ascii="Angsana New" w:hAnsi="Angsana New" w:hint="cs"/>
          <w:b/>
          <w:spacing w:val="4"/>
          <w:sz w:val="30"/>
          <w:szCs w:val="30"/>
          <w:cs/>
        </w:rPr>
        <w:t>การจัดงานแสดง</w:t>
      </w:r>
      <w:r w:rsidR="00F803EC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="00F803EC" w:rsidRPr="00F803EC">
        <w:rPr>
          <w:rFonts w:ascii="Angsana New" w:hAnsi="Angsana New" w:hint="cs"/>
          <w:b/>
          <w:spacing w:val="4"/>
          <w:sz w:val="30"/>
          <w:szCs w:val="30"/>
          <w:cs/>
        </w:rPr>
        <w:t>รับจ้างพิมพ์</w:t>
      </w:r>
      <w:r w:rsidR="00F803EC">
        <w:rPr>
          <w:rFonts w:ascii="Angsana New" w:hAnsi="Angsana New" w:hint="cs"/>
          <w:b/>
          <w:spacing w:val="4"/>
          <w:sz w:val="30"/>
          <w:szCs w:val="30"/>
          <w:cs/>
        </w:rPr>
        <w:t xml:space="preserve"> โฆษณา ผลิตและขายสิ่งพิมพ์</w:t>
      </w:r>
      <w:r w:rsidR="00F803EC" w:rsidRPr="00F803EC">
        <w:rPr>
          <w:rFonts w:ascii="Angsana New" w:hAnsi="Angsana New" w:hint="cs"/>
          <w:b/>
          <w:spacing w:val="4"/>
          <w:sz w:val="30"/>
          <w:szCs w:val="30"/>
          <w:cs/>
        </w:rPr>
        <w:t>ลดลงอย่างมีนัยสำคัญ</w:t>
      </w:r>
      <w:r w:rsidR="00F803EC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A061CD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5C052C">
        <w:rPr>
          <w:rFonts w:ascii="Angsana New" w:hAnsi="Angsana New"/>
          <w:b/>
          <w:spacing w:val="4"/>
          <w:sz w:val="30"/>
          <w:szCs w:val="30"/>
          <w:cs/>
        </w:rPr>
        <w:t xml:space="preserve">ทั้งนี้ ณ วันที่ </w:t>
      </w:r>
      <w:r w:rsidR="00CA3600">
        <w:rPr>
          <w:rFonts w:ascii="Angsana New" w:hAnsi="Angsana New"/>
          <w:bCs/>
          <w:spacing w:val="4"/>
          <w:sz w:val="30"/>
          <w:szCs w:val="30"/>
        </w:rPr>
        <w:t>30</w:t>
      </w:r>
      <w:r w:rsidR="00CA3600" w:rsidRPr="00CA3600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717D26">
        <w:rPr>
          <w:rFonts w:ascii="Angsana New" w:hAnsi="Angsana New" w:hint="cs"/>
          <w:b/>
          <w:spacing w:val="4"/>
          <w:sz w:val="30"/>
          <w:szCs w:val="30"/>
          <w:cs/>
        </w:rPr>
        <w:t>กันยา</w:t>
      </w:r>
      <w:r w:rsidR="00CA3600" w:rsidRPr="00CA3600">
        <w:rPr>
          <w:rFonts w:ascii="Angsana New" w:hAnsi="Angsana New" w:hint="cs"/>
          <w:b/>
          <w:spacing w:val="4"/>
          <w:sz w:val="30"/>
          <w:szCs w:val="30"/>
          <w:cs/>
        </w:rPr>
        <w:t xml:space="preserve">ยน </w:t>
      </w:r>
      <w:r w:rsidR="00CA3600">
        <w:rPr>
          <w:rFonts w:ascii="Angsana New" w:hAnsi="Angsana New"/>
          <w:bCs/>
          <w:spacing w:val="4"/>
          <w:sz w:val="30"/>
          <w:szCs w:val="30"/>
        </w:rPr>
        <w:t>2563</w:t>
      </w:r>
      <w:r w:rsidRPr="005C052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5C052C">
        <w:rPr>
          <w:rFonts w:ascii="Angsana New" w:hAnsi="Angsana New"/>
          <w:bCs/>
          <w:spacing w:val="4"/>
          <w:sz w:val="30"/>
          <w:szCs w:val="30"/>
        </w:rPr>
        <w:t xml:space="preserve"> COVID-19</w:t>
      </w:r>
      <w:r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ในเรื่องดังต่อไปนี้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4425E0" w:rsidRDefault="009545A6" w:rsidP="004425E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4425E0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การด้อยค่าของสินทรัพย์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6A011A" w:rsidRDefault="009545A6" w:rsidP="0044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Simplified approach)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โดยใช้ข้อมูล             ผลขาดทุนด้านเครดิตในอดีตมาพิจารณาอัตราการสูญเสีย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loss rate)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และไม่นำข้อมูลที่มีการคาดการณ์ในอนาคต (</w:t>
      </w:r>
      <w:r w:rsidRPr="006A011A">
        <w:rPr>
          <w:rFonts w:ascii="Angsana New" w:hAnsi="Angsana New"/>
          <w:bCs/>
          <w:spacing w:val="4"/>
          <w:sz w:val="30"/>
          <w:szCs w:val="30"/>
        </w:rPr>
        <w:t>Forward-looking information)</w:t>
      </w:r>
      <w:r w:rsidRPr="006A011A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มาพิจารณา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6A011A" w:rsidRDefault="009545A6" w:rsidP="0044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กลุ่มบริษัทเลือกไม่นำสถานการณ์ </w:t>
      </w:r>
      <w:r w:rsidRPr="004425E0">
        <w:rPr>
          <w:rFonts w:ascii="Angsana New" w:hAnsi="Angsana New"/>
          <w:bCs/>
          <w:spacing w:val="4"/>
          <w:sz w:val="30"/>
          <w:szCs w:val="30"/>
        </w:rPr>
        <w:t>COVID-19</w:t>
      </w:r>
      <w:r w:rsidRPr="004425E0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มาถือเป็นข้อบ่งชี้การด้อยค่าของที่ดิน อาคารและอุปกรณ์อสังหาริมทรัพย์เพื่อการลงทุน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สินทรัพย์ไม่มีตัวตน และเลือกไม่นำข้อมูลสถานการณ์ </w:t>
      </w:r>
      <w:r w:rsidRPr="004425E0">
        <w:rPr>
          <w:rFonts w:ascii="Angsana New" w:hAnsi="Angsana New"/>
          <w:bCs/>
          <w:spacing w:val="4"/>
          <w:sz w:val="30"/>
          <w:szCs w:val="30"/>
        </w:rPr>
        <w:t>COVID-</w:t>
      </w:r>
      <w:r w:rsidR="004425E0" w:rsidRPr="004425E0">
        <w:rPr>
          <w:rFonts w:ascii="Angsana New" w:hAnsi="Angsana New"/>
          <w:bCs/>
          <w:spacing w:val="4"/>
          <w:sz w:val="30"/>
          <w:szCs w:val="30"/>
        </w:rPr>
        <w:t>19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4425E0">
        <w:rPr>
          <w:rFonts w:ascii="Angsana New" w:hAnsi="Angsana New"/>
          <w:b/>
          <w:spacing w:val="4"/>
          <w:sz w:val="30"/>
          <w:szCs w:val="30"/>
        </w:rPr>
        <w:t xml:space="preserve">   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 w:rsidR="004425E0">
        <w:rPr>
          <w:rFonts w:ascii="Angsana New" w:hAnsi="Angsana New"/>
          <w:b/>
          <w:spacing w:val="4"/>
          <w:sz w:val="30"/>
          <w:szCs w:val="30"/>
        </w:rPr>
        <w:t xml:space="preserve">            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ค่าความนิยม</w:t>
      </w:r>
    </w:p>
    <w:p w:rsidR="009545A6" w:rsidRPr="00F803EC" w:rsidRDefault="009545A6" w:rsidP="009545A6">
      <w:pPr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:rsidR="004425E0" w:rsidRPr="002A15EB" w:rsidRDefault="004425E0" w:rsidP="004E418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2A15EB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การเปลี่ยนแปลงสัญญาเช่า</w:t>
      </w:r>
    </w:p>
    <w:p w:rsidR="004425E0" w:rsidRPr="00A33AAC" w:rsidRDefault="004425E0" w:rsidP="004425E0">
      <w:pPr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  <w:highlight w:val="yellow"/>
          <w:cs/>
          <w:lang w:val="th-TH"/>
        </w:rPr>
      </w:pPr>
    </w:p>
    <w:p w:rsidR="009545A6" w:rsidRDefault="004425E0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2A15EB">
        <w:rPr>
          <w:rFonts w:ascii="Angsana New" w:hAnsi="Angsana New"/>
          <w:b/>
          <w:spacing w:val="4"/>
          <w:sz w:val="30"/>
          <w:szCs w:val="30"/>
          <w:cs/>
        </w:rPr>
        <w:t>ใน</w:t>
      </w:r>
      <w:r w:rsidR="00296CEC" w:rsidRPr="002A15EB">
        <w:rPr>
          <w:rFonts w:ascii="Angsana New" w:hAnsi="Angsana New" w:hint="cs"/>
          <w:b/>
          <w:spacing w:val="4"/>
          <w:sz w:val="30"/>
          <w:szCs w:val="30"/>
          <w:cs/>
        </w:rPr>
        <w:t>เดือนมีนาคม</w:t>
      </w:r>
      <w:r w:rsidR="00296CEC"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="00F803EC"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กลุ่มบริษัทได้รับการลดค่าเช่าจ่ายเป็นเวลา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3</w:t>
      </w:r>
      <w:r w:rsidR="00296CEC" w:rsidRPr="002A15EB">
        <w:rPr>
          <w:rFonts w:ascii="Angsana New" w:hAnsi="Angsana New" w:hint="cs"/>
          <w:b/>
          <w:spacing w:val="4"/>
          <w:sz w:val="30"/>
          <w:szCs w:val="30"/>
          <w:cs/>
        </w:rPr>
        <w:t xml:space="preserve"> เดือนถึง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4</w:t>
      </w:r>
      <w:r w:rsidR="00296CEC"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>เดือนตั้งแต่เดือนมีนาคม</w:t>
      </w:r>
      <w:r w:rsidR="00296CEC" w:rsidRPr="002A15EB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="00296CEC" w:rsidRPr="002A15E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เนื่องจากสถานการณ์ </w:t>
      </w:r>
      <w:r w:rsidRPr="002A15EB">
        <w:rPr>
          <w:rFonts w:ascii="Angsana New" w:hAnsi="Angsana New"/>
          <w:bCs/>
          <w:spacing w:val="4"/>
          <w:sz w:val="30"/>
          <w:szCs w:val="30"/>
        </w:rPr>
        <w:t>COVID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-19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 กลุ่มบริษัทได้ทยอยปรับลดหนี้สินตามสัญญาเช่าตามสัดส่วน</w:t>
      </w:r>
      <w:r w:rsidR="002A15EB" w:rsidRPr="002A15EB">
        <w:rPr>
          <w:rFonts w:ascii="Angsana New" w:hAnsi="Angsana New"/>
          <w:b/>
          <w:spacing w:val="4"/>
          <w:sz w:val="30"/>
          <w:szCs w:val="30"/>
        </w:rPr>
        <w:t xml:space="preserve">     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</w:t>
      </w:r>
    </w:p>
    <w:p w:rsidR="002A15EB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2A15EB" w:rsidRPr="004E418C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E66B73" w:rsidRPr="00CE458C" w:rsidRDefault="008207B6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0E24DC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A4A3B" w:rsidRPr="000E24DC" w:rsidRDefault="00DA74FC" w:rsidP="00DD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543EB9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543EB9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543EB9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543EB9">
        <w:rPr>
          <w:rFonts w:ascii="Angsana New" w:hAnsi="Angsana New"/>
          <w:bCs/>
          <w:spacing w:val="4"/>
          <w:sz w:val="30"/>
          <w:szCs w:val="30"/>
        </w:rPr>
        <w:t xml:space="preserve">6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543EB9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543EB9" w:rsidRPr="00543EB9">
        <w:rPr>
          <w:rFonts w:ascii="Angsana New" w:hAnsi="Angsana New"/>
          <w:bCs/>
          <w:spacing w:val="4"/>
          <w:sz w:val="30"/>
          <w:szCs w:val="30"/>
        </w:rPr>
        <w:t>7</w:t>
      </w:r>
      <w:r w:rsidR="003F61B9" w:rsidRPr="00CE458C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:rsidR="006F5CC8" w:rsidRPr="00A96EBB" w:rsidRDefault="00A040D4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งวดสามเดือนและ</w:t>
      </w:r>
      <w:r w:rsidR="00455453">
        <w:rPr>
          <w:rFonts w:ascii="Angsana New" w:hAnsi="Angsana New" w:hint="cs"/>
          <w:b/>
          <w:spacing w:val="4"/>
          <w:sz w:val="30"/>
          <w:szCs w:val="30"/>
          <w:cs/>
        </w:rPr>
        <w:t>เก้า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เดือน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สิ้นสุดวันที่</w:t>
      </w:r>
      <w:r w:rsidR="00A96EBB" w:rsidRPr="00A96EBB">
        <w:rPr>
          <w:rFonts w:ascii="Angsana New" w:hAnsi="Angsana New"/>
          <w:bCs/>
          <w:spacing w:val="4"/>
          <w:sz w:val="30"/>
          <w:szCs w:val="30"/>
        </w:rPr>
        <w:t xml:space="preserve"> 30</w:t>
      </w:r>
      <w:r w:rsidR="006F5CC8" w:rsidRPr="00A96EB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455453">
        <w:rPr>
          <w:rFonts w:ascii="Angsana New" w:hAnsi="Angsana New" w:hint="cs"/>
          <w:b/>
          <w:spacing w:val="4"/>
          <w:sz w:val="30"/>
          <w:szCs w:val="30"/>
          <w:cs/>
        </w:rPr>
        <w:t>กันยา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 xml:space="preserve">ยน 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สรุปได้ดังนี้</w:t>
      </w:r>
    </w:p>
    <w:p w:rsidR="00A040D4" w:rsidRPr="00543EB9" w:rsidRDefault="00A040D4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7F30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30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F30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36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543EB9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020" w:rsidRPr="00B43BC0" w:rsidTr="00543EB9">
        <w:tc>
          <w:tcPr>
            <w:tcW w:w="403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8E362A" w:rsidRDefault="00634AB9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156,999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7F3020" w:rsidRDefault="007F3020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101,023</w:t>
            </w:r>
          </w:p>
        </w:tc>
      </w:tr>
      <w:tr w:rsidR="007F3020" w:rsidRPr="00B43BC0" w:rsidTr="00543EB9">
        <w:tc>
          <w:tcPr>
            <w:tcW w:w="403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8E362A" w:rsidRDefault="00634AB9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</w:t>
            </w:r>
            <w:r w:rsidR="00804D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7F3020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7F3020" w:rsidRPr="00B43BC0" w:rsidTr="00543EB9">
        <w:tc>
          <w:tcPr>
            <w:tcW w:w="403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8E362A" w:rsidRDefault="00634AB9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7F3020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</w:tr>
      <w:tr w:rsidR="007F3020" w:rsidRPr="00B43BC0" w:rsidTr="00543EB9">
        <w:tc>
          <w:tcPr>
            <w:tcW w:w="403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8E362A" w:rsidRDefault="00634AB9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</w:t>
            </w:r>
            <w:r w:rsidR="003111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F3020" w:rsidRPr="008E362A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3020" w:rsidRPr="007F3020" w:rsidRDefault="007F3020" w:rsidP="007F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F302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46B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04D1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F302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F3020">
              <w:rPr>
                <w:rFonts w:ascii="Angsana New" w:hAnsi="Angsana New"/>
                <w:sz w:val="30"/>
                <w:szCs w:val="30"/>
              </w:rPr>
              <w:t>2,804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</w:t>
            </w:r>
            <w:r w:rsidR="00A640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7,954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7,840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22,09</w:t>
            </w:r>
            <w:r w:rsidR="00804D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19,849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10,185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</w:t>
            </w:r>
            <w:r w:rsidR="00804D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04D1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640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04D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853D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23,28</w:t>
            </w:r>
            <w:r w:rsidR="00A6405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3D4">
              <w:rPr>
                <w:rFonts w:ascii="Angsana New" w:hAnsi="Angsana New"/>
                <w:b/>
                <w:bCs/>
                <w:sz w:val="30"/>
                <w:szCs w:val="30"/>
              </w:rPr>
              <w:t>20,576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10,679</w:t>
            </w:r>
          </w:p>
        </w:tc>
        <w:tc>
          <w:tcPr>
            <w:tcW w:w="270" w:type="dxa"/>
          </w:tcPr>
          <w:p w:rsidR="003111BB" w:rsidRPr="007134BE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111BB" w:rsidRPr="00C853D4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3D4">
              <w:rPr>
                <w:rFonts w:ascii="Angsana New" w:hAnsi="Angsana New"/>
                <w:b/>
                <w:bCs/>
                <w:sz w:val="30"/>
                <w:szCs w:val="30"/>
              </w:rPr>
              <w:t>11,625</w:t>
            </w:r>
          </w:p>
        </w:tc>
      </w:tr>
      <w:tr w:rsidR="003111BB" w:rsidRPr="00B43BC0" w:rsidTr="00543EB9">
        <w:tc>
          <w:tcPr>
            <w:tcW w:w="4030" w:type="dxa"/>
          </w:tcPr>
          <w:p w:rsidR="003111BB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111BB" w:rsidRPr="00B43BC0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111BB" w:rsidRPr="001D4C5F" w:rsidTr="00543EB9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8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3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BB" w:rsidRPr="001D4C5F" w:rsidTr="00543EB9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543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43FC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E085F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6E085F">
              <w:rPr>
                <w:rFonts w:ascii="Angsana New" w:hAnsi="Angsana New"/>
                <w:sz w:val="30"/>
                <w:szCs w:val="30"/>
              </w:rPr>
              <w:t>,</w:t>
            </w:r>
            <w:r w:rsidRPr="006E085F">
              <w:rPr>
                <w:rFonts w:ascii="Angsana New" w:hAnsi="Angsana New"/>
                <w:sz w:val="30"/>
                <w:szCs w:val="30"/>
                <w:cs/>
              </w:rPr>
              <w:t>946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1D4C5F" w:rsidRDefault="00D543FC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111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6,507</w:t>
            </w:r>
          </w:p>
        </w:tc>
      </w:tr>
      <w:tr w:rsidR="003111BB" w:rsidRPr="001D4C5F" w:rsidTr="006E085F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3111BB" w:rsidRDefault="006E557A" w:rsidP="006E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Default="006E557A" w:rsidP="006E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8E362A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BB" w:rsidRPr="001D4C5F" w:rsidTr="00543EB9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4,986</w:t>
            </w: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A318A7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318A7"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BB" w:rsidRPr="001D4C5F" w:rsidTr="00543EB9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30,225</w:t>
            </w: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A318A7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318A7">
              <w:rPr>
                <w:rFonts w:ascii="Angsana New" w:hAnsi="Angsana New"/>
                <w:sz w:val="30"/>
                <w:szCs w:val="30"/>
              </w:rPr>
              <w:t>24,240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5,259</w:t>
            </w:r>
          </w:p>
        </w:tc>
      </w:tr>
      <w:tr w:rsidR="003111BB" w:rsidRPr="001D4C5F" w:rsidTr="00543EB9">
        <w:tc>
          <w:tcPr>
            <w:tcW w:w="403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="006E557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6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111BB" w:rsidRPr="00A318A7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318A7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3111BB" w:rsidRPr="001D4C5F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1BB" w:rsidRPr="00CC6365" w:rsidRDefault="003111BB" w:rsidP="00311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</w:tbl>
    <w:p w:rsidR="00473F9B" w:rsidRPr="006E557A" w:rsidRDefault="00473F9B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  <w:highlight w:val="yellow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EC363F">
        <w:trPr>
          <w:trHeight w:hRule="exact" w:val="374"/>
          <w:tblHeader/>
        </w:trPr>
        <w:tc>
          <w:tcPr>
            <w:tcW w:w="405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EC363F">
        <w:trPr>
          <w:trHeight w:hRule="exact" w:val="374"/>
          <w:tblHeader/>
        </w:trPr>
        <w:tc>
          <w:tcPr>
            <w:tcW w:w="405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0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0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3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B43BC0" w:rsidTr="00EC363F">
        <w:trPr>
          <w:tblHeader/>
        </w:trPr>
        <w:tc>
          <w:tcPr>
            <w:tcW w:w="4050" w:type="dxa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EC363F">
        <w:tc>
          <w:tcPr>
            <w:tcW w:w="405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318,811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327,756</w:t>
            </w: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3111BB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2,559</w:t>
            </w: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3111BB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5,893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15,123</w:t>
            </w:r>
          </w:p>
        </w:tc>
      </w:tr>
      <w:tr w:rsidR="008A7450" w:rsidRPr="00B43BC0" w:rsidTr="00EC363F">
        <w:tc>
          <w:tcPr>
            <w:tcW w:w="405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E362A" w:rsidRDefault="003111BB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  <w:tc>
          <w:tcPr>
            <w:tcW w:w="270" w:type="dxa"/>
          </w:tcPr>
          <w:p w:rsidR="008A7450" w:rsidRPr="00C551BB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8402C4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02C4"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</w:tr>
      <w:tr w:rsidR="008A7450" w:rsidRPr="00B43BC0" w:rsidTr="00ED2E4A">
        <w:trPr>
          <w:trHeight w:hRule="exact" w:val="202"/>
        </w:trPr>
        <w:tc>
          <w:tcPr>
            <w:tcW w:w="4050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3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6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78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8A7450" w:rsidRPr="00996368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8A7450" w:rsidRPr="00B43BC0" w:rsidTr="00EC363F">
        <w:tc>
          <w:tcPr>
            <w:tcW w:w="4050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450" w:rsidRPr="007134BE" w:rsidRDefault="008A7450" w:rsidP="008A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0B" w:rsidRPr="00B43BC0" w:rsidTr="00EC363F">
        <w:tc>
          <w:tcPr>
            <w:tcW w:w="405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5,592</w:t>
            </w:r>
          </w:p>
        </w:tc>
        <w:tc>
          <w:tcPr>
            <w:tcW w:w="276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16,854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5,482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6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6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:rsidR="0015550B" w:rsidRPr="007134BE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  <w:tr w:rsidR="0015550B" w:rsidRPr="000C6424" w:rsidTr="00EC363F">
        <w:tc>
          <w:tcPr>
            <w:tcW w:w="4050" w:type="dxa"/>
          </w:tcPr>
          <w:p w:rsidR="0015550B" w:rsidRPr="000C642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21,616</w:t>
            </w:r>
          </w:p>
        </w:tc>
        <w:tc>
          <w:tcPr>
            <w:tcW w:w="276" w:type="dxa"/>
          </w:tcPr>
          <w:p w:rsidR="0015550B" w:rsidRPr="000C642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21,471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8E362A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5550B" w:rsidRPr="004429E4" w:rsidTr="00ED2E4A">
        <w:trPr>
          <w:trHeight w:hRule="exact" w:val="202"/>
        </w:trPr>
        <w:tc>
          <w:tcPr>
            <w:tcW w:w="4050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3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6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15550B" w:rsidRPr="004429E4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15550B" w:rsidRPr="00CC6365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58,871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58,185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134BE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30,414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33,710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15550B" w:rsidRPr="00CC6365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134BE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5550B" w:rsidRPr="00CC6365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550B" w:rsidRPr="007134BE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9202D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5550B" w:rsidRPr="00CC6365" w:rsidRDefault="000A77A1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62,770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02D">
              <w:rPr>
                <w:rFonts w:ascii="Angsana New" w:hAnsi="Angsana New"/>
                <w:b/>
                <w:bCs/>
                <w:sz w:val="30"/>
                <w:szCs w:val="30"/>
              </w:rPr>
              <w:t>60,606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5550B" w:rsidRPr="007134BE" w:rsidRDefault="000C5C9D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32,226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5550B" w:rsidRPr="0079202D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02D">
              <w:rPr>
                <w:rFonts w:ascii="Angsana New" w:hAnsi="Angsana New"/>
                <w:b/>
                <w:bCs/>
                <w:sz w:val="30"/>
                <w:szCs w:val="30"/>
              </w:rPr>
              <w:t>34,694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15550B" w:rsidRPr="00CC6365" w:rsidRDefault="00447C87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D6A2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D6A2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95,957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C6365" w:rsidRDefault="00ED6A28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41F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C6365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27,420</w:t>
            </w:r>
          </w:p>
        </w:tc>
      </w:tr>
      <w:tr w:rsidR="0015550B" w:rsidRPr="00B43BC0" w:rsidTr="006E085F">
        <w:tc>
          <w:tcPr>
            <w:tcW w:w="4050" w:type="dxa"/>
          </w:tcPr>
          <w:p w:rsidR="0015550B" w:rsidRPr="001D4C5F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15550B" w:rsidRDefault="00447C87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05832">
              <w:rPr>
                <w:rFonts w:ascii="Angsana New" w:hAnsi="Angsana New"/>
                <w:sz w:val="30"/>
                <w:szCs w:val="30"/>
              </w:rPr>
              <w:t>5,707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8E362A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Default="00641FF5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0583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5832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8E362A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15550B" w:rsidRPr="00CC6365" w:rsidRDefault="00447C87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6,986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12,330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C6365" w:rsidRDefault="00641FF5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15550B" w:rsidRPr="00B43BC0" w:rsidTr="00EC363F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15550B" w:rsidRPr="00CC6365" w:rsidRDefault="00447C87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86,610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42,041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C6365" w:rsidRDefault="00641FF5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8,509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22,521</w:t>
            </w:r>
          </w:p>
        </w:tc>
      </w:tr>
      <w:tr w:rsidR="0015550B" w:rsidRPr="00B43BC0" w:rsidTr="009F7F61">
        <w:tc>
          <w:tcPr>
            <w:tcW w:w="405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15550B" w:rsidRPr="00CC6365" w:rsidRDefault="00447C87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205832">
              <w:rPr>
                <w:rFonts w:ascii="Angsana New" w:hAnsi="Angsana New"/>
                <w:sz w:val="30"/>
                <w:szCs w:val="30"/>
              </w:rPr>
              <w:t>65</w:t>
            </w:r>
            <w:r w:rsidR="00657C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CC6365" w:rsidRDefault="00641FF5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AD2B77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D2B77"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</w:tr>
      <w:tr w:rsidR="0015550B" w:rsidRPr="00B43BC0" w:rsidTr="009F7F61">
        <w:tc>
          <w:tcPr>
            <w:tcW w:w="4050" w:type="dxa"/>
          </w:tcPr>
          <w:p w:rsidR="0015550B" w:rsidRPr="001D4C5F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:rsidR="0015550B" w:rsidRDefault="00205832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6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5550B" w:rsidRPr="008E362A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Default="00641FF5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:rsidR="0015550B" w:rsidRPr="00C551BB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550B" w:rsidRPr="008E362A" w:rsidRDefault="0015550B" w:rsidP="001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F5CC8" w:rsidRPr="006F5CC8" w:rsidRDefault="006F5CC8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872921">
        <w:rPr>
          <w:rFonts w:ascii="Angsana New" w:hAnsi="Angsana New" w:hint="cs"/>
          <w:sz w:val="30"/>
          <w:szCs w:val="30"/>
          <w:cs/>
        </w:rPr>
        <w:t>กันยา</w:t>
      </w:r>
      <w:r w:rsidR="006F5CC8">
        <w:rPr>
          <w:rFonts w:ascii="Angsana New" w:hAnsi="Angsana New" w:hint="cs"/>
          <w:sz w:val="30"/>
          <w:szCs w:val="30"/>
          <w:cs/>
        </w:rPr>
        <w:t>ยน</w:t>
      </w:r>
      <w:r w:rsidR="002B3052">
        <w:rPr>
          <w:rFonts w:ascii="Angsana New" w:hAnsi="Angsana New"/>
          <w:sz w:val="30"/>
          <w:szCs w:val="30"/>
        </w:rPr>
        <w:t xml:space="preserve"> 2563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2562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:rsidR="005B2070" w:rsidRPr="006F5CC8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BD260C">
        <w:tc>
          <w:tcPr>
            <w:tcW w:w="4050" w:type="dxa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0" w:type="dxa"/>
            <w:gridSpan w:val="4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BD260C"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CB48C9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46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5CC8" w:rsidRPr="00CB48C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CB48C9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F5CC8" w:rsidRPr="00CB48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CB48C9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46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5CC8" w:rsidRPr="00CB48C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CB48C9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F5CC8" w:rsidRPr="00CB48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F5CC8" w:rsidRPr="00104961" w:rsidTr="00BD260C"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B48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F6699F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125,587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F343D" w:rsidRDefault="00AC7E0B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F343D">
              <w:rPr>
                <w:rFonts w:ascii="Angsana New" w:hAnsi="Angsana New"/>
                <w:sz w:val="30"/>
                <w:szCs w:val="30"/>
              </w:rPr>
              <w:t>148,628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790323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2,273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9F7F61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C7E0B" w:rsidRPr="00CB48C9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790323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6405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56,462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88,751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6405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6405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58,735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C7E0B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93,222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6405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135,937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163,891</w:t>
            </w:r>
          </w:p>
        </w:tc>
      </w:tr>
    </w:tbl>
    <w:p w:rsidR="00D51BBC" w:rsidRPr="00104961" w:rsidRDefault="00D51BBC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BD260C">
        <w:tc>
          <w:tcPr>
            <w:tcW w:w="4068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BD260C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46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5CC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F5CC8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46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5CC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AC76B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F5CC8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F5CC8" w:rsidRPr="00104961" w:rsidTr="00BD260C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541C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541C" w:rsidRPr="00CB48C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541C" w:rsidRPr="00CC6365" w:rsidRDefault="000E32EA" w:rsidP="000E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84541C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541C" w:rsidRPr="00CC6365" w:rsidRDefault="004F24FD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50,945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541C" w:rsidRPr="00FE6229" w:rsidRDefault="0084541C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541C" w:rsidRPr="00CC6365" w:rsidRDefault="004F24FD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</w:t>
            </w:r>
            <w:r w:rsidR="008C3E3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541C" w:rsidRPr="00FE6229" w:rsidRDefault="0084541C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84541C" w:rsidRPr="00FE6229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4541C" w:rsidRPr="00CC6365" w:rsidRDefault="008C3E36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50,945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541C" w:rsidRPr="00AC7E0B" w:rsidRDefault="0084541C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E0B"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4541C" w:rsidRPr="00CC6365" w:rsidRDefault="008C3E36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541C" w:rsidRPr="00AC7E0B" w:rsidRDefault="0084541C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E0B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</w:tr>
    </w:tbl>
    <w:p w:rsidR="000F1A6B" w:rsidRDefault="000F1A6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:rsidR="000F1A6B" w:rsidRDefault="000F1A6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:rsidR="00473F9B" w:rsidRPr="00EB46D7" w:rsidRDefault="00F505FA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F24244">
        <w:rPr>
          <w:rFonts w:ascii="Angsana New" w:hAnsi="Angsana New"/>
          <w:b/>
          <w:bCs/>
          <w:i/>
          <w:iCs/>
          <w:spacing w:val="-6"/>
          <w:sz w:val="30"/>
          <w:szCs w:val="30"/>
        </w:rPr>
        <w:t xml:space="preserve">     </w:t>
      </w:r>
    </w:p>
    <w:tbl>
      <w:tblPr>
        <w:tblW w:w="9522" w:type="dxa"/>
        <w:tblInd w:w="558" w:type="dxa"/>
        <w:tblLook w:val="04A0" w:firstRow="1" w:lastRow="0" w:firstColumn="1" w:lastColumn="0" w:noHBand="0" w:noVBand="1"/>
      </w:tblPr>
      <w:tblGrid>
        <w:gridCol w:w="2045"/>
        <w:gridCol w:w="1125"/>
        <w:gridCol w:w="233"/>
        <w:gridCol w:w="1015"/>
        <w:gridCol w:w="235"/>
        <w:gridCol w:w="1043"/>
        <w:gridCol w:w="318"/>
        <w:gridCol w:w="932"/>
        <w:gridCol w:w="234"/>
        <w:gridCol w:w="1002"/>
        <w:gridCol w:w="234"/>
        <w:gridCol w:w="1106"/>
      </w:tblGrid>
      <w:tr w:rsidR="00473F9B" w:rsidRPr="00723710" w:rsidTr="00BD5B33">
        <w:trPr>
          <w:tblHeader/>
        </w:trPr>
        <w:tc>
          <w:tcPr>
            <w:tcW w:w="2079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21" w:type="dxa"/>
            <w:gridSpan w:val="7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F9B" w:rsidRPr="00723710" w:rsidTr="00BD5B33">
        <w:trPr>
          <w:tblHeader/>
        </w:trPr>
        <w:tc>
          <w:tcPr>
            <w:tcW w:w="2079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30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30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473F9B" w:rsidRPr="00723710" w:rsidTr="00BD5B33">
        <w:trPr>
          <w:tblHeader/>
        </w:trPr>
        <w:tc>
          <w:tcPr>
            <w:tcW w:w="2079" w:type="dxa"/>
            <w:shd w:val="clear" w:color="auto" w:fill="auto"/>
            <w:vAlign w:val="bottom"/>
          </w:tcPr>
          <w:p w:rsidR="00473F9B" w:rsidRPr="00493DE8" w:rsidRDefault="00D13B7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73F9B" w:rsidRPr="00723710" w:rsidTr="00BD5B33">
        <w:trPr>
          <w:tblHeader/>
        </w:trPr>
        <w:tc>
          <w:tcPr>
            <w:tcW w:w="2079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21" w:type="dxa"/>
            <w:gridSpan w:val="7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4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3F9B" w:rsidRPr="00723710" w:rsidTr="00BD5B33">
        <w:trPr>
          <w:trHeight w:val="380"/>
        </w:trPr>
        <w:tc>
          <w:tcPr>
            <w:tcW w:w="2079" w:type="dxa"/>
            <w:shd w:val="clear" w:color="auto" w:fill="auto"/>
          </w:tcPr>
          <w:p w:rsidR="00473F9B" w:rsidRPr="00493DE8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:rsidR="00473F9B" w:rsidRPr="00E81952" w:rsidRDefault="00473F9B" w:rsidP="00BD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2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2.00</w:t>
            </w:r>
          </w:p>
        </w:tc>
        <w:tc>
          <w:tcPr>
            <w:tcW w:w="233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473F9B" w:rsidRPr="00E81952" w:rsidRDefault="00CC39BA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6B7C35" w:rsidP="00E8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D13B7B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0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:rsidR="00473F9B" w:rsidRPr="00E81952" w:rsidRDefault="002D35FE" w:rsidP="00C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A6FF8">
              <w:rPr>
                <w:rFonts w:ascii="Angsana New" w:hAnsi="Angsana New"/>
                <w:sz w:val="30"/>
                <w:szCs w:val="30"/>
              </w:rPr>
              <w:t>0</w:t>
            </w:r>
            <w:r w:rsidR="00CF171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4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473F9B" w:rsidRPr="00E81952" w:rsidRDefault="00CF1710" w:rsidP="0062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0F01">
              <w:rPr>
                <w:rFonts w:ascii="Angsana New" w:hAnsi="Angsana New"/>
                <w:sz w:val="30"/>
                <w:szCs w:val="30"/>
              </w:rPr>
              <w:t>2</w:t>
            </w:r>
            <w:r w:rsidR="002D35F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F9720B" w:rsidP="00CF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</w:tr>
    </w:tbl>
    <w:p w:rsidR="00366EED" w:rsidRDefault="00366EED">
      <w:pPr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558" w:type="dxa"/>
        <w:tblLook w:val="04A0" w:firstRow="1" w:lastRow="0" w:firstColumn="1" w:lastColumn="0" w:noHBand="0" w:noVBand="1"/>
      </w:tblPr>
      <w:tblGrid>
        <w:gridCol w:w="2085"/>
        <w:gridCol w:w="1102"/>
        <w:gridCol w:w="233"/>
        <w:gridCol w:w="1016"/>
        <w:gridCol w:w="235"/>
        <w:gridCol w:w="1043"/>
        <w:gridCol w:w="319"/>
        <w:gridCol w:w="922"/>
        <w:gridCol w:w="234"/>
        <w:gridCol w:w="993"/>
        <w:gridCol w:w="234"/>
        <w:gridCol w:w="1106"/>
      </w:tblGrid>
      <w:tr w:rsidR="00BD494D" w:rsidRPr="00723710" w:rsidTr="00BD5B33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68" w:type="dxa"/>
            <w:gridSpan w:val="7"/>
            <w:shd w:val="clear" w:color="auto" w:fill="auto"/>
            <w:vAlign w:val="bottom"/>
          </w:tcPr>
          <w:p w:rsidR="00BD494D" w:rsidRPr="00056690" w:rsidRDefault="00A02D10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BD494D"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BD494D"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D494D" w:rsidRPr="00723710" w:rsidTr="00BD5B33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:rsidR="00BD5B33" w:rsidRPr="00493DE8" w:rsidRDefault="00BD5B33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30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24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30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BD494D" w:rsidRPr="00723710" w:rsidTr="00BD5B33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:rsidR="00BD494D" w:rsidRPr="00493DE8" w:rsidRDefault="00BD5B33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ที่จะถือจนครบกำหนด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BD494D" w:rsidRPr="00056690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D494D" w:rsidRPr="00723710" w:rsidTr="00BD5B33">
        <w:trPr>
          <w:tblHeader/>
        </w:trPr>
        <w:tc>
          <w:tcPr>
            <w:tcW w:w="2142" w:type="dxa"/>
            <w:shd w:val="clear" w:color="auto" w:fill="auto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768" w:type="dxa"/>
            <w:gridSpan w:val="7"/>
            <w:shd w:val="clear" w:color="auto" w:fill="auto"/>
          </w:tcPr>
          <w:p w:rsidR="00BD494D" w:rsidRPr="00493DE8" w:rsidRDefault="00BD494D" w:rsidP="006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08EC" w:rsidRPr="00723710" w:rsidTr="00BD5B33">
        <w:trPr>
          <w:trHeight w:val="3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2908EC" w:rsidRPr="00104961" w:rsidRDefault="002908EC" w:rsidP="00BD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6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4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4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:rsidR="002908EC" w:rsidRPr="00E81952" w:rsidRDefault="002908EC" w:rsidP="0029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</w:tr>
    </w:tbl>
    <w:p w:rsidR="00BD494D" w:rsidRPr="00D209D0" w:rsidRDefault="00BD494D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:rsidTr="00B34A74">
        <w:tc>
          <w:tcPr>
            <w:tcW w:w="2157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68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AF580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66EED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AF580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66EED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AF580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66EED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AF580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66EED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EED" w:rsidRPr="00104961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184EE7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11E6"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CF343D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D457A5" w:rsidRDefault="005311E6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34,660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AF01D7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AF01D7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Default="005311E6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C33A9E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44,466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B71C7F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D457A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1E6" w:rsidRPr="00CC6365" w:rsidRDefault="00AB365E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49,786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1E6" w:rsidRPr="00104961" w:rsidRDefault="00CF343D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5,060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5311E6" w:rsidRPr="00EF43F6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36,522</w:t>
            </w:r>
          </w:p>
        </w:tc>
      </w:tr>
    </w:tbl>
    <w:p w:rsidR="00E81952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792509" w:rsidRPr="00104961" w:rsidTr="0000118E">
        <w:tc>
          <w:tcPr>
            <w:tcW w:w="215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64" w:type="pct"/>
            <w:gridSpan w:val="3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925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92509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925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92509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509" w:rsidRPr="00CC6365" w:rsidRDefault="00792509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444E00" w:rsidRDefault="00184EE7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  <w:tab w:val="decimal" w:pos="83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7925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509" w:rsidRPr="00CE458C" w:rsidRDefault="00A1144D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5314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2509" w:rsidRPr="00CC6365" w:rsidRDefault="00F07E46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2509" w:rsidRPr="00CE458C" w:rsidRDefault="003209D5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1,961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509" w:rsidRPr="00444E00" w:rsidRDefault="00792509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bottom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CC6365" w:rsidRDefault="00F07E46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CE458C" w:rsidRDefault="00CF343D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71,963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2509" w:rsidRPr="005311E6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1E6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p w:rsidR="00792509" w:rsidRDefault="00792509">
      <w:pPr>
        <w:rPr>
          <w:sz w:val="30"/>
          <w:szCs w:val="30"/>
        </w:rPr>
      </w:pPr>
    </w:p>
    <w:p w:rsidR="00BD494D" w:rsidRPr="00A72A81" w:rsidRDefault="00BD494D">
      <w:pPr>
        <w:rPr>
          <w:sz w:val="30"/>
          <w:szCs w:val="30"/>
        </w:rPr>
      </w:pPr>
    </w:p>
    <w:tbl>
      <w:tblPr>
        <w:tblW w:w="95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8"/>
        <w:gridCol w:w="1082"/>
        <w:gridCol w:w="287"/>
        <w:gridCol w:w="1195"/>
        <w:gridCol w:w="242"/>
        <w:gridCol w:w="1107"/>
        <w:gridCol w:w="10"/>
        <w:gridCol w:w="236"/>
        <w:gridCol w:w="1185"/>
      </w:tblGrid>
      <w:tr w:rsidR="00792509" w:rsidRPr="00104961" w:rsidTr="00BD494D">
        <w:tc>
          <w:tcPr>
            <w:tcW w:w="2191" w:type="pct"/>
          </w:tcPr>
          <w:p w:rsidR="00792509" w:rsidRPr="00104961" w:rsidRDefault="000B5E1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</w:t>
            </w:r>
            <w:r w:rsidR="00792509"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pct"/>
            <w:gridSpan w:val="3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4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09" w:rsidRPr="00CE458C" w:rsidTr="00BD494D">
        <w:tc>
          <w:tcPr>
            <w:tcW w:w="2191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925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51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92509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C3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925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:rsidR="00792509" w:rsidRPr="00104961" w:rsidRDefault="00AF5807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92509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92509" w:rsidRPr="00CE458C" w:rsidTr="00BD494D">
        <w:tc>
          <w:tcPr>
            <w:tcW w:w="2191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2509" w:rsidRPr="00CE458C" w:rsidTr="00BD494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91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8"/>
            <w:tcBorders>
              <w:bottom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2509" w:rsidRPr="00CE458C" w:rsidTr="00BD494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A252BC" w:rsidRDefault="005860B6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92509" w:rsidRPr="00A252BC" w:rsidRDefault="00184EE7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0B5E19"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A252BC" w:rsidRDefault="000B5E19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92509" w:rsidRPr="00A252BC" w:rsidRDefault="000B5E19" w:rsidP="0018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252BC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252BC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792509" w:rsidRDefault="00792509" w:rsidP="00CF3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343D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 มีระยะเวลา </w:t>
      </w:r>
      <w:r w:rsidRPr="00CF343D">
        <w:rPr>
          <w:rFonts w:ascii="Angsana New" w:hAnsi="Angsana New"/>
          <w:spacing w:val="-4"/>
          <w:sz w:val="30"/>
          <w:szCs w:val="30"/>
        </w:rPr>
        <w:t>1</w:t>
      </w:r>
      <w:r w:rsidRPr="00CF343D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>
        <w:rPr>
          <w:rFonts w:ascii="Angsana New" w:hAnsi="Angsana New" w:hint="cs"/>
          <w:sz w:val="30"/>
          <w:szCs w:val="30"/>
          <w:cs/>
        </w:rPr>
        <w:t xml:space="preserve"> 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โดยบริษัทย่อยตกลงจะจ่ายค่าเช่าเป็นรายเดือนในอัตราคงที่ตามที่ตกลงกันในสัญญา</w:t>
      </w:r>
    </w:p>
    <w:p w:rsidR="00E81952" w:rsidRPr="004C42AD" w:rsidRDefault="00F4797F" w:rsidP="00CF3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4F7E1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D0C4F" w:rsidRDefault="008C4EF3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3A88">
        <w:rPr>
          <w:rFonts w:ascii="Angsana New" w:hAnsi="Angsana New"/>
          <w:b/>
          <w:bCs/>
          <w:sz w:val="30"/>
          <w:szCs w:val="30"/>
        </w:rPr>
        <w:t>6</w:t>
      </w:r>
      <w:r w:rsidR="009D0C4F" w:rsidRPr="00C33A88">
        <w:rPr>
          <w:rFonts w:ascii="Angsana New" w:hAnsi="Angsana New"/>
          <w:b/>
          <w:bCs/>
          <w:sz w:val="30"/>
          <w:szCs w:val="30"/>
        </w:rPr>
        <w:tab/>
      </w:r>
      <w:r w:rsidR="009D0C4F" w:rsidRPr="00C33A8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1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5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1075"/>
        <w:gridCol w:w="183"/>
        <w:gridCol w:w="1069"/>
        <w:gridCol w:w="8"/>
      </w:tblGrid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521" w:type="dxa"/>
            <w:gridSpan w:val="1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366EED" w:rsidRPr="00CE458C" w:rsidTr="00C33A88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FB159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FB159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FB159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FB159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66EED" w:rsidRPr="00CE458C" w:rsidTr="00C33A88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366EED" w:rsidRPr="00CE458C" w:rsidTr="00C33A88">
        <w:trPr>
          <w:gridAfter w:val="1"/>
          <w:wAfter w:w="8" w:type="dxa"/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372" w:type="dxa"/>
            <w:gridSpan w:val="11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66EED" w:rsidRPr="00CE458C" w:rsidTr="00F86D8B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366EED" w:rsidRPr="00CE458C" w:rsidRDefault="00131BEA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5E0F09" w:rsidP="008F2409">
            <w:pPr>
              <w:pStyle w:val="acctfourfigures"/>
              <w:tabs>
                <w:tab w:val="clear" w:pos="765"/>
                <w:tab w:val="left" w:pos="671"/>
                <w:tab w:val="left" w:pos="80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366E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2A256D" w:rsidP="008F240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366EED" w:rsidRPr="00CE458C" w:rsidRDefault="00CF1A58" w:rsidP="008F240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="00366EE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366EED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366EED" w:rsidRPr="00CE458C" w:rsidRDefault="00415635" w:rsidP="008F2409">
            <w:pPr>
              <w:pStyle w:val="acctfourfigures"/>
              <w:tabs>
                <w:tab w:val="clear" w:pos="765"/>
                <w:tab w:val="left" w:pos="772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</w:t>
            </w:r>
            <w:r w:rsidR="00D32A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F86D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366EED" w:rsidRPr="00CE458C" w:rsidRDefault="00CF1A58" w:rsidP="008F2409">
            <w:pPr>
              <w:pStyle w:val="acctfourfigures"/>
              <w:tabs>
                <w:tab w:val="clear" w:pos="765"/>
                <w:tab w:val="left" w:pos="777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27,030</w:t>
            </w:r>
          </w:p>
        </w:tc>
      </w:tr>
      <w:tr w:rsidR="00366EED" w:rsidRPr="00CE458C" w:rsidTr="00C33A88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366EED" w:rsidRPr="00CE458C" w:rsidRDefault="00CF1A58" w:rsidP="005D744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366EED" w:rsidRPr="00CE458C" w:rsidRDefault="005D7441" w:rsidP="005D7441">
            <w:pPr>
              <w:pStyle w:val="acctfourfigures"/>
              <w:tabs>
                <w:tab w:val="clear" w:pos="765"/>
                <w:tab w:val="left" w:pos="41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</w:t>
            </w:r>
            <w:r w:rsidR="00CF1A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66EED" w:rsidRPr="00CE458C" w:rsidRDefault="00CF1A58" w:rsidP="00184EE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EED" w:rsidRPr="008D7AF9" w:rsidRDefault="00184EE7" w:rsidP="00184EE7">
            <w:pPr>
              <w:pStyle w:val="acctfourfigures"/>
              <w:tabs>
                <w:tab w:val="clear" w:pos="765"/>
                <w:tab w:val="left" w:pos="502"/>
              </w:tabs>
              <w:spacing w:line="320" w:lineRule="exact"/>
              <w:ind w:right="-27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  </w:t>
            </w:r>
            <w:r w:rsidR="00CF1A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:rsidR="00366EED" w:rsidRPr="008D7AF9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</w:t>
            </w:r>
            <w:r w:rsidR="00CF1A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</w:t>
            </w:r>
          </w:p>
        </w:tc>
      </w:tr>
      <w:tr w:rsidR="00366EED" w:rsidRPr="00CE458C" w:rsidTr="00F86D8B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3B3FA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</w:t>
            </w:r>
            <w:r w:rsidR="00366E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 w:rsidR="00366E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6EED" w:rsidRPr="00CE458C" w:rsidRDefault="00415635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</w:t>
            </w:r>
            <w:r w:rsidR="00F86D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29,603</w:t>
            </w:r>
          </w:p>
        </w:tc>
      </w:tr>
    </w:tbl>
    <w:p w:rsidR="00637DF2" w:rsidRDefault="00637DF2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CF1A58" w:rsidRDefault="00CF1A5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CF1A58" w:rsidRDefault="00CF1A5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5D7441">
      <w:pPr>
        <w:pStyle w:val="block"/>
        <w:tabs>
          <w:tab w:val="left" w:pos="7560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470025" w:rsidRDefault="00470025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Pr="00CE458C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4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442"/>
        <w:gridCol w:w="888"/>
        <w:gridCol w:w="900"/>
        <w:gridCol w:w="810"/>
        <w:gridCol w:w="180"/>
        <w:gridCol w:w="810"/>
        <w:gridCol w:w="180"/>
        <w:gridCol w:w="900"/>
        <w:gridCol w:w="191"/>
        <w:gridCol w:w="889"/>
        <w:gridCol w:w="191"/>
        <w:gridCol w:w="799"/>
        <w:gridCol w:w="178"/>
        <w:gridCol w:w="812"/>
        <w:gridCol w:w="285"/>
        <w:gridCol w:w="7"/>
        <w:gridCol w:w="878"/>
        <w:gridCol w:w="180"/>
        <w:gridCol w:w="900"/>
        <w:gridCol w:w="9"/>
      </w:tblGrid>
      <w:tr w:rsidR="00637DF2" w:rsidRPr="00CE458C" w:rsidTr="00470025">
        <w:trPr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87" w:type="dxa"/>
            <w:gridSpan w:val="19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7DF2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637DF2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88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9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85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5" w:type="dxa"/>
            <w:gridSpan w:val="4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366EED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2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B62049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B62049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470025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</w:t>
            </w:r>
            <w:r w:rsid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น</w:t>
            </w: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วาคม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B62049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366EED" w:rsidRPr="00470025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 w:rsidR="00B6204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92" w:type="dxa"/>
            <w:gridSpan w:val="2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</w:tcPr>
          <w:p w:rsidR="00B62049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 </w:t>
            </w:r>
          </w:p>
          <w:p w:rsidR="00366EED" w:rsidRPr="00470025" w:rsidRDefault="00B62049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66EED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2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81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66EED" w:rsidRPr="00470025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292" w:type="dxa"/>
            <w:gridSpan w:val="2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6EED" w:rsidRPr="00470025" w:rsidRDefault="00470025" w:rsidP="0047002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</w:tr>
      <w:tr w:rsidR="00366EED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366EED" w:rsidRPr="00470025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2" w:type="dxa"/>
            <w:vAlign w:val="bottom"/>
          </w:tcPr>
          <w:p w:rsidR="00366EED" w:rsidRPr="00470025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6"/>
            <w:vAlign w:val="bottom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88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900" w:type="dxa"/>
            <w:vAlign w:val="bottom"/>
          </w:tcPr>
          <w:p w:rsidR="006F2BE3" w:rsidRPr="00470025" w:rsidRDefault="006F2BE3" w:rsidP="005D7441">
            <w:pPr>
              <w:pStyle w:val="acctfourfigures"/>
              <w:tabs>
                <w:tab w:val="clear" w:pos="765"/>
                <w:tab w:val="left" w:pos="546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6F2BE3" w:rsidRPr="00470025" w:rsidRDefault="006F2BE3" w:rsidP="005D7441">
            <w:pPr>
              <w:pStyle w:val="acctfourfigures"/>
              <w:tabs>
                <w:tab w:val="clear" w:pos="765"/>
              </w:tabs>
              <w:spacing w:line="320" w:lineRule="exact"/>
              <w:ind w:right="-7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730B2B" w:rsidP="005D7441">
            <w:pPr>
              <w:pStyle w:val="acctfourfigures"/>
              <w:tabs>
                <w:tab w:val="clear" w:pos="765"/>
                <w:tab w:val="left" w:pos="54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F2BE3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6F2BE3" w:rsidP="005D7441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vAlign w:val="bottom"/>
          </w:tcPr>
          <w:p w:rsidR="006F2BE3" w:rsidRPr="00470025" w:rsidRDefault="00415635" w:rsidP="008F2409">
            <w:pPr>
              <w:pStyle w:val="acctfourfigures"/>
              <w:tabs>
                <w:tab w:val="clear" w:pos="765"/>
                <w:tab w:val="left" w:pos="644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D5358A" w:rsidRPr="00470025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470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5358A" w:rsidRPr="00470025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470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F2BE3" w:rsidRPr="00470025" w:rsidRDefault="002C2B3C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88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6F2BE3" w:rsidRPr="00470025" w:rsidRDefault="006F2BE3" w:rsidP="008F2409">
            <w:pPr>
              <w:pStyle w:val="acctfourfigures"/>
              <w:tabs>
                <w:tab w:val="clear" w:pos="765"/>
              </w:tabs>
              <w:spacing w:line="320" w:lineRule="exact"/>
              <w:ind w:right="-2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F2BE3" w:rsidRPr="00470025" w:rsidRDefault="00415635" w:rsidP="00415635">
            <w:pPr>
              <w:pStyle w:val="acctfourfigures"/>
              <w:tabs>
                <w:tab w:val="clear" w:pos="765"/>
                <w:tab w:val="decimal" w:pos="28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300E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300E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BE3" w:rsidRPr="00470025" w:rsidRDefault="00415635" w:rsidP="000300ED">
            <w:pPr>
              <w:pStyle w:val="acctfourfigures"/>
              <w:tabs>
                <w:tab w:val="clear" w:pos="765"/>
                <w:tab w:val="decimal" w:pos="44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6F2BE3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</w:t>
            </w:r>
            <w:r w:rsidR="006F2BE3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2C2B3C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</w:tr>
    </w:tbl>
    <w:p w:rsidR="00637DF2" w:rsidRPr="009D0C4F" w:rsidRDefault="00637D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F60451" w:rsidRDefault="00802A41" w:rsidP="0080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9"/>
        <w:rPr>
          <w:rFonts w:ascii="Angsana New" w:hAnsi="Angsana New"/>
          <w:sz w:val="30"/>
          <w:szCs w:val="30"/>
          <w:lang w:val="en-GB"/>
        </w:rPr>
      </w:pPr>
      <w:r w:rsidRPr="00802A41">
        <w:rPr>
          <w:rFonts w:ascii="Angsana New" w:hAnsi="Angsana New"/>
          <w:sz w:val="30"/>
          <w:szCs w:val="30"/>
          <w:cs/>
          <w:lang w:val="en-GB"/>
        </w:rPr>
        <w:t>ในเดือนกุมภาพันธ์</w:t>
      </w:r>
      <w:r>
        <w:rPr>
          <w:rFonts w:ascii="Angsana New" w:hAnsi="Angsana New"/>
          <w:sz w:val="30"/>
          <w:szCs w:val="30"/>
          <w:lang w:val="en-GB"/>
        </w:rPr>
        <w:t xml:space="preserve"> 2563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บริษัทได้ขายหุ้นในบริษัท เรียล ฮีโร่ มวยไทย จำกัด ออกไปจากส่วนได้เสียทั้งหมดร้อยละ</w:t>
      </w:r>
      <w:r>
        <w:rPr>
          <w:rFonts w:ascii="Angsana New" w:hAnsi="Angsana New"/>
          <w:sz w:val="30"/>
          <w:szCs w:val="30"/>
          <w:lang w:val="en-GB"/>
        </w:rPr>
        <w:t xml:space="preserve"> 30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ของทุนที่ออกและชำระแล้วเป็นจำนวนเงิน</w:t>
      </w:r>
      <w:r>
        <w:rPr>
          <w:rFonts w:ascii="Angsana New" w:hAnsi="Angsana New"/>
          <w:sz w:val="30"/>
          <w:szCs w:val="30"/>
          <w:lang w:val="en-GB"/>
        </w:rPr>
        <w:t xml:space="preserve"> 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ล้านบาท กลุ่มบริษัทรับรู้กำไรจากการขายจำนวน</w:t>
      </w:r>
      <w:r>
        <w:rPr>
          <w:rFonts w:ascii="Angsana New" w:hAnsi="Angsana New"/>
          <w:sz w:val="30"/>
          <w:szCs w:val="30"/>
          <w:lang w:val="en-GB"/>
        </w:rPr>
        <w:t xml:space="preserve"> 0.43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ล้านบาท ในงบการเงิน</w:t>
      </w:r>
    </w:p>
    <w:p w:rsidR="00802A41" w:rsidRDefault="00802A41" w:rsidP="0080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Pr="00CE458C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0C26DF" w:rsidRDefault="00AE3663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C26DF" w:rsidRPr="00CE458C">
        <w:rPr>
          <w:rFonts w:ascii="Angsana New" w:hAnsi="Angsana New"/>
          <w:b/>
          <w:bCs/>
          <w:sz w:val="30"/>
          <w:szCs w:val="30"/>
        </w:rPr>
        <w:tab/>
      </w:r>
      <w:r w:rsidR="000C26D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3B7A32" w:rsidRPr="00CE458C" w:rsidRDefault="003B7A32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5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2"/>
        <w:gridCol w:w="1541"/>
        <w:gridCol w:w="889"/>
        <w:gridCol w:w="900"/>
        <w:gridCol w:w="178"/>
        <w:gridCol w:w="902"/>
        <w:gridCol w:w="90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360329" w:rsidRPr="00CE458C" w:rsidTr="00DE10E4">
        <w:trPr>
          <w:cantSplit/>
          <w:tblHeader/>
        </w:trPr>
        <w:tc>
          <w:tcPr>
            <w:tcW w:w="2592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29" w:type="dxa"/>
            <w:gridSpan w:val="17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60329" w:rsidRPr="00CE458C" w:rsidTr="00DE10E4">
        <w:trPr>
          <w:cantSplit/>
          <w:tblHeader/>
        </w:trPr>
        <w:tc>
          <w:tcPr>
            <w:tcW w:w="2592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18101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9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DE10E4">
        <w:trPr>
          <w:cantSplit/>
          <w:trHeight w:val="270"/>
          <w:tblHeader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D5158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0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D5158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900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="00366EED"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30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D5158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D5158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D5158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="00366EED"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DE10E4">
        <w:trPr>
          <w:cantSplit/>
          <w:trHeight w:val="270"/>
          <w:tblHeader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0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366EED" w:rsidRPr="00CE458C" w:rsidTr="00DE10E4">
        <w:trPr>
          <w:cantSplit/>
          <w:trHeight w:val="270"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B7A32" w:rsidRPr="00CE458C" w:rsidTr="00DE10E4">
        <w:trPr>
          <w:cantSplit/>
          <w:trHeight w:val="270"/>
        </w:trPr>
        <w:tc>
          <w:tcPr>
            <w:tcW w:w="2592" w:type="dxa"/>
          </w:tcPr>
          <w:p w:rsidR="003B7A32" w:rsidRP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B7A32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41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</w:t>
            </w:r>
            <w:r w:rsidR="0018101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เซ็นเตอร์ จำกัด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41" w:type="dxa"/>
          </w:tcPr>
          <w:p w:rsidR="007C5BB4" w:rsidRPr="00421D3E" w:rsidRDefault="007C5BB4" w:rsidP="007C5BB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89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B75A89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7C5BB4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00" w:type="dxa"/>
          </w:tcPr>
          <w:p w:rsidR="007C5BB4" w:rsidRPr="00421D3E" w:rsidRDefault="00051925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7C5BB4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B0616" w:rsidRPr="00CE458C" w:rsidRDefault="00DB0616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B0616" w:rsidRPr="00421D3E" w:rsidRDefault="00DB0616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DB0616" w:rsidRPr="00CE458C" w:rsidRDefault="00DB0616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B0616" w:rsidRPr="00421D3E" w:rsidRDefault="00DB0616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18101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</w:tr>
    </w:tbl>
    <w:p w:rsidR="00360329" w:rsidRPr="00CE458C" w:rsidRDefault="0036032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0C26DF" w:rsidRPr="000C26DF" w:rsidRDefault="000C26DF" w:rsidP="000C26D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rtl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C5E0D">
        <w:rPr>
          <w:rFonts w:ascii="Angsana New" w:hAnsi="Angsana New" w:cs="Angsana New" w:hint="cs"/>
          <w:sz w:val="30"/>
          <w:szCs w:val="30"/>
          <w:cs/>
          <w:lang w:bidi="th-TH"/>
        </w:rPr>
        <w:t>กันยา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ยน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00358">
        <w:rPr>
          <w:rFonts w:ascii="Angsana New" w:hAnsi="Angsana New" w:cs="Angsana New"/>
          <w:sz w:val="30"/>
          <w:szCs w:val="30"/>
          <w:lang w:bidi="th-TH"/>
        </w:rPr>
        <w:t>2563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A0035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3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1541"/>
        <w:gridCol w:w="1080"/>
        <w:gridCol w:w="987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E90BA9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E90BA9" w:rsidRPr="00CE458C" w:rsidRDefault="00E90BA9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E90BA9" w:rsidRPr="00CE458C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7" w:type="dxa"/>
            <w:gridSpan w:val="17"/>
            <w:vAlign w:val="bottom"/>
          </w:tcPr>
          <w:p w:rsidR="00E90BA9" w:rsidRPr="00E90BA9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E90BA9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45557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F45557" w:rsidRPr="00CE458C" w:rsidRDefault="00F45557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5C5E0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5C5E0D" w:rsidP="005C5E0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5C5E0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5C5E0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5C5E0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F65E10" w:rsidRPr="00CE458C" w:rsidTr="002B09B4">
        <w:trPr>
          <w:cantSplit/>
          <w:trHeight w:val="270"/>
        </w:trPr>
        <w:tc>
          <w:tcPr>
            <w:tcW w:w="2509" w:type="dxa"/>
          </w:tcPr>
          <w:p w:rsidR="00F65E10" w:rsidRP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65E1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41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CE458C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CE458C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F65E10" w:rsidRDefault="00F65E10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ฟู้ด แอนด์เบเวอเรจ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366EED" w:rsidRDefault="0075757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27C84" w:rsidRPr="00CE458C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E27C84" w:rsidRPr="009A0D48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8F2409" w:rsidP="008F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6EED"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366EED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2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176CC9" w:rsidRPr="00A562AD" w:rsidRDefault="009E10B8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E22156">
        <w:rPr>
          <w:rFonts w:ascii="Angsana New" w:hAnsi="Angsana New"/>
          <w:b/>
          <w:bCs/>
          <w:sz w:val="30"/>
          <w:szCs w:val="30"/>
        </w:rPr>
        <w:t>8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545" w:tblpY="307"/>
        <w:tblW w:w="142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170"/>
        <w:gridCol w:w="180"/>
        <w:gridCol w:w="1080"/>
        <w:gridCol w:w="180"/>
        <w:gridCol w:w="990"/>
        <w:gridCol w:w="180"/>
        <w:gridCol w:w="902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:rsidTr="00F5797E">
        <w:trPr>
          <w:cantSplit/>
        </w:trPr>
        <w:tc>
          <w:tcPr>
            <w:tcW w:w="2520" w:type="dxa"/>
          </w:tcPr>
          <w:p w:rsidR="00596EA7" w:rsidRDefault="00596EA7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0" w:type="dxa"/>
            <w:gridSpan w:val="19"/>
            <w:shd w:val="clear" w:color="auto" w:fill="auto"/>
          </w:tcPr>
          <w:p w:rsidR="00596EA7" w:rsidRPr="00596EA7" w:rsidRDefault="00596EA7" w:rsidP="00596E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1265" w:rsidRDefault="00176CC9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</w:t>
            </w:r>
            <w:r w:rsidR="00A562A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176CC9" w:rsidRPr="00C73183" w:rsidRDefault="001A5B63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 w:rsidR="00DC126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 ผลิต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EC6ED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</w:t>
            </w: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161EF5" w:rsidRDefault="00176CC9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0" w:type="dxa"/>
            <w:gridSpan w:val="19"/>
          </w:tcPr>
          <w:p w:rsidR="00176CC9" w:rsidRPr="00161EF5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161EF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161EF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DC1265">
        <w:trPr>
          <w:cantSplit/>
        </w:trPr>
        <w:tc>
          <w:tcPr>
            <w:tcW w:w="2520" w:type="dxa"/>
          </w:tcPr>
          <w:p w:rsidR="0067027B" w:rsidRP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E1894" w:rsidRPr="00BE540A" w:rsidTr="00D32AA1">
        <w:trPr>
          <w:cantSplit/>
        </w:trPr>
        <w:tc>
          <w:tcPr>
            <w:tcW w:w="2520" w:type="dxa"/>
          </w:tcPr>
          <w:p w:rsidR="00BE1894" w:rsidRPr="00161EF5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170" w:type="dxa"/>
          </w:tcPr>
          <w:p w:rsidR="00BE1894" w:rsidRPr="00526807" w:rsidRDefault="00E14F31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4F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298,315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345,739 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26807" w:rsidRDefault="00D57006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170,402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216,934 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="00D57006">
              <w:rPr>
                <w:rFonts w:ascii="Angsana New" w:eastAsia="MS Mincho" w:hAnsi="Angsana New"/>
                <w:sz w:val="26"/>
                <w:szCs w:val="26"/>
              </w:rPr>
              <w:t>2,694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sz w:val="26"/>
                <w:szCs w:val="26"/>
              </w:rPr>
              <w:t xml:space="preserve"> 231,134 </w:t>
            </w:r>
          </w:p>
        </w:tc>
        <w:tc>
          <w:tcPr>
            <w:tcW w:w="186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19291F" w:rsidRDefault="005D7441" w:rsidP="005D7441">
            <w:pPr>
              <w:tabs>
                <w:tab w:val="clear" w:pos="227"/>
                <w:tab w:val="clear" w:pos="454"/>
                <w:tab w:val="clear" w:pos="907"/>
                <w:tab w:val="clear" w:pos="2807"/>
                <w:tab w:val="left" w:pos="460"/>
                <w:tab w:val="left" w:pos="822"/>
                <w:tab w:val="left" w:pos="1002"/>
              </w:tabs>
              <w:ind w:right="-170" w:firstLine="18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 w:rsidR="00BE1894" w:rsidRPr="0019291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537FF" w:rsidRDefault="00B0405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731,411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793,807 </w:t>
            </w:r>
          </w:p>
        </w:tc>
      </w:tr>
      <w:tr w:rsidR="00BE1894" w:rsidRPr="00BE540A" w:rsidTr="00D32AA1">
        <w:trPr>
          <w:cantSplit/>
        </w:trPr>
        <w:tc>
          <w:tcPr>
            <w:tcW w:w="2520" w:type="dxa"/>
          </w:tcPr>
          <w:p w:rsidR="00BE1894" w:rsidRPr="00161EF5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BE1894" w:rsidRPr="00526807" w:rsidRDefault="00E14F31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4F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91,83</w:t>
            </w:r>
            <w:r w:rsidR="002B38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100,734 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26807" w:rsidRDefault="008E3467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</w:t>
            </w:r>
            <w:r w:rsidR="00D57006">
              <w:rPr>
                <w:rFonts w:ascii="Angsana New" w:hAnsi="Angsana New" w:cs="Angsana New"/>
                <w:sz w:val="26"/>
                <w:szCs w:val="26"/>
              </w:rPr>
              <w:t>492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1,170 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D57006">
              <w:rPr>
                <w:rFonts w:ascii="Angsana New" w:eastAsia="MS Mincho" w:hAnsi="Angsana New"/>
                <w:sz w:val="26"/>
                <w:szCs w:val="26"/>
              </w:rPr>
              <w:t>5,35</w:t>
            </w:r>
            <w:r w:rsidR="002B38C2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sz w:val="26"/>
                <w:szCs w:val="26"/>
              </w:rPr>
              <w:t xml:space="preserve"> 30,968 </w:t>
            </w:r>
          </w:p>
        </w:tc>
        <w:tc>
          <w:tcPr>
            <w:tcW w:w="186" w:type="dxa"/>
            <w:vAlign w:val="bottom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(172,686)</w:t>
            </w:r>
          </w:p>
        </w:tc>
        <w:tc>
          <w:tcPr>
            <w:tcW w:w="180" w:type="dxa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(132,872)</w:t>
            </w:r>
          </w:p>
        </w:tc>
        <w:tc>
          <w:tcPr>
            <w:tcW w:w="186" w:type="dxa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537FF" w:rsidRDefault="00B0405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BE1894" w:rsidRPr="00161EF5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E1894" w:rsidRPr="0019291F" w:rsidRDefault="0019291F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BE1894" w:rsidRPr="0019291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1894" w:rsidRPr="00BE540A" w:rsidTr="00D32AA1">
        <w:trPr>
          <w:cantSplit/>
        </w:trPr>
        <w:tc>
          <w:tcPr>
            <w:tcW w:w="2520" w:type="dxa"/>
          </w:tcPr>
          <w:p w:rsidR="00BE1894" w:rsidRPr="00156F03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526807" w:rsidRDefault="00051CD5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390,15</w:t>
            </w:r>
            <w:r w:rsidR="002B38C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446,473 </w:t>
            </w: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526807" w:rsidRDefault="00B9322D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235,894</w:t>
            </w: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218,104 </w:t>
            </w:r>
          </w:p>
        </w:tc>
        <w:tc>
          <w:tcPr>
            <w:tcW w:w="180" w:type="dxa"/>
            <w:vAlign w:val="bottom"/>
          </w:tcPr>
          <w:p w:rsidR="00BE1894" w:rsidRPr="00944E29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278,05</w:t>
            </w:r>
            <w:r w:rsidR="002B38C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262,102 </w:t>
            </w:r>
          </w:p>
        </w:tc>
        <w:tc>
          <w:tcPr>
            <w:tcW w:w="186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C67377" w:rsidRDefault="00405AA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05A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(172,686)</w:t>
            </w:r>
          </w:p>
        </w:tc>
        <w:tc>
          <w:tcPr>
            <w:tcW w:w="180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(132,872)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5537FF" w:rsidRDefault="00B04053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731,411</w:t>
            </w: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793,807 </w:t>
            </w:r>
          </w:p>
        </w:tc>
      </w:tr>
      <w:tr w:rsidR="00BE1894" w:rsidRPr="00BE540A" w:rsidTr="00D32AA1">
        <w:trPr>
          <w:cantSplit/>
          <w:trHeight w:val="40"/>
        </w:trPr>
        <w:tc>
          <w:tcPr>
            <w:tcW w:w="2520" w:type="dxa"/>
          </w:tcPr>
          <w:p w:rsidR="00BE1894" w:rsidRPr="00156F03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E1894" w:rsidRPr="005537FF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1894" w:rsidRPr="00BE540A" w:rsidTr="00D32AA1">
        <w:trPr>
          <w:cantSplit/>
          <w:trHeight w:val="40"/>
        </w:trPr>
        <w:tc>
          <w:tcPr>
            <w:tcW w:w="2520" w:type="dxa"/>
          </w:tcPr>
          <w:p w:rsidR="00BE1894" w:rsidRPr="0067027B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537FF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1894" w:rsidRPr="00BE540A" w:rsidTr="00D32AA1">
        <w:trPr>
          <w:cantSplit/>
          <w:trHeight w:val="40"/>
        </w:trPr>
        <w:tc>
          <w:tcPr>
            <w:tcW w:w="2520" w:type="dxa"/>
          </w:tcPr>
          <w:p w:rsidR="00BE1894" w:rsidRPr="00640752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26807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BE1894" w:rsidRPr="00C67377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537FF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E1894" w:rsidRPr="00156F03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1894" w:rsidRPr="00BE540A" w:rsidTr="00D32AA1">
        <w:trPr>
          <w:cantSplit/>
          <w:trHeight w:val="40"/>
        </w:trPr>
        <w:tc>
          <w:tcPr>
            <w:tcW w:w="2520" w:type="dxa"/>
            <w:vAlign w:val="bottom"/>
          </w:tcPr>
          <w:p w:rsidR="00BE1894" w:rsidRPr="00120A96" w:rsidRDefault="00BE189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170" w:type="dxa"/>
          </w:tcPr>
          <w:p w:rsidR="00BE1894" w:rsidRPr="002F2F50" w:rsidRDefault="0034480C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="0064437D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EF0141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EF0141">
              <w:rPr>
                <w:rFonts w:ascii="Angsana New" w:hAnsi="Angsana New" w:cs="Angsana New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0" w:type="dxa"/>
            <w:vAlign w:val="bottom"/>
          </w:tcPr>
          <w:p w:rsidR="00BE1894" w:rsidRPr="00984BDE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441,094 </w:t>
            </w:r>
          </w:p>
        </w:tc>
        <w:tc>
          <w:tcPr>
            <w:tcW w:w="180" w:type="dxa"/>
            <w:vAlign w:val="bottom"/>
          </w:tcPr>
          <w:p w:rsidR="00BE1894" w:rsidRPr="00984BD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26807" w:rsidRDefault="003444F7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575CC">
              <w:rPr>
                <w:rFonts w:ascii="Angsana New" w:hAnsi="Angsana New" w:cs="Angsana New"/>
                <w:sz w:val="26"/>
                <w:szCs w:val="26"/>
              </w:rPr>
              <w:t>21,110</w:t>
            </w:r>
          </w:p>
        </w:tc>
        <w:tc>
          <w:tcPr>
            <w:tcW w:w="180" w:type="dxa"/>
            <w:vAlign w:val="bottom"/>
          </w:tcPr>
          <w:p w:rsidR="00BE1894" w:rsidRPr="00984BDE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BE1894" w:rsidRPr="00E83CE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202,460 </w:t>
            </w:r>
          </w:p>
        </w:tc>
        <w:tc>
          <w:tcPr>
            <w:tcW w:w="180" w:type="dxa"/>
            <w:vAlign w:val="bottom"/>
          </w:tcPr>
          <w:p w:rsidR="00BE1894" w:rsidRPr="00984BDE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E1894" w:rsidRPr="00C67377" w:rsidRDefault="00E77874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238,28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BE1894" w:rsidRPr="00F7477C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BE1894" w:rsidRPr="00BE1894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sz w:val="26"/>
                <w:szCs w:val="26"/>
              </w:rPr>
              <w:t>193,601</w:t>
            </w:r>
          </w:p>
        </w:tc>
        <w:tc>
          <w:tcPr>
            <w:tcW w:w="186" w:type="dxa"/>
            <w:vAlign w:val="bottom"/>
          </w:tcPr>
          <w:p w:rsidR="00BE1894" w:rsidRPr="00F7477C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E1894" w:rsidRPr="00C67377" w:rsidRDefault="00C14F4C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(162,60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6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BE1894" w:rsidRPr="00F7477C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(119,115)</w:t>
            </w:r>
          </w:p>
        </w:tc>
        <w:tc>
          <w:tcPr>
            <w:tcW w:w="186" w:type="dxa"/>
          </w:tcPr>
          <w:p w:rsidR="00BE1894" w:rsidRPr="00F7477C" w:rsidRDefault="00BE1894" w:rsidP="00BE1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E1894" w:rsidRPr="005537FF" w:rsidRDefault="0064437D" w:rsidP="00BE1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4437D">
              <w:rPr>
                <w:rFonts w:ascii="Angsana New" w:eastAsia="MS Mincho" w:hAnsi="Angsana New"/>
                <w:sz w:val="26"/>
                <w:szCs w:val="26"/>
              </w:rPr>
              <w:t>68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Pr="0064437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33</w:t>
            </w:r>
            <w:r w:rsidRPr="0064437D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BE1894" w:rsidRPr="00F7477C" w:rsidRDefault="00BE1894" w:rsidP="00BE18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E1894" w:rsidRPr="0019291F" w:rsidRDefault="00BE1894" w:rsidP="00192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718,040 </w:t>
            </w:r>
          </w:p>
        </w:tc>
      </w:tr>
      <w:tr w:rsidR="0064437D" w:rsidRPr="00BE540A" w:rsidTr="00D32AA1">
        <w:trPr>
          <w:cantSplit/>
          <w:trHeight w:val="40"/>
        </w:trPr>
        <w:tc>
          <w:tcPr>
            <w:tcW w:w="2520" w:type="dxa"/>
            <w:vAlign w:val="bottom"/>
          </w:tcPr>
          <w:p w:rsidR="0064437D" w:rsidRPr="00120A96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437D" w:rsidRPr="002F2F50" w:rsidRDefault="00EF0141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3,599</w:t>
            </w:r>
          </w:p>
        </w:tc>
        <w:tc>
          <w:tcPr>
            <w:tcW w:w="180" w:type="dxa"/>
            <w:vAlign w:val="bottom"/>
          </w:tcPr>
          <w:p w:rsidR="0064437D" w:rsidRPr="00984BDE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5,379 </w:t>
            </w:r>
          </w:p>
        </w:tc>
        <w:tc>
          <w:tcPr>
            <w:tcW w:w="180" w:type="dxa"/>
            <w:vAlign w:val="bottom"/>
          </w:tcPr>
          <w:p w:rsidR="0064437D" w:rsidRPr="00984BD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14,784</w:t>
            </w:r>
          </w:p>
        </w:tc>
        <w:tc>
          <w:tcPr>
            <w:tcW w:w="180" w:type="dxa"/>
            <w:vAlign w:val="bottom"/>
          </w:tcPr>
          <w:p w:rsidR="0064437D" w:rsidRPr="00984BDE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sz w:val="26"/>
                <w:szCs w:val="26"/>
              </w:rPr>
              <w:t xml:space="preserve"> 15,644 </w:t>
            </w:r>
          </w:p>
        </w:tc>
        <w:tc>
          <w:tcPr>
            <w:tcW w:w="180" w:type="dxa"/>
            <w:vAlign w:val="bottom"/>
          </w:tcPr>
          <w:p w:rsidR="0064437D" w:rsidRPr="00984BD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39,771</w:t>
            </w:r>
          </w:p>
        </w:tc>
        <w:tc>
          <w:tcPr>
            <w:tcW w:w="180" w:type="dxa"/>
            <w:vAlign w:val="bottom"/>
          </w:tcPr>
          <w:p w:rsidR="0064437D" w:rsidRPr="00F7477C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64437D" w:rsidRPr="00BE1894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sz w:val="26"/>
                <w:szCs w:val="26"/>
              </w:rPr>
              <w:t>68,501</w:t>
            </w:r>
          </w:p>
        </w:tc>
        <w:tc>
          <w:tcPr>
            <w:tcW w:w="186" w:type="dxa"/>
            <w:vAlign w:val="bottom"/>
          </w:tcPr>
          <w:p w:rsidR="0064437D" w:rsidRPr="00F7477C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(10,0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80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64437D" w:rsidRPr="00F7477C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(13,757)</w:t>
            </w:r>
          </w:p>
        </w:tc>
        <w:tc>
          <w:tcPr>
            <w:tcW w:w="186" w:type="dxa"/>
          </w:tcPr>
          <w:p w:rsidR="0064437D" w:rsidRPr="00F7477C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437D" w:rsidRPr="005537FF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4437D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Pr="0064437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EF0141">
              <w:rPr>
                <w:rFonts w:ascii="Angsana New" w:eastAsia="MS Mincho" w:hAnsi="Angsana New"/>
                <w:sz w:val="26"/>
                <w:szCs w:val="26"/>
              </w:rPr>
              <w:t>074</w:t>
            </w:r>
          </w:p>
        </w:tc>
        <w:tc>
          <w:tcPr>
            <w:tcW w:w="180" w:type="dxa"/>
            <w:vAlign w:val="bottom"/>
          </w:tcPr>
          <w:p w:rsidR="0064437D" w:rsidRPr="00F7477C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sz w:val="26"/>
                <w:szCs w:val="26"/>
              </w:rPr>
              <w:t xml:space="preserve"> 75,767 </w:t>
            </w:r>
          </w:p>
        </w:tc>
      </w:tr>
      <w:tr w:rsidR="0064437D" w:rsidRPr="00BE540A" w:rsidTr="00D32AA1">
        <w:trPr>
          <w:cantSplit/>
          <w:trHeight w:val="40"/>
        </w:trPr>
        <w:tc>
          <w:tcPr>
            <w:tcW w:w="2520" w:type="dxa"/>
          </w:tcPr>
          <w:p w:rsidR="0064437D" w:rsidRPr="00156F03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390,15</w:t>
            </w:r>
            <w:r w:rsidR="00EF014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446,473 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235,894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218,104 </w:t>
            </w:r>
          </w:p>
        </w:tc>
        <w:tc>
          <w:tcPr>
            <w:tcW w:w="180" w:type="dxa"/>
            <w:vAlign w:val="bottom"/>
          </w:tcPr>
          <w:p w:rsidR="0064437D" w:rsidRPr="007806C1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278,05</w:t>
            </w:r>
            <w:r w:rsidR="00EF014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BE1894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262,102 </w:t>
            </w:r>
          </w:p>
        </w:tc>
        <w:tc>
          <w:tcPr>
            <w:tcW w:w="186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(172,68</w:t>
            </w:r>
            <w:r w:rsidR="002D302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(132,872)</w:t>
            </w:r>
          </w:p>
        </w:tc>
        <w:tc>
          <w:tcPr>
            <w:tcW w:w="186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5537FF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731,411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793,807 </w:t>
            </w:r>
          </w:p>
        </w:tc>
      </w:tr>
      <w:tr w:rsidR="0064437D" w:rsidRPr="00BE540A" w:rsidTr="00D32AA1">
        <w:trPr>
          <w:cantSplit/>
          <w:trHeight w:val="40"/>
        </w:trPr>
        <w:tc>
          <w:tcPr>
            <w:tcW w:w="2520" w:type="dxa"/>
          </w:tcPr>
          <w:p w:rsidR="0064437D" w:rsidRPr="00156F03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64437D" w:rsidRPr="00BE1894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4437D" w:rsidRPr="005537FF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437D" w:rsidRPr="00BE540A" w:rsidTr="00D32AA1">
        <w:trPr>
          <w:cantSplit/>
          <w:trHeight w:val="40"/>
        </w:trPr>
        <w:tc>
          <w:tcPr>
            <w:tcW w:w="2520" w:type="dxa"/>
          </w:tcPr>
          <w:p w:rsidR="0064437D" w:rsidRPr="00156F03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64437D" w:rsidRPr="00156F03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12,12</w:t>
            </w:r>
            <w:r w:rsidR="000875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24,587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64437D" w:rsidRPr="00526807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38,686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64437D" w:rsidRPr="00E83CEE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C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38,528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52,21</w:t>
            </w:r>
            <w:r w:rsidR="0008751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4437D" w:rsidRPr="00BE1894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8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15,108</w:t>
            </w:r>
          </w:p>
        </w:tc>
        <w:tc>
          <w:tcPr>
            <w:tcW w:w="186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64437D" w:rsidRPr="00C67377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80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(8,161)</w:t>
            </w:r>
          </w:p>
        </w:tc>
        <w:tc>
          <w:tcPr>
            <w:tcW w:w="186" w:type="dxa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64437D" w:rsidRPr="005537FF" w:rsidRDefault="0064437D" w:rsidP="00644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103,28</w:t>
            </w:r>
            <w:r w:rsidR="0008751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64437D" w:rsidRPr="00156F03" w:rsidRDefault="0064437D" w:rsidP="0064437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437D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4437D" w:rsidRPr="0019291F" w:rsidRDefault="0064437D" w:rsidP="006443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2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70,062</w:t>
            </w:r>
          </w:p>
        </w:tc>
      </w:tr>
    </w:tbl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78"/>
        <w:gridCol w:w="992"/>
        <w:gridCol w:w="186"/>
        <w:gridCol w:w="990"/>
        <w:gridCol w:w="180"/>
        <w:gridCol w:w="992"/>
      </w:tblGrid>
      <w:tr w:rsidR="00596EA7" w:rsidRPr="00BE540A" w:rsidTr="00F5797E">
        <w:trPr>
          <w:cantSplit/>
          <w:trHeight w:val="360"/>
          <w:tblHeader/>
        </w:trPr>
        <w:tc>
          <w:tcPr>
            <w:tcW w:w="2779" w:type="dxa"/>
          </w:tcPr>
          <w:p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781DA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BA7BC1" w:rsidRPr="00BE540A" w:rsidTr="0023765E">
        <w:trPr>
          <w:cantSplit/>
          <w:tblHeader/>
        </w:trPr>
        <w:tc>
          <w:tcPr>
            <w:tcW w:w="2779" w:type="dxa"/>
          </w:tcPr>
          <w:p w:rsidR="00BA7BC1" w:rsidRPr="00B92267" w:rsidRDefault="00BA7BC1" w:rsidP="00BA7B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781DA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08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BA7BC1" w:rsidRPr="00C10CC6" w:rsidRDefault="00BA7BC1" w:rsidP="00BA7B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76CC9" w:rsidRPr="00BE540A" w:rsidTr="00A5449A">
        <w:trPr>
          <w:cantSplit/>
          <w:trHeight w:val="80"/>
          <w:tblHeader/>
        </w:trPr>
        <w:tc>
          <w:tcPr>
            <w:tcW w:w="2779" w:type="dxa"/>
          </w:tcPr>
          <w:p w:rsidR="00176CC9" w:rsidRPr="00B92267" w:rsidRDefault="00176CC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23765E">
        <w:trPr>
          <w:cantSplit/>
        </w:trPr>
        <w:tc>
          <w:tcPr>
            <w:tcW w:w="2779" w:type="dxa"/>
          </w:tcPr>
          <w:p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226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84</w:t>
            </w:r>
            <w:r w:rsidR="00C83E6B">
              <w:rPr>
                <w:rFonts w:ascii="Angsana New" w:eastAsia="MS Mincho" w:hAnsi="Angsana New"/>
                <w:sz w:val="26"/>
                <w:szCs w:val="26"/>
              </w:rPr>
              <w:t>4,27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left" w:pos="623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sz w:val="26"/>
                <w:szCs w:val="26"/>
              </w:rPr>
              <w:t xml:space="preserve"> 1,107,597 </w:t>
            </w:r>
          </w:p>
        </w:tc>
        <w:tc>
          <w:tcPr>
            <w:tcW w:w="178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287,</w:t>
            </w:r>
            <w:r w:rsidR="00C83E6B">
              <w:rPr>
                <w:rFonts w:ascii="Angsana New" w:eastAsia="MS Mincho" w:hAnsi="Angsana New"/>
                <w:sz w:val="26"/>
                <w:szCs w:val="26"/>
              </w:rPr>
              <w:t>467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368,208 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C83E6B">
              <w:rPr>
                <w:rFonts w:ascii="Angsana New" w:hAnsi="Angsana New" w:cs="Angsana New"/>
                <w:sz w:val="26"/>
                <w:szCs w:val="26"/>
              </w:rPr>
              <w:t>1,378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623,268 </w:t>
            </w:r>
          </w:p>
        </w:tc>
        <w:tc>
          <w:tcPr>
            <w:tcW w:w="186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9"/>
                <w:tab w:val="left" w:pos="559"/>
              </w:tabs>
              <w:ind w:right="-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</w:t>
            </w:r>
            <w:r w:rsidRPr="00216D0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D36B9" w:rsidRDefault="00201F3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1,843,119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>2,099,073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226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="00C83E6B">
              <w:rPr>
                <w:rFonts w:ascii="Angsana New" w:eastAsia="MS Mincho" w:hAnsi="Angsana New"/>
                <w:sz w:val="26"/>
                <w:szCs w:val="26"/>
              </w:rPr>
              <w:t>1,113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sz w:val="26"/>
                <w:szCs w:val="26"/>
              </w:rPr>
              <w:t xml:space="preserve"> 325,942 </w:t>
            </w:r>
          </w:p>
        </w:tc>
        <w:tc>
          <w:tcPr>
            <w:tcW w:w="178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88,</w:t>
            </w:r>
            <w:r w:rsidR="00C83E6B">
              <w:rPr>
                <w:rFonts w:ascii="Angsana New" w:eastAsia="MS Mincho" w:hAnsi="Angsana New"/>
                <w:sz w:val="26"/>
                <w:szCs w:val="26"/>
              </w:rPr>
              <w:t>207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2,796 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C83E6B" w:rsidRDefault="00C83E6B" w:rsidP="00BC54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43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E6B">
              <w:rPr>
                <w:rFonts w:ascii="Angsana New" w:hAnsi="Angsana New" w:cs="Angsana New"/>
                <w:sz w:val="26"/>
                <w:szCs w:val="26"/>
              </w:rPr>
              <w:t>40,773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71,195 </w:t>
            </w:r>
          </w:p>
        </w:tc>
        <w:tc>
          <w:tcPr>
            <w:tcW w:w="186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(360,093)</w:t>
            </w:r>
          </w:p>
        </w:tc>
        <w:tc>
          <w:tcPr>
            <w:tcW w:w="178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(399,933)</w:t>
            </w:r>
          </w:p>
        </w:tc>
        <w:tc>
          <w:tcPr>
            <w:tcW w:w="186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D36B9" w:rsidRDefault="00201F3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tabs>
                <w:tab w:val="clear" w:pos="907"/>
                <w:tab w:val="left" w:pos="640"/>
              </w:tabs>
              <w:ind w:right="-1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216D0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226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1,075,38</w:t>
            </w:r>
            <w:r w:rsidR="00BC54E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1,433,539 </w:t>
            </w:r>
          </w:p>
        </w:tc>
        <w:tc>
          <w:tcPr>
            <w:tcW w:w="178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375,674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371,004 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64289" w:rsidRDefault="00FC2C0E" w:rsidP="009642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642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752,151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694,463 </w:t>
            </w:r>
          </w:p>
        </w:tc>
        <w:tc>
          <w:tcPr>
            <w:tcW w:w="186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(360,093)</w:t>
            </w:r>
          </w:p>
        </w:tc>
        <w:tc>
          <w:tcPr>
            <w:tcW w:w="178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(399,933)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D36B9" w:rsidRDefault="00201F3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1,843,119</w:t>
            </w:r>
          </w:p>
        </w:tc>
        <w:tc>
          <w:tcPr>
            <w:tcW w:w="180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2,099,073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156F03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67027B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640752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  <w:vAlign w:val="bottom"/>
          </w:tcPr>
          <w:p w:rsidR="00FC2C0E" w:rsidRPr="00120A9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68,440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sz w:val="26"/>
                <w:szCs w:val="26"/>
              </w:rPr>
              <w:t xml:space="preserve"> 1,417,401 </w:t>
            </w: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336,858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312,499 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650,019</w:t>
            </w:r>
          </w:p>
        </w:tc>
        <w:tc>
          <w:tcPr>
            <w:tcW w:w="180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499,707 </w:t>
            </w:r>
          </w:p>
        </w:tc>
        <w:tc>
          <w:tcPr>
            <w:tcW w:w="186" w:type="dxa"/>
            <w:vAlign w:val="bottom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9D36B9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(332,024)</w:t>
            </w:r>
          </w:p>
        </w:tc>
        <w:tc>
          <w:tcPr>
            <w:tcW w:w="178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(358,930)</w:t>
            </w:r>
          </w:p>
        </w:tc>
        <w:tc>
          <w:tcPr>
            <w:tcW w:w="186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9D36B9" w:rsidRDefault="00467425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1,72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29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1,870,677 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  <w:vAlign w:val="bottom"/>
          </w:tcPr>
          <w:p w:rsidR="00FC2C0E" w:rsidRPr="00120A9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C2C0E" w:rsidRPr="00956616" w:rsidRDefault="00105663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6,947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sz w:val="26"/>
                <w:szCs w:val="26"/>
              </w:rPr>
              <w:t xml:space="preserve"> 16,138 </w:t>
            </w: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38,816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58,505 </w:t>
            </w: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102,132</w:t>
            </w:r>
          </w:p>
        </w:tc>
        <w:tc>
          <w:tcPr>
            <w:tcW w:w="180" w:type="dxa"/>
            <w:vAlign w:val="bottom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194,756 </w:t>
            </w:r>
          </w:p>
        </w:tc>
        <w:tc>
          <w:tcPr>
            <w:tcW w:w="186" w:type="dxa"/>
            <w:vAlign w:val="bottom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2C0E" w:rsidRPr="009D36B9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(28,06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(41,003)</w:t>
            </w:r>
          </w:p>
        </w:tc>
        <w:tc>
          <w:tcPr>
            <w:tcW w:w="186" w:type="dxa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2C0E" w:rsidRPr="009D36B9" w:rsidRDefault="00467425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105663">
              <w:rPr>
                <w:rFonts w:ascii="Angsana New" w:eastAsia="MS Mincho" w:hAnsi="Angsana New"/>
                <w:sz w:val="26"/>
                <w:szCs w:val="26"/>
              </w:rPr>
              <w:t>82</w:t>
            </w:r>
            <w:r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:rsidR="00FC2C0E" w:rsidRPr="00F7477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sz w:val="26"/>
                <w:szCs w:val="26"/>
              </w:rPr>
              <w:t xml:space="preserve"> 228,396 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156F03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1,075,38</w:t>
            </w:r>
            <w:r w:rsidR="0010566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FC2C0E" w:rsidRPr="00A44FE4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1,433,539 </w:t>
            </w:r>
          </w:p>
        </w:tc>
        <w:tc>
          <w:tcPr>
            <w:tcW w:w="178" w:type="dxa"/>
            <w:vAlign w:val="bottom"/>
          </w:tcPr>
          <w:p w:rsidR="00FC2C0E" w:rsidRPr="00A44FE4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956616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375,674</w:t>
            </w:r>
          </w:p>
        </w:tc>
        <w:tc>
          <w:tcPr>
            <w:tcW w:w="180" w:type="dxa"/>
          </w:tcPr>
          <w:p w:rsidR="00FC2C0E" w:rsidRPr="00A44FE4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371,004 </w:t>
            </w:r>
          </w:p>
        </w:tc>
        <w:tc>
          <w:tcPr>
            <w:tcW w:w="18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752,151</w:t>
            </w:r>
          </w:p>
        </w:tc>
        <w:tc>
          <w:tcPr>
            <w:tcW w:w="18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694,463 </w:t>
            </w:r>
          </w:p>
        </w:tc>
        <w:tc>
          <w:tcPr>
            <w:tcW w:w="186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06647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(360,093)</w:t>
            </w:r>
          </w:p>
        </w:tc>
        <w:tc>
          <w:tcPr>
            <w:tcW w:w="178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(399,933)</w:t>
            </w:r>
          </w:p>
        </w:tc>
        <w:tc>
          <w:tcPr>
            <w:tcW w:w="186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467425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1,843,119</w:t>
            </w:r>
          </w:p>
        </w:tc>
        <w:tc>
          <w:tcPr>
            <w:tcW w:w="180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2,099,073 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156F03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C2C0E" w:rsidRPr="0095661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C2C0E" w:rsidRPr="009D36B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56F03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CC7E6A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FC2C0E" w:rsidRPr="00CC7E6A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EF50D7" w:rsidRPr="00956616" w:rsidRDefault="00EF50D7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(71,</w:t>
            </w:r>
            <w:r w:rsidR="009D4D1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282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C2C0E" w:rsidRPr="00CC7E6A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FC2C0E" w:rsidRPr="00247035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0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41,693</w:t>
            </w:r>
          </w:p>
        </w:tc>
        <w:tc>
          <w:tcPr>
            <w:tcW w:w="178" w:type="dxa"/>
            <w:vAlign w:val="bottom"/>
          </w:tcPr>
          <w:p w:rsidR="00FC2C0E" w:rsidRPr="00CC7E6A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EF50D7" w:rsidRPr="00956616" w:rsidRDefault="00EF50D7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 w:rsidR="009D4D1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3,710</w:t>
            </w:r>
          </w:p>
        </w:tc>
        <w:tc>
          <w:tcPr>
            <w:tcW w:w="180" w:type="dxa"/>
            <w:vAlign w:val="bottom"/>
          </w:tcPr>
          <w:p w:rsidR="00FC2C0E" w:rsidRPr="00CC7E6A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42,142</w:t>
            </w:r>
          </w:p>
        </w:tc>
        <w:tc>
          <w:tcPr>
            <w:tcW w:w="180" w:type="dxa"/>
            <w:vAlign w:val="bottom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EF50D7" w:rsidRPr="00216D0B" w:rsidRDefault="00EF50D7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66,52</w:t>
            </w:r>
            <w:r w:rsidR="0010566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(20,057)</w:t>
            </w:r>
          </w:p>
        </w:tc>
        <w:tc>
          <w:tcPr>
            <w:tcW w:w="186" w:type="dxa"/>
            <w:vAlign w:val="bottom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EF50D7" w:rsidRPr="00216D0B" w:rsidRDefault="00EF50D7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(1,113)</w:t>
            </w:r>
          </w:p>
        </w:tc>
        <w:tc>
          <w:tcPr>
            <w:tcW w:w="178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(13,355)</w:t>
            </w:r>
          </w:p>
        </w:tc>
        <w:tc>
          <w:tcPr>
            <w:tcW w:w="186" w:type="dxa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EF50D7" w:rsidRPr="00216D0B" w:rsidRDefault="00EF50D7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17,8</w:t>
            </w:r>
            <w:r w:rsidR="00BC54E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  <w:r w:rsidR="0010566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:rsidR="00FC2C0E" w:rsidRPr="00216D0B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FC2C0E" w:rsidRPr="00216D0B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6D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50,423</w:t>
            </w:r>
          </w:p>
        </w:tc>
      </w:tr>
      <w:tr w:rsidR="00FC2C0E" w:rsidRPr="00BE540A" w:rsidTr="0023765E">
        <w:trPr>
          <w:cantSplit/>
          <w:trHeight w:hRule="exact" w:val="259"/>
        </w:trPr>
        <w:tc>
          <w:tcPr>
            <w:tcW w:w="2779" w:type="dxa"/>
          </w:tcPr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FC2C0E" w:rsidRPr="0021018F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9D2430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9D2430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9D2430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9D2430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2C0E" w:rsidRPr="00347C19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C2C0E" w:rsidRPr="00BE540A" w:rsidTr="00F5797E">
        <w:trPr>
          <w:cantSplit/>
        </w:trPr>
        <w:tc>
          <w:tcPr>
            <w:tcW w:w="2779" w:type="dxa"/>
          </w:tcPr>
          <w:p w:rsidR="00FC2C0E" w:rsidRPr="00347C19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C2C0E" w:rsidRPr="00596EA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C2C0E" w:rsidRPr="00BE540A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:rsidR="00FC2C0E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:rsidR="00FC2C0E" w:rsidRPr="00C10CC6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FC2C0E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FC2C0E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FC2C0E" w:rsidRPr="00C10CC6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FC2C0E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FC2C0E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FC2C0E" w:rsidRPr="00B9226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FC2C0E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FC2C0E" w:rsidRPr="00B9226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FC2C0E" w:rsidRPr="00B9226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FC2C0E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C2C0E" w:rsidRPr="00B9226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C2C0E" w:rsidRPr="00B92267" w:rsidRDefault="00FC2C0E" w:rsidP="00FC2C0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226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080" w:type="dxa"/>
            <w:shd w:val="clear" w:color="auto" w:fill="auto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:rsidR="00FC2C0E" w:rsidRPr="00C10CC6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FC2C0E" w:rsidRPr="00C10CC6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FC2C0E" w:rsidRPr="00C10CC6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FC2C0E" w:rsidRPr="00C10CC6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C73183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FC2C0E" w:rsidRPr="00BE540A" w:rsidTr="00A5449A">
        <w:trPr>
          <w:cantSplit/>
        </w:trPr>
        <w:tc>
          <w:tcPr>
            <w:tcW w:w="2779" w:type="dxa"/>
          </w:tcPr>
          <w:p w:rsidR="00FC2C0E" w:rsidRPr="00B9745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C2C0E" w:rsidRPr="00A5449A" w:rsidRDefault="00FC2C0E" w:rsidP="00FC2C0E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5449A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A5449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745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FC2C0E" w:rsidRPr="00B9745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FC2C0E" w:rsidRPr="00204377" w:rsidRDefault="003E6F4F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6F4F">
              <w:rPr>
                <w:rFonts w:ascii="Angsana New" w:hAnsi="Angsana New" w:cs="Angsana New"/>
                <w:sz w:val="26"/>
                <w:szCs w:val="26"/>
              </w:rPr>
              <w:t>1,719,663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,647,369</w:t>
            </w:r>
          </w:p>
        </w:tc>
        <w:tc>
          <w:tcPr>
            <w:tcW w:w="178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204377" w:rsidRDefault="008E437F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437F">
              <w:rPr>
                <w:rFonts w:ascii="Angsana New" w:hAnsi="Angsana New" w:cs="Angsana New"/>
                <w:sz w:val="26"/>
                <w:szCs w:val="26"/>
              </w:rPr>
              <w:t>22,436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23,470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204377" w:rsidRDefault="008E437F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437F">
              <w:rPr>
                <w:rFonts w:ascii="Angsana New" w:hAnsi="Angsana New"/>
                <w:sz w:val="26"/>
                <w:szCs w:val="26"/>
              </w:rPr>
              <w:t>1,996,988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1,990,495</w:t>
            </w:r>
          </w:p>
        </w:tc>
        <w:tc>
          <w:tcPr>
            <w:tcW w:w="186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C2C0E" w:rsidRPr="00204377" w:rsidRDefault="008E437F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E437F">
              <w:rPr>
                <w:rFonts w:ascii="Angsana New" w:hAnsi="Angsana New"/>
                <w:sz w:val="26"/>
                <w:szCs w:val="26"/>
              </w:rPr>
              <w:t>(211,581)</w:t>
            </w:r>
          </w:p>
        </w:tc>
        <w:tc>
          <w:tcPr>
            <w:tcW w:w="178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85,800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204377" w:rsidRDefault="008E437F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E437F">
              <w:rPr>
                <w:rFonts w:ascii="Angsana New" w:eastAsia="MS Mincho" w:hAnsi="Angsana New"/>
                <w:sz w:val="26"/>
                <w:szCs w:val="26"/>
              </w:rPr>
              <w:t>3,527,50</w:t>
            </w:r>
            <w:r w:rsidR="00CF0FA5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3,475,534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745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:rsidR="00FC2C0E" w:rsidRPr="0020437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20437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20437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C2C0E" w:rsidRPr="0020437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C2C0E" w:rsidRPr="00204377" w:rsidRDefault="008E437F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E437F">
              <w:rPr>
                <w:rFonts w:ascii="Angsana New" w:eastAsia="MS Mincho" w:hAnsi="Angsana New"/>
                <w:sz w:val="26"/>
                <w:szCs w:val="26"/>
              </w:rPr>
              <w:t>1,872,96</w:t>
            </w:r>
            <w:r w:rsidR="00CF0FA5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1,808,628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B9745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:rsidR="00FC2C0E" w:rsidRPr="0020437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20437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20437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C2C0E" w:rsidRPr="0020437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B77F8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2C0E" w:rsidRPr="00204377" w:rsidRDefault="00362E5B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</w:t>
            </w:r>
            <w:r w:rsidR="00A4346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400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A4346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471</w:t>
            </w:r>
          </w:p>
        </w:tc>
        <w:tc>
          <w:tcPr>
            <w:tcW w:w="180" w:type="dxa"/>
            <w:vAlign w:val="bottom"/>
          </w:tcPr>
          <w:p w:rsidR="00FC2C0E" w:rsidRPr="00B97457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5,284,162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FC2C0E" w:rsidRPr="003422C6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FC2C0E" w:rsidRPr="00204377" w:rsidRDefault="009B40B4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40B4">
              <w:rPr>
                <w:rFonts w:ascii="Angsana New" w:hAnsi="Angsana New" w:cs="Angsana New"/>
                <w:sz w:val="26"/>
                <w:szCs w:val="26"/>
              </w:rPr>
              <w:t>833,173</w:t>
            </w:r>
          </w:p>
        </w:tc>
        <w:tc>
          <w:tcPr>
            <w:tcW w:w="180" w:type="dxa"/>
            <w:vAlign w:val="bottom"/>
          </w:tcPr>
          <w:p w:rsidR="00FC2C0E" w:rsidRPr="001936F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859,999</w:t>
            </w:r>
          </w:p>
        </w:tc>
        <w:tc>
          <w:tcPr>
            <w:tcW w:w="178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204377" w:rsidRDefault="009B40B4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40B4">
              <w:rPr>
                <w:rFonts w:ascii="Angsana New" w:hAnsi="Angsana New" w:cs="Angsana New"/>
                <w:sz w:val="26"/>
                <w:szCs w:val="26"/>
              </w:rPr>
              <w:t>154,230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83,642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204377" w:rsidRDefault="001475F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5FC">
              <w:rPr>
                <w:rFonts w:ascii="Angsana New" w:hAnsi="Angsana New"/>
                <w:sz w:val="26"/>
                <w:szCs w:val="26"/>
              </w:rPr>
              <w:t>216,640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242,449</w:t>
            </w:r>
          </w:p>
        </w:tc>
        <w:tc>
          <w:tcPr>
            <w:tcW w:w="186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C2C0E" w:rsidRPr="00204377" w:rsidRDefault="001475F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1475FC">
              <w:rPr>
                <w:rFonts w:ascii="Angsana New" w:hAnsi="Angsana New"/>
                <w:sz w:val="26"/>
                <w:szCs w:val="26"/>
              </w:rPr>
              <w:t>(133,279)</w:t>
            </w:r>
          </w:p>
        </w:tc>
        <w:tc>
          <w:tcPr>
            <w:tcW w:w="178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72,416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C2C0E" w:rsidRPr="00204377" w:rsidRDefault="001475F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475FC">
              <w:rPr>
                <w:rFonts w:ascii="Angsana New" w:eastAsia="MS Mincho" w:hAnsi="Angsana New"/>
                <w:sz w:val="26"/>
                <w:szCs w:val="26"/>
              </w:rPr>
              <w:t>1,070,76</w:t>
            </w:r>
            <w:r w:rsidR="00CF0FA5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1,013,674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1936F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FC2C0E" w:rsidRPr="001936F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1936FC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C2C0E" w:rsidRPr="00CE458C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2C0E" w:rsidRPr="00204377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4D2D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4D2D0E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C2C0E" w:rsidRPr="00204377" w:rsidRDefault="001475F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475FC">
              <w:rPr>
                <w:rFonts w:ascii="Angsana New" w:eastAsia="MS Mincho" w:hAnsi="Angsana New"/>
                <w:sz w:val="26"/>
                <w:szCs w:val="26"/>
              </w:rPr>
              <w:t>261,090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97,690</w:t>
            </w:r>
          </w:p>
        </w:tc>
      </w:tr>
      <w:tr w:rsidR="00FC2C0E" w:rsidRPr="00BE540A" w:rsidTr="0023765E">
        <w:trPr>
          <w:cantSplit/>
        </w:trPr>
        <w:tc>
          <w:tcPr>
            <w:tcW w:w="2779" w:type="dxa"/>
          </w:tcPr>
          <w:p w:rsidR="00FC2C0E" w:rsidRPr="001936F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C2C0E" w:rsidRPr="0021018F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2C0E" w:rsidRPr="00204377" w:rsidRDefault="001475FC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475F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1,331,854</w:t>
            </w:r>
          </w:p>
        </w:tc>
        <w:tc>
          <w:tcPr>
            <w:tcW w:w="180" w:type="dxa"/>
            <w:vAlign w:val="bottom"/>
          </w:tcPr>
          <w:p w:rsidR="00FC2C0E" w:rsidRPr="004D2D0E" w:rsidRDefault="00FC2C0E" w:rsidP="00FC2C0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2C0E" w:rsidRPr="00CE458C" w:rsidRDefault="00FC2C0E" w:rsidP="00FC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1,111,364</w:t>
            </w:r>
          </w:p>
        </w:tc>
      </w:tr>
    </w:tbl>
    <w:p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F54EA5" w:rsidRPr="00F54EA5" w:rsidRDefault="00F54EA5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 w:hint="cs"/>
        </w:rPr>
      </w:pPr>
      <w:bookmarkStart w:id="6" w:name="_GoBack"/>
      <w:bookmarkEnd w:id="6"/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:rsidTr="00866E08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:rsidTr="00866E08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:rsidTr="00866E08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ผลิตและให้บริการโฆษณาผ่านสื่อออนไลน์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0C1BEC" w:rsidRPr="00D17657" w:rsidTr="00866E08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0C1BEC" w:rsidRPr="00D17657" w:rsidRDefault="000C1BEC" w:rsidP="000C1BEC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6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7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3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0C1BEC" w:rsidRPr="00D17657" w:rsidRDefault="000C1BEC" w:rsidP="000C1BEC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vAlign w:val="bottom"/>
          </w:tcPr>
          <w:p w:rsidR="00D17657" w:rsidRPr="00D17657" w:rsidRDefault="00D17657" w:rsidP="00D17657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A10C7" w:rsidRPr="00D17657" w:rsidTr="00F5797E">
        <w:tc>
          <w:tcPr>
            <w:tcW w:w="4680" w:type="dxa"/>
          </w:tcPr>
          <w:p w:rsidR="000A10C7" w:rsidRPr="000A10C7" w:rsidRDefault="000A10C7" w:rsidP="00D1765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D17657" w:rsidRPr="00D17657" w:rsidTr="00F5797E">
        <w:tc>
          <w:tcPr>
            <w:tcW w:w="4680" w:type="dxa"/>
            <w:hideMark/>
          </w:tcPr>
          <w:p w:rsidR="00D17657" w:rsidRPr="00D17657" w:rsidRDefault="00D17657" w:rsidP="00D176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652AEB" w:rsidRPr="00D17657" w:rsidTr="00D32AA1">
        <w:tc>
          <w:tcPr>
            <w:tcW w:w="4680" w:type="dxa"/>
            <w:vAlign w:val="bottom"/>
            <w:hideMark/>
          </w:tcPr>
          <w:p w:rsidR="00652AEB" w:rsidRPr="00D17657" w:rsidRDefault="00652AEB" w:rsidP="00652AE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652AEB" w:rsidRPr="008F02E3" w:rsidRDefault="00BF36A9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184,582</w:t>
            </w:r>
          </w:p>
        </w:tc>
        <w:tc>
          <w:tcPr>
            <w:tcW w:w="246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201,566</w:t>
            </w:r>
          </w:p>
        </w:tc>
        <w:tc>
          <w:tcPr>
            <w:tcW w:w="267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</w:tcPr>
          <w:p w:rsidR="00652AEB" w:rsidRPr="008F02E3" w:rsidRDefault="00C54CA8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120,359</w:t>
            </w:r>
          </w:p>
        </w:tc>
        <w:tc>
          <w:tcPr>
            <w:tcW w:w="273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202,460</w:t>
            </w:r>
          </w:p>
        </w:tc>
        <w:tc>
          <w:tcPr>
            <w:tcW w:w="270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:rsidR="00652AEB" w:rsidRPr="008F02E3" w:rsidRDefault="00C54CA8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304,941</w:t>
            </w:r>
          </w:p>
        </w:tc>
        <w:tc>
          <w:tcPr>
            <w:tcW w:w="270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404,026</w:t>
            </w:r>
          </w:p>
        </w:tc>
      </w:tr>
      <w:tr w:rsidR="00652AEB" w:rsidRPr="00D17657" w:rsidTr="00D32AA1">
        <w:trPr>
          <w:trHeight w:val="74"/>
        </w:trPr>
        <w:tc>
          <w:tcPr>
            <w:tcW w:w="4680" w:type="dxa"/>
            <w:vAlign w:val="bottom"/>
            <w:hideMark/>
          </w:tcPr>
          <w:p w:rsidR="00652AEB" w:rsidRPr="00D17657" w:rsidRDefault="00652AEB" w:rsidP="00652AE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8F02E3" w:rsidRDefault="00BF36A9" w:rsidP="00652AEB">
            <w:pPr>
              <w:tabs>
                <w:tab w:val="clear" w:pos="227"/>
                <w:tab w:val="clear" w:pos="454"/>
              </w:tabs>
              <w:ind w:left="-108" w:right="-5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2,250</w:t>
            </w:r>
          </w:p>
        </w:tc>
        <w:tc>
          <w:tcPr>
            <w:tcW w:w="267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8F02E3" w:rsidRDefault="00C54CA8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14,784</w:t>
            </w:r>
          </w:p>
        </w:tc>
        <w:tc>
          <w:tcPr>
            <w:tcW w:w="273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15,644</w:t>
            </w:r>
          </w:p>
        </w:tc>
        <w:tc>
          <w:tcPr>
            <w:tcW w:w="270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8F02E3" w:rsidRDefault="00C54CA8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14,784</w:t>
            </w:r>
          </w:p>
        </w:tc>
        <w:tc>
          <w:tcPr>
            <w:tcW w:w="270" w:type="dxa"/>
            <w:vAlign w:val="bottom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sz w:val="30"/>
                <w:szCs w:val="30"/>
                <w:lang w:eastAsia="en-GB"/>
              </w:rPr>
              <w:t>17,894</w:t>
            </w:r>
          </w:p>
        </w:tc>
      </w:tr>
      <w:tr w:rsidR="00652AEB" w:rsidRPr="00D17657" w:rsidTr="00D32AA1">
        <w:tc>
          <w:tcPr>
            <w:tcW w:w="4680" w:type="dxa"/>
            <w:hideMark/>
          </w:tcPr>
          <w:p w:rsidR="00652AEB" w:rsidRPr="00D17657" w:rsidRDefault="00652AEB" w:rsidP="00652AE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8F02E3" w:rsidRDefault="00BF36A9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184,582</w:t>
            </w:r>
          </w:p>
        </w:tc>
        <w:tc>
          <w:tcPr>
            <w:tcW w:w="246" w:type="dxa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203,816</w:t>
            </w:r>
          </w:p>
        </w:tc>
        <w:tc>
          <w:tcPr>
            <w:tcW w:w="267" w:type="dxa"/>
          </w:tcPr>
          <w:p w:rsidR="00652AEB" w:rsidRPr="00652AEB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652AEB" w:rsidRDefault="00BF36A9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135,143</w:t>
            </w:r>
          </w:p>
        </w:tc>
        <w:tc>
          <w:tcPr>
            <w:tcW w:w="273" w:type="dxa"/>
          </w:tcPr>
          <w:p w:rsidR="00652AEB" w:rsidRPr="00652AEB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218,104</w:t>
            </w:r>
          </w:p>
        </w:tc>
        <w:tc>
          <w:tcPr>
            <w:tcW w:w="270" w:type="dxa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8F02E3" w:rsidRDefault="00BF36A9" w:rsidP="00652AEB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319,72</w:t>
            </w:r>
            <w:r w:rsidR="0008751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:rsidR="00652AEB" w:rsidRPr="00F7477C" w:rsidRDefault="00652AEB" w:rsidP="00652AE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52AEB" w:rsidRPr="00652AEB" w:rsidRDefault="00652AEB" w:rsidP="00652AE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52AE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421,920 </w:t>
            </w:r>
          </w:p>
        </w:tc>
      </w:tr>
      <w:tr w:rsidR="000A10C7" w:rsidRPr="00D17657" w:rsidTr="00325E67">
        <w:tc>
          <w:tcPr>
            <w:tcW w:w="4680" w:type="dxa"/>
          </w:tcPr>
          <w:p w:rsidR="000A10C7" w:rsidRPr="00D17657" w:rsidRDefault="000A10C7" w:rsidP="000A10C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C1BEC" w:rsidRPr="00D17657" w:rsidTr="00F5797E">
        <w:tc>
          <w:tcPr>
            <w:tcW w:w="4680" w:type="dxa"/>
            <w:shd w:val="clear" w:color="auto" w:fill="auto"/>
            <w:vAlign w:val="bottom"/>
          </w:tcPr>
          <w:p w:rsidR="000C1BEC" w:rsidRPr="00D17657" w:rsidRDefault="000C1BEC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C1BEC" w:rsidRPr="00F7477C" w:rsidRDefault="000C1BEC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C1BEC" w:rsidRPr="00F7477C" w:rsidRDefault="000C1BEC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C1BEC" w:rsidRPr="00F7477C" w:rsidRDefault="000C1BEC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C1BEC" w:rsidRPr="00F7477C" w:rsidRDefault="000C1BEC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C1BEC" w:rsidRPr="00F7477C" w:rsidRDefault="000C1BEC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66E08" w:rsidRPr="00D17657" w:rsidTr="00F86D71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866E08" w:rsidRPr="00D17657" w:rsidRDefault="00866E08" w:rsidP="00F86D71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6E08" w:rsidRPr="00D17657" w:rsidTr="00F86D71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866E08" w:rsidRPr="00D17657" w:rsidRDefault="00866E08" w:rsidP="00F86D71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6E08" w:rsidRPr="00D17657" w:rsidTr="00F86D71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866E08" w:rsidRPr="00D17657" w:rsidRDefault="00866E08" w:rsidP="00F86D71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866E08" w:rsidRPr="00D17657" w:rsidRDefault="00866E08" w:rsidP="00F86D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866E08" w:rsidRPr="00D17657" w:rsidRDefault="00866E08" w:rsidP="00F86D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ผลิตและให้บริการโฆษณาผ่านสื่อออนไลน์</w:t>
            </w:r>
          </w:p>
        </w:tc>
        <w:tc>
          <w:tcPr>
            <w:tcW w:w="27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866E08" w:rsidRPr="00D17657" w:rsidTr="00F86D71">
        <w:trPr>
          <w:trHeight w:val="87"/>
        </w:trPr>
        <w:tc>
          <w:tcPr>
            <w:tcW w:w="4680" w:type="dxa"/>
            <w:shd w:val="clear" w:color="auto" w:fill="auto"/>
            <w:vAlign w:val="bottom"/>
          </w:tcPr>
          <w:p w:rsidR="00866E08" w:rsidRPr="00D17657" w:rsidRDefault="00866E08" w:rsidP="00F86D71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6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7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3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866E08" w:rsidRPr="00D17657" w:rsidTr="00F86D71">
        <w:trPr>
          <w:trHeight w:val="87"/>
          <w:tblHeader/>
        </w:trPr>
        <w:tc>
          <w:tcPr>
            <w:tcW w:w="4680" w:type="dxa"/>
            <w:vAlign w:val="bottom"/>
          </w:tcPr>
          <w:p w:rsidR="00866E08" w:rsidRPr="00D17657" w:rsidRDefault="00866E08" w:rsidP="00F86D71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866E08" w:rsidRPr="00D17657" w:rsidRDefault="00866E08" w:rsidP="00F86D71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A10C7" w:rsidRPr="00325E67" w:rsidTr="00325E67">
        <w:tc>
          <w:tcPr>
            <w:tcW w:w="4680" w:type="dxa"/>
          </w:tcPr>
          <w:p w:rsidR="000A10C7" w:rsidRPr="000A10C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325E67" w:rsidTr="00325E67">
        <w:tc>
          <w:tcPr>
            <w:tcW w:w="4680" w:type="dxa"/>
          </w:tcPr>
          <w:p w:rsidR="000A10C7" w:rsidRPr="00D1765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F15017" w:rsidRPr="00325E67" w:rsidTr="00D32AA1">
        <w:tc>
          <w:tcPr>
            <w:tcW w:w="4680" w:type="dxa"/>
            <w:vAlign w:val="bottom"/>
          </w:tcPr>
          <w:p w:rsidR="00F15017" w:rsidRPr="00D17657" w:rsidRDefault="00F15017" w:rsidP="00F15017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15017" w:rsidRPr="00F15017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534,241</w:t>
            </w:r>
          </w:p>
        </w:tc>
        <w:tc>
          <w:tcPr>
            <w:tcW w:w="246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:rsidR="00F15017" w:rsidRPr="00F15017" w:rsidRDefault="00F15017" w:rsidP="005D744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682,143</w:t>
            </w:r>
          </w:p>
        </w:tc>
        <w:tc>
          <w:tcPr>
            <w:tcW w:w="267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188,845</w:t>
            </w:r>
          </w:p>
        </w:tc>
        <w:tc>
          <w:tcPr>
            <w:tcW w:w="273" w:type="dxa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="00F15017" w:rsidRPr="00F15017" w:rsidRDefault="00F15017" w:rsidP="005D744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953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312,499</w:t>
            </w:r>
          </w:p>
        </w:tc>
        <w:tc>
          <w:tcPr>
            <w:tcW w:w="270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723,086</w:t>
            </w:r>
          </w:p>
        </w:tc>
        <w:tc>
          <w:tcPr>
            <w:tcW w:w="270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994,642</w:t>
            </w:r>
          </w:p>
        </w:tc>
      </w:tr>
      <w:tr w:rsidR="00F15017" w:rsidRPr="00325E67" w:rsidTr="00D32AA1">
        <w:tc>
          <w:tcPr>
            <w:tcW w:w="4680" w:type="dxa"/>
            <w:vAlign w:val="bottom"/>
          </w:tcPr>
          <w:p w:rsidR="00F15017" w:rsidRPr="00D17657" w:rsidRDefault="00F15017" w:rsidP="00F15017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6,750</w:t>
            </w:r>
          </w:p>
        </w:tc>
        <w:tc>
          <w:tcPr>
            <w:tcW w:w="267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38,816</w:t>
            </w:r>
          </w:p>
        </w:tc>
        <w:tc>
          <w:tcPr>
            <w:tcW w:w="273" w:type="dxa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 xml:space="preserve"> 58,505 </w:t>
            </w:r>
          </w:p>
        </w:tc>
        <w:tc>
          <w:tcPr>
            <w:tcW w:w="270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38,816</w:t>
            </w:r>
          </w:p>
        </w:tc>
        <w:tc>
          <w:tcPr>
            <w:tcW w:w="270" w:type="dxa"/>
            <w:vAlign w:val="bottom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65,255</w:t>
            </w:r>
          </w:p>
        </w:tc>
      </w:tr>
      <w:tr w:rsidR="00F15017" w:rsidRPr="00D17657" w:rsidTr="00D32AA1">
        <w:tc>
          <w:tcPr>
            <w:tcW w:w="4680" w:type="dxa"/>
          </w:tcPr>
          <w:p w:rsidR="00F15017" w:rsidRPr="00D17657" w:rsidRDefault="00F15017" w:rsidP="00F1501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8F02E3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534,241</w:t>
            </w:r>
          </w:p>
        </w:tc>
        <w:tc>
          <w:tcPr>
            <w:tcW w:w="246" w:type="dxa"/>
          </w:tcPr>
          <w:p w:rsidR="00F15017" w:rsidRPr="00F7477C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688,893</w:t>
            </w:r>
          </w:p>
        </w:tc>
        <w:tc>
          <w:tcPr>
            <w:tcW w:w="267" w:type="dxa"/>
          </w:tcPr>
          <w:p w:rsidR="00F15017" w:rsidRPr="00F15017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F15017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227,661</w:t>
            </w:r>
          </w:p>
        </w:tc>
        <w:tc>
          <w:tcPr>
            <w:tcW w:w="273" w:type="dxa"/>
          </w:tcPr>
          <w:p w:rsidR="00F15017" w:rsidRPr="00F15017" w:rsidRDefault="00F15017" w:rsidP="00F1501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 xml:space="preserve"> 371,004 </w:t>
            </w:r>
          </w:p>
        </w:tc>
        <w:tc>
          <w:tcPr>
            <w:tcW w:w="270" w:type="dxa"/>
          </w:tcPr>
          <w:p w:rsidR="00F15017" w:rsidRPr="00F15017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F15017" w:rsidRDefault="00D85D28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716,902</w:t>
            </w:r>
          </w:p>
        </w:tc>
        <w:tc>
          <w:tcPr>
            <w:tcW w:w="270" w:type="dxa"/>
          </w:tcPr>
          <w:p w:rsidR="00F15017" w:rsidRPr="00F15017" w:rsidRDefault="00F15017" w:rsidP="00F1501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5017" w:rsidRPr="00F15017" w:rsidRDefault="00F15017" w:rsidP="00F1501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F1501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1,059,897</w:t>
            </w:r>
          </w:p>
        </w:tc>
      </w:tr>
    </w:tbl>
    <w:p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167"/>
        <w:gridCol w:w="180"/>
        <w:gridCol w:w="1170"/>
      </w:tblGrid>
      <w:tr w:rsidR="00A06A5B" w:rsidRPr="00F06815" w:rsidTr="00A06A5B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bookmarkStart w:id="7" w:name="_Hlk47326199"/>
          </w:p>
        </w:tc>
        <w:tc>
          <w:tcPr>
            <w:tcW w:w="2523" w:type="dxa"/>
            <w:gridSpan w:val="3"/>
            <w:vAlign w:val="bottom"/>
          </w:tcPr>
          <w:p w:rsidR="00A06A5B" w:rsidRPr="000008A8" w:rsidRDefault="00A06A5B" w:rsidP="006E085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08A8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A06A5B" w:rsidRPr="000008A8" w:rsidRDefault="00A06A5B" w:rsidP="006E085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7" w:type="dxa"/>
            <w:gridSpan w:val="3"/>
          </w:tcPr>
          <w:p w:rsidR="00A06A5B" w:rsidRPr="000008A8" w:rsidRDefault="00A06A5B" w:rsidP="006E085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008A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6A5B" w:rsidRPr="00F06815" w:rsidTr="00A06A5B">
        <w:trPr>
          <w:cantSplit/>
          <w:trHeight w:val="144"/>
          <w:tblHeader/>
        </w:trPr>
        <w:tc>
          <w:tcPr>
            <w:tcW w:w="3870" w:type="dxa"/>
            <w:vAlign w:val="bottom"/>
          </w:tcPr>
          <w:p w:rsidR="00A06A5B" w:rsidRPr="000008A8" w:rsidRDefault="00A06A5B" w:rsidP="00A06A5B">
            <w:pPr>
              <w:tabs>
                <w:tab w:val="clear" w:pos="3742"/>
                <w:tab w:val="left" w:pos="3430"/>
              </w:tabs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150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:rsidR="00A06A5B" w:rsidRPr="000008A8" w:rsidRDefault="00A06A5B" w:rsidP="006E085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:rsidR="00A06A5B" w:rsidRPr="000008A8" w:rsidRDefault="00A06A5B" w:rsidP="006E085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F150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:rsidR="00A06A5B" w:rsidRPr="000008A8" w:rsidRDefault="00A06A5B" w:rsidP="006E085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F150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A06A5B" w:rsidRPr="00F06815" w:rsidTr="00D32AA1">
        <w:trPr>
          <w:cantSplit/>
          <w:trHeight w:val="144"/>
          <w:tblHeader/>
        </w:trPr>
        <w:tc>
          <w:tcPr>
            <w:tcW w:w="3870" w:type="dxa"/>
          </w:tcPr>
          <w:p w:rsidR="00A06A5B" w:rsidRPr="000008A8" w:rsidRDefault="00A06A5B" w:rsidP="006E08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A06A5B" w:rsidRPr="000008A8" w:rsidRDefault="00A06A5B" w:rsidP="006E085F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4841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06A5B" w:rsidRPr="00F06815" w:rsidTr="00D32AA1">
        <w:trPr>
          <w:cantSplit/>
          <w:trHeight w:val="144"/>
        </w:trPr>
        <w:tc>
          <w:tcPr>
            <w:tcW w:w="3870" w:type="dxa"/>
          </w:tcPr>
          <w:p w:rsidR="00A06A5B" w:rsidRPr="000008A8" w:rsidRDefault="00A06A5B" w:rsidP="006E08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06A5B" w:rsidRPr="000008A8" w:rsidRDefault="00A06A5B" w:rsidP="006E085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A5B" w:rsidRPr="000008A8" w:rsidRDefault="00A06A5B" w:rsidP="006E08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AD2" w:rsidRPr="00F06815" w:rsidTr="00D32AA1">
        <w:trPr>
          <w:cantSplit/>
          <w:trHeight w:val="191"/>
        </w:trPr>
        <w:tc>
          <w:tcPr>
            <w:tcW w:w="3870" w:type="dxa"/>
          </w:tcPr>
          <w:p w:rsidR="00C31AD2" w:rsidRPr="000008A8" w:rsidRDefault="00C31AD2" w:rsidP="00C31AD2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008A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31AD2" w:rsidRPr="000008A8" w:rsidRDefault="00215244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</w:t>
            </w:r>
            <w:r w:rsidR="00B445B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936F33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B445B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974EE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974EE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31AD2" w:rsidRPr="00F06815" w:rsidTr="00D32AA1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008A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31AD2" w:rsidRPr="000008A8" w:rsidRDefault="00215244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C12441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5,108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</w:tr>
      <w:tr w:rsidR="00C31AD2" w:rsidRPr="00F06815" w:rsidTr="00D32AA1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8D365B" w:rsidRDefault="008D365B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D244A" w:rsidRPr="003D244A" w:rsidRDefault="00215244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445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8D365B" w:rsidRDefault="008D365B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3D244A" w:rsidRPr="000008A8" w:rsidRDefault="00C12441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</w:t>
            </w:r>
            <w:r w:rsidR="00B445B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D32AA1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373790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36F3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</w:t>
            </w:r>
            <w:r w:rsidR="00936F3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C31AD2" w:rsidRPr="00A06A5B" w:rsidTr="00D32AA1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0008A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0008A8">
              <w:rPr>
                <w:rFonts w:ascii="Angsana New" w:hAnsi="Angsana New"/>
                <w:sz w:val="30"/>
                <w:szCs w:val="30"/>
                <w:cs/>
              </w:rPr>
              <w:t>ที่ผันแปรตามยอดขาย</w:t>
            </w:r>
            <w:r w:rsidRPr="000008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31AD2" w:rsidRPr="000008A8" w:rsidRDefault="007420E8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B445BB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6,021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D32AA1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7"/>
    </w:tbl>
    <w:p w:rsidR="00A36B38" w:rsidRPr="00D75D5C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75D5C" w:rsidRPr="00362916" w:rsidRDefault="00D75D5C" w:rsidP="00D75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645E">
        <w:rPr>
          <w:rFonts w:ascii="Angsana New" w:hAnsi="Angsana New"/>
          <w:spacing w:val="-6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F15017" w:rsidRPr="00CF343D">
        <w:rPr>
          <w:rFonts w:ascii="Angsana New" w:hAnsi="Angsana New" w:hint="cs"/>
          <w:sz w:val="30"/>
          <w:szCs w:val="30"/>
          <w:cs/>
        </w:rPr>
        <w:t>เก้า</w:t>
      </w:r>
      <w:r w:rsidR="00AF4712" w:rsidRPr="00CF343D">
        <w:rPr>
          <w:rFonts w:ascii="Angsana New" w:hAnsi="Angsana New" w:hint="cs"/>
          <w:sz w:val="30"/>
          <w:szCs w:val="30"/>
          <w:cs/>
        </w:rPr>
        <w:t>เดือน</w:t>
      </w:r>
      <w:r w:rsidRPr="00CF34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F343D">
        <w:rPr>
          <w:rFonts w:ascii="Angsana New" w:hAnsi="Angsana New"/>
          <w:sz w:val="30"/>
          <w:szCs w:val="30"/>
        </w:rPr>
        <w:t xml:space="preserve">30 </w:t>
      </w:r>
      <w:r w:rsidR="00F15017" w:rsidRPr="00CF343D">
        <w:rPr>
          <w:rFonts w:ascii="Angsana New" w:hAnsi="Angsana New" w:hint="cs"/>
          <w:sz w:val="30"/>
          <w:szCs w:val="30"/>
          <w:cs/>
        </w:rPr>
        <w:t>กันยา</w:t>
      </w:r>
      <w:r w:rsidRPr="00CF343D">
        <w:rPr>
          <w:rFonts w:ascii="Angsana New" w:hAnsi="Angsana New" w:hint="cs"/>
          <w:sz w:val="30"/>
          <w:szCs w:val="30"/>
          <w:cs/>
        </w:rPr>
        <w:t>ยน</w:t>
      </w:r>
      <w:r w:rsidRPr="00CF343D">
        <w:rPr>
          <w:rFonts w:ascii="Angsana New" w:hAnsi="Angsana New"/>
          <w:sz w:val="30"/>
          <w:szCs w:val="30"/>
          <w:cs/>
        </w:rPr>
        <w:t xml:space="preserve"> </w:t>
      </w:r>
      <w:r w:rsidRPr="00CF343D">
        <w:rPr>
          <w:rFonts w:ascii="Angsana New" w:hAnsi="Angsana New"/>
          <w:sz w:val="30"/>
          <w:szCs w:val="30"/>
        </w:rPr>
        <w:t xml:space="preserve">2563 </w:t>
      </w:r>
      <w:r w:rsidRPr="00CF343D">
        <w:rPr>
          <w:rFonts w:ascii="Angsana New" w:hAnsi="Angsana New"/>
          <w:sz w:val="30"/>
          <w:szCs w:val="30"/>
          <w:cs/>
        </w:rPr>
        <w:t xml:space="preserve">มีจำนวน </w:t>
      </w:r>
      <w:r w:rsidR="00CF343D" w:rsidRPr="00CF343D">
        <w:rPr>
          <w:rFonts w:ascii="Angsana New" w:hAnsi="Angsana New"/>
          <w:sz w:val="30"/>
          <w:szCs w:val="30"/>
        </w:rPr>
        <w:t>103.8</w:t>
      </w:r>
      <w:r w:rsidR="006F4326" w:rsidRPr="00CF343D">
        <w:rPr>
          <w:rFonts w:ascii="Angsana New" w:hAnsi="Angsana New"/>
          <w:sz w:val="30"/>
          <w:szCs w:val="30"/>
        </w:rPr>
        <w:t>4</w:t>
      </w:r>
      <w:r w:rsidRPr="00CF343D">
        <w:rPr>
          <w:rFonts w:ascii="Angsana New" w:hAnsi="Angsana New"/>
          <w:sz w:val="30"/>
          <w:szCs w:val="30"/>
        </w:rPr>
        <w:t xml:space="preserve"> </w:t>
      </w:r>
      <w:r w:rsidRPr="00CF343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F7EF9" w:rsidRPr="00CF343D">
        <w:rPr>
          <w:rFonts w:ascii="Angsana New" w:hAnsi="Angsana New"/>
          <w:sz w:val="30"/>
          <w:szCs w:val="30"/>
        </w:rPr>
        <w:t>13.98</w:t>
      </w:r>
      <w:r w:rsidRPr="00CF343D">
        <w:rPr>
          <w:rFonts w:ascii="Angsana New" w:hAnsi="Angsana New"/>
          <w:sz w:val="30"/>
          <w:szCs w:val="30"/>
        </w:rPr>
        <w:t xml:space="preserve"> </w:t>
      </w:r>
      <w:r w:rsidRPr="00CF343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794B" w:rsidRPr="00CE458C" w:rsidRDefault="00D676F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D6071">
        <w:rPr>
          <w:rFonts w:ascii="Angsana New" w:hAnsi="Angsana New"/>
          <w:b/>
          <w:bCs/>
          <w:sz w:val="30"/>
          <w:szCs w:val="30"/>
        </w:rPr>
        <w:t>0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CE458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ในการดำเนินงานต่อเนื่องเป็นระยะเวลาสามเดือนสิ้นสุดวันที่</w:t>
      </w:r>
      <w:r w:rsidR="00AF0A84">
        <w:rPr>
          <w:rFonts w:ascii="Angsana New" w:hAnsi="Angsana New"/>
          <w:sz w:val="30"/>
          <w:szCs w:val="30"/>
        </w:rPr>
        <w:t xml:space="preserve"> 30 </w:t>
      </w:r>
      <w:r w:rsidR="00BA3063">
        <w:rPr>
          <w:rFonts w:ascii="Angsana New" w:hAnsi="Angsana New" w:hint="cs"/>
          <w:sz w:val="30"/>
          <w:szCs w:val="30"/>
          <w:cs/>
        </w:rPr>
        <w:t>กันยาย</w:t>
      </w:r>
      <w:r w:rsidR="003B71E6">
        <w:rPr>
          <w:rFonts w:ascii="Angsana New" w:hAnsi="Angsana New" w:hint="cs"/>
          <w:sz w:val="30"/>
          <w:szCs w:val="30"/>
          <w:cs/>
        </w:rPr>
        <w:t>น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C06CBC">
        <w:rPr>
          <w:rFonts w:ascii="Angsana New" w:hAnsi="Angsana New"/>
          <w:sz w:val="30"/>
          <w:szCs w:val="30"/>
        </w:rPr>
        <w:t>3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2369CC">
        <w:rPr>
          <w:rFonts w:ascii="Angsana New" w:hAnsi="Angsana New"/>
          <w:sz w:val="30"/>
          <w:szCs w:val="30"/>
          <w:cs/>
        </w:rPr>
        <w:t>คือ</w:t>
      </w:r>
      <w:r w:rsidR="00614789" w:rsidRPr="002369CC">
        <w:rPr>
          <w:rFonts w:ascii="Angsana New" w:hAnsi="Angsana New"/>
          <w:sz w:val="30"/>
          <w:szCs w:val="30"/>
          <w:cs/>
        </w:rPr>
        <w:t>ร้อยล</w:t>
      </w:r>
      <w:r w:rsidR="002D382D" w:rsidRPr="002369CC">
        <w:rPr>
          <w:rFonts w:ascii="Angsana New" w:hAnsi="Angsana New" w:hint="cs"/>
          <w:sz w:val="30"/>
          <w:szCs w:val="30"/>
          <w:cs/>
        </w:rPr>
        <w:t xml:space="preserve">ะ </w:t>
      </w:r>
      <w:r w:rsidR="00212EA0" w:rsidRPr="002369CC">
        <w:rPr>
          <w:rFonts w:ascii="Angsana New" w:hAnsi="Angsana New"/>
          <w:sz w:val="30"/>
          <w:szCs w:val="30"/>
        </w:rPr>
        <w:t>0.</w:t>
      </w:r>
      <w:r w:rsidR="002369CC" w:rsidRPr="002369CC">
        <w:rPr>
          <w:rFonts w:ascii="Angsana New" w:hAnsi="Angsana New"/>
          <w:sz w:val="30"/>
          <w:szCs w:val="30"/>
        </w:rPr>
        <w:t>14</w:t>
      </w:r>
      <w:r w:rsidR="002369CC">
        <w:rPr>
          <w:rFonts w:ascii="Angsana New" w:hAnsi="Angsana New"/>
          <w:sz w:val="30"/>
          <w:szCs w:val="30"/>
        </w:rPr>
        <w:t xml:space="preserve"> </w:t>
      </w:r>
      <w:r w:rsidR="00E70F70" w:rsidRPr="002369CC">
        <w:rPr>
          <w:rFonts w:ascii="Angsana New" w:hAnsi="Angsana New"/>
          <w:sz w:val="30"/>
          <w:szCs w:val="30"/>
          <w:cs/>
        </w:rPr>
        <w:t>และร้อยล</w:t>
      </w:r>
      <w:r w:rsidR="00BC215B" w:rsidRPr="002369CC">
        <w:rPr>
          <w:rFonts w:ascii="Angsana New" w:hAnsi="Angsana New" w:hint="cs"/>
          <w:sz w:val="30"/>
          <w:szCs w:val="30"/>
          <w:cs/>
        </w:rPr>
        <w:t xml:space="preserve">ะ </w:t>
      </w:r>
      <w:r w:rsidR="005F45B2" w:rsidRPr="002369CC">
        <w:rPr>
          <w:rFonts w:ascii="Angsana New" w:hAnsi="Angsana New"/>
          <w:sz w:val="30"/>
          <w:szCs w:val="30"/>
        </w:rPr>
        <w:t>0.49</w:t>
      </w:r>
      <w:r w:rsidR="00E70F70" w:rsidRPr="00212EA0">
        <w:rPr>
          <w:rFonts w:ascii="Angsana New" w:hAnsi="Angsana New"/>
          <w:sz w:val="30"/>
          <w:szCs w:val="30"/>
        </w:rPr>
        <w:t xml:space="preserve"> </w:t>
      </w:r>
      <w:r w:rsidR="00E70F70" w:rsidRPr="00212EA0">
        <w:rPr>
          <w:rFonts w:ascii="Angsana New" w:hAnsi="Angsana New"/>
          <w:sz w:val="30"/>
          <w:szCs w:val="30"/>
          <w:cs/>
        </w:rPr>
        <w:t>ตามลำดับ</w:t>
      </w:r>
      <w:r w:rsidR="00E70F70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</w:t>
      </w:r>
      <w:r w:rsidR="00C06CBC">
        <w:rPr>
          <w:rFonts w:ascii="Angsana New" w:hAnsi="Angsana New"/>
          <w:i/>
          <w:iCs/>
          <w:sz w:val="30"/>
          <w:szCs w:val="30"/>
        </w:rPr>
        <w:t>2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AF0A84">
        <w:rPr>
          <w:rFonts w:ascii="Angsana New" w:hAnsi="Angsana New"/>
          <w:i/>
          <w:iCs/>
          <w:sz w:val="30"/>
          <w:szCs w:val="30"/>
        </w:rPr>
        <w:t xml:space="preserve"> </w:t>
      </w:r>
      <w:r w:rsidR="00BA3063">
        <w:rPr>
          <w:rFonts w:ascii="Angsana New" w:hAnsi="Angsana New"/>
          <w:i/>
          <w:iCs/>
          <w:sz w:val="30"/>
          <w:szCs w:val="30"/>
        </w:rPr>
        <w:t>17</w:t>
      </w:r>
      <w:r w:rsidR="00AF0A84">
        <w:rPr>
          <w:rFonts w:ascii="Angsana New" w:hAnsi="Angsana New"/>
          <w:i/>
          <w:iCs/>
          <w:sz w:val="30"/>
          <w:szCs w:val="30"/>
        </w:rPr>
        <w:t>.</w:t>
      </w:r>
      <w:r w:rsidR="00BA3063">
        <w:rPr>
          <w:rFonts w:ascii="Angsana New" w:hAnsi="Angsana New"/>
          <w:i/>
          <w:iCs/>
          <w:sz w:val="30"/>
          <w:szCs w:val="30"/>
        </w:rPr>
        <w:t>4</w:t>
      </w:r>
      <w:r w:rsidR="00AF0A84">
        <w:rPr>
          <w:rFonts w:ascii="Angsana New" w:hAnsi="Angsana New"/>
          <w:i/>
          <w:iCs/>
          <w:sz w:val="30"/>
          <w:szCs w:val="30"/>
        </w:rPr>
        <w:t xml:space="preserve">0 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BA3063">
        <w:rPr>
          <w:rFonts w:ascii="Angsana New" w:hAnsi="Angsana New"/>
          <w:i/>
          <w:iCs/>
          <w:sz w:val="30"/>
          <w:szCs w:val="30"/>
        </w:rPr>
        <w:t>19</w:t>
      </w:r>
      <w:r w:rsidR="00C06CBC" w:rsidRPr="00C06CBC">
        <w:rPr>
          <w:rFonts w:ascii="Angsana New" w:hAnsi="Angsana New"/>
          <w:i/>
          <w:iCs/>
          <w:sz w:val="30"/>
          <w:szCs w:val="30"/>
        </w:rPr>
        <w:t>.</w:t>
      </w:r>
      <w:r w:rsidR="00BA3063">
        <w:rPr>
          <w:rFonts w:ascii="Angsana New" w:hAnsi="Angsana New"/>
          <w:i/>
          <w:iCs/>
          <w:sz w:val="30"/>
          <w:szCs w:val="30"/>
        </w:rPr>
        <w:t>26</w:t>
      </w:r>
      <w:r w:rsidR="00C06CB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และสำหรับระยะเวลา</w:t>
      </w:r>
      <w:r w:rsidR="00BA3063">
        <w:rPr>
          <w:rFonts w:ascii="Angsana New" w:hAnsi="Angsana New" w:hint="cs"/>
          <w:sz w:val="30"/>
          <w:szCs w:val="30"/>
          <w:cs/>
        </w:rPr>
        <w:t>เก้า</w:t>
      </w:r>
      <w:r w:rsidR="003B71E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>
        <w:rPr>
          <w:rFonts w:ascii="Angsana New" w:hAnsi="Angsana New"/>
          <w:sz w:val="30"/>
          <w:szCs w:val="30"/>
        </w:rPr>
        <w:t xml:space="preserve"> 30 </w:t>
      </w:r>
      <w:r w:rsidR="00BA3063">
        <w:rPr>
          <w:rFonts w:ascii="Angsana New" w:hAnsi="Angsana New" w:hint="cs"/>
          <w:sz w:val="30"/>
          <w:szCs w:val="30"/>
          <w:cs/>
        </w:rPr>
        <w:t>กันยา</w:t>
      </w:r>
      <w:r w:rsidR="003B71E6">
        <w:rPr>
          <w:rFonts w:ascii="Angsana New" w:hAnsi="Angsana New" w:hint="cs"/>
          <w:sz w:val="30"/>
          <w:szCs w:val="30"/>
          <w:cs/>
        </w:rPr>
        <w:t>ยน</w:t>
      </w:r>
      <w:r w:rsidR="00AF0A84">
        <w:rPr>
          <w:rFonts w:ascii="Angsana New" w:hAnsi="Angsana New"/>
          <w:sz w:val="30"/>
          <w:szCs w:val="30"/>
        </w:rPr>
        <w:t xml:space="preserve"> 2563 </w:t>
      </w:r>
      <w:r w:rsidR="003B71E6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2369CC">
        <w:rPr>
          <w:rFonts w:ascii="Angsana New" w:hAnsi="Angsana New"/>
          <w:sz w:val="30"/>
          <w:szCs w:val="30"/>
        </w:rPr>
        <w:t>1.6</w:t>
      </w:r>
      <w:r w:rsidR="00C6546A">
        <w:rPr>
          <w:rFonts w:ascii="Angsana New" w:hAnsi="Angsana New"/>
          <w:sz w:val="30"/>
          <w:szCs w:val="30"/>
        </w:rPr>
        <w:t>3</w:t>
      </w:r>
      <w:r w:rsidR="002369CC">
        <w:rPr>
          <w:rFonts w:ascii="Angsana New" w:hAnsi="Angsana New"/>
          <w:sz w:val="30"/>
          <w:szCs w:val="30"/>
        </w:rPr>
        <w:t xml:space="preserve"> </w:t>
      </w:r>
      <w:r w:rsidR="003B71E6" w:rsidRPr="002369C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5F45B2" w:rsidRPr="002369CC">
        <w:rPr>
          <w:rFonts w:ascii="Angsana New" w:hAnsi="Angsana New"/>
          <w:sz w:val="30"/>
          <w:szCs w:val="30"/>
        </w:rPr>
        <w:t>4.31</w:t>
      </w:r>
      <w:r w:rsidR="003B71E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</w:rPr>
        <w:t>(</w:t>
      </w:r>
      <w:r w:rsidR="008E76F4">
        <w:rPr>
          <w:rFonts w:ascii="Angsana New" w:hAnsi="Angsana New"/>
          <w:i/>
          <w:iCs/>
          <w:sz w:val="30"/>
          <w:szCs w:val="30"/>
        </w:rPr>
        <w:t>256</w:t>
      </w:r>
      <w:r w:rsidR="0044692B">
        <w:rPr>
          <w:rFonts w:ascii="Angsana New" w:hAnsi="Angsana New"/>
          <w:i/>
          <w:iCs/>
          <w:sz w:val="30"/>
          <w:szCs w:val="30"/>
        </w:rPr>
        <w:t>2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A3063">
        <w:rPr>
          <w:rFonts w:ascii="Angsana New" w:hAnsi="Angsana New"/>
          <w:i/>
          <w:iCs/>
          <w:sz w:val="30"/>
          <w:szCs w:val="30"/>
        </w:rPr>
        <w:t>24.28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BA3063">
        <w:rPr>
          <w:rFonts w:ascii="Angsana New" w:hAnsi="Angsana New"/>
          <w:i/>
          <w:iCs/>
          <w:sz w:val="30"/>
          <w:szCs w:val="30"/>
        </w:rPr>
        <w:t>17.69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1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Pr="00D7267A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67A">
        <w:rPr>
          <w:rFonts w:ascii="Angsana New" w:hAnsi="Angsana New"/>
          <w:sz w:val="30"/>
          <w:szCs w:val="30"/>
          <w:cs/>
        </w:rPr>
        <w:t>เงินปันผล</w:t>
      </w:r>
      <w:r w:rsidRPr="00D7267A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D7267A">
        <w:rPr>
          <w:rFonts w:ascii="Angsana New" w:hAnsi="Angsana New"/>
          <w:sz w:val="30"/>
          <w:szCs w:val="30"/>
          <w:cs/>
        </w:rPr>
        <w:t>ดังนี้</w:t>
      </w:r>
      <w:r w:rsidRPr="00D7267A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6071" w:rsidRPr="007D6071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348"/>
        <w:gridCol w:w="1620"/>
        <w:gridCol w:w="1620"/>
        <w:gridCol w:w="1350"/>
        <w:gridCol w:w="236"/>
        <w:gridCol w:w="1294"/>
      </w:tblGrid>
      <w:tr w:rsidR="009B3947" w:rsidRPr="000307FB" w:rsidTr="00A5449A">
        <w:tc>
          <w:tcPr>
            <w:tcW w:w="3348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65C67" w:rsidRPr="000307FB" w:rsidTr="005D0133">
        <w:tc>
          <w:tcPr>
            <w:tcW w:w="3348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65C67" w:rsidRPr="00465C67" w:rsidTr="005D0133">
        <w:tc>
          <w:tcPr>
            <w:tcW w:w="3348" w:type="dxa"/>
            <w:shd w:val="clear" w:color="auto" w:fill="auto"/>
          </w:tcPr>
          <w:p w:rsidR="00465C67" w:rsidRPr="00465C6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5C6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:rsidR="00465C67" w:rsidRPr="00465C67" w:rsidRDefault="00BB6D7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465C67" w:rsidRPr="00465C67" w:rsidRDefault="00BB6D7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5C67" w:rsidRPr="005D0133" w:rsidRDefault="00BB6D76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133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:rsidR="00465C67" w:rsidRPr="005D0133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465C67" w:rsidRPr="005D0133" w:rsidRDefault="00BB6D76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D0133">
              <w:rPr>
                <w:rFonts w:ascii="Angsana New" w:hAnsi="Angsana New"/>
                <w:b/>
                <w:bCs/>
                <w:sz w:val="30"/>
                <w:szCs w:val="30"/>
              </w:rPr>
              <w:t>119,794</w:t>
            </w:r>
          </w:p>
        </w:tc>
      </w:tr>
      <w:tr w:rsidR="00465C67" w:rsidRPr="000307FB" w:rsidTr="005D0133">
        <w:tc>
          <w:tcPr>
            <w:tcW w:w="3348" w:type="dxa"/>
            <w:shd w:val="clear" w:color="auto" w:fill="auto"/>
          </w:tcPr>
          <w:p w:rsidR="00465C6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BB6D7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9D0DD3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</w:t>
            </w:r>
            <w:r w:rsidR="00C44D65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C44D65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</w:tbl>
    <w:p w:rsidR="0067027B" w:rsidRPr="00176CC9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DA46AF" w:rsidRPr="00176CC9" w:rsidRDefault="00DA46AF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2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176CC9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yellow"/>
        </w:rPr>
      </w:pPr>
    </w:p>
    <w:p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176CC9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9D0DD3" w:rsidRDefault="009D0DD3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D5077" w:rsidRPr="00DD5077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หนี้สินทางการเงินรวมถึง</w:t>
      </w:r>
      <w:r w:rsidRPr="00DD507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ลำดับชั้นมูลค่ายุติธรรม</w:t>
      </w:r>
      <w:r w:rsidR="00DD5077" w:rsidRPr="00DD5077">
        <w:rPr>
          <w:rFonts w:ascii="Angsana New" w:hAnsi="Angsana New" w:cstheme="minorBidi" w:hint="cs"/>
          <w:spacing w:val="-6"/>
          <w:sz w:val="30"/>
          <w:szCs w:val="38"/>
          <w:cs/>
          <w:lang w:bidi="th-TH"/>
        </w:rPr>
        <w:t xml:space="preserve"> </w:t>
      </w:r>
      <w:r w:rsidRPr="00DD507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ที่ไม่ได้วัด</w:t>
      </w:r>
      <w:r w:rsidRPr="00C26BB9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2418B" w:rsidRDefault="0012418B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D5077" w:rsidRPr="00CE458C" w:rsidTr="00D32AA1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D5077" w:rsidRPr="00CE458C" w:rsidTr="00D32AA1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45F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5F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41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32AA1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32AA1" w:rsidRPr="008B39AB" w:rsidRDefault="00D32AA1" w:rsidP="00D32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DD5077" w:rsidTr="00D32AA1">
        <w:tc>
          <w:tcPr>
            <w:tcW w:w="5839" w:type="dxa"/>
            <w:shd w:val="clear" w:color="auto" w:fill="auto"/>
          </w:tcPr>
          <w:p w:rsidR="00AE5494" w:rsidRPr="00DD5077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AE5494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AE5494" w:rsidRPr="00444E00" w:rsidRDefault="00777618" w:rsidP="00BA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F04B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="00F04B82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444E00" w:rsidRDefault="00D32AA1" w:rsidP="00BA4D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F04B82">
              <w:rPr>
                <w:rFonts w:ascii="Angsana New" w:hAnsi="Angsana New"/>
                <w:sz w:val="30"/>
                <w:szCs w:val="30"/>
              </w:rPr>
              <w:t>36,030</w:t>
            </w:r>
          </w:p>
        </w:tc>
      </w:tr>
      <w:tr w:rsidR="00AE5494" w:rsidRPr="00CE458C" w:rsidTr="00D32AA1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CE458C" w:rsidTr="00D32AA1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8B39AB" w:rsidTr="00D32AA1">
        <w:tc>
          <w:tcPr>
            <w:tcW w:w="5839" w:type="dxa"/>
            <w:shd w:val="clear" w:color="auto" w:fill="auto"/>
          </w:tcPr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549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A4D99" w:rsidRDefault="00BA4D99" w:rsidP="005D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B82" w:rsidRPr="00AE5494" w:rsidRDefault="00F04B82" w:rsidP="005D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87,334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AE5494" w:rsidRPr="002D4546" w:rsidRDefault="0026783E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83E">
              <w:rPr>
                <w:rFonts w:ascii="Angsana New" w:hAnsi="Angsana New"/>
                <w:sz w:val="30"/>
                <w:szCs w:val="30"/>
              </w:rPr>
              <w:t>8</w:t>
            </w:r>
            <w:r w:rsidR="00F04B82">
              <w:rPr>
                <w:rFonts w:ascii="Angsana New" w:hAnsi="Angsana New"/>
                <w:sz w:val="30"/>
                <w:szCs w:val="30"/>
              </w:rPr>
              <w:t>8</w:t>
            </w:r>
            <w:r w:rsidRPr="0026783E">
              <w:rPr>
                <w:rFonts w:ascii="Angsana New" w:hAnsi="Angsana New"/>
                <w:sz w:val="30"/>
                <w:szCs w:val="30"/>
              </w:rPr>
              <w:t>,</w:t>
            </w:r>
            <w:r w:rsidR="00F04B82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AE5494" w:rsidRPr="00CE458C" w:rsidTr="00D32AA1">
        <w:tc>
          <w:tcPr>
            <w:tcW w:w="5839" w:type="dxa"/>
            <w:shd w:val="clear" w:color="auto" w:fill="auto"/>
          </w:tcPr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AE5494" w:rsidRPr="00AE5494" w:rsidRDefault="00F04B82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82,330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F04B82" w:rsidP="005D74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415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AE5494" w:rsidRPr="00CE458C" w:rsidTr="00D32AA1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DD5077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710,004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335A">
              <w:rPr>
                <w:rFonts w:ascii="Angsana New" w:hAnsi="Angsana New"/>
                <w:sz w:val="30"/>
                <w:szCs w:val="30"/>
                <w:lang w:val="en-GB"/>
              </w:rPr>
              <w:t>720,365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17,549</w:t>
            </w: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335A"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16,410</w:t>
            </w: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13D49" w:rsidRPr="00CE458C" w:rsidTr="00D32AA1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3D49" w:rsidRPr="00CE458C" w:rsidTr="00D32AA1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45F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33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CE458C" w:rsidTr="00D32AA1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8B39AB" w:rsidRDefault="0079315D" w:rsidP="0023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6A140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0,</w:t>
            </w:r>
            <w:r w:rsidR="006A1409">
              <w:rPr>
                <w:rFonts w:ascii="Angsana New" w:hAnsi="Angsana New"/>
                <w:sz w:val="30"/>
                <w:szCs w:val="30"/>
                <w:lang w:val="en-GB"/>
              </w:rPr>
              <w:t>085</w:t>
            </w: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D32AA1" w:rsidP="0023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6A1409">
              <w:rPr>
                <w:rFonts w:ascii="Angsana New" w:hAnsi="Angsana New"/>
                <w:sz w:val="30"/>
                <w:szCs w:val="30"/>
                <w:lang w:val="en-GB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A1409">
              <w:rPr>
                <w:rFonts w:ascii="Angsana New" w:hAnsi="Angsana New"/>
                <w:sz w:val="30"/>
                <w:szCs w:val="30"/>
                <w:lang w:val="en-GB"/>
              </w:rPr>
              <w:t>030</w:t>
            </w:r>
          </w:p>
        </w:tc>
      </w:tr>
      <w:tr w:rsidR="00472EED" w:rsidRPr="00DD5077" w:rsidTr="00D32AA1">
        <w:tc>
          <w:tcPr>
            <w:tcW w:w="5839" w:type="dxa"/>
            <w:shd w:val="clear" w:color="auto" w:fill="auto"/>
          </w:tcPr>
          <w:p w:rsidR="00472EED" w:rsidRPr="00DD5077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472EED" w:rsidRPr="00472EED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472EED" w:rsidRPr="00E02AC1" w:rsidRDefault="00472EED" w:rsidP="00472EED"/>
        </w:tc>
        <w:tc>
          <w:tcPr>
            <w:tcW w:w="1620" w:type="dxa"/>
            <w:shd w:val="clear" w:color="auto" w:fill="auto"/>
          </w:tcPr>
          <w:p w:rsidR="00472EED" w:rsidRPr="00472EED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8B39AB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00118E" w:rsidRPr="0023335A" w:rsidRDefault="00D32AA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17,37</w:t>
            </w:r>
            <w:r w:rsidR="006A1409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0118E" w:rsidRPr="0023335A" w:rsidRDefault="0079315D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18,356</w:t>
            </w: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D32AA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3,215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D32AA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79315D">
              <w:rPr>
                <w:rFonts w:ascii="Angsana New" w:hAnsi="Angsana New"/>
                <w:sz w:val="30"/>
                <w:szCs w:val="30"/>
                <w:lang w:val="en-GB"/>
              </w:rPr>
              <w:t>378</w:t>
            </w: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85194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D32AA1">
        <w:tc>
          <w:tcPr>
            <w:tcW w:w="5839" w:type="dxa"/>
            <w:shd w:val="clear" w:color="auto" w:fill="auto"/>
          </w:tcPr>
          <w:p w:rsidR="0000118E" w:rsidRPr="00DD5077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710,004</w:t>
            </w:r>
          </w:p>
        </w:tc>
        <w:tc>
          <w:tcPr>
            <w:tcW w:w="18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720,365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00118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16,874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71C5C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A71C5C"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16,059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D654A0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17,002</w:t>
            </w:r>
          </w:p>
        </w:tc>
      </w:tr>
    </w:tbl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Pr="004024C7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024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2123" w:rsidRDefault="00002123" w:rsidP="00002123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="00EB616B">
        <w:rPr>
          <w:rFonts w:ascii="Angsana New" w:hAnsi="Angsana New" w:cs="Angsana New"/>
          <w:sz w:val="30"/>
          <w:szCs w:val="30"/>
          <w:lang w:bidi="th-TH"/>
        </w:rPr>
        <w:t xml:space="preserve"> 12 </w:t>
      </w:r>
      <w:r w:rsidRPr="004024C7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2123" w:rsidRPr="004024C7" w:rsidRDefault="00002123" w:rsidP="00002123">
      <w:pPr>
        <w:pStyle w:val="block"/>
        <w:tabs>
          <w:tab w:val="left" w:pos="630"/>
        </w:tabs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1"/>
        <w:gridCol w:w="224"/>
        <w:gridCol w:w="846"/>
        <w:gridCol w:w="267"/>
        <w:gridCol w:w="1164"/>
        <w:gridCol w:w="222"/>
        <w:gridCol w:w="1143"/>
        <w:gridCol w:w="222"/>
        <w:gridCol w:w="1162"/>
        <w:gridCol w:w="222"/>
        <w:gridCol w:w="1304"/>
      </w:tblGrid>
      <w:tr w:rsidR="00002123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2BD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A842BD" w:rsidRPr="00E75E42" w:rsidRDefault="00A842BD" w:rsidP="00A84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5F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02123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E75E42" w:rsidTr="009705F1">
        <w:trPr>
          <w:trHeight w:val="20"/>
        </w:trPr>
        <w:tc>
          <w:tcPr>
            <w:tcW w:w="2461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75E42" w:rsidTr="009705F1">
        <w:trPr>
          <w:trHeight w:val="20"/>
        </w:trPr>
        <w:tc>
          <w:tcPr>
            <w:tcW w:w="2461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75E42" w:rsidRDefault="00E85B62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sz w:val="30"/>
                <w:szCs w:val="30"/>
              </w:rPr>
              <w:t>36,750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75E42" w:rsidRDefault="00560A71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13,827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002123" w:rsidRPr="00E75E42" w:rsidRDefault="00E85B62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50,577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002123" w:rsidRPr="003A2791" w:rsidRDefault="0000212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123" w:rsidRPr="00E75E42" w:rsidTr="009705F1">
        <w:trPr>
          <w:trHeight w:val="20"/>
        </w:trPr>
        <w:tc>
          <w:tcPr>
            <w:tcW w:w="2461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002123" w:rsidRPr="00E75E42" w:rsidRDefault="0000212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9705F1">
        <w:trPr>
          <w:trHeight w:val="20"/>
        </w:trPr>
        <w:tc>
          <w:tcPr>
            <w:tcW w:w="2461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75E42" w:rsidRDefault="006F2247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456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E85B6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3A2791" w:rsidRDefault="00217767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7D465C" w:rsidRPr="00E75E42" w:rsidRDefault="003F0114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</w:t>
            </w:r>
            <w:r w:rsidR="00E85B6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7D465C" w:rsidRPr="003A2791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Pr="00E65A1C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E65A1C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1D4BE7" w:rsidP="001D4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222" w:type="dxa"/>
          </w:tcPr>
          <w:p w:rsidR="00E65A1C" w:rsidRPr="00E75E42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Pr="003A2791" w:rsidRDefault="00217767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65A1C" w:rsidRPr="00E75E42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Pr="00E75E42" w:rsidRDefault="00217767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222" w:type="dxa"/>
          </w:tcPr>
          <w:p w:rsidR="00E65A1C" w:rsidRPr="00E75E42" w:rsidRDefault="00E65A1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9B50B5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465C" w:rsidRPr="00E75E42" w:rsidTr="009705F1">
        <w:trPr>
          <w:trHeight w:val="20"/>
        </w:trPr>
        <w:tc>
          <w:tcPr>
            <w:tcW w:w="2461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A82E48" w:rsidRDefault="00E85B62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44,908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7D465C" w:rsidRDefault="00217767" w:rsidP="00F2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13,827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E75E42" w:rsidRDefault="00E85B62" w:rsidP="003F0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58,735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65A1C" w:rsidRPr="007D465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E65A1C" w:rsidRPr="00E75E42" w:rsidRDefault="00E65A1C" w:rsidP="00E65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E65A1C" w:rsidRPr="00E75E42" w:rsidRDefault="00E65A1C" w:rsidP="00E65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:rsidR="00E65A1C" w:rsidRPr="00E75E42" w:rsidRDefault="00E65A1C" w:rsidP="00E65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:rsidR="00E65A1C" w:rsidRPr="00C6148E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A82E48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Pr="00E65FD5" w:rsidRDefault="00DE0A59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Pr="00E65FD5" w:rsidRDefault="00B07E74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123,869</w:t>
            </w: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Pr="00E65FD5" w:rsidRDefault="005A6224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</w:t>
            </w:r>
            <w:r w:rsidR="00E85B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A1C" w:rsidRPr="00E75E42" w:rsidTr="009705F1">
        <w:trPr>
          <w:trHeight w:val="20"/>
        </w:trPr>
        <w:tc>
          <w:tcPr>
            <w:tcW w:w="2461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E65A1C" w:rsidRPr="00E75E42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E65A1C" w:rsidRPr="00E65FD5" w:rsidRDefault="00E65A1C" w:rsidP="00E65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5F1" w:rsidRPr="00E75E42" w:rsidTr="00D163B0">
        <w:trPr>
          <w:trHeight w:val="20"/>
        </w:trPr>
        <w:tc>
          <w:tcPr>
            <w:tcW w:w="2461" w:type="dxa"/>
          </w:tcPr>
          <w:p w:rsidR="009705F1" w:rsidRPr="00E75E42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35,640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35,640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63B0" w:rsidRPr="00E75E42" w:rsidTr="00D163B0">
        <w:trPr>
          <w:trHeight w:val="20"/>
        </w:trPr>
        <w:tc>
          <w:tcPr>
            <w:tcW w:w="2461" w:type="dxa"/>
          </w:tcPr>
          <w:p w:rsidR="00D163B0" w:rsidRPr="00E75E42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</w:tr>
      <w:tr w:rsidR="00D163B0" w:rsidRPr="00E75E42" w:rsidTr="00D163B0">
        <w:trPr>
          <w:trHeight w:val="20"/>
        </w:trPr>
        <w:tc>
          <w:tcPr>
            <w:tcW w:w="2461" w:type="dxa"/>
          </w:tcPr>
          <w:p w:rsidR="00D163B0" w:rsidRPr="00E75E42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D163B0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222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D163B0" w:rsidRPr="00E65FD5" w:rsidRDefault="00D163B0" w:rsidP="00D1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(358)</w:t>
            </w:r>
          </w:p>
        </w:tc>
      </w:tr>
      <w:tr w:rsidR="009705F1" w:rsidRPr="00E75E42" w:rsidTr="00D163B0">
        <w:trPr>
          <w:trHeight w:val="20"/>
        </w:trPr>
        <w:tc>
          <w:tcPr>
            <w:tcW w:w="2461" w:type="dxa"/>
          </w:tcPr>
          <w:p w:rsidR="009705F1" w:rsidRPr="00A82E48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9705F1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222" w:type="dxa"/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705F1" w:rsidRPr="00E65FD5" w:rsidRDefault="009705F1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163B0">
              <w:rPr>
                <w:rFonts w:asciiTheme="majorBidi" w:hAnsiTheme="majorBidi" w:cstheme="majorBidi"/>
                <w:sz w:val="30"/>
                <w:szCs w:val="30"/>
              </w:rPr>
              <w:t>4,369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7CA9" w:rsidRPr="00E75E42" w:rsidTr="009705F1">
        <w:trPr>
          <w:trHeight w:val="20"/>
        </w:trPr>
        <w:tc>
          <w:tcPr>
            <w:tcW w:w="2461" w:type="dxa"/>
          </w:tcPr>
          <w:p w:rsidR="00467CA9" w:rsidRPr="00E75E42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467CA9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467CA9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467CA9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467CA9" w:rsidRPr="00E65FD5" w:rsidRDefault="00E85B62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284,60</w:t>
            </w:r>
            <w:r w:rsid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2" w:type="dxa"/>
          </w:tcPr>
          <w:p w:rsidR="00467CA9" w:rsidRPr="00E65FD5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467CA9" w:rsidRPr="00E65FD5" w:rsidRDefault="003F3445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123,869</w:t>
            </w:r>
          </w:p>
        </w:tc>
        <w:tc>
          <w:tcPr>
            <w:tcW w:w="222" w:type="dxa"/>
          </w:tcPr>
          <w:p w:rsidR="00467CA9" w:rsidRPr="00E65FD5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467CA9" w:rsidRPr="00E65FD5" w:rsidRDefault="00E85B62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408,47</w:t>
            </w:r>
            <w:r w:rsid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2" w:type="dxa"/>
          </w:tcPr>
          <w:p w:rsidR="00467CA9" w:rsidRPr="00E65FD5" w:rsidRDefault="00467CA9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467CA9" w:rsidRPr="007E2BF1" w:rsidRDefault="009A640F" w:rsidP="00467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(15,357)</w:t>
            </w:r>
          </w:p>
        </w:tc>
      </w:tr>
      <w:tr w:rsidR="007648D4" w:rsidRPr="00E75E42" w:rsidTr="009705F1">
        <w:trPr>
          <w:trHeight w:val="20"/>
        </w:trPr>
        <w:tc>
          <w:tcPr>
            <w:tcW w:w="3531" w:type="dxa"/>
            <w:gridSpan w:val="3"/>
          </w:tcPr>
          <w:p w:rsidR="007648D4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7" w:type="dxa"/>
          </w:tcPr>
          <w:p w:rsidR="007648D4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(1,226)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(1,226)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8D4" w:rsidRPr="00F514C6" w:rsidTr="009705F1">
        <w:trPr>
          <w:trHeight w:val="20"/>
        </w:trPr>
        <w:tc>
          <w:tcPr>
            <w:tcW w:w="3531" w:type="dxa"/>
            <w:gridSpan w:val="3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ค่าเผื่อ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267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(462)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(462)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8D4" w:rsidRPr="00F514C6" w:rsidTr="009705F1">
        <w:trPr>
          <w:trHeight w:val="20"/>
        </w:trPr>
        <w:tc>
          <w:tcPr>
            <w:tcW w:w="3531" w:type="dxa"/>
            <w:gridSpan w:val="3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7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(15,357)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(15,357)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8D4" w:rsidRPr="00F514C6" w:rsidTr="009705F1">
        <w:trPr>
          <w:trHeight w:val="20"/>
        </w:trPr>
        <w:tc>
          <w:tcPr>
            <w:tcW w:w="2461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7648D4" w:rsidRPr="00E65FD5" w:rsidRDefault="004C609F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267,559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123,869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7648D4" w:rsidRPr="00E65FD5" w:rsidRDefault="004C609F" w:rsidP="0097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8D4" w:rsidRPr="00F514C6" w:rsidTr="009705F1">
        <w:trPr>
          <w:trHeight w:val="20"/>
        </w:trPr>
        <w:tc>
          <w:tcPr>
            <w:tcW w:w="2461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8D4" w:rsidRPr="00F514C6" w:rsidTr="009705F1">
        <w:trPr>
          <w:trHeight w:val="20"/>
        </w:trPr>
        <w:tc>
          <w:tcPr>
            <w:tcW w:w="2461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7648D4" w:rsidRPr="00F514C6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7648D4" w:rsidRPr="00E65FD5" w:rsidRDefault="00C226C0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137,696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7648D4" w:rsidRPr="00E65FD5" w:rsidRDefault="00E85B62" w:rsidP="000D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450,163</w:t>
            </w:r>
          </w:p>
        </w:tc>
        <w:tc>
          <w:tcPr>
            <w:tcW w:w="222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7648D4" w:rsidRPr="00E65FD5" w:rsidRDefault="007648D4" w:rsidP="0076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02123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2123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9"/>
        <w:gridCol w:w="224"/>
        <w:gridCol w:w="845"/>
        <w:gridCol w:w="266"/>
        <w:gridCol w:w="1194"/>
        <w:gridCol w:w="222"/>
        <w:gridCol w:w="1143"/>
        <w:gridCol w:w="222"/>
        <w:gridCol w:w="1130"/>
        <w:gridCol w:w="222"/>
        <w:gridCol w:w="1310"/>
      </w:tblGrid>
      <w:tr w:rsidR="00002123" w:rsidRPr="00C6148E" w:rsidTr="00CE3F8D">
        <w:trPr>
          <w:trHeight w:val="20"/>
        </w:trPr>
        <w:tc>
          <w:tcPr>
            <w:tcW w:w="248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2123" w:rsidRPr="00E75E42" w:rsidTr="00CE3F8D">
        <w:trPr>
          <w:trHeight w:val="20"/>
        </w:trPr>
        <w:tc>
          <w:tcPr>
            <w:tcW w:w="248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842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45F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84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02123" w:rsidRPr="00C6148E" w:rsidTr="00CE3F8D">
        <w:trPr>
          <w:trHeight w:val="20"/>
        </w:trPr>
        <w:tc>
          <w:tcPr>
            <w:tcW w:w="248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Tr="00CE3F8D">
        <w:trPr>
          <w:trHeight w:val="20"/>
        </w:trPr>
        <w:tc>
          <w:tcPr>
            <w:tcW w:w="2486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3B0C10" w:rsidRDefault="00F370F2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F370F2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B0C10" w:rsidRPr="00EF7A8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</w:t>
            </w:r>
            <w:r w:rsid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3B0C10" w:rsidRPr="00EF7A82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</w:t>
            </w:r>
            <w:r w:rsidR="004C6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A82E48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Pr="00A82E48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09230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0DB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3B0C10" w:rsidRPr="00E65FD5" w:rsidRDefault="000C1D15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11,707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CC54A6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4C609F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C10" w:rsidRPr="00E65FD5" w:rsidTr="00CE3F8D">
        <w:trPr>
          <w:trHeight w:val="20"/>
        </w:trPr>
        <w:tc>
          <w:tcPr>
            <w:tcW w:w="2486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3B0C10" w:rsidRPr="00E75E42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3B0C10" w:rsidRPr="00E65FD5" w:rsidRDefault="003B0C1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  <w:tab w:val="decimal" w:pos="848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3B0C10" w:rsidRPr="00E65FD5" w:rsidRDefault="003B0C10" w:rsidP="003B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F8D" w:rsidRPr="00E65FD5" w:rsidTr="00CE3F8D">
        <w:trPr>
          <w:trHeight w:val="20"/>
        </w:trPr>
        <w:tc>
          <w:tcPr>
            <w:tcW w:w="2486" w:type="dxa"/>
          </w:tcPr>
          <w:p w:rsidR="00CE3F8D" w:rsidRPr="00E75E42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11,830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CE3F8D" w:rsidRPr="00E65FD5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11,830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F8D" w:rsidRPr="00E65FD5" w:rsidTr="00CE3F8D">
        <w:trPr>
          <w:trHeight w:val="20"/>
        </w:trPr>
        <w:tc>
          <w:tcPr>
            <w:tcW w:w="2486" w:type="dxa"/>
          </w:tcPr>
          <w:p w:rsidR="00CE3F8D" w:rsidRPr="00E75E42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CE3F8D" w:rsidRPr="00E65FD5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512BCB" w:rsidRDefault="00395E5D" w:rsidP="0083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F8D" w:rsidRPr="00E65FD5" w:rsidTr="00CE3F8D">
        <w:trPr>
          <w:trHeight w:val="20"/>
        </w:trPr>
        <w:tc>
          <w:tcPr>
            <w:tcW w:w="2486" w:type="dxa"/>
          </w:tcPr>
          <w:p w:rsidR="00CE3F8D" w:rsidRPr="00E75E42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CE3F8D" w:rsidRPr="00E65FD5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512BCB" w:rsidRDefault="00395E5D" w:rsidP="0083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F8D" w:rsidRPr="00E65FD5" w:rsidTr="00CE3F8D">
        <w:trPr>
          <w:trHeight w:val="20"/>
        </w:trPr>
        <w:tc>
          <w:tcPr>
            <w:tcW w:w="2486" w:type="dxa"/>
          </w:tcPr>
          <w:p w:rsidR="00CE3F8D" w:rsidRPr="00A82E48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</w:t>
            </w:r>
            <w:r w:rsidR="001D0D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CE3F8D" w:rsidRPr="00E65FD5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</w:t>
            </w:r>
            <w:r w:rsidR="001D0D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CE3F8D" w:rsidRPr="00512BCB" w:rsidRDefault="008D4538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</w:tr>
      <w:tr w:rsidR="00CE3F8D" w:rsidRPr="00E65FD5" w:rsidTr="00CE3F8D">
        <w:trPr>
          <w:trHeight w:val="20"/>
        </w:trPr>
        <w:tc>
          <w:tcPr>
            <w:tcW w:w="2486" w:type="dxa"/>
          </w:tcPr>
          <w:p w:rsidR="00CE3F8D" w:rsidRPr="00E75E42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CE3F8D" w:rsidRPr="00E65FD5" w:rsidRDefault="001D0DB0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CE3F8D" w:rsidRPr="00E65FD5" w:rsidRDefault="001D0DB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2" w:type="dxa"/>
          </w:tcPr>
          <w:p w:rsidR="00CE3F8D" w:rsidRPr="00E65FD5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CE3F8D" w:rsidRPr="00E65FD5" w:rsidRDefault="00B638C1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(1,647)</w:t>
            </w:r>
          </w:p>
        </w:tc>
      </w:tr>
      <w:tr w:rsidR="00CE3F8D" w:rsidRPr="00A82E48" w:rsidTr="00CE3F8D">
        <w:trPr>
          <w:trHeight w:val="20"/>
        </w:trPr>
        <w:tc>
          <w:tcPr>
            <w:tcW w:w="3560" w:type="dxa"/>
            <w:gridSpan w:val="3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7" w:type="dxa"/>
          </w:tcPr>
          <w:p w:rsidR="00CE3F8D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CE3F8D" w:rsidRPr="00EE4A79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  <w:tc>
          <w:tcPr>
            <w:tcW w:w="222" w:type="dxa"/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CE3F8D" w:rsidRPr="00EE4A79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  <w:tc>
          <w:tcPr>
            <w:tcW w:w="222" w:type="dxa"/>
          </w:tcPr>
          <w:p w:rsidR="00CE3F8D" w:rsidRPr="00E75E42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CE3F8D" w:rsidRPr="00A82E48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F8D" w:rsidRPr="00F514C6" w:rsidTr="00CE3F8D">
        <w:trPr>
          <w:trHeight w:val="20"/>
        </w:trPr>
        <w:tc>
          <w:tcPr>
            <w:tcW w:w="3560" w:type="dxa"/>
            <w:gridSpan w:val="3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7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  <w:tc>
          <w:tcPr>
            <w:tcW w:w="222" w:type="dxa"/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E3F8D" w:rsidRPr="00EE4A79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CE3F8D" w:rsidRPr="00EE4A79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9E425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F8D" w:rsidRPr="00F514C6" w:rsidTr="00CE3F8D">
        <w:trPr>
          <w:trHeight w:val="20"/>
        </w:trPr>
        <w:tc>
          <w:tcPr>
            <w:tcW w:w="2486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CE3F8D" w:rsidRPr="00F514C6" w:rsidRDefault="008B7950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</w:t>
            </w:r>
            <w:r w:rsidR="001D0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CE3F8D" w:rsidRPr="00F514C6" w:rsidRDefault="001D0DB0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92,405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F8D" w:rsidRPr="00F514C6" w:rsidTr="00CE3F8D">
        <w:trPr>
          <w:trHeight w:val="20"/>
        </w:trPr>
        <w:tc>
          <w:tcPr>
            <w:tcW w:w="2486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CE3F8D" w:rsidRDefault="00CE3F8D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F8D" w:rsidRPr="00F514C6" w:rsidTr="00CE3F8D">
        <w:trPr>
          <w:trHeight w:val="20"/>
        </w:trPr>
        <w:tc>
          <w:tcPr>
            <w:tcW w:w="2486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CE3F8D" w:rsidRPr="00F514C6" w:rsidRDefault="00A027B8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216,63</w:t>
            </w:r>
            <w:r w:rsidR="00792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CE3F8D" w:rsidRPr="00F514C6" w:rsidRDefault="007935BB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CE3F8D" w:rsidRDefault="00A027B8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228,34</w:t>
            </w:r>
            <w:r w:rsidR="00792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22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</w:tcPr>
          <w:p w:rsidR="00CE3F8D" w:rsidRPr="00F514C6" w:rsidRDefault="00CE3F8D" w:rsidP="00CE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851"/>
        <w:gridCol w:w="500"/>
        <w:gridCol w:w="1440"/>
        <w:gridCol w:w="360"/>
        <w:gridCol w:w="1440"/>
      </w:tblGrid>
      <w:tr w:rsidR="00002123" w:rsidRPr="00AB6EEA" w:rsidTr="00EF7A82">
        <w:tc>
          <w:tcPr>
            <w:tcW w:w="2475" w:type="pct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68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02123" w:rsidRPr="0010329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2123" w:rsidRPr="00C95502" w:rsidTr="00EF7A82"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:rsidR="00002123" w:rsidRPr="0010329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pct"/>
            <w:gridSpan w:val="3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ED3D80" w:rsidTr="00EF7A82">
        <w:tc>
          <w:tcPr>
            <w:tcW w:w="2475" w:type="pct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68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8" w:type="pct"/>
          </w:tcPr>
          <w:p w:rsidR="00002123" w:rsidRPr="00103296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rPr>
          <w:trHeight w:val="362"/>
        </w:trPr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68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20,564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161,062</w:t>
            </w:r>
          </w:p>
        </w:tc>
      </w:tr>
      <w:tr w:rsidR="00002123" w:rsidRPr="00ED3D80" w:rsidTr="00EF7A82">
        <w:trPr>
          <w:trHeight w:val="425"/>
        </w:trPr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6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rPr>
          <w:trHeight w:val="362"/>
        </w:trPr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68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30,650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</w:tr>
      <w:tr w:rsidR="00002123" w:rsidRPr="00ED3D80" w:rsidTr="00EF7A82">
        <w:trPr>
          <w:trHeight w:val="362"/>
        </w:trPr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68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92605" w:rsidTr="00EF7A82">
        <w:trPr>
          <w:trHeight w:val="352"/>
        </w:trPr>
        <w:tc>
          <w:tcPr>
            <w:tcW w:w="247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002123" w:rsidRPr="00ED3D80" w:rsidTr="00EF7A82">
        <w:trPr>
          <w:trHeight w:val="407"/>
        </w:trPr>
        <w:tc>
          <w:tcPr>
            <w:tcW w:w="2943" w:type="pct"/>
            <w:gridSpan w:val="2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5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41,843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002123" w:rsidRPr="00ED3D80" w:rsidRDefault="00002123" w:rsidP="0024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92605" w:rsidTr="00EF7A82">
        <w:trPr>
          <w:trHeight w:val="407"/>
        </w:trPr>
        <w:tc>
          <w:tcPr>
            <w:tcW w:w="2475" w:type="pct"/>
          </w:tcPr>
          <w:p w:rsidR="00002123" w:rsidRPr="000038E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198" w:type="pct"/>
          </w:tcPr>
          <w:p w:rsidR="00002123" w:rsidRPr="000038E6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354,908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159,368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70,256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13,005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444,602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184,493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75,712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</w:tr>
      <w:tr w:rsidR="00002123" w:rsidRPr="00C95502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520,314</w:t>
            </w:r>
          </w:p>
        </w:tc>
        <w:tc>
          <w:tcPr>
            <w:tcW w:w="198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194,762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792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002123" w:rsidRPr="00ED3D80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(17,538)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</w:tr>
      <w:tr w:rsidR="00002123" w:rsidRPr="00C95502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501,217</w:t>
            </w:r>
          </w:p>
        </w:tc>
        <w:tc>
          <w:tcPr>
            <w:tcW w:w="198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192,819</w:t>
            </w:r>
          </w:p>
        </w:tc>
      </w:tr>
      <w:tr w:rsidR="00002123" w:rsidRPr="00C95502" w:rsidTr="00EF7A82">
        <w:trPr>
          <w:trHeight w:val="70"/>
        </w:trPr>
        <w:tc>
          <w:tcPr>
            <w:tcW w:w="3218" w:type="pct"/>
            <w:gridSpan w:val="3"/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" w:type="pct"/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2123" w:rsidRPr="00C95502" w:rsidTr="00EF7A82">
        <w:tc>
          <w:tcPr>
            <w:tcW w:w="3218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pct"/>
            <w:tcBorders>
              <w:bottom w:val="doub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594,439</w:t>
            </w:r>
          </w:p>
        </w:tc>
        <w:tc>
          <w:tcPr>
            <w:tcW w:w="198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double" w:sz="4" w:space="0" w:color="auto"/>
            </w:tcBorders>
            <w:vAlign w:val="bottom"/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356,710</w:t>
            </w:r>
          </w:p>
        </w:tc>
      </w:tr>
    </w:tbl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00"/>
        <w:gridCol w:w="1350"/>
        <w:gridCol w:w="1440"/>
        <w:gridCol w:w="360"/>
        <w:gridCol w:w="1440"/>
      </w:tblGrid>
      <w:tr w:rsidR="00002123" w:rsidRPr="003376AA" w:rsidTr="00415635">
        <w:trPr>
          <w:tblHeader/>
        </w:trPr>
        <w:tc>
          <w:tcPr>
            <w:tcW w:w="4500" w:type="dxa"/>
            <w:vAlign w:val="bottom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76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70BF7">
              <w:rPr>
                <w:rFonts w:asciiTheme="majorBidi" w:hAnsiTheme="majorBidi" w:cstheme="majorBidi"/>
                <w:sz w:val="30"/>
                <w:szCs w:val="30"/>
              </w:rPr>
              <w:t>17,538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7D465C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16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D46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1679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D46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BB6D76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002123" w:rsidRPr="00D14E31" w:rsidTr="00F86D8B">
        <w:trPr>
          <w:trHeight w:val="280"/>
          <w:tblHeader/>
        </w:trPr>
        <w:tc>
          <w:tcPr>
            <w:tcW w:w="4500" w:type="dxa"/>
            <w:shd w:val="clear" w:color="auto" w:fill="auto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42BD" w:rsidRPr="00F86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86D8B" w:rsidRPr="00F86D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376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123" w:rsidRPr="00070BF7" w:rsidRDefault="007D465C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1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1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123" w:rsidRPr="00070BF7" w:rsidRDefault="00BB6D76" w:rsidP="00EF7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</w:tbl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79D1" w:rsidRPr="00CE458C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3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E479D1" w:rsidRPr="00CE458C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2"/>
        <w:gridCol w:w="1438"/>
        <w:gridCol w:w="360"/>
        <w:gridCol w:w="1438"/>
      </w:tblGrid>
      <w:tr w:rsidR="005222D6" w:rsidRPr="00CE458C" w:rsidTr="00EF7A82">
        <w:trPr>
          <w:tblHeader/>
        </w:trPr>
        <w:tc>
          <w:tcPr>
            <w:tcW w:w="3220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45F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021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91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:rsidTr="00EF7A82">
        <w:trPr>
          <w:tblHeader/>
        </w:trPr>
        <w:tc>
          <w:tcPr>
            <w:tcW w:w="3220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0" w:type="pct"/>
            <w:gridSpan w:val="3"/>
            <w:vAlign w:val="bottom"/>
          </w:tcPr>
          <w:p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91" w:type="pct"/>
            <w:shd w:val="clear" w:color="auto" w:fill="FFFFFF"/>
          </w:tcPr>
          <w:p w:rsidR="005222D6" w:rsidRPr="00CE458C" w:rsidRDefault="003A732F" w:rsidP="005D74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pct"/>
          </w:tcPr>
          <w:p w:rsidR="005222D6" w:rsidRPr="005222D6" w:rsidRDefault="003A732F" w:rsidP="005D74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FFFFF"/>
          </w:tcPr>
          <w:p w:rsidR="005222D6" w:rsidRPr="00CE458C" w:rsidRDefault="003A732F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:rsidR="005222D6" w:rsidRPr="005222D6" w:rsidRDefault="003A732F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222D6" w:rsidRPr="00CE458C" w:rsidRDefault="003A732F" w:rsidP="00EF7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</w:t>
            </w: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EF7A82" w:rsidRDefault="00330E34" w:rsidP="00EF7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</w:t>
            </w: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9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EF7A82">
        <w:tc>
          <w:tcPr>
            <w:tcW w:w="3220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9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</w:tcPr>
          <w:p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EF7A82">
        <w:tc>
          <w:tcPr>
            <w:tcW w:w="3220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1" w:type="pct"/>
            <w:shd w:val="clear" w:color="auto" w:fill="FFFFFF"/>
            <w:vAlign w:val="bottom"/>
          </w:tcPr>
          <w:p w:rsidR="007D465C" w:rsidRPr="00CE458C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D3D4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3D40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</w:tcPr>
          <w:p w:rsidR="007D465C" w:rsidRPr="00D945B7" w:rsidRDefault="007D465C" w:rsidP="0054494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:rsidTr="00EF7A82">
        <w:tc>
          <w:tcPr>
            <w:tcW w:w="3220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91" w:type="pct"/>
            <w:shd w:val="clear" w:color="auto" w:fill="FFFFFF"/>
          </w:tcPr>
          <w:p w:rsidR="007D465C" w:rsidRPr="00CE458C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72,486</w:t>
            </w: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</w:tcPr>
          <w:p w:rsidR="007D465C" w:rsidRPr="00D945B7" w:rsidRDefault="007D465C" w:rsidP="003652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732F" w:rsidRPr="00CE458C" w:rsidTr="00EF7A82">
        <w:tc>
          <w:tcPr>
            <w:tcW w:w="3220" w:type="pct"/>
          </w:tcPr>
          <w:p w:rsidR="003A732F" w:rsidRPr="00CE458C" w:rsidRDefault="004C678F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</w:t>
            </w:r>
            <w:r w:rsidR="003A732F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FFFFF"/>
          </w:tcPr>
          <w:p w:rsidR="003A732F" w:rsidRPr="00CE458C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98" w:type="pct"/>
            <w:vAlign w:val="bottom"/>
          </w:tcPr>
          <w:p w:rsidR="003A732F" w:rsidRPr="00CE458C" w:rsidRDefault="003A732F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:rsidR="003A732F" w:rsidRDefault="003652F6" w:rsidP="003652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:rsidTr="00EF7A82">
        <w:tc>
          <w:tcPr>
            <w:tcW w:w="3220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D465C" w:rsidRPr="00CE458C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D3D4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0E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3D40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:rsidR="007D465C" w:rsidRPr="007D465C" w:rsidRDefault="007D465C" w:rsidP="003652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6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465C" w:rsidRPr="00CE458C" w:rsidTr="00EF7A82">
        <w:tc>
          <w:tcPr>
            <w:tcW w:w="3220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FFFFFF"/>
          </w:tcPr>
          <w:p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</w:tcPr>
          <w:p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EF7A82">
        <w:tc>
          <w:tcPr>
            <w:tcW w:w="3220" w:type="pct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1" w:type="pct"/>
            <w:shd w:val="clear" w:color="auto" w:fill="FFFFFF"/>
          </w:tcPr>
          <w:p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</w:tcPr>
          <w:p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EF7A82">
        <w:tc>
          <w:tcPr>
            <w:tcW w:w="3220" w:type="pct"/>
            <w:shd w:val="clear" w:color="auto" w:fill="auto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FFFFFF"/>
          </w:tcPr>
          <w:p w:rsidR="007D465C" w:rsidRPr="00CE458C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F86D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98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</w:tcPr>
          <w:p w:rsidR="007D465C" w:rsidRPr="00F86D8B" w:rsidRDefault="003A732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D8B">
              <w:rPr>
                <w:rFonts w:ascii="Angsana New" w:hAnsi="Angsana New"/>
                <w:b/>
                <w:bCs/>
                <w:sz w:val="30"/>
                <w:szCs w:val="30"/>
              </w:rPr>
              <w:t>10,69</w:t>
            </w:r>
            <w:r w:rsidR="002B706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B1162C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:rsidR="006E4693" w:rsidRDefault="006E4693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E4693" w:rsidRDefault="006E4693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62507" w:rsidRDefault="00662507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E4693" w:rsidRDefault="006E4693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E4693" w:rsidRPr="001251A8" w:rsidRDefault="006E4693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  <w:cs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D85C31" w:rsidRPr="006E4693" w:rsidRDefault="00D85C3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E4693" w:rsidRDefault="00431805" w:rsidP="006E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431805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และจะมีผลบังคับใช้กับงบการเงินของบริษัทสำหรับรอบระยะเวลาบัญชีที่เริ่มในหรือหลัง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431805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2564 </w:t>
      </w:r>
      <w:r w:rsidRPr="00431805">
        <w:rPr>
          <w:rFonts w:asciiTheme="majorBidi" w:hAnsiTheme="majorBidi"/>
          <w:sz w:val="30"/>
          <w:szCs w:val="30"/>
          <w:cs/>
        </w:rPr>
        <w:t>มีดังต่อไปนี้</w:t>
      </w:r>
    </w:p>
    <w:p w:rsidR="00431805" w:rsidRDefault="00431805" w:rsidP="006E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6E4693" w:rsidRPr="001E0ABC" w:rsidTr="00F86D71">
        <w:trPr>
          <w:tblHeader/>
        </w:trPr>
        <w:tc>
          <w:tcPr>
            <w:tcW w:w="4860" w:type="dxa"/>
            <w:vAlign w:val="bottom"/>
          </w:tcPr>
          <w:p w:rsidR="006E4693" w:rsidRPr="001E0ABC" w:rsidRDefault="006E4693" w:rsidP="00F86D7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 w:rsidRPr="001E0ABC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:rsidR="006E4693" w:rsidRPr="001E0ABC" w:rsidRDefault="006E4693" w:rsidP="00F86D71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US"/>
              </w:rPr>
            </w:pPr>
            <w:r w:rsidRPr="001E0ABC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inorBidi"/>
                <w:sz w:val="30"/>
                <w:szCs w:val="30"/>
                <w:highlight w:val="cyan"/>
                <w:lang w:val="en-US"/>
              </w:rPr>
            </w:pPr>
            <w:r w:rsidRPr="00477B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 (</w:t>
            </w:r>
            <w:r w:rsidRPr="00477B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ปรับปรุง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477B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34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การรายงานทางการเงินระหว่างกาล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1E0ABC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:rsidR="006E4693" w:rsidRPr="001E0ABC" w:rsidRDefault="006E4693" w:rsidP="00F86D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6D690D" w:rsidRDefault="006E4693" w:rsidP="00F86D71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</w:t>
            </w:r>
          </w:p>
          <w:p w:rsidR="006E4693" w:rsidRPr="00741698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6D690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960" w:type="dxa"/>
          </w:tcPr>
          <w:p w:rsidR="006E4693" w:rsidRPr="00741698" w:rsidRDefault="006E4693" w:rsidP="00F86D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การรวมธุรกิจ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E16B7D" w:rsidRDefault="006E4693" w:rsidP="00F86D71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 </w:t>
            </w:r>
          </w:p>
          <w:p w:rsidR="006E4693" w:rsidRPr="00E16B7D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2563)</w:t>
            </w:r>
          </w:p>
        </w:tc>
        <w:tc>
          <w:tcPr>
            <w:tcW w:w="3960" w:type="dxa"/>
          </w:tcPr>
          <w:p w:rsidR="006E4693" w:rsidRPr="00E16B7D" w:rsidRDefault="006E4693" w:rsidP="00F86D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6E4693" w:rsidRPr="001E0ABC" w:rsidTr="00F86D71">
        <w:tc>
          <w:tcPr>
            <w:tcW w:w="4860" w:type="dxa"/>
          </w:tcPr>
          <w:p w:rsidR="006E4693" w:rsidRPr="00E16B7D" w:rsidRDefault="006E4693" w:rsidP="00F86D71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  <w:p w:rsidR="006E4693" w:rsidRPr="00E16B7D" w:rsidRDefault="006E4693" w:rsidP="00F86D7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E16B7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2563)</w:t>
            </w:r>
          </w:p>
        </w:tc>
        <w:tc>
          <w:tcPr>
            <w:tcW w:w="3960" w:type="dxa"/>
          </w:tcPr>
          <w:p w:rsidR="006E4693" w:rsidRPr="00E16B7D" w:rsidRDefault="006E4693" w:rsidP="00F86D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B27A51" w:rsidRPr="001251A8" w:rsidRDefault="00B27A5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  <w:cs/>
        </w:rPr>
      </w:pPr>
    </w:p>
    <w:sectPr w:rsidR="00B27A51" w:rsidRPr="001251A8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EE3" w:rsidRDefault="00165EE3">
      <w:r>
        <w:separator/>
      </w:r>
    </w:p>
  </w:endnote>
  <w:endnote w:type="continuationSeparator" w:id="0">
    <w:p w:rsidR="00165EE3" w:rsidRDefault="0016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7B3D4F" w:rsidRDefault="006C4FAF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54EA5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C4FAF" w:rsidRPr="007B715D" w:rsidRDefault="006C4FAF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7916B1" w:rsidRDefault="006C4FA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54EA5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C4FAF" w:rsidRPr="002F7024" w:rsidRDefault="006C4FA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CE24D0" w:rsidRDefault="006C4FAF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F54EA5">
      <w:rPr>
        <w:rStyle w:val="PageNumber"/>
        <w:rFonts w:ascii="Angsana New" w:hAnsi="Angsana New"/>
        <w:noProof/>
        <w:sz w:val="30"/>
        <w:szCs w:val="30"/>
      </w:rPr>
      <w:t>29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6C4FAF" w:rsidRPr="00AC7B7C" w:rsidRDefault="006C4FAF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1E26BA" w:rsidRDefault="006C4FAF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54EA5"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C4FAF" w:rsidRPr="00E4104E" w:rsidRDefault="006C4FAF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4B7A13" w:rsidRDefault="006C4FAF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54EFB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EE3" w:rsidRDefault="00165EE3">
      <w:r>
        <w:separator/>
      </w:r>
    </w:p>
  </w:footnote>
  <w:footnote w:type="continuationSeparator" w:id="0">
    <w:p w:rsidR="00165EE3" w:rsidRDefault="00165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Default="006C4FAF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C4FAF" w:rsidRDefault="006C4FAF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6C4FAF" w:rsidRDefault="006C4FAF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54EA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8D22B2" w:rsidRDefault="006C4FAF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C4FAF" w:rsidRDefault="006C4FAF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6C4FAF" w:rsidRPr="008D22B2" w:rsidRDefault="006C4FAF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6C4FAF" w:rsidRPr="008D22B2" w:rsidRDefault="006C4FAF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4A6A7D" w:rsidRDefault="00F54EA5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6C4FAF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6C4FAF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6C4FAF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6C4FAF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6C4FAF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6C4FAF" w:rsidRPr="004A6A7D" w:rsidRDefault="006C4FAF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6C4FAF" w:rsidRPr="004A6A7D" w:rsidRDefault="006C4FAF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6C4FAF" w:rsidRPr="004A6A7D" w:rsidRDefault="006C4FAF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C4FAF" w:rsidRDefault="006C4FAF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6C4FAF" w:rsidRDefault="006C4FAF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54EA5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C4FAF" w:rsidRDefault="006C4FAF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6C4FAF" w:rsidRDefault="006C4FAF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Default="006C4FAF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6C4FAF" w:rsidRDefault="006C4FAF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6C4FAF" w:rsidRPr="008D22B2" w:rsidRDefault="006C4FAF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6C4FAF" w:rsidRPr="00333087" w:rsidRDefault="006C4FA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AF" w:rsidRPr="00E66B73" w:rsidRDefault="006C4FAF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C4FAF" w:rsidRPr="001D530E" w:rsidRDefault="006C4FAF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6C4FAF" w:rsidRPr="008D22B2" w:rsidRDefault="006C4FAF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B17245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6C4FAF" w:rsidRDefault="006C4FA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A76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87A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031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40C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D5"/>
    <w:rsid w:val="00051CFE"/>
    <w:rsid w:val="0005208D"/>
    <w:rsid w:val="00052332"/>
    <w:rsid w:val="00052333"/>
    <w:rsid w:val="00052738"/>
    <w:rsid w:val="000527EE"/>
    <w:rsid w:val="00052A8A"/>
    <w:rsid w:val="00052DC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AF1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47C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6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334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511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300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6A5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7A1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1BEC"/>
    <w:rsid w:val="000C1D15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5C9D"/>
    <w:rsid w:val="000C5DCF"/>
    <w:rsid w:val="000C6217"/>
    <w:rsid w:val="000C656F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752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2EA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B7F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86A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663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67B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53A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0F2"/>
    <w:rsid w:val="0014210B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5FC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0B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5EE3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0F01"/>
    <w:rsid w:val="00181017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590"/>
    <w:rsid w:val="00183744"/>
    <w:rsid w:val="001837D2"/>
    <w:rsid w:val="00183B14"/>
    <w:rsid w:val="001841C9"/>
    <w:rsid w:val="001849FF"/>
    <w:rsid w:val="00184C3F"/>
    <w:rsid w:val="00184EE7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91F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ACF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042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DB0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BE7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044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AE"/>
    <w:rsid w:val="001F51B4"/>
    <w:rsid w:val="001F58EB"/>
    <w:rsid w:val="001F607A"/>
    <w:rsid w:val="001F66C7"/>
    <w:rsid w:val="001F6A6A"/>
    <w:rsid w:val="001F6C8C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218"/>
    <w:rsid w:val="002014AA"/>
    <w:rsid w:val="00201545"/>
    <w:rsid w:val="002015F1"/>
    <w:rsid w:val="00201AF9"/>
    <w:rsid w:val="00201DE9"/>
    <w:rsid w:val="00201F3C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832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244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0B"/>
    <w:rsid w:val="00216D9B"/>
    <w:rsid w:val="00217767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9CC"/>
    <w:rsid w:val="00236B36"/>
    <w:rsid w:val="00236C4E"/>
    <w:rsid w:val="00236F29"/>
    <w:rsid w:val="002371CF"/>
    <w:rsid w:val="002372E1"/>
    <w:rsid w:val="002373A4"/>
    <w:rsid w:val="0023765E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25"/>
    <w:rsid w:val="00245FDF"/>
    <w:rsid w:val="00246B9E"/>
    <w:rsid w:val="00247035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2AD5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83E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BD3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EC"/>
    <w:rsid w:val="00291022"/>
    <w:rsid w:val="0029148F"/>
    <w:rsid w:val="00291A09"/>
    <w:rsid w:val="0029200C"/>
    <w:rsid w:val="0029227C"/>
    <w:rsid w:val="002924EE"/>
    <w:rsid w:val="00292B10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5F46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6FF8"/>
    <w:rsid w:val="002A75F2"/>
    <w:rsid w:val="002A760B"/>
    <w:rsid w:val="002A774A"/>
    <w:rsid w:val="002B00C1"/>
    <w:rsid w:val="002B037A"/>
    <w:rsid w:val="002B09B4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8C2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E36"/>
    <w:rsid w:val="002B6FC4"/>
    <w:rsid w:val="002B7069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2B"/>
    <w:rsid w:val="002D3165"/>
    <w:rsid w:val="002D3586"/>
    <w:rsid w:val="002D35FE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65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2F50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1BB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2C6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9D5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E34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4F7"/>
    <w:rsid w:val="003446B3"/>
    <w:rsid w:val="003446B8"/>
    <w:rsid w:val="003446F0"/>
    <w:rsid w:val="0034480C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5F51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760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5B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2F6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790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E5D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1E1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32F"/>
    <w:rsid w:val="003A7E29"/>
    <w:rsid w:val="003A7E5B"/>
    <w:rsid w:val="003A7F37"/>
    <w:rsid w:val="003B011E"/>
    <w:rsid w:val="003B038E"/>
    <w:rsid w:val="003B0593"/>
    <w:rsid w:val="003B0C10"/>
    <w:rsid w:val="003B101E"/>
    <w:rsid w:val="003B1148"/>
    <w:rsid w:val="003B12CC"/>
    <w:rsid w:val="003B197A"/>
    <w:rsid w:val="003B1E74"/>
    <w:rsid w:val="003B1EDF"/>
    <w:rsid w:val="003B2584"/>
    <w:rsid w:val="003B264B"/>
    <w:rsid w:val="003B2C7C"/>
    <w:rsid w:val="003B2D00"/>
    <w:rsid w:val="003B30E3"/>
    <w:rsid w:val="003B31CF"/>
    <w:rsid w:val="003B326C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ADD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F4F"/>
    <w:rsid w:val="003E72F3"/>
    <w:rsid w:val="003E79B6"/>
    <w:rsid w:val="003E7B64"/>
    <w:rsid w:val="003E7C8A"/>
    <w:rsid w:val="003E7F61"/>
    <w:rsid w:val="003F0114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445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270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5AA3"/>
    <w:rsid w:val="00405FC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3C"/>
    <w:rsid w:val="004153AB"/>
    <w:rsid w:val="00415635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805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BD1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78D"/>
    <w:rsid w:val="00440B3B"/>
    <w:rsid w:val="00440D5E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87"/>
    <w:rsid w:val="00447CAD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45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425"/>
    <w:rsid w:val="00467557"/>
    <w:rsid w:val="00467B16"/>
    <w:rsid w:val="00467CA9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98D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46C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CF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76D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C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09F"/>
    <w:rsid w:val="004C61EB"/>
    <w:rsid w:val="004C65E3"/>
    <w:rsid w:val="004C6697"/>
    <w:rsid w:val="004C678F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460"/>
    <w:rsid w:val="004D35B1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35A"/>
    <w:rsid w:val="004D5660"/>
    <w:rsid w:val="004D5788"/>
    <w:rsid w:val="004D5B99"/>
    <w:rsid w:val="004D6033"/>
    <w:rsid w:val="004D60ED"/>
    <w:rsid w:val="004D6392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43B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4C2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6D8"/>
    <w:rsid w:val="004F1C94"/>
    <w:rsid w:val="004F20FC"/>
    <w:rsid w:val="004F226B"/>
    <w:rsid w:val="004F231B"/>
    <w:rsid w:val="004F24FD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74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5A4"/>
    <w:rsid w:val="0050389D"/>
    <w:rsid w:val="00503DB1"/>
    <w:rsid w:val="005047E5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51E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A4"/>
    <w:rsid w:val="005314A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38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944"/>
    <w:rsid w:val="00544A22"/>
    <w:rsid w:val="00544E33"/>
    <w:rsid w:val="0054579A"/>
    <w:rsid w:val="00545BD9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EAB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71"/>
    <w:rsid w:val="0056108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A6B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24"/>
    <w:rsid w:val="005A62F7"/>
    <w:rsid w:val="005A632E"/>
    <w:rsid w:val="005A66DF"/>
    <w:rsid w:val="005A6704"/>
    <w:rsid w:val="005A695B"/>
    <w:rsid w:val="005A6A33"/>
    <w:rsid w:val="005A6DB6"/>
    <w:rsid w:val="005A6ED3"/>
    <w:rsid w:val="005A7341"/>
    <w:rsid w:val="005A781B"/>
    <w:rsid w:val="005A7B8D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3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5E0D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41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051"/>
    <w:rsid w:val="005E23F1"/>
    <w:rsid w:val="005E25B0"/>
    <w:rsid w:val="005E2AA7"/>
    <w:rsid w:val="005E2BAF"/>
    <w:rsid w:val="005E2C8F"/>
    <w:rsid w:val="005E336F"/>
    <w:rsid w:val="005E33D0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047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5B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3B6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AB9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1FF5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37D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AEB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57C9C"/>
    <w:rsid w:val="006600B2"/>
    <w:rsid w:val="00660676"/>
    <w:rsid w:val="006606D2"/>
    <w:rsid w:val="00660786"/>
    <w:rsid w:val="00660B4B"/>
    <w:rsid w:val="00661A5A"/>
    <w:rsid w:val="00661E55"/>
    <w:rsid w:val="0066211A"/>
    <w:rsid w:val="00662507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624"/>
    <w:rsid w:val="006767B5"/>
    <w:rsid w:val="006768CB"/>
    <w:rsid w:val="00676AE9"/>
    <w:rsid w:val="00676B5C"/>
    <w:rsid w:val="00676B5F"/>
    <w:rsid w:val="00676ED8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09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928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1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4FAF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78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5F"/>
    <w:rsid w:val="006E0877"/>
    <w:rsid w:val="006E0AF7"/>
    <w:rsid w:val="006E0D05"/>
    <w:rsid w:val="006E0F4A"/>
    <w:rsid w:val="006E116B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693"/>
    <w:rsid w:val="006E47EC"/>
    <w:rsid w:val="006E4B5B"/>
    <w:rsid w:val="006E504D"/>
    <w:rsid w:val="006E5060"/>
    <w:rsid w:val="006E5375"/>
    <w:rsid w:val="006E53C7"/>
    <w:rsid w:val="006E557A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247"/>
    <w:rsid w:val="006F2642"/>
    <w:rsid w:val="006F2B13"/>
    <w:rsid w:val="006F2BE3"/>
    <w:rsid w:val="006F2F28"/>
    <w:rsid w:val="006F2FE3"/>
    <w:rsid w:val="006F378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75C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3D9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26"/>
    <w:rsid w:val="00717D4D"/>
    <w:rsid w:val="00717D74"/>
    <w:rsid w:val="007203DF"/>
    <w:rsid w:val="00720520"/>
    <w:rsid w:val="00720B2E"/>
    <w:rsid w:val="00720F2B"/>
    <w:rsid w:val="00721166"/>
    <w:rsid w:val="00721925"/>
    <w:rsid w:val="00721B36"/>
    <w:rsid w:val="00721DB8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0E8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88"/>
    <w:rsid w:val="007445D7"/>
    <w:rsid w:val="007446B7"/>
    <w:rsid w:val="00744ABE"/>
    <w:rsid w:val="00744C40"/>
    <w:rsid w:val="00744F02"/>
    <w:rsid w:val="0074501B"/>
    <w:rsid w:val="007452A3"/>
    <w:rsid w:val="0074590E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EA7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34"/>
    <w:rsid w:val="00753C93"/>
    <w:rsid w:val="00753E64"/>
    <w:rsid w:val="00753EC1"/>
    <w:rsid w:val="0075446B"/>
    <w:rsid w:val="007548A8"/>
    <w:rsid w:val="007549C7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8D4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618"/>
    <w:rsid w:val="0077783C"/>
    <w:rsid w:val="0078002C"/>
    <w:rsid w:val="007805AB"/>
    <w:rsid w:val="007806C1"/>
    <w:rsid w:val="00780CB7"/>
    <w:rsid w:val="00781978"/>
    <w:rsid w:val="00781B5C"/>
    <w:rsid w:val="00781BB0"/>
    <w:rsid w:val="00781DA4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323"/>
    <w:rsid w:val="00790D9F"/>
    <w:rsid w:val="00791084"/>
    <w:rsid w:val="007910CA"/>
    <w:rsid w:val="0079112F"/>
    <w:rsid w:val="007917C3"/>
    <w:rsid w:val="0079202D"/>
    <w:rsid w:val="00792387"/>
    <w:rsid w:val="00792509"/>
    <w:rsid w:val="007928DE"/>
    <w:rsid w:val="00792902"/>
    <w:rsid w:val="00792994"/>
    <w:rsid w:val="00792DD8"/>
    <w:rsid w:val="00792EA1"/>
    <w:rsid w:val="0079315D"/>
    <w:rsid w:val="00793402"/>
    <w:rsid w:val="007935BB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5F1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D6A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D40"/>
    <w:rsid w:val="007D3EAE"/>
    <w:rsid w:val="007D465C"/>
    <w:rsid w:val="007D486D"/>
    <w:rsid w:val="007D4980"/>
    <w:rsid w:val="007D4BEE"/>
    <w:rsid w:val="007D4C18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C2"/>
    <w:rsid w:val="007E23F8"/>
    <w:rsid w:val="007E297C"/>
    <w:rsid w:val="007E2984"/>
    <w:rsid w:val="007E2BF1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488"/>
    <w:rsid w:val="007E5690"/>
    <w:rsid w:val="007E5ED4"/>
    <w:rsid w:val="007E6591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20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D15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D11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B14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2C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61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E08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92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87DBC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450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50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C5D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36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65B"/>
    <w:rsid w:val="008D373C"/>
    <w:rsid w:val="008D37E5"/>
    <w:rsid w:val="008D3956"/>
    <w:rsid w:val="008D3FE2"/>
    <w:rsid w:val="008D4275"/>
    <w:rsid w:val="008D42A1"/>
    <w:rsid w:val="008D43C9"/>
    <w:rsid w:val="008D4538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67"/>
    <w:rsid w:val="008E348D"/>
    <w:rsid w:val="008E3BAC"/>
    <w:rsid w:val="008E429F"/>
    <w:rsid w:val="008E435C"/>
    <w:rsid w:val="008E437F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E7D1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409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54E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013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063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F33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644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2AC"/>
    <w:rsid w:val="0096346E"/>
    <w:rsid w:val="00963B26"/>
    <w:rsid w:val="00963B5E"/>
    <w:rsid w:val="00964289"/>
    <w:rsid w:val="00964423"/>
    <w:rsid w:val="00964485"/>
    <w:rsid w:val="0096450A"/>
    <w:rsid w:val="00964A7D"/>
    <w:rsid w:val="00964C6E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5F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22"/>
    <w:rsid w:val="00973662"/>
    <w:rsid w:val="00973B07"/>
    <w:rsid w:val="00974713"/>
    <w:rsid w:val="009748CF"/>
    <w:rsid w:val="009748D4"/>
    <w:rsid w:val="0097499F"/>
    <w:rsid w:val="00974CEE"/>
    <w:rsid w:val="00974EE8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C80"/>
    <w:rsid w:val="00982F56"/>
    <w:rsid w:val="009835BD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D99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40F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0B4"/>
    <w:rsid w:val="009B4788"/>
    <w:rsid w:val="009B4C04"/>
    <w:rsid w:val="009B4CB6"/>
    <w:rsid w:val="009B50B5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1E65"/>
    <w:rsid w:val="009C2021"/>
    <w:rsid w:val="009C21BA"/>
    <w:rsid w:val="009C23EB"/>
    <w:rsid w:val="009C2793"/>
    <w:rsid w:val="009C2A58"/>
    <w:rsid w:val="009C3353"/>
    <w:rsid w:val="009C33C1"/>
    <w:rsid w:val="009C3600"/>
    <w:rsid w:val="009C3932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D1C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25C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9CA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1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7B8"/>
    <w:rsid w:val="00A02914"/>
    <w:rsid w:val="00A02AFC"/>
    <w:rsid w:val="00A02B36"/>
    <w:rsid w:val="00A02D10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4D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31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8A7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070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463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05B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1C5C"/>
    <w:rsid w:val="00A72453"/>
    <w:rsid w:val="00A7269B"/>
    <w:rsid w:val="00A72899"/>
    <w:rsid w:val="00A72A81"/>
    <w:rsid w:val="00A72AA7"/>
    <w:rsid w:val="00A72AF1"/>
    <w:rsid w:val="00A72BE8"/>
    <w:rsid w:val="00A732CD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65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43B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A4D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65E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A09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6B0"/>
    <w:rsid w:val="00AC7900"/>
    <w:rsid w:val="00AC7926"/>
    <w:rsid w:val="00AC7B7C"/>
    <w:rsid w:val="00AC7E0B"/>
    <w:rsid w:val="00AD0AF2"/>
    <w:rsid w:val="00AD0B68"/>
    <w:rsid w:val="00AD1123"/>
    <w:rsid w:val="00AD1422"/>
    <w:rsid w:val="00AD1581"/>
    <w:rsid w:val="00AD1DE6"/>
    <w:rsid w:val="00AD1F64"/>
    <w:rsid w:val="00AD23DB"/>
    <w:rsid w:val="00AD2B1C"/>
    <w:rsid w:val="00AD2B77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1D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807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053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E74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092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0C4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033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04E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BB"/>
    <w:rsid w:val="00B445FC"/>
    <w:rsid w:val="00B450AC"/>
    <w:rsid w:val="00B4517B"/>
    <w:rsid w:val="00B4536F"/>
    <w:rsid w:val="00B45557"/>
    <w:rsid w:val="00B4577E"/>
    <w:rsid w:val="00B45847"/>
    <w:rsid w:val="00B45C16"/>
    <w:rsid w:val="00B45D27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EFB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49"/>
    <w:rsid w:val="00B620D2"/>
    <w:rsid w:val="00B621F1"/>
    <w:rsid w:val="00B623D7"/>
    <w:rsid w:val="00B6278E"/>
    <w:rsid w:val="00B628A5"/>
    <w:rsid w:val="00B62BCC"/>
    <w:rsid w:val="00B638C1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947"/>
    <w:rsid w:val="00B71C7F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2D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063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4DA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4ED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94D"/>
    <w:rsid w:val="00BD4BCC"/>
    <w:rsid w:val="00BD4C2B"/>
    <w:rsid w:val="00BD5232"/>
    <w:rsid w:val="00BD554B"/>
    <w:rsid w:val="00BD55CA"/>
    <w:rsid w:val="00BD5615"/>
    <w:rsid w:val="00BD5A2F"/>
    <w:rsid w:val="00BD5B0B"/>
    <w:rsid w:val="00BD5B33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894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4F5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6A9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55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A93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441"/>
    <w:rsid w:val="00C12C70"/>
    <w:rsid w:val="00C131E2"/>
    <w:rsid w:val="00C13320"/>
    <w:rsid w:val="00C134A8"/>
    <w:rsid w:val="00C13607"/>
    <w:rsid w:val="00C13B71"/>
    <w:rsid w:val="00C14790"/>
    <w:rsid w:val="00C14BBE"/>
    <w:rsid w:val="00C14F4C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6C0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A9E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03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6D8"/>
    <w:rsid w:val="00C45812"/>
    <w:rsid w:val="00C458D3"/>
    <w:rsid w:val="00C45BB2"/>
    <w:rsid w:val="00C45C87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CA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46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57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3E6B"/>
    <w:rsid w:val="00C84F2A"/>
    <w:rsid w:val="00C8522E"/>
    <w:rsid w:val="00C853D4"/>
    <w:rsid w:val="00C8558D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99A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110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6A"/>
    <w:rsid w:val="00CB46C5"/>
    <w:rsid w:val="00CB48C9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B6B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A6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8F0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3F8D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FA5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43D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3B0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28"/>
    <w:rsid w:val="00D30DA3"/>
    <w:rsid w:val="00D30E5F"/>
    <w:rsid w:val="00D30EAA"/>
    <w:rsid w:val="00D312E3"/>
    <w:rsid w:val="00D3163E"/>
    <w:rsid w:val="00D31679"/>
    <w:rsid w:val="00D31BD7"/>
    <w:rsid w:val="00D31CF9"/>
    <w:rsid w:val="00D327C8"/>
    <w:rsid w:val="00D32AA1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0F4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4D7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58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3FC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006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0E5"/>
    <w:rsid w:val="00D61360"/>
    <w:rsid w:val="00D61F0A"/>
    <w:rsid w:val="00D62150"/>
    <w:rsid w:val="00D62533"/>
    <w:rsid w:val="00D62612"/>
    <w:rsid w:val="00D62788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9EE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5D28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4B9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136"/>
    <w:rsid w:val="00DA414E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59"/>
    <w:rsid w:val="00DE0A85"/>
    <w:rsid w:val="00DE0E80"/>
    <w:rsid w:val="00DE10E4"/>
    <w:rsid w:val="00DE1C23"/>
    <w:rsid w:val="00DE1DF0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2D34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27"/>
    <w:rsid w:val="00DF66EE"/>
    <w:rsid w:val="00DF69EE"/>
    <w:rsid w:val="00DF6A86"/>
    <w:rsid w:val="00DF6C93"/>
    <w:rsid w:val="00DF6D4D"/>
    <w:rsid w:val="00DF705B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E7F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4F31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926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2FC0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744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C10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5CC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CDD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A1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874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2F9E"/>
    <w:rsid w:val="00E83017"/>
    <w:rsid w:val="00E8364A"/>
    <w:rsid w:val="00E83A5B"/>
    <w:rsid w:val="00E83B14"/>
    <w:rsid w:val="00E83CEE"/>
    <w:rsid w:val="00E83D2F"/>
    <w:rsid w:val="00E83F9F"/>
    <w:rsid w:val="00E843B4"/>
    <w:rsid w:val="00E84753"/>
    <w:rsid w:val="00E8475D"/>
    <w:rsid w:val="00E84B02"/>
    <w:rsid w:val="00E8563F"/>
    <w:rsid w:val="00E85B62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DD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570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DD3"/>
    <w:rsid w:val="00ED5EE7"/>
    <w:rsid w:val="00ED6122"/>
    <w:rsid w:val="00ED6389"/>
    <w:rsid w:val="00ED63AA"/>
    <w:rsid w:val="00ED643D"/>
    <w:rsid w:val="00ED6A28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141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0D7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A82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B82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46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017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0F2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5FD9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DBD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EA5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0A7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99F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C16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EC"/>
    <w:rsid w:val="00F803F7"/>
    <w:rsid w:val="00F80695"/>
    <w:rsid w:val="00F80707"/>
    <w:rsid w:val="00F808DD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ABB"/>
    <w:rsid w:val="00F85F17"/>
    <w:rsid w:val="00F86D71"/>
    <w:rsid w:val="00F86D8B"/>
    <w:rsid w:val="00F86F3E"/>
    <w:rsid w:val="00F871A8"/>
    <w:rsid w:val="00F879C0"/>
    <w:rsid w:val="00F87CE9"/>
    <w:rsid w:val="00F87F9B"/>
    <w:rsid w:val="00F900F4"/>
    <w:rsid w:val="00F904C9"/>
    <w:rsid w:val="00F9087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20B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597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453"/>
    <w:rsid w:val="00FC252C"/>
    <w:rsid w:val="00FC2549"/>
    <w:rsid w:val="00FC26F3"/>
    <w:rsid w:val="00FC2C0E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98E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6E46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32811-8430-4184-9D52-AA3315D1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28</Pages>
  <Words>5314</Words>
  <Characters>24877</Characters>
  <Application>Microsoft Office Word</Application>
  <DocSecurity>0</DocSecurity>
  <Lines>207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30131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amporn</cp:lastModifiedBy>
  <cp:revision>4</cp:revision>
  <cp:lastPrinted>2020-11-08T23:19:00Z</cp:lastPrinted>
  <dcterms:created xsi:type="dcterms:W3CDTF">2020-11-12T04:10:00Z</dcterms:created>
  <dcterms:modified xsi:type="dcterms:W3CDTF">2020-11-12T07:16:00Z</dcterms:modified>
</cp:coreProperties>
</file>