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68316" w14:textId="77777777" w:rsidR="00804175" w:rsidRPr="0062556F" w:rsidRDefault="00804175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62556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2556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2556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CDFC5AD" w14:textId="77777777" w:rsidR="002B6838" w:rsidRPr="0062556F" w:rsidRDefault="002B6838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7FAF39C9" w14:textId="6737E3AF" w:rsidR="00804175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2556F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048E037" w14:textId="2AD57538" w:rsidR="00804175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2556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6CE4BC4" w14:textId="689ADB91" w:rsidR="009F4D02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F4D02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161423" w:rsidRPr="0062556F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33D5102" w14:textId="1BD9CCAE" w:rsidR="00E92A7C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6E763D">
        <w:rPr>
          <w:rFonts w:ascii="Angsana New" w:hAnsi="Angsana New" w:cs="Angsana New"/>
          <w:sz w:val="30"/>
          <w:szCs w:val="30"/>
          <w:lang w:val="en-US"/>
        </w:rPr>
        <w:t>4</w:t>
      </w:r>
      <w:r w:rsidR="00E92A7C" w:rsidRPr="0062556F">
        <w:rPr>
          <w:rFonts w:ascii="Angsana New" w:hAnsi="Angsana New" w:cs="Angsana New"/>
          <w:sz w:val="30"/>
          <w:szCs w:val="30"/>
        </w:rPr>
        <w:tab/>
      </w:r>
      <w:r w:rsidR="00E92A7C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Pr="006E763D">
        <w:rPr>
          <w:rFonts w:ascii="Angsana New" w:hAnsi="Angsana New" w:cs="Angsana New"/>
          <w:sz w:val="30"/>
          <w:szCs w:val="30"/>
          <w:lang w:val="en-US"/>
        </w:rPr>
        <w:t>2019</w:t>
      </w:r>
    </w:p>
    <w:p w14:paraId="5259816C" w14:textId="38342A43" w:rsidR="00804175" w:rsidRPr="0062556F" w:rsidRDefault="006E763D" w:rsidP="00E92A7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006EF1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การขายเงินลงทุน</w:t>
      </w:r>
    </w:p>
    <w:p w14:paraId="4EC6F6AB" w14:textId="14DDF38E" w:rsidR="00804175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F1EBF7" w14:textId="3947CDA1" w:rsidR="00804175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78F64782" w14:textId="0793828D" w:rsidR="00804175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1B222BD5" w14:textId="454DF6FD" w:rsidR="00F57024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F57024" w:rsidRPr="0062556F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8F8498C" w14:textId="65C1AD1B" w:rsidR="001773DA" w:rsidRPr="0062556F" w:rsidRDefault="006E763D" w:rsidP="008F206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14:paraId="382A380E" w14:textId="265DE9CE" w:rsidR="00A91D6F" w:rsidRPr="0062556F" w:rsidRDefault="006E763D" w:rsidP="008F206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="00A91D6F" w:rsidRPr="0062556F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6B553C4" w14:textId="1B715B3E" w:rsidR="00804175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12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355B6883" w14:textId="1AA1F1AD" w:rsidR="00DA411C" w:rsidRPr="0062556F" w:rsidRDefault="006E763D" w:rsidP="00DA411C">
      <w:pPr>
        <w:pStyle w:val="index"/>
        <w:tabs>
          <w:tab w:val="clear" w:pos="1134"/>
        </w:tabs>
        <w:spacing w:after="0" w:line="380" w:lineRule="exact"/>
        <w:ind w:left="1267" w:hanging="1267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="00DA411C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6C3D5A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ดำเนินงานและรายได้</w:t>
      </w:r>
    </w:p>
    <w:p w14:paraId="0EC5290F" w14:textId="7E0DF720" w:rsidR="00523C4F" w:rsidRPr="0062556F" w:rsidRDefault="006E763D" w:rsidP="00677861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14</w:t>
      </w:r>
      <w:r w:rsidR="00721EC2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สัญญาเช่า</w:t>
      </w:r>
    </w:p>
    <w:p w14:paraId="3CC4D228" w14:textId="280B6E43" w:rsidR="00694B55" w:rsidRPr="0062556F" w:rsidRDefault="006E763D" w:rsidP="00DD48EA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="00694B55" w:rsidRPr="0062556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694B55" w:rsidRPr="0062556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5BF1ABA" w14:textId="486F4AC9" w:rsidR="00804175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F71355F" w14:textId="17191891" w:rsidR="00804175" w:rsidRPr="0062556F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17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5197B9D" w14:textId="615AA780" w:rsidR="00C154D8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763D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="00C154D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6DD8C35F" w14:textId="3B0C2834" w:rsidR="00000751" w:rsidRPr="0062556F" w:rsidRDefault="00000751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19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000751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1DA82ADA" w14:textId="77777777" w:rsidR="00733200" w:rsidRPr="0062556F" w:rsidRDefault="00733200" w:rsidP="005670FC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780A77D" w14:textId="77777777" w:rsidR="00B63674" w:rsidRPr="0062556F" w:rsidRDefault="00B63674" w:rsidP="005670FC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DA64C62" w14:textId="5FF43C38" w:rsidR="00804175" w:rsidRPr="0062556F" w:rsidRDefault="00804175" w:rsidP="00D05081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CD53F8" w14:textId="77777777" w:rsidR="00804175" w:rsidRPr="0062556F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31B416A" w14:textId="7C07FD62" w:rsidR="00804175" w:rsidRPr="0062556F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0062556F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6C3596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1</w:t>
      </w:r>
      <w:r w:rsidR="005D0046">
        <w:rPr>
          <w:rFonts w:ascii="Angsana New" w:hAnsi="Angsana New" w:cs="Angsana New"/>
          <w:sz w:val="30"/>
          <w:szCs w:val="30"/>
        </w:rPr>
        <w:t>2</w:t>
      </w:r>
      <w:r w:rsidR="00FD3307" w:rsidRPr="0062556F">
        <w:rPr>
          <w:rFonts w:ascii="Angsana New" w:hAnsi="Angsana New" w:cs="Angsana New"/>
          <w:sz w:val="30"/>
          <w:szCs w:val="30"/>
        </w:rPr>
        <w:t xml:space="preserve"> </w:t>
      </w:r>
      <w:r w:rsidR="00D237C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D68E2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</w:p>
    <w:p w14:paraId="37A93DC6" w14:textId="77777777" w:rsidR="00804175" w:rsidRPr="0062556F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B3AC98" w14:textId="77777777" w:rsidR="00804175" w:rsidRPr="00126F4B" w:rsidRDefault="00804175" w:rsidP="00E51D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126F4B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1F130FC" w14:textId="77777777" w:rsidR="002B6838" w:rsidRPr="0062556F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CF137CB" w14:textId="77777777" w:rsidR="00F369BB" w:rsidRPr="0062556F" w:rsidRDefault="00556AD1" w:rsidP="00D0508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  <w:r w:rsidR="005F6137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F369BB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ข้อมูลบริษัท</w:t>
      </w:r>
    </w:p>
    <w:p w14:paraId="5CF65783" w14:textId="77777777" w:rsidR="002B6838" w:rsidRPr="0062556F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882496" w14:textId="77777777" w:rsidR="00161423" w:rsidRPr="0062556F" w:rsidRDefault="00161423" w:rsidP="00161423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62556F">
        <w:rPr>
          <w:rFonts w:ascii="Angsana New" w:hAnsi="Angsana New" w:cs="Angsana New"/>
          <w:cs/>
          <w:lang w:val="en-US"/>
        </w:rPr>
        <w:t xml:space="preserve">บริษัท บูทิค คอร์ปอเรชั่น จำกัด (มหาชน) </w:t>
      </w:r>
      <w:r w:rsidRPr="0062556F">
        <w:rPr>
          <w:rFonts w:ascii="Angsana New" w:hAnsi="Angsana New" w:cs="Angsana New"/>
          <w:lang w:val="en-US"/>
        </w:rPr>
        <w:t>“</w:t>
      </w:r>
      <w:r w:rsidRPr="0062556F">
        <w:rPr>
          <w:rFonts w:ascii="Angsana New" w:hAnsi="Angsana New" w:cs="Angsana New"/>
          <w:cs/>
          <w:lang w:val="en-US"/>
        </w:rPr>
        <w:t>บริษัท</w:t>
      </w:r>
      <w:r w:rsidRPr="0062556F">
        <w:rPr>
          <w:rFonts w:ascii="Angsana New" w:hAnsi="Angsana New" w:cs="Angsana New"/>
          <w:lang w:val="en-US"/>
        </w:rPr>
        <w:t xml:space="preserve">” </w:t>
      </w:r>
      <w:r w:rsidRPr="0062556F">
        <w:rPr>
          <w:rFonts w:ascii="Angsana New" w:hAnsi="Angsana New" w:cs="Angsana New"/>
          <w:cs/>
          <w:lang w:val="en-US"/>
        </w:rPr>
        <w:t>และบริษัทย่อย</w:t>
      </w:r>
      <w:r w:rsidRPr="0062556F">
        <w:rPr>
          <w:rFonts w:ascii="Angsana New" w:hAnsi="Angsana New" w:cs="Angsana New"/>
          <w:lang w:val="en-US"/>
        </w:rPr>
        <w:t xml:space="preserve"> (</w:t>
      </w:r>
      <w:r w:rsidRPr="0062556F">
        <w:rPr>
          <w:rFonts w:ascii="Angsana New" w:hAnsi="Angsana New" w:cs="Angsana New"/>
          <w:cs/>
          <w:lang w:val="en-US"/>
        </w:rPr>
        <w:t xml:space="preserve">รวมกันเรียกว่า </w:t>
      </w:r>
      <w:r w:rsidRPr="0062556F">
        <w:rPr>
          <w:rFonts w:ascii="Angsana New" w:hAnsi="Angsana New" w:cs="Angsana New"/>
          <w:lang w:val="en-US"/>
        </w:rPr>
        <w:t>“</w:t>
      </w:r>
      <w:r w:rsidRPr="0062556F">
        <w:rPr>
          <w:rFonts w:ascii="Angsana New" w:hAnsi="Angsana New" w:cs="Angsana New"/>
          <w:cs/>
          <w:lang w:val="en-US"/>
        </w:rPr>
        <w:t>กลุ่มบริษัท</w:t>
      </w:r>
      <w:r w:rsidRPr="0062556F">
        <w:rPr>
          <w:rFonts w:ascii="Angsana New" w:hAnsi="Angsana New" w:cs="Angsana New"/>
          <w:lang w:val="en-US"/>
        </w:rPr>
        <w:t xml:space="preserve">”) </w:t>
      </w:r>
      <w:r w:rsidRPr="0062556F">
        <w:rPr>
          <w:rFonts w:ascii="Angsana New" w:hAnsi="Angsana New" w:cs="Angsana New"/>
          <w:cs/>
          <w:lang w:val="en-US"/>
        </w:rPr>
        <w:t xml:space="preserve">ดำเนินธุรกิจหลักเกี่ยวกับการพัฒนาอสังหาริมทรัพย์ ให้บริการที่พัก โรงแรม ศูนย์การค้าและขายโครงการพัฒนาอสังหาริมทรัพย์ และให้บริการการบริหารจัดการการลงทุนในอสังหาริมทรัพย์ </w:t>
      </w:r>
    </w:p>
    <w:p w14:paraId="0EF09332" w14:textId="77777777" w:rsidR="00161423" w:rsidRPr="0062556F" w:rsidRDefault="00161423" w:rsidP="00161423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</w:p>
    <w:p w14:paraId="3E4B8CA7" w14:textId="2535D0F4" w:rsidR="00161423" w:rsidRPr="0062556F" w:rsidRDefault="00161423" w:rsidP="00161423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62556F">
        <w:rPr>
          <w:rFonts w:ascii="Angsana New" w:hAnsi="Angsana New" w:cs="Angsana New"/>
          <w:sz w:val="30"/>
          <w:szCs w:val="30"/>
          <w:u w:val="none"/>
          <w:cs/>
        </w:rPr>
        <w:t>ผู้ถือหุ้นรายใหญ่ในระหว่างปี</w:t>
      </w:r>
      <w:r w:rsidRPr="0062556F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>ได้แก่ บริษัท บี คอร์ปอเรชั่น โฮลดิ้งส์ จำกัด ซึ่งเป็นนิติบุคคลที่จัดตั้งขึ้นในประเทศไทย</w:t>
      </w:r>
      <w:r w:rsidRPr="0062556F">
        <w:rPr>
          <w:rFonts w:ascii="Angsana New" w:hAnsi="Angsana New" w:cs="Angsana New"/>
          <w:sz w:val="30"/>
          <w:szCs w:val="30"/>
          <w:u w:val="none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>สัดส่วนการถือหุ้นร้อยละ</w:t>
      </w:r>
      <w:r w:rsidRPr="0062556F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25</w:t>
      </w:r>
      <w:r w:rsidRPr="0062556F">
        <w:rPr>
          <w:rFonts w:ascii="Angsana New" w:hAnsi="Angsana New" w:cs="Angsana New"/>
          <w:sz w:val="30"/>
          <w:szCs w:val="30"/>
          <w:u w:val="none"/>
        </w:rPr>
        <w:t xml:space="preserve">) 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>และ</w:t>
      </w:r>
      <w:r w:rsidRPr="0062556F">
        <w:rPr>
          <w:rFonts w:ascii="Angsana New" w:hAnsi="Angsana New" w:cs="Angsana New"/>
          <w:sz w:val="30"/>
          <w:szCs w:val="30"/>
          <w:u w:val="none"/>
        </w:rPr>
        <w:t xml:space="preserve"> Element Capital Mauritius Ltd. 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>ซึ่งเป็นนิติบุคคลที่จัดตั้งในสาธารณรัฐมอริเชียส (สัดส่วนการถือหุ้นร้อยละ</w:t>
      </w:r>
      <w:r w:rsidRPr="0062556F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16</w:t>
      </w:r>
      <w:r w:rsidRPr="0062556F">
        <w:rPr>
          <w:rFonts w:ascii="Angsana New" w:hAnsi="Angsana New" w:cs="Angsana New"/>
          <w:sz w:val="30"/>
          <w:szCs w:val="30"/>
          <w:u w:val="none"/>
        </w:rPr>
        <w:t xml:space="preserve">) 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ผู้ถือหุ้นใหญ่ในลำดับสูงสุดในระหว่างปี ได้แก่ ในกลุ่มตระกูลทักราล        </w:t>
      </w:r>
    </w:p>
    <w:p w14:paraId="735FB1F0" w14:textId="77777777" w:rsidR="006D68E2" w:rsidRPr="0062556F" w:rsidRDefault="006D68E2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393A4B22" w14:textId="706EB715" w:rsidR="00424056" w:rsidRPr="00126F4B" w:rsidRDefault="006E763D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126F4B">
        <w:rPr>
          <w:rFonts w:ascii="Angsana New" w:hAnsi="Angsana New" w:cs="Angsana New"/>
          <w:b/>
          <w:bCs/>
          <w:sz w:val="30"/>
          <w:szCs w:val="30"/>
          <w:u w:val="none"/>
        </w:rPr>
        <w:t>2</w:t>
      </w:r>
      <w:r w:rsidR="00F727BA" w:rsidRPr="00126F4B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</w:r>
      <w:r w:rsidR="00804175" w:rsidRPr="00126F4B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0C613670" w14:textId="77777777" w:rsidR="009B202B" w:rsidRPr="0062556F" w:rsidRDefault="009B202B" w:rsidP="005670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8722D6C" w14:textId="77777777" w:rsidR="00005185" w:rsidRPr="0062556F" w:rsidRDefault="00804175" w:rsidP="005670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2556F">
        <w:rPr>
          <w:rFonts w:ascii="Angsana New" w:hAnsi="Angsana New"/>
          <w:i/>
          <w:iCs/>
          <w:sz w:val="30"/>
          <w:szCs w:val="30"/>
          <w:cs/>
        </w:rPr>
        <w:t>(ก)</w:t>
      </w:r>
      <w:r w:rsidRPr="0062556F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F454DB2" w14:textId="77777777" w:rsidR="00804175" w:rsidRPr="0062556F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0C267C0" w14:textId="16C72C7D" w:rsidR="00161423" w:rsidRPr="0062556F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E763D" w:rsidRPr="006E763D">
        <w:rPr>
          <w:rFonts w:ascii="Angsana New" w:hAnsi="Angsana New" w:cs="Angsana New"/>
          <w:sz w:val="30"/>
          <w:szCs w:val="30"/>
        </w:rPr>
        <w:t>34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7D131287" w14:textId="77777777" w:rsidR="00161423" w:rsidRPr="0062556F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FBAC6D1" w14:textId="55E8A113" w:rsidR="00804175" w:rsidRPr="0062556F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4B7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F35B6" w:rsidRPr="0062556F">
        <w:rPr>
          <w:rFonts w:ascii="Angsana New" w:hAnsi="Angsana New" w:cs="Angsana New"/>
          <w:sz w:val="30"/>
          <w:szCs w:val="30"/>
        </w:rPr>
        <w:br/>
      </w:r>
      <w:r w:rsidR="006E763D" w:rsidRPr="006E763D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E763D" w:rsidRPr="006E763D">
        <w:rPr>
          <w:rFonts w:ascii="Angsana New" w:hAnsi="Angsana New" w:cs="Angsana New"/>
          <w:sz w:val="30"/>
          <w:szCs w:val="30"/>
        </w:rPr>
        <w:t>2562</w:t>
      </w:r>
    </w:p>
    <w:p w14:paraId="1B6A30D8" w14:textId="77777777" w:rsidR="003F3D92" w:rsidRPr="0062556F" w:rsidRDefault="003F3D92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53E09E0B" w14:textId="487E29E7" w:rsidR="00FC3A9C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6E763D" w:rsidRPr="006E763D">
        <w:rPr>
          <w:rFonts w:ascii="Angsana New" w:hAnsi="Angsana New" w:cs="Angsana New"/>
          <w:sz w:val="30"/>
          <w:szCs w:val="30"/>
        </w:rPr>
        <w:t>16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เรื่อง สัญญาเช่า (</w:t>
      </w:r>
      <w:r w:rsidRPr="0062556F">
        <w:rPr>
          <w:rFonts w:ascii="Angsana New" w:hAnsi="Angsana New" w:cs="Angsana New"/>
          <w:sz w:val="30"/>
          <w:szCs w:val="30"/>
        </w:rPr>
        <w:t xml:space="preserve">TFRS </w:t>
      </w:r>
      <w:r w:rsidR="006E763D" w:rsidRPr="006E763D">
        <w:rPr>
          <w:rFonts w:ascii="Angsana New" w:hAnsi="Angsana New" w:cs="Angsana New"/>
          <w:sz w:val="30"/>
          <w:szCs w:val="30"/>
        </w:rPr>
        <w:t>16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6E763D" w:rsidRPr="006E763D">
        <w:rPr>
          <w:rFonts w:ascii="Angsana New" w:hAnsi="Angsana New" w:cs="Angsana New"/>
          <w:sz w:val="30"/>
          <w:szCs w:val="30"/>
        </w:rPr>
        <w:t>3</w:t>
      </w:r>
    </w:p>
    <w:p w14:paraId="2B1A5DA8" w14:textId="17B66620" w:rsidR="00637D8A" w:rsidRDefault="00637D8A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637D8A">
        <w:rPr>
          <w:rFonts w:ascii="Angsana New" w:hAnsi="Angsana New" w:cs="Angsana New" w:hint="cs"/>
          <w:sz w:val="30"/>
          <w:szCs w:val="30"/>
          <w:cs/>
        </w:rPr>
        <w:lastRenderedPageBreak/>
        <w:t>นอกจากนี้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</w:t>
      </w:r>
      <w:r w:rsidRPr="00637D8A">
        <w:rPr>
          <w:rFonts w:ascii="Angsana New" w:hAnsi="Angsana New" w:cs="Angsana New" w:hint="cs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37D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7D8A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637D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7D8A">
        <w:rPr>
          <w:rFonts w:ascii="Angsana New" w:hAnsi="Angsana New" w:cs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692E0A0F" w14:textId="77777777" w:rsidR="00637D8A" w:rsidRPr="0062556F" w:rsidRDefault="00637D8A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6B1BE216" w14:textId="77777777" w:rsidR="00804175" w:rsidRPr="0062556F" w:rsidRDefault="00804175" w:rsidP="005B0E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62556F">
        <w:rPr>
          <w:rFonts w:ascii="Angsana New" w:hAnsi="Angsana New"/>
          <w:i/>
          <w:iCs/>
          <w:sz w:val="30"/>
          <w:szCs w:val="30"/>
          <w:cs/>
        </w:rPr>
        <w:t>(</w:t>
      </w:r>
      <w:r w:rsidR="00161423" w:rsidRPr="0062556F">
        <w:rPr>
          <w:rFonts w:ascii="Angsana New" w:hAnsi="Angsana New"/>
          <w:i/>
          <w:iCs/>
          <w:sz w:val="30"/>
          <w:szCs w:val="30"/>
          <w:cs/>
        </w:rPr>
        <w:t>ข</w:t>
      </w:r>
      <w:r w:rsidRPr="0062556F">
        <w:rPr>
          <w:rFonts w:ascii="Angsana New" w:hAnsi="Angsana New"/>
          <w:i/>
          <w:iCs/>
          <w:sz w:val="30"/>
          <w:szCs w:val="30"/>
          <w:cs/>
        </w:rPr>
        <w:t>)</w:t>
      </w:r>
      <w:r w:rsidRPr="0062556F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E70AA9" w:rsidRPr="0062556F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307C65" w:rsidRPr="0062556F">
        <w:rPr>
          <w:rFonts w:ascii="Angsana New" w:hAnsi="Angsana New"/>
          <w:i/>
          <w:iCs/>
          <w:sz w:val="30"/>
          <w:szCs w:val="30"/>
          <w:cs/>
        </w:rPr>
        <w:t>และการประมาณ</w:t>
      </w:r>
      <w:r w:rsidR="00E70AA9" w:rsidRPr="0062556F">
        <w:rPr>
          <w:rFonts w:ascii="Angsana New" w:hAnsi="Angsana New"/>
          <w:i/>
          <w:iCs/>
          <w:sz w:val="30"/>
          <w:szCs w:val="30"/>
          <w:cs/>
        </w:rPr>
        <w:t>การ</w:t>
      </w:r>
    </w:p>
    <w:p w14:paraId="27BD5AE2" w14:textId="77777777" w:rsidR="002B6838" w:rsidRPr="0062556F" w:rsidRDefault="002B6838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14:paraId="2654515E" w14:textId="06514787" w:rsidR="00862777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E763D" w:rsidRPr="006E763D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6E763D" w:rsidRPr="006E763D">
        <w:rPr>
          <w:rFonts w:ascii="Angsana New" w:hAnsi="Angsana New" w:cs="Angsana New"/>
          <w:sz w:val="30"/>
          <w:szCs w:val="30"/>
        </w:rPr>
        <w:t>3</w:t>
      </w:r>
    </w:p>
    <w:p w14:paraId="583ECC9F" w14:textId="77777777" w:rsidR="00A90EE5" w:rsidRDefault="00A90EE5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014B1177" w14:textId="77777777" w:rsidR="00A90EE5" w:rsidRPr="00674750" w:rsidRDefault="00A90EE5" w:rsidP="00D56A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rPr>
          <w:rFonts w:ascii="Angsana New" w:hAnsi="Angsana New" w:cs="Angsana New"/>
          <w:sz w:val="30"/>
          <w:szCs w:val="30"/>
        </w:rPr>
      </w:pPr>
      <w:r w:rsidRPr="00D56AE6">
        <w:rPr>
          <w:rFonts w:ascii="Angsana New" w:hAnsi="Angsana New" w:cs="Angsana New"/>
          <w:i/>
          <w:iCs/>
          <w:sz w:val="30"/>
          <w:szCs w:val="30"/>
          <w:cs/>
        </w:rPr>
        <w:t>(ค)</w:t>
      </w:r>
      <w:r w:rsidRPr="00D56AE6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674750">
        <w:rPr>
          <w:rFonts w:ascii="Angsana New" w:hAnsi="Angsana New" w:cs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  <w:r w:rsidRPr="0067475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7E9ACB7" w14:textId="77777777" w:rsidR="00A90EE5" w:rsidRPr="00674750" w:rsidRDefault="00A90EE5" w:rsidP="00CD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3AF3150F" w14:textId="7A99976C" w:rsidR="005B0EA3" w:rsidRDefault="00F60138" w:rsidP="00242320">
      <w:pPr>
        <w:pStyle w:val="AccountingPolicy"/>
        <w:tabs>
          <w:tab w:val="left" w:pos="-6210"/>
        </w:tabs>
        <w:ind w:left="540" w:firstLine="0"/>
        <w:jc w:val="thaiDistribute"/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</w:pP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ณ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วันที่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30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กันยายน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2563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กลุ่มบริษัทและบริษัทมีหนี้สินหมุนเวียนสูงกว่าสินทรัพย์หมุนเวียนจำนวน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357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ล้านบาทและ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35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ล้านบาท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ตามลำดับ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และผลการดำเนินงานสำหรับงวดเก้าเดือนสิ้นสุดวันที่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30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กันยายน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2563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</w:t>
      </w:r>
      <w:r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bidi="th-TH"/>
        </w:rPr>
        <w:br/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จำนวน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240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ล้านบาท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และ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15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ล้านบาท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ตามลำดับ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การดำเนินงานของกลุ่มบริษัท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เชื้อไวรัส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>COVID-19</w:t>
      </w:r>
    </w:p>
    <w:p w14:paraId="1CC2EBE6" w14:textId="77777777" w:rsidR="00242320" w:rsidRPr="00674750" w:rsidRDefault="00242320" w:rsidP="005B0EA3">
      <w:pPr>
        <w:pStyle w:val="AccountingPolicy"/>
        <w:tabs>
          <w:tab w:val="left" w:pos="-6210"/>
        </w:tabs>
        <w:ind w:left="540"/>
        <w:jc w:val="thaiDistribute"/>
        <w:rPr>
          <w:rFonts w:ascii="Angsana New" w:hAnsi="Angsana New" w:cs="Angsana New"/>
          <w:sz w:val="30"/>
          <w:szCs w:val="30"/>
          <w:lang w:eastAsia="x-none" w:bidi="th-TH"/>
        </w:rPr>
      </w:pPr>
    </w:p>
    <w:p w14:paraId="17BD7986" w14:textId="4D8B4282" w:rsidR="005B0EA3" w:rsidRPr="00674750" w:rsidRDefault="00F60138" w:rsidP="00B35D1D">
      <w:pPr>
        <w:pStyle w:val="AccountingPolicy"/>
        <w:tabs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eastAsia="x-none" w:bidi="th-TH"/>
        </w:rPr>
      </w:pP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อย่างไรก็ตาม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ผู้บริหารของกลุ่มบริษัทเชื่อมั่นว่า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จากการที่สถานการณ์ของ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COVID-19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มีแนวโน้มในทางที่ดีขึ้น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ตลอดจนการผ่อนปรนมาตรการเพื่อควบคุมการแพร่ระบาดของ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COVID-19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ของรัฐบาล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จะมีผลทำให้กลุ่มบริษัทมีผลการดำเนินงานและมีสภาพคล่องที่ดีขึ้น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โดยกลุ่มบริษัทใช้นโยบายและวิธีการเพื่อจัดการความเสี่ยงด้านสภาพคล่อง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ลดงบประมาณค่าใช้จ่าย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ดำเนินการพิจารณาขายโครงการพัฒนาอสังหาริมทรัพย์หลายแห่ง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F60138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ซึ่งเป็นไปตามรูปแบบการดำเนินธุรกิจปกติของบริษัท</w:t>
      </w:r>
      <w:r w:rsidRPr="00F60138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="004925C0" w:rsidRPr="004925C0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รวมถึงการขยายระยะเวลาการชำระคืนเงินกู้ยืม</w:t>
      </w:r>
      <w:r w:rsidR="004925C0" w:rsidRPr="004925C0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="004925C0" w:rsidRPr="004925C0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ซึ่งได้รับอนุมัติจากสถาบันการเงินแล้ว</w:t>
      </w:r>
      <w:r w:rsidR="004925C0" w:rsidRPr="004925C0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="004925C0" w:rsidRPr="004925C0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เมื่อวันที่</w:t>
      </w:r>
      <w:r w:rsidR="004925C0" w:rsidRPr="004925C0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12 </w:t>
      </w:r>
      <w:r w:rsidR="004925C0" w:rsidRPr="004925C0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พฤศจิกายน</w:t>
      </w:r>
      <w:r w:rsidR="004925C0" w:rsidRPr="004925C0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2563 </w:t>
      </w:r>
      <w:r w:rsidR="004925C0" w:rsidRPr="004925C0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เป็นจำนวนเงิน</w:t>
      </w:r>
      <w:r w:rsidR="004925C0" w:rsidRPr="004925C0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300 </w:t>
      </w:r>
      <w:r w:rsidR="004925C0" w:rsidRPr="004925C0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ล้านบาท</w:t>
      </w:r>
      <w:bookmarkStart w:id="0" w:name="_GoBack"/>
      <w:bookmarkEnd w:id="0"/>
    </w:p>
    <w:p w14:paraId="35443A42" w14:textId="77777777" w:rsidR="008D1C67" w:rsidRPr="00674750" w:rsidRDefault="008D1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 w:cs="Angsana New"/>
          <w:color w:val="000000"/>
          <w:sz w:val="30"/>
          <w:szCs w:val="30"/>
          <w:cs/>
          <w:lang w:val="en-GB" w:eastAsia="x-none"/>
        </w:rPr>
      </w:pPr>
      <w:r w:rsidRPr="00674750">
        <w:rPr>
          <w:rFonts w:ascii="Angsana New" w:hAnsi="Angsana New" w:cs="Angsana New"/>
          <w:sz w:val="30"/>
          <w:szCs w:val="30"/>
          <w:cs/>
          <w:lang w:eastAsia="x-none"/>
        </w:rPr>
        <w:br w:type="page"/>
      </w:r>
    </w:p>
    <w:p w14:paraId="0A77E06A" w14:textId="2B125211" w:rsidR="00A90EE5" w:rsidRDefault="00F60138" w:rsidP="00B35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eop"/>
          <w:rFonts w:ascii="Angsana New" w:hAnsi="Angsana New" w:cs="Angsana New"/>
          <w:color w:val="000000"/>
          <w:sz w:val="30"/>
          <w:szCs w:val="30"/>
          <w:shd w:val="clear" w:color="auto" w:fill="FFFFFF"/>
        </w:rPr>
      </w:pPr>
      <w:r w:rsidRPr="00F60138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lastRenderedPageBreak/>
        <w:t>การดำเนินการดังกล่าวข้างต้นจะทำให้กลุ่มบริษัทมีสภาพคล่องเพียงพอในการดำเนินธุรกิจและจ่ายชำระหนี้เมื่อถึงกำหนด</w:t>
      </w:r>
      <w:r w:rsidRPr="00F6013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F60138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</w:t>
      </w:r>
      <w:r w:rsidRPr="00F6013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F60138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ตามหลักเกณฑ์การดำเนินงานต่อเนื่อง</w:t>
      </w:r>
      <w:r w:rsidRPr="00F6013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F60138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</w:t>
      </w:r>
      <w:r w:rsidRPr="00F6013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F60138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ดังนั้น</w:t>
      </w:r>
      <w:r w:rsidRPr="00F6013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F60138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F6013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F60138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  <w:r w:rsidR="00B35D1D">
        <w:rPr>
          <w:rStyle w:val="eop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</w:p>
    <w:p w14:paraId="347D2B58" w14:textId="77777777" w:rsidR="00B35D1D" w:rsidRDefault="00B35D1D" w:rsidP="00B35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5E9FBF6" w14:textId="543DFDB2" w:rsidR="00A0399D" w:rsidRPr="00126F4B" w:rsidRDefault="006E763D" w:rsidP="00A0399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126F4B">
        <w:rPr>
          <w:rFonts w:ascii="Angsana New" w:hAnsi="Angsana New" w:cs="Angsana New"/>
          <w:b/>
          <w:bCs/>
          <w:sz w:val="30"/>
          <w:szCs w:val="30"/>
          <w:u w:val="none"/>
        </w:rPr>
        <w:t>3</w:t>
      </w:r>
      <w:r w:rsidR="00A0399D" w:rsidRPr="00126F4B">
        <w:rPr>
          <w:rFonts w:ascii="Angsana New" w:hAnsi="Angsana New" w:cs="Angsana New"/>
          <w:b/>
          <w:bCs/>
          <w:sz w:val="30"/>
          <w:szCs w:val="30"/>
          <w:u w:val="none"/>
        </w:rPr>
        <w:tab/>
      </w:r>
      <w:r w:rsidR="00A0399D" w:rsidRPr="00126F4B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6C73D2CC" w14:textId="77777777" w:rsidR="00A0399D" w:rsidRPr="0062556F" w:rsidRDefault="00A0399D" w:rsidP="00A0399D">
      <w:pPr>
        <w:rPr>
          <w:rFonts w:ascii="Angsana New" w:hAnsi="Angsana New" w:cs="Angsana New"/>
          <w:sz w:val="30"/>
          <w:szCs w:val="30"/>
        </w:rPr>
      </w:pPr>
    </w:p>
    <w:p w14:paraId="326AD26C" w14:textId="4B5E470F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Cs w:val="30"/>
        </w:rPr>
      </w:pPr>
      <w:r w:rsidRPr="0062556F">
        <w:rPr>
          <w:rFonts w:cs="Angsana New"/>
          <w:szCs w:val="30"/>
          <w:cs/>
        </w:rPr>
        <w:t xml:space="preserve">ตั้งแต่วันที่ </w:t>
      </w:r>
      <w:r w:rsidR="006E763D" w:rsidRPr="006E763D">
        <w:rPr>
          <w:rFonts w:cs="Angsana New"/>
          <w:szCs w:val="30"/>
        </w:rPr>
        <w:t>1</w:t>
      </w:r>
      <w:r w:rsidRPr="0062556F">
        <w:rPr>
          <w:rFonts w:cs="Angsana New"/>
          <w:szCs w:val="30"/>
        </w:rPr>
        <w:t xml:space="preserve"> </w:t>
      </w:r>
      <w:r w:rsidRPr="0062556F">
        <w:rPr>
          <w:rFonts w:cs="Angsana New"/>
          <w:szCs w:val="30"/>
          <w:cs/>
        </w:rPr>
        <w:t xml:space="preserve">มกราคม </w:t>
      </w:r>
      <w:r w:rsidR="006E763D" w:rsidRPr="006E763D">
        <w:rPr>
          <w:rFonts w:cs="Angsana New"/>
          <w:szCs w:val="30"/>
        </w:rPr>
        <w:t>2563</w:t>
      </w:r>
      <w:r w:rsidRPr="0062556F">
        <w:rPr>
          <w:rFonts w:cs="Angsana New"/>
          <w:szCs w:val="30"/>
        </w:rPr>
        <w:t xml:space="preserve"> </w:t>
      </w:r>
      <w:r w:rsidRPr="0062556F">
        <w:rPr>
          <w:rFonts w:eastAsia="Calibri" w:cs="Angsana New"/>
          <w:szCs w:val="30"/>
          <w:cs/>
          <w:lang w:val="en-GB"/>
        </w:rPr>
        <w:t>กลุ่มบริษัท</w:t>
      </w:r>
      <w:r w:rsidRPr="0062556F">
        <w:rPr>
          <w:rFonts w:cs="Angsana New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62556F">
        <w:rPr>
          <w:rFonts w:cs="Angsana New"/>
          <w:szCs w:val="30"/>
        </w:rPr>
        <w:t xml:space="preserve">TFRS </w:t>
      </w:r>
      <w:r w:rsidR="006E763D" w:rsidRPr="006E763D">
        <w:rPr>
          <w:rFonts w:cs="Angsana New"/>
          <w:szCs w:val="30"/>
        </w:rPr>
        <w:t>16</w:t>
      </w:r>
      <w:r w:rsidRPr="0062556F">
        <w:rPr>
          <w:rFonts w:cs="Angsana New"/>
          <w:szCs w:val="30"/>
        </w:rPr>
        <w:t xml:space="preserve"> </w:t>
      </w:r>
      <w:r w:rsidRPr="0062556F">
        <w:rPr>
          <w:rFonts w:cs="Angsana New"/>
          <w:szCs w:val="30"/>
          <w:cs/>
        </w:rPr>
        <w:t xml:space="preserve">เป็นครั้งแรก </w:t>
      </w:r>
    </w:p>
    <w:p w14:paraId="47174BE1" w14:textId="77777777" w:rsidR="00345CFB" w:rsidRPr="0062556F" w:rsidRDefault="00345CFB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Cs w:val="30"/>
        </w:rPr>
      </w:pPr>
    </w:p>
    <w:p w14:paraId="63C6DDFD" w14:textId="77777777" w:rsidR="00A0399D" w:rsidRPr="0062556F" w:rsidRDefault="00A0399D" w:rsidP="00A0399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F3F1849" w14:textId="77777777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Cs w:val="30"/>
        </w:rPr>
      </w:pPr>
    </w:p>
    <w:p w14:paraId="12939F82" w14:textId="28D7695B" w:rsidR="00A0399D" w:rsidRPr="0062556F" w:rsidRDefault="00A0399D" w:rsidP="00C81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2556F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62556F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62556F">
        <w:rPr>
          <w:rFonts w:ascii="Angsana New" w:eastAsia="Calibri" w:hAnsi="Angsana New"/>
          <w:sz w:val="30"/>
          <w:szCs w:val="30"/>
          <w:cs/>
          <w:lang w:val="en-GB"/>
        </w:rPr>
        <w:t>และองค์ประกอบอื่นของส่วนของผู้ถือหุ้น</w:t>
      </w:r>
      <w:r w:rsidRPr="0062556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E763D" w:rsidRPr="006E763D">
        <w:rPr>
          <w:rFonts w:ascii="Angsana New" w:hAnsi="Angsana New"/>
          <w:sz w:val="30"/>
          <w:szCs w:val="30"/>
        </w:rPr>
        <w:t>1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มกราคม </w:t>
      </w:r>
      <w:r w:rsidR="006E763D" w:rsidRPr="006E763D">
        <w:rPr>
          <w:rFonts w:ascii="Angsana New" w:hAnsi="Angsana New"/>
          <w:sz w:val="30"/>
          <w:szCs w:val="30"/>
        </w:rPr>
        <w:t>2563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="00A90EE5">
        <w:rPr>
          <w:rFonts w:ascii="Angsana New" w:hAnsi="Angsana New"/>
          <w:sz w:val="30"/>
          <w:szCs w:val="30"/>
        </w:rPr>
        <w:br/>
      </w:r>
      <w:r w:rsidRPr="0062556F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/>
          <w:sz w:val="30"/>
          <w:szCs w:val="30"/>
        </w:rPr>
        <w:t>2562</w:t>
      </w:r>
      <w:r w:rsidRPr="0062556F">
        <w:rPr>
          <w:rFonts w:ascii="Angsana New" w:hAnsi="Angsana New"/>
          <w:sz w:val="30"/>
          <w:szCs w:val="30"/>
        </w:rPr>
        <w:t xml:space="preserve"> </w:t>
      </w:r>
    </w:p>
    <w:p w14:paraId="445B02C9" w14:textId="77777777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Cs w:val="30"/>
        </w:rPr>
      </w:pPr>
    </w:p>
    <w:p w14:paraId="7286BA93" w14:textId="77777777" w:rsidR="00A0399D" w:rsidRPr="0062556F" w:rsidRDefault="00A0399D" w:rsidP="00C81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17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</w:t>
      </w:r>
      <w:r w:rsidRPr="0062556F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62556F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62556F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Pr="0062556F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35B08646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01C026C" w14:textId="77777777" w:rsidR="00A0399D" w:rsidRPr="0062556F" w:rsidRDefault="00A0399D" w:rsidP="00C81E0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990"/>
        </w:tabs>
        <w:autoSpaceDE w:val="0"/>
        <w:autoSpaceDN w:val="0"/>
        <w:adjustRightInd w:val="0"/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62556F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D95BEA7" w14:textId="77777777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Cs w:val="30"/>
        </w:rPr>
      </w:pPr>
    </w:p>
    <w:p w14:paraId="54BFE934" w14:textId="182138F4" w:rsidR="00A0399D" w:rsidRPr="0062556F" w:rsidRDefault="00A0399D" w:rsidP="00C81E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6E763D" w:rsidRPr="006E763D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(“TFRS </w:t>
      </w:r>
      <w:r w:rsidR="006E763D" w:rsidRPr="006E763D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”) </w:t>
      </w:r>
      <w:r w:rsidRPr="0062556F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6E763D" w:rsidRPr="006E763D">
        <w:rPr>
          <w:rFonts w:ascii="Angsana New" w:hAnsi="Angsana New"/>
          <w:sz w:val="30"/>
          <w:szCs w:val="30"/>
        </w:rPr>
        <w:t>3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62556F">
        <w:rPr>
          <w:rFonts w:ascii="Angsana New" w:hAnsi="Angsana New"/>
          <w:sz w:val="30"/>
          <w:szCs w:val="30"/>
        </w:rPr>
        <w:t>(FVOCI)</w:t>
      </w:r>
      <w:r w:rsidRPr="0062556F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62556F">
        <w:rPr>
          <w:rFonts w:ascii="Angsana New" w:hAnsi="Angsana New"/>
          <w:sz w:val="30"/>
          <w:szCs w:val="30"/>
        </w:rPr>
        <w:t xml:space="preserve"> (FVTPL) </w:t>
      </w:r>
      <w:r w:rsidRPr="0062556F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62556F">
        <w:rPr>
          <w:rFonts w:ascii="Angsana New" w:hAnsi="Angsana New"/>
          <w:sz w:val="30"/>
          <w:szCs w:val="30"/>
        </w:rPr>
        <w:t xml:space="preserve">TFRS </w:t>
      </w:r>
      <w:r w:rsidR="006E763D" w:rsidRPr="006E763D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62556F">
        <w:rPr>
          <w:rFonts w:ascii="Angsana New" w:hAnsi="Angsana New"/>
          <w:sz w:val="30"/>
          <w:szCs w:val="30"/>
        </w:rPr>
        <w:t xml:space="preserve">TFRS </w:t>
      </w:r>
      <w:r w:rsidR="006E763D" w:rsidRPr="006E763D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6E763D" w:rsidRPr="006E763D">
        <w:rPr>
          <w:rFonts w:ascii="Angsana New" w:hAnsi="Angsana New"/>
          <w:sz w:val="30"/>
          <w:szCs w:val="30"/>
        </w:rPr>
        <w:t>105</w:t>
      </w:r>
    </w:p>
    <w:p w14:paraId="6162563E" w14:textId="77777777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 w:val="28"/>
          <w:szCs w:val="28"/>
        </w:rPr>
      </w:pPr>
    </w:p>
    <w:p w14:paraId="14936703" w14:textId="157BCBD9" w:rsidR="00A0399D" w:rsidRDefault="00A0399D" w:rsidP="00C81E0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lastRenderedPageBreak/>
        <w:t>ตาม</w:t>
      </w:r>
      <w:r w:rsidRPr="0062556F">
        <w:rPr>
          <w:rFonts w:ascii="Angsana New" w:hAnsi="Angsana New"/>
          <w:sz w:val="30"/>
          <w:szCs w:val="30"/>
        </w:rPr>
        <w:t xml:space="preserve"> TFRS </w:t>
      </w:r>
      <w:r w:rsidR="006E763D" w:rsidRPr="006E763D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62556F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62556F">
        <w:rPr>
          <w:rFonts w:ascii="Angsana New" w:hAnsi="Angsana New"/>
          <w:sz w:val="30"/>
          <w:szCs w:val="30"/>
          <w:cs/>
        </w:rPr>
        <w:t xml:space="preserve">รับรู้ดอกเบี้ยรับและดอกเบี้ยจ่ายด้วยอัตราดอกเบี้ยตามสัญญา </w:t>
      </w:r>
    </w:p>
    <w:p w14:paraId="4947FD74" w14:textId="77777777" w:rsidR="008D1C67" w:rsidRPr="0062556F" w:rsidRDefault="008D1C67" w:rsidP="00C81E0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69C161E" w14:textId="514D3834" w:rsidR="00A0399D" w:rsidRPr="0062556F" w:rsidRDefault="00A0399D" w:rsidP="00210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62556F">
        <w:rPr>
          <w:rFonts w:ascii="Angsana New" w:hAnsi="Angsana New"/>
          <w:sz w:val="30"/>
          <w:szCs w:val="30"/>
        </w:rPr>
        <w:t xml:space="preserve">TFRS </w:t>
      </w:r>
      <w:r w:rsidR="006E763D" w:rsidRPr="006E763D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>รวมถึงการกระทบ</w:t>
      </w:r>
      <w:r w:rsidR="00236854" w:rsidRPr="0062556F">
        <w:rPr>
          <w:rFonts w:ascii="Angsana New" w:hAnsi="Angsana New"/>
          <w:sz w:val="30"/>
          <w:szCs w:val="30"/>
        </w:rPr>
        <w:br/>
      </w:r>
      <w:r w:rsidRPr="0062556F">
        <w:rPr>
          <w:rFonts w:ascii="Angsana New" w:hAnsi="Angsana New"/>
          <w:sz w:val="30"/>
          <w:szCs w:val="30"/>
          <w:cs/>
        </w:rPr>
        <w:t>ยอดมูลค่าตามบัญชีของสินทรัพย์ทางการเงินและหนี้สินทางการเงินแต่ละประเภทของ</w:t>
      </w:r>
      <w:r w:rsidRPr="0062556F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236854" w:rsidRPr="0062556F">
        <w:rPr>
          <w:rFonts w:ascii="Angsana New" w:eastAsia="Calibri" w:hAnsi="Angsana New"/>
          <w:sz w:val="30"/>
          <w:szCs w:val="30"/>
          <w:lang w:val="en-GB"/>
        </w:rPr>
        <w:br/>
      </w:r>
      <w:r w:rsidRPr="0062556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E763D" w:rsidRPr="006E763D">
        <w:rPr>
          <w:rFonts w:ascii="Angsana New" w:hAnsi="Angsana New"/>
          <w:sz w:val="30"/>
          <w:szCs w:val="30"/>
        </w:rPr>
        <w:t>1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มกราคม </w:t>
      </w:r>
      <w:r w:rsidR="006E763D" w:rsidRPr="006E763D">
        <w:rPr>
          <w:rFonts w:ascii="Angsana New" w:hAnsi="Angsana New"/>
          <w:sz w:val="30"/>
          <w:szCs w:val="30"/>
        </w:rPr>
        <w:t>2563</w:t>
      </w:r>
      <w:r w:rsidRPr="0062556F">
        <w:rPr>
          <w:rFonts w:ascii="Angsana New" w:hAnsi="Angsana New"/>
          <w:sz w:val="30"/>
          <w:szCs w:val="30"/>
        </w:rPr>
        <w:t xml:space="preserve"> </w:t>
      </w:r>
    </w:p>
    <w:p w14:paraId="1D093C11" w14:textId="77777777" w:rsidR="00236854" w:rsidRPr="00FA57DF" w:rsidRDefault="00236854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6"/>
          <w:szCs w:val="6"/>
        </w:rPr>
      </w:pPr>
    </w:p>
    <w:tbl>
      <w:tblPr>
        <w:tblW w:w="8838" w:type="dxa"/>
        <w:tblInd w:w="918" w:type="dxa"/>
        <w:tblLook w:val="04A0" w:firstRow="1" w:lastRow="0" w:firstColumn="1" w:lastColumn="0" w:noHBand="0" w:noVBand="1"/>
      </w:tblPr>
      <w:tblGrid>
        <w:gridCol w:w="3600"/>
        <w:gridCol w:w="2610"/>
        <w:gridCol w:w="270"/>
        <w:gridCol w:w="2351"/>
        <w:gridCol w:w="7"/>
      </w:tblGrid>
      <w:tr w:rsidR="00A0399D" w:rsidRPr="0062556F" w14:paraId="154AEF32" w14:textId="77777777" w:rsidTr="00A90EE5">
        <w:trPr>
          <w:gridAfter w:val="1"/>
          <w:wAfter w:w="7" w:type="dxa"/>
          <w:cantSplit/>
          <w:trHeight w:val="60"/>
        </w:trPr>
        <w:tc>
          <w:tcPr>
            <w:tcW w:w="8831" w:type="dxa"/>
            <w:gridSpan w:val="4"/>
            <w:shd w:val="clear" w:color="auto" w:fill="auto"/>
            <w:vAlign w:val="bottom"/>
            <w:hideMark/>
          </w:tcPr>
          <w:p w14:paraId="06521060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015325" w:rsidRPr="0062556F" w14:paraId="4D728F2D" w14:textId="77777777" w:rsidTr="00A90EE5">
        <w:trPr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C70D1B" w14:textId="77777777" w:rsidR="00015325" w:rsidRPr="0062556F" w:rsidRDefault="00015325" w:rsidP="00E6376B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EAAA3" w14:textId="760DBB24" w:rsidR="00015325" w:rsidRPr="0062556F" w:rsidRDefault="00015325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การจัดประเภทตามมาตรฐานเดิม ณ วันที่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DF5035C" w14:textId="77777777" w:rsidR="00015325" w:rsidRPr="0062556F" w:rsidRDefault="00015325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EB997" w14:textId="009BCDF2" w:rsidR="00015325" w:rsidRPr="0062556F" w:rsidRDefault="00015325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TFRS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มกราคม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A0399D" w:rsidRPr="0062556F" w14:paraId="3D087515" w14:textId="77777777" w:rsidTr="00A90EE5">
        <w:trPr>
          <w:cantSplit/>
          <w:trHeight w:hRule="exact" w:val="432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B8977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  <w:p w14:paraId="6D056515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  <w:p w14:paraId="0303C215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93F06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933A725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  <w:hideMark/>
          </w:tcPr>
          <w:p w14:paraId="3D9FF861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A0399D" w:rsidRPr="0062556F" w14:paraId="012232C6" w14:textId="77777777" w:rsidTr="00A90EE5">
        <w:trPr>
          <w:cantSplit/>
          <w:trHeight w:hRule="exact" w:val="371"/>
        </w:trPr>
        <w:tc>
          <w:tcPr>
            <w:tcW w:w="3600" w:type="dxa"/>
            <w:shd w:val="clear" w:color="auto" w:fill="auto"/>
          </w:tcPr>
          <w:p w14:paraId="08808A4A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8" w:type="dxa"/>
            <w:gridSpan w:val="4"/>
            <w:shd w:val="clear" w:color="auto" w:fill="auto"/>
            <w:hideMark/>
          </w:tcPr>
          <w:p w14:paraId="4645DC53" w14:textId="07D1CCB7" w:rsidR="00A0399D" w:rsidRPr="0062556F" w:rsidRDefault="00462667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A0399D" w:rsidRPr="0062556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74556" w:rsidRPr="0062556F" w14:paraId="305DBA6F" w14:textId="77777777" w:rsidTr="00A90EE5">
        <w:tc>
          <w:tcPr>
            <w:tcW w:w="3600" w:type="dxa"/>
            <w:shd w:val="clear" w:color="auto" w:fill="auto"/>
            <w:hideMark/>
          </w:tcPr>
          <w:p w14:paraId="18028882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43BAE02" w14:textId="369B02B7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492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708F4C57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4470A459" w14:textId="3F25344B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492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396</w:t>
            </w:r>
          </w:p>
        </w:tc>
      </w:tr>
      <w:tr w:rsidR="00474556" w:rsidRPr="0062556F" w14:paraId="3E34E7E7" w14:textId="77777777" w:rsidTr="00A90EE5">
        <w:tc>
          <w:tcPr>
            <w:tcW w:w="3600" w:type="dxa"/>
            <w:shd w:val="clear" w:color="auto" w:fill="auto"/>
            <w:hideMark/>
          </w:tcPr>
          <w:p w14:paraId="16C5EE79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25A49A2" w14:textId="31C61719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1CC7B61A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34A1CCA7" w14:textId="60FA510C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455</w:t>
            </w:r>
          </w:p>
        </w:tc>
      </w:tr>
      <w:tr w:rsidR="00474556" w:rsidRPr="0062556F" w14:paraId="3A5B5216" w14:textId="77777777" w:rsidTr="00A90EE5">
        <w:tc>
          <w:tcPr>
            <w:tcW w:w="3600" w:type="dxa"/>
            <w:shd w:val="clear" w:color="auto" w:fill="auto"/>
            <w:hideMark/>
          </w:tcPr>
          <w:p w14:paraId="0EB15C77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5350903" w14:textId="7832FF93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1EA79261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1DA7685C" w14:textId="575F1C66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130</w:t>
            </w:r>
          </w:p>
        </w:tc>
      </w:tr>
      <w:tr w:rsidR="00474556" w:rsidRPr="0062556F" w14:paraId="6B15A577" w14:textId="77777777" w:rsidTr="00A90EE5">
        <w:tc>
          <w:tcPr>
            <w:tcW w:w="3600" w:type="dxa"/>
            <w:shd w:val="clear" w:color="auto" w:fill="auto"/>
            <w:hideMark/>
          </w:tcPr>
          <w:p w14:paraId="5C68E677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F5E4038" w14:textId="7CD0019A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703</w:t>
            </w:r>
          </w:p>
        </w:tc>
        <w:tc>
          <w:tcPr>
            <w:tcW w:w="270" w:type="dxa"/>
            <w:shd w:val="clear" w:color="auto" w:fill="auto"/>
          </w:tcPr>
          <w:p w14:paraId="1DD267C8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2BE4296B" w14:textId="1DBE3863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703</w:t>
            </w:r>
          </w:p>
        </w:tc>
      </w:tr>
      <w:tr w:rsidR="00474556" w:rsidRPr="0062556F" w14:paraId="37A26075" w14:textId="77777777" w:rsidTr="00A90EE5">
        <w:tc>
          <w:tcPr>
            <w:tcW w:w="3600" w:type="dxa"/>
            <w:shd w:val="clear" w:color="auto" w:fill="auto"/>
            <w:hideMark/>
          </w:tcPr>
          <w:p w14:paraId="3879BDE4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176B0D1" w14:textId="5BA0E603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972</w:t>
            </w:r>
          </w:p>
        </w:tc>
        <w:tc>
          <w:tcPr>
            <w:tcW w:w="270" w:type="dxa"/>
            <w:shd w:val="clear" w:color="auto" w:fill="auto"/>
          </w:tcPr>
          <w:p w14:paraId="316A055D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4B5C868B" w14:textId="3DAEEB4A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972</w:t>
            </w:r>
          </w:p>
        </w:tc>
      </w:tr>
      <w:tr w:rsidR="00474556" w:rsidRPr="0062556F" w14:paraId="40E6F87A" w14:textId="77777777" w:rsidTr="00A90EE5">
        <w:tc>
          <w:tcPr>
            <w:tcW w:w="3600" w:type="dxa"/>
            <w:shd w:val="clear" w:color="auto" w:fill="auto"/>
            <w:hideMark/>
          </w:tcPr>
          <w:p w14:paraId="6B5B39CC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C54A63" w14:textId="61BE5932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634</w:t>
            </w:r>
            <w:r w:rsidR="00474556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1CC3746F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569035" w14:textId="6D8B14D3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634</w:t>
            </w:r>
            <w:r w:rsidR="00474556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656</w:t>
            </w:r>
          </w:p>
        </w:tc>
      </w:tr>
      <w:tr w:rsidR="00474556" w:rsidRPr="0062556F" w14:paraId="733F5556" w14:textId="77777777" w:rsidTr="000F1703">
        <w:trPr>
          <w:trHeight w:hRule="exact" w:val="401"/>
        </w:trPr>
        <w:tc>
          <w:tcPr>
            <w:tcW w:w="3600" w:type="dxa"/>
            <w:shd w:val="clear" w:color="auto" w:fill="auto"/>
          </w:tcPr>
          <w:p w14:paraId="77D73523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E713C" w14:textId="77777777" w:rsidR="00474556" w:rsidRPr="0062556F" w:rsidRDefault="00474556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792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EAC578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648AF" w14:textId="77777777" w:rsidR="00474556" w:rsidRPr="0062556F" w:rsidRDefault="00474556" w:rsidP="00E6376B">
            <w:pPr>
              <w:pStyle w:val="NoSpacing"/>
              <w:tabs>
                <w:tab w:val="decimal" w:pos="1875"/>
              </w:tabs>
              <w:spacing w:line="240" w:lineRule="atLeast"/>
              <w:ind w:left="-64" w:right="6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74556" w:rsidRPr="0062556F" w14:paraId="59F07ED2" w14:textId="77777777" w:rsidTr="00A90EE5">
        <w:tc>
          <w:tcPr>
            <w:tcW w:w="3600" w:type="dxa"/>
            <w:shd w:val="clear" w:color="auto" w:fill="auto"/>
            <w:hideMark/>
          </w:tcPr>
          <w:p w14:paraId="5FB9B66E" w14:textId="77777777" w:rsidR="00474556" w:rsidRPr="0062556F" w:rsidRDefault="00474556" w:rsidP="00474556">
            <w:pPr>
              <w:pStyle w:val="NoSpacing"/>
              <w:tabs>
                <w:tab w:val="left" w:pos="16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เงินเบิกเกินบัญชีธนาคารและเงินกู้ยืม</w:t>
            </w:r>
          </w:p>
          <w:p w14:paraId="72989344" w14:textId="77777777" w:rsidR="00474556" w:rsidRPr="0062556F" w:rsidRDefault="00474556" w:rsidP="00474556">
            <w:pPr>
              <w:pStyle w:val="NoSpacing"/>
              <w:tabs>
                <w:tab w:val="left" w:pos="16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rtl/>
                <w:cs/>
              </w:rPr>
              <w:tab/>
            </w:r>
            <w:r w:rsidRPr="0062556F"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  <w:t>ระยะสั้นจากสถาบันการเงิน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2569AD3" w14:textId="652856B5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  <w:shd w:val="clear" w:color="auto" w:fill="auto"/>
          </w:tcPr>
          <w:p w14:paraId="2F7E8C10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24CFFB82" w14:textId="4954EB06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528</w:t>
            </w:r>
          </w:p>
        </w:tc>
      </w:tr>
      <w:tr w:rsidR="00474556" w:rsidRPr="0062556F" w14:paraId="78E0D32E" w14:textId="77777777" w:rsidTr="00A90EE5">
        <w:tc>
          <w:tcPr>
            <w:tcW w:w="3600" w:type="dxa"/>
            <w:shd w:val="clear" w:color="auto" w:fill="auto"/>
            <w:hideMark/>
          </w:tcPr>
          <w:p w14:paraId="7A3E1AE6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B9AD6E0" w14:textId="7F82939B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955</w:t>
            </w:r>
          </w:p>
        </w:tc>
        <w:tc>
          <w:tcPr>
            <w:tcW w:w="270" w:type="dxa"/>
            <w:shd w:val="clear" w:color="auto" w:fill="auto"/>
          </w:tcPr>
          <w:p w14:paraId="3E3229D0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257AF39F" w14:textId="0AC0C6FC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955</w:t>
            </w:r>
          </w:p>
        </w:tc>
      </w:tr>
      <w:tr w:rsidR="00474556" w:rsidRPr="0062556F" w14:paraId="31C2EF4E" w14:textId="77777777" w:rsidTr="00A90EE5">
        <w:tc>
          <w:tcPr>
            <w:tcW w:w="3600" w:type="dxa"/>
            <w:shd w:val="clear" w:color="auto" w:fill="auto"/>
          </w:tcPr>
          <w:p w14:paraId="6412834B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เจ้าหนี้ค่าก่อสร้าง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543D08E" w14:textId="75AADEF7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966</w:t>
            </w:r>
          </w:p>
        </w:tc>
        <w:tc>
          <w:tcPr>
            <w:tcW w:w="270" w:type="dxa"/>
            <w:shd w:val="clear" w:color="auto" w:fill="auto"/>
          </w:tcPr>
          <w:p w14:paraId="05A4982E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166EBFDB" w14:textId="102A5233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966</w:t>
            </w:r>
          </w:p>
        </w:tc>
      </w:tr>
      <w:tr w:rsidR="00474556" w:rsidRPr="0062556F" w14:paraId="7F10BB42" w14:textId="77777777" w:rsidTr="00A90EE5">
        <w:tc>
          <w:tcPr>
            <w:tcW w:w="3600" w:type="dxa"/>
            <w:shd w:val="clear" w:color="auto" w:fill="auto"/>
          </w:tcPr>
          <w:p w14:paraId="1E634666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เงินปันผลค้างจ่าย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1908055" w14:textId="1D9F0CC9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55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770</w:t>
            </w:r>
          </w:p>
        </w:tc>
        <w:tc>
          <w:tcPr>
            <w:tcW w:w="270" w:type="dxa"/>
            <w:shd w:val="clear" w:color="auto" w:fill="auto"/>
          </w:tcPr>
          <w:p w14:paraId="7F982F71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0C60F7D7" w14:textId="761AF55E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55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770</w:t>
            </w:r>
          </w:p>
        </w:tc>
      </w:tr>
      <w:tr w:rsidR="00474556" w:rsidRPr="0062556F" w14:paraId="5D401B45" w14:textId="77777777" w:rsidTr="00A90EE5">
        <w:tc>
          <w:tcPr>
            <w:tcW w:w="3600" w:type="dxa"/>
            <w:shd w:val="clear" w:color="auto" w:fill="auto"/>
            <w:hideMark/>
          </w:tcPr>
          <w:p w14:paraId="3FECD01B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AF882D5" w14:textId="06362061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136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2AC01C38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2707471E" w14:textId="3314812C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136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364</w:t>
            </w:r>
          </w:p>
        </w:tc>
      </w:tr>
      <w:tr w:rsidR="00474556" w:rsidRPr="0062556F" w14:paraId="1E4E4E8D" w14:textId="77777777" w:rsidTr="00A90EE5">
        <w:tc>
          <w:tcPr>
            <w:tcW w:w="3600" w:type="dxa"/>
            <w:shd w:val="clear" w:color="auto" w:fill="auto"/>
            <w:hideMark/>
          </w:tcPr>
          <w:p w14:paraId="7F6309F1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58167A0" w14:textId="51F9BF15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780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20712F62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3133764E" w14:textId="0FBA2914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780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604</w:t>
            </w:r>
          </w:p>
        </w:tc>
      </w:tr>
      <w:tr w:rsidR="00474556" w:rsidRPr="0062556F" w14:paraId="036C10AB" w14:textId="77777777" w:rsidTr="00A90EE5">
        <w:tc>
          <w:tcPr>
            <w:tcW w:w="3600" w:type="dxa"/>
            <w:shd w:val="clear" w:color="auto" w:fill="auto"/>
            <w:hideMark/>
          </w:tcPr>
          <w:p w14:paraId="3D284440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เงินกู้ยืมจากกิจการอื่น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CCF1A99" w14:textId="13F711A5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395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762</w:t>
            </w:r>
          </w:p>
        </w:tc>
        <w:tc>
          <w:tcPr>
            <w:tcW w:w="270" w:type="dxa"/>
            <w:shd w:val="clear" w:color="auto" w:fill="auto"/>
          </w:tcPr>
          <w:p w14:paraId="403C4722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6381BE3D" w14:textId="4D04A328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395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762</w:t>
            </w:r>
          </w:p>
        </w:tc>
      </w:tr>
      <w:tr w:rsidR="002A3C4F" w:rsidRPr="0062556F" w14:paraId="5ECDD431" w14:textId="77777777" w:rsidTr="00A90EE5">
        <w:tc>
          <w:tcPr>
            <w:tcW w:w="3600" w:type="dxa"/>
            <w:shd w:val="clear" w:color="auto" w:fill="auto"/>
          </w:tcPr>
          <w:p w14:paraId="63C80FD0" w14:textId="77777777" w:rsidR="002A3C4F" w:rsidRPr="0062556F" w:rsidRDefault="002A3C4F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ดอกเบี้ยค้างจ่ายแก่กิจการ</w:t>
            </w:r>
            <w:r w:rsidR="001361BF"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D139866" w14:textId="78595525" w:rsidR="002A3C4F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43CA41DE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414DC00F" w14:textId="518F6A51" w:rsidR="002A3C4F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171</w:t>
            </w:r>
          </w:p>
        </w:tc>
      </w:tr>
      <w:tr w:rsidR="00474556" w:rsidRPr="0062556F" w14:paraId="0CA2B0E1" w14:textId="77777777" w:rsidTr="00A90EE5">
        <w:tc>
          <w:tcPr>
            <w:tcW w:w="3600" w:type="dxa"/>
            <w:shd w:val="clear" w:color="auto" w:fill="auto"/>
            <w:hideMark/>
          </w:tcPr>
          <w:p w14:paraId="1952465A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61A96A" w14:textId="3A980494" w:rsidR="00474556" w:rsidRPr="0062556F" w:rsidRDefault="006E763D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474556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542</w:t>
            </w:r>
            <w:r w:rsidR="002A3C4F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31ACFC42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564505" w14:textId="705A071B" w:rsidR="00474556" w:rsidRPr="0062556F" w:rsidRDefault="006E763D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2A3C4F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542</w:t>
            </w:r>
            <w:r w:rsidR="002A3C4F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120</w:t>
            </w:r>
          </w:p>
        </w:tc>
      </w:tr>
    </w:tbl>
    <w:p w14:paraId="6836446A" w14:textId="77777777" w:rsidR="00A90EE5" w:rsidRDefault="00A90EE5">
      <w:r>
        <w:br w:type="page"/>
      </w:r>
    </w:p>
    <w:tbl>
      <w:tblPr>
        <w:tblW w:w="8861" w:type="dxa"/>
        <w:tblInd w:w="918" w:type="dxa"/>
        <w:tblLook w:val="04A0" w:firstRow="1" w:lastRow="0" w:firstColumn="1" w:lastColumn="0" w:noHBand="0" w:noVBand="1"/>
      </w:tblPr>
      <w:tblGrid>
        <w:gridCol w:w="3623"/>
        <w:gridCol w:w="2610"/>
        <w:gridCol w:w="270"/>
        <w:gridCol w:w="2358"/>
      </w:tblGrid>
      <w:tr w:rsidR="00A0399D" w:rsidRPr="0062556F" w14:paraId="35B6E7B5" w14:textId="77777777" w:rsidTr="00D85C9C">
        <w:trPr>
          <w:tblHeader/>
        </w:trPr>
        <w:tc>
          <w:tcPr>
            <w:tcW w:w="8861" w:type="dxa"/>
            <w:gridSpan w:val="4"/>
            <w:shd w:val="clear" w:color="auto" w:fill="auto"/>
            <w:vAlign w:val="bottom"/>
            <w:hideMark/>
          </w:tcPr>
          <w:p w14:paraId="586855F8" w14:textId="33E909EA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A3C4F" w:rsidRPr="0062556F" w14:paraId="2809F5AD" w14:textId="77777777" w:rsidTr="00D85C9C">
        <w:trPr>
          <w:tblHeader/>
        </w:trPr>
        <w:tc>
          <w:tcPr>
            <w:tcW w:w="36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E3D1B6" w14:textId="77777777" w:rsidR="002A3C4F" w:rsidRPr="0062556F" w:rsidRDefault="002A3C4F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10D7A" w14:textId="41436532" w:rsidR="002A3C4F" w:rsidRPr="0062556F" w:rsidRDefault="002A3C4F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การจัดประเภทตามมาตรฐานเดิม ณ วันที่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49F03C6" w14:textId="77777777" w:rsidR="002A3C4F" w:rsidRPr="0062556F" w:rsidRDefault="002A3C4F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607F8D" w14:textId="4FBD2B64" w:rsidR="002A3C4F" w:rsidRPr="0062556F" w:rsidRDefault="002A3C4F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TFRS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มกราคม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A0399D" w:rsidRPr="0062556F" w14:paraId="500A7F51" w14:textId="77777777" w:rsidTr="00D85C9C">
        <w:trPr>
          <w:trHeight w:hRule="exact" w:val="432"/>
          <w:tblHeader/>
        </w:trPr>
        <w:tc>
          <w:tcPr>
            <w:tcW w:w="36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C331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4DA7045E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  <w:p w14:paraId="1B5F74A0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9D5DF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C5EAB3E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  <w:vAlign w:val="bottom"/>
            <w:hideMark/>
          </w:tcPr>
          <w:p w14:paraId="06DC648F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A0399D" w:rsidRPr="0062556F" w14:paraId="2A4F097F" w14:textId="77777777" w:rsidTr="00D85C9C">
        <w:trPr>
          <w:tblHeader/>
        </w:trPr>
        <w:tc>
          <w:tcPr>
            <w:tcW w:w="3623" w:type="dxa"/>
            <w:shd w:val="clear" w:color="auto" w:fill="auto"/>
          </w:tcPr>
          <w:p w14:paraId="3DC31733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8" w:type="dxa"/>
            <w:gridSpan w:val="3"/>
            <w:shd w:val="clear" w:color="auto" w:fill="auto"/>
            <w:hideMark/>
          </w:tcPr>
          <w:p w14:paraId="005DD207" w14:textId="77FC8F3B" w:rsidR="00A0399D" w:rsidRPr="0062556F" w:rsidRDefault="00462667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0399D" w:rsidRPr="0062556F" w14:paraId="26BD1A18" w14:textId="77777777" w:rsidTr="00D85C9C">
        <w:tc>
          <w:tcPr>
            <w:tcW w:w="3623" w:type="dxa"/>
            <w:shd w:val="clear" w:color="auto" w:fill="auto"/>
            <w:hideMark/>
          </w:tcPr>
          <w:p w14:paraId="352C1465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71744F3" w14:textId="27CE0451" w:rsidR="00A0399D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241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52BD0B72" w14:textId="77777777" w:rsidR="00A0399D" w:rsidRPr="0062556F" w:rsidRDefault="00A0399D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396D0748" w14:textId="264EA965" w:rsidR="00A0399D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241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520</w:t>
            </w:r>
          </w:p>
        </w:tc>
      </w:tr>
      <w:tr w:rsidR="00A0399D" w:rsidRPr="0062556F" w14:paraId="71E2D02E" w14:textId="77777777" w:rsidTr="00D85C9C">
        <w:tc>
          <w:tcPr>
            <w:tcW w:w="3623" w:type="dxa"/>
            <w:shd w:val="clear" w:color="auto" w:fill="auto"/>
            <w:hideMark/>
          </w:tcPr>
          <w:p w14:paraId="3F9EC264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8944E98" w14:textId="49A5A569" w:rsidR="00A0399D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43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7C97F601" w14:textId="77777777" w:rsidR="00A0399D" w:rsidRPr="0062556F" w:rsidRDefault="00A0399D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6CC58DEE" w14:textId="6B2AC7DF" w:rsidR="00A0399D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43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137</w:t>
            </w:r>
          </w:p>
        </w:tc>
      </w:tr>
      <w:tr w:rsidR="00A0399D" w:rsidRPr="0062556F" w14:paraId="553C8506" w14:textId="77777777" w:rsidTr="00D85C9C">
        <w:tc>
          <w:tcPr>
            <w:tcW w:w="3623" w:type="dxa"/>
            <w:shd w:val="clear" w:color="auto" w:fill="auto"/>
            <w:hideMark/>
          </w:tcPr>
          <w:p w14:paraId="25596422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16323B9" w14:textId="28FA9DF8" w:rsidR="00A0399D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117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738</w:t>
            </w:r>
          </w:p>
        </w:tc>
        <w:tc>
          <w:tcPr>
            <w:tcW w:w="270" w:type="dxa"/>
            <w:shd w:val="clear" w:color="auto" w:fill="auto"/>
          </w:tcPr>
          <w:p w14:paraId="035E52F7" w14:textId="77777777" w:rsidR="00A0399D" w:rsidRPr="0062556F" w:rsidRDefault="00A0399D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54A190CA" w14:textId="5DD0369B" w:rsidR="00A0399D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117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738</w:t>
            </w:r>
          </w:p>
        </w:tc>
      </w:tr>
      <w:tr w:rsidR="002A3C4F" w:rsidRPr="0062556F" w14:paraId="05F8D68D" w14:textId="77777777" w:rsidTr="00D85C9C">
        <w:tc>
          <w:tcPr>
            <w:tcW w:w="3623" w:type="dxa"/>
            <w:shd w:val="clear" w:color="auto" w:fill="auto"/>
            <w:hideMark/>
          </w:tcPr>
          <w:p w14:paraId="0DC829C0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2F653CF" w14:textId="07065D5C" w:rsidR="002A3C4F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322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shd w:val="clear" w:color="auto" w:fill="auto"/>
          </w:tcPr>
          <w:p w14:paraId="4EFA1AB8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6BDFDB9C" w14:textId="4426D897" w:rsidR="002A3C4F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110" w:right="-6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322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372</w:t>
            </w:r>
          </w:p>
        </w:tc>
      </w:tr>
      <w:tr w:rsidR="002A3C4F" w:rsidRPr="0062556F" w14:paraId="0ED70860" w14:textId="77777777" w:rsidTr="00D85C9C">
        <w:tc>
          <w:tcPr>
            <w:tcW w:w="3623" w:type="dxa"/>
            <w:shd w:val="clear" w:color="auto" w:fill="auto"/>
            <w:hideMark/>
          </w:tcPr>
          <w:p w14:paraId="364BA1D6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E8C5494" w14:textId="010A591B" w:rsidR="002A3C4F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89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091</w:t>
            </w:r>
          </w:p>
        </w:tc>
        <w:tc>
          <w:tcPr>
            <w:tcW w:w="270" w:type="dxa"/>
            <w:shd w:val="clear" w:color="auto" w:fill="auto"/>
          </w:tcPr>
          <w:p w14:paraId="38957055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58033A0E" w14:textId="45624877" w:rsidR="002A3C4F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110" w:right="-6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89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091</w:t>
            </w:r>
          </w:p>
        </w:tc>
      </w:tr>
      <w:tr w:rsidR="002A3C4F" w:rsidRPr="0062556F" w14:paraId="0A7F961D" w14:textId="77777777" w:rsidTr="00D85C9C">
        <w:tc>
          <w:tcPr>
            <w:tcW w:w="3623" w:type="dxa"/>
            <w:shd w:val="clear" w:color="auto" w:fill="auto"/>
            <w:hideMark/>
          </w:tcPr>
          <w:p w14:paraId="6A6903D1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C46AED" w14:textId="4318B179" w:rsidR="002A3C4F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813</w:t>
            </w:r>
            <w:r w:rsidR="002A3C4F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14:paraId="5F46E58E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E16229" w14:textId="06EF6996" w:rsidR="002A3C4F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813</w:t>
            </w:r>
            <w:r w:rsidR="002A3C4F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858</w:t>
            </w:r>
          </w:p>
        </w:tc>
      </w:tr>
      <w:tr w:rsidR="002A3C4F" w:rsidRPr="0062556F" w14:paraId="6F734553" w14:textId="77777777" w:rsidTr="00D85C9C">
        <w:tc>
          <w:tcPr>
            <w:tcW w:w="3623" w:type="dxa"/>
            <w:shd w:val="clear" w:color="auto" w:fill="auto"/>
          </w:tcPr>
          <w:p w14:paraId="5BAE9A7E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9CA4F" w14:textId="77777777" w:rsidR="002A3C4F" w:rsidRPr="0062556F" w:rsidRDefault="002A3C4F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83202C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63245" w14:textId="77777777" w:rsidR="002A3C4F" w:rsidRPr="0062556F" w:rsidRDefault="002A3C4F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A3C4F" w:rsidRPr="0062556F" w14:paraId="0726D924" w14:textId="77777777" w:rsidTr="00D85C9C">
        <w:tc>
          <w:tcPr>
            <w:tcW w:w="3623" w:type="dxa"/>
            <w:shd w:val="clear" w:color="auto" w:fill="auto"/>
          </w:tcPr>
          <w:p w14:paraId="34376D33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เจ้าหนี้ค่าก่อสร้าง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D6514AB" w14:textId="15A52B3E" w:rsidR="002A3C4F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39D6C77A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7FAF679C" w14:textId="392086B3" w:rsidR="002A3C4F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254</w:t>
            </w:r>
          </w:p>
        </w:tc>
      </w:tr>
      <w:tr w:rsidR="002A3C4F" w:rsidRPr="0062556F" w14:paraId="5780499A" w14:textId="77777777" w:rsidTr="00D85C9C">
        <w:tc>
          <w:tcPr>
            <w:tcW w:w="3623" w:type="dxa"/>
            <w:shd w:val="clear" w:color="auto" w:fill="auto"/>
          </w:tcPr>
          <w:p w14:paraId="7864EB27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เงินปันผลค้างจ่าย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29E3665" w14:textId="6A8EBA27" w:rsidR="002A3C4F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55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770</w:t>
            </w:r>
          </w:p>
        </w:tc>
        <w:tc>
          <w:tcPr>
            <w:tcW w:w="270" w:type="dxa"/>
            <w:shd w:val="clear" w:color="auto" w:fill="auto"/>
          </w:tcPr>
          <w:p w14:paraId="1A99AB04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144288A1" w14:textId="09EA4CC5" w:rsidR="002A3C4F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55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770</w:t>
            </w:r>
          </w:p>
        </w:tc>
      </w:tr>
      <w:tr w:rsidR="002A3C4F" w:rsidRPr="0062556F" w14:paraId="6AF8D788" w14:textId="77777777" w:rsidTr="00D85C9C">
        <w:tc>
          <w:tcPr>
            <w:tcW w:w="3623" w:type="dxa"/>
            <w:shd w:val="clear" w:color="auto" w:fill="auto"/>
            <w:hideMark/>
          </w:tcPr>
          <w:p w14:paraId="6F946CDD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C2144E9" w14:textId="337A099D" w:rsidR="002A3C4F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130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14:paraId="135D6468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00E1A162" w14:textId="18774FE9" w:rsidR="002A3C4F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130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247</w:t>
            </w:r>
          </w:p>
        </w:tc>
      </w:tr>
      <w:tr w:rsidR="00031E29" w:rsidRPr="0062556F" w14:paraId="4A488B69" w14:textId="77777777" w:rsidTr="00D85C9C">
        <w:tc>
          <w:tcPr>
            <w:tcW w:w="3623" w:type="dxa"/>
            <w:shd w:val="clear" w:color="auto" w:fill="auto"/>
            <w:hideMark/>
          </w:tcPr>
          <w:p w14:paraId="67717FAE" w14:textId="77777777" w:rsidR="00031E29" w:rsidRPr="0062556F" w:rsidRDefault="00031E29" w:rsidP="00031E29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="00707E75"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83C2496" w14:textId="5740945E" w:rsidR="00031E29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158</w:t>
            </w:r>
            <w:r w:rsidR="00707E75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065430F7" w14:textId="77777777" w:rsidR="00031E29" w:rsidRPr="0062556F" w:rsidRDefault="00031E29" w:rsidP="00E6376B">
            <w:pPr>
              <w:pStyle w:val="NoSpacing"/>
              <w:spacing w:line="240" w:lineRule="atLeast"/>
              <w:ind w:right="792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66E7161F" w14:textId="397FD687" w:rsidR="00031E29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158</w:t>
            </w:r>
            <w:r w:rsidR="00707E75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185</w:t>
            </w:r>
          </w:p>
        </w:tc>
      </w:tr>
      <w:tr w:rsidR="001361BF" w:rsidRPr="0062556F" w14:paraId="044EC936" w14:textId="77777777" w:rsidTr="00D85C9C">
        <w:tc>
          <w:tcPr>
            <w:tcW w:w="3623" w:type="dxa"/>
            <w:shd w:val="clear" w:color="auto" w:fill="auto"/>
          </w:tcPr>
          <w:p w14:paraId="5C19276A" w14:textId="77777777" w:rsidR="001361BF" w:rsidRPr="0062556F" w:rsidRDefault="001361BF" w:rsidP="001361B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ดอกเบี้ยค้างจ่ายแก่</w:t>
            </w:r>
            <w:r w:rsidR="00707E75"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C09F967" w14:textId="4C023F34" w:rsidR="001361BF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28</w:t>
            </w:r>
            <w:r w:rsidR="00707E75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509</w:t>
            </w:r>
          </w:p>
        </w:tc>
        <w:tc>
          <w:tcPr>
            <w:tcW w:w="270" w:type="dxa"/>
            <w:shd w:val="clear" w:color="auto" w:fill="auto"/>
          </w:tcPr>
          <w:p w14:paraId="35B1D3D6" w14:textId="77777777" w:rsidR="001361BF" w:rsidRPr="0062556F" w:rsidRDefault="001361BF" w:rsidP="00E6376B">
            <w:pPr>
              <w:pStyle w:val="NoSpacing"/>
              <w:spacing w:line="240" w:lineRule="atLeast"/>
              <w:ind w:right="792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02189668" w14:textId="5C0A02CA" w:rsidR="001361BF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28</w:t>
            </w:r>
            <w:r w:rsidR="00707E75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509</w:t>
            </w:r>
          </w:p>
        </w:tc>
      </w:tr>
      <w:tr w:rsidR="001361BF" w:rsidRPr="0062556F" w14:paraId="3A9DED30" w14:textId="77777777" w:rsidTr="00D85C9C">
        <w:tc>
          <w:tcPr>
            <w:tcW w:w="3623" w:type="dxa"/>
            <w:shd w:val="clear" w:color="auto" w:fill="auto"/>
            <w:hideMark/>
          </w:tcPr>
          <w:p w14:paraId="5D89BD49" w14:textId="77777777" w:rsidR="001361BF" w:rsidRPr="0062556F" w:rsidRDefault="001361BF" w:rsidP="001361B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2F91D9" w14:textId="08EB0C23" w:rsidR="001361BF" w:rsidRPr="0062556F" w:rsidRDefault="006E763D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372</w:t>
            </w:r>
            <w:r w:rsidR="00707E75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23FAF173" w14:textId="77777777" w:rsidR="001361BF" w:rsidRPr="0062556F" w:rsidRDefault="001361B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D846B" w14:textId="17383C1D" w:rsidR="001361BF" w:rsidRPr="0062556F" w:rsidRDefault="006E763D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372</w:t>
            </w:r>
            <w:r w:rsidR="00707E75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965</w:t>
            </w:r>
          </w:p>
        </w:tc>
      </w:tr>
    </w:tbl>
    <w:p w14:paraId="57A12F11" w14:textId="77777777" w:rsidR="00A0399D" w:rsidRPr="00D21C88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 w:val="28"/>
          <w:szCs w:val="28"/>
          <w:cs/>
        </w:rPr>
      </w:pPr>
    </w:p>
    <w:p w14:paraId="5D9776D7" w14:textId="77777777" w:rsidR="00A0399D" w:rsidRPr="0062556F" w:rsidRDefault="00A0399D" w:rsidP="00A0399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2556F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16B703E1" w14:textId="77777777" w:rsidR="00A0399D" w:rsidRPr="00D21C88" w:rsidRDefault="00A0399D" w:rsidP="00A0399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</w:p>
    <w:p w14:paraId="061C8630" w14:textId="05554DD5" w:rsidR="00236854" w:rsidRPr="0062556F" w:rsidRDefault="00A0399D" w:rsidP="00A0399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62556F">
        <w:rPr>
          <w:rFonts w:ascii="Angsana New" w:hAnsi="Angsana New"/>
          <w:sz w:val="30"/>
          <w:szCs w:val="30"/>
        </w:rPr>
        <w:t xml:space="preserve">TFRS </w:t>
      </w:r>
      <w:r w:rsidR="006E763D" w:rsidRPr="006E763D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62556F">
        <w:rPr>
          <w:rFonts w:ascii="Angsana New" w:hAnsi="Angsana New"/>
          <w:sz w:val="30"/>
          <w:szCs w:val="30"/>
        </w:rPr>
        <w:t xml:space="preserve">TFRS </w:t>
      </w:r>
      <w:r w:rsidR="006E763D" w:rsidRPr="006E763D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</w:p>
    <w:p w14:paraId="0F54A2CD" w14:textId="77777777" w:rsidR="00A0399D" w:rsidRPr="0062556F" w:rsidRDefault="00A0399D" w:rsidP="00A0399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>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 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121427" w:rsidRPr="0062556F">
        <w:rPr>
          <w:rFonts w:ascii="Angsana New" w:hAnsi="Angsana New"/>
          <w:sz w:val="30"/>
          <w:szCs w:val="30"/>
        </w:rPr>
        <w:br/>
      </w:r>
      <w:r w:rsidRPr="0062556F">
        <w:rPr>
          <w:rFonts w:ascii="Angsana New" w:hAnsi="Angsana New"/>
          <w:sz w:val="30"/>
          <w:szCs w:val="30"/>
          <w:cs/>
        </w:rPr>
        <w:t>ตราสารทุน</w:t>
      </w:r>
    </w:p>
    <w:p w14:paraId="3CF65143" w14:textId="7C992FD3" w:rsidR="00A0399D" w:rsidRPr="0062556F" w:rsidRDefault="00121427" w:rsidP="0012142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62556F">
        <w:rPr>
          <w:rFonts w:ascii="Angsana New" w:hAnsi="Angsana New"/>
          <w:sz w:val="30"/>
          <w:szCs w:val="30"/>
          <w:cs/>
        </w:rPr>
        <w:br w:type="page"/>
      </w:r>
      <w:r w:rsidR="00A0399D" w:rsidRPr="0062556F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 ได้ประเมินการด้อยค่าตาม </w:t>
      </w:r>
      <w:r w:rsidR="00A0399D" w:rsidRPr="0062556F">
        <w:rPr>
          <w:rFonts w:ascii="Angsana New" w:hAnsi="Angsana New"/>
          <w:sz w:val="30"/>
          <w:szCs w:val="30"/>
        </w:rPr>
        <w:t xml:space="preserve">TFRS </w:t>
      </w:r>
      <w:r w:rsidR="006E763D" w:rsidRPr="006E763D">
        <w:rPr>
          <w:rFonts w:ascii="Angsana New" w:hAnsi="Angsana New"/>
          <w:sz w:val="30"/>
          <w:szCs w:val="30"/>
        </w:rPr>
        <w:t>9</w:t>
      </w:r>
      <w:r w:rsidR="00A0399D" w:rsidRPr="0062556F">
        <w:rPr>
          <w:rFonts w:ascii="Angsana New" w:hAnsi="Angsana New"/>
          <w:sz w:val="30"/>
          <w:szCs w:val="30"/>
        </w:rPr>
        <w:t xml:space="preserve"> </w:t>
      </w:r>
      <w:r w:rsidR="00A0399D" w:rsidRPr="0062556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E763D" w:rsidRPr="006E763D">
        <w:rPr>
          <w:rFonts w:ascii="Angsana New" w:hAnsi="Angsana New"/>
          <w:sz w:val="30"/>
          <w:szCs w:val="30"/>
        </w:rPr>
        <w:t>1</w:t>
      </w:r>
      <w:r w:rsidR="00A0399D" w:rsidRPr="0062556F">
        <w:rPr>
          <w:rFonts w:ascii="Angsana New" w:hAnsi="Angsana New"/>
          <w:sz w:val="30"/>
          <w:szCs w:val="30"/>
        </w:rPr>
        <w:t xml:space="preserve"> </w:t>
      </w:r>
      <w:r w:rsidR="00A0399D" w:rsidRPr="0062556F">
        <w:rPr>
          <w:rFonts w:ascii="Angsana New" w:hAnsi="Angsana New"/>
          <w:sz w:val="30"/>
          <w:szCs w:val="30"/>
          <w:cs/>
        </w:rPr>
        <w:t xml:space="preserve">มกราคม </w:t>
      </w:r>
      <w:r w:rsidR="006E763D" w:rsidRPr="006E763D">
        <w:rPr>
          <w:rFonts w:ascii="Angsana New" w:hAnsi="Angsana New"/>
          <w:sz w:val="30"/>
          <w:szCs w:val="30"/>
        </w:rPr>
        <w:t>2563</w:t>
      </w:r>
      <w:r w:rsidR="00A0399D" w:rsidRPr="0062556F">
        <w:rPr>
          <w:rFonts w:ascii="Angsana New" w:hAnsi="Angsana New"/>
          <w:sz w:val="30"/>
          <w:szCs w:val="30"/>
        </w:rPr>
        <w:t xml:space="preserve"> </w:t>
      </w:r>
      <w:r w:rsidR="00A0399D" w:rsidRPr="0062556F">
        <w:rPr>
          <w:rFonts w:ascii="Angsana New" w:hAnsi="Angsana New"/>
          <w:sz w:val="30"/>
          <w:szCs w:val="30"/>
          <w:cs/>
        </w:rPr>
        <w:t>ส่งผลให้มีค่าเผื่อผลขาดทุน</w:t>
      </w:r>
      <w:r w:rsidR="008534B3" w:rsidRPr="0062556F">
        <w:rPr>
          <w:rFonts w:ascii="Angsana New" w:hAnsi="Angsana New"/>
          <w:sz w:val="30"/>
          <w:szCs w:val="30"/>
          <w:cs/>
        </w:rPr>
        <w:br/>
      </w:r>
      <w:r w:rsidR="00A0399D" w:rsidRPr="0062556F">
        <w:rPr>
          <w:rFonts w:ascii="Angsana New" w:hAnsi="Angsana New"/>
          <w:sz w:val="30"/>
          <w:szCs w:val="30"/>
          <w:cs/>
        </w:rPr>
        <w:t>จากการด้อยค่าเพิ่มขึ้น ดังนี้</w:t>
      </w:r>
    </w:p>
    <w:p w14:paraId="5098596C" w14:textId="77777777" w:rsidR="00A0399D" w:rsidRPr="0062556F" w:rsidRDefault="00A0399D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A0399D" w:rsidRPr="0062556F" w14:paraId="37257D4B" w14:textId="77777777" w:rsidTr="00E7727F">
        <w:trPr>
          <w:cantSplit/>
          <w:tblHeader/>
        </w:trPr>
        <w:tc>
          <w:tcPr>
            <w:tcW w:w="5760" w:type="dxa"/>
            <w:vAlign w:val="bottom"/>
            <w:hideMark/>
          </w:tcPr>
          <w:p w14:paraId="7FAB5527" w14:textId="77777777" w:rsidR="00A0399D" w:rsidRPr="0062556F" w:rsidRDefault="00A0399D" w:rsidP="00E7727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EEBFF6" w14:textId="77777777" w:rsidR="00A0399D" w:rsidRPr="0062556F" w:rsidRDefault="00A0399D" w:rsidP="00E7727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644737E0" w14:textId="77777777" w:rsidR="00A0399D" w:rsidRPr="0062556F" w:rsidRDefault="00A0399D" w:rsidP="00E7727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B3781CA" w14:textId="77777777" w:rsidR="00A0399D" w:rsidRPr="0062556F" w:rsidRDefault="00A0399D" w:rsidP="00E7727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B7AEE10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60BA0D2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A0399D" w:rsidRPr="0062556F" w14:paraId="33AFEC75" w14:textId="77777777" w:rsidTr="00E7727F">
        <w:trPr>
          <w:cantSplit/>
          <w:tblHeader/>
        </w:trPr>
        <w:tc>
          <w:tcPr>
            <w:tcW w:w="5760" w:type="dxa"/>
          </w:tcPr>
          <w:p w14:paraId="34447A64" w14:textId="77777777" w:rsidR="00A0399D" w:rsidRPr="0062556F" w:rsidRDefault="00A0399D" w:rsidP="00E7727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218277E" w14:textId="77777777" w:rsidR="00A0399D" w:rsidRPr="0062556F" w:rsidRDefault="00A0399D" w:rsidP="00E7727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57DF" w:rsidRPr="0062556F" w14:paraId="7DB4A3F2" w14:textId="77777777" w:rsidTr="00E7727F">
        <w:trPr>
          <w:cantSplit/>
          <w:trHeight w:val="191"/>
        </w:trPr>
        <w:tc>
          <w:tcPr>
            <w:tcW w:w="5760" w:type="dxa"/>
            <w:hideMark/>
          </w:tcPr>
          <w:p w14:paraId="7F0F1C9E" w14:textId="3576B051" w:rsidR="00FA57DF" w:rsidRPr="0062556F" w:rsidRDefault="00FA57DF" w:rsidP="00FA57DF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1C9CA9F" w14:textId="292A1606" w:rsidR="00FA57DF" w:rsidRPr="00FA57DF" w:rsidRDefault="00FA57DF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6ED48F" w14:textId="77777777" w:rsidR="00FA57DF" w:rsidRPr="0062556F" w:rsidRDefault="00FA57DF" w:rsidP="00FA57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DD3E86" w14:textId="4C91D141" w:rsidR="00FA57DF" w:rsidRPr="0062556F" w:rsidRDefault="00FA57DF" w:rsidP="00FA57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A57DF" w:rsidRPr="0062556F" w14:paraId="4290FFDB" w14:textId="77777777" w:rsidTr="00E7727F">
        <w:trPr>
          <w:cantSplit/>
          <w:trHeight w:val="191"/>
        </w:trPr>
        <w:tc>
          <w:tcPr>
            <w:tcW w:w="5760" w:type="dxa"/>
            <w:hideMark/>
          </w:tcPr>
          <w:p w14:paraId="16027221" w14:textId="13493656" w:rsidR="00FA57DF" w:rsidRPr="0062556F" w:rsidRDefault="00FA57DF" w:rsidP="00FA57DF">
            <w:pPr>
              <w:spacing w:line="240" w:lineRule="auto"/>
              <w:ind w:left="175" w:right="-79" w:hanging="17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6E763D" w:rsidRPr="006E76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E763D" w:rsidRPr="006E76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76E10F29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0F9A6C" w14:textId="77777777" w:rsidR="00FA57DF" w:rsidRPr="0062556F" w:rsidRDefault="00FA57DF" w:rsidP="00FA57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3E4E4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57DF" w:rsidRPr="0062556F" w14:paraId="01F87E20" w14:textId="77777777" w:rsidTr="00E7727F">
        <w:trPr>
          <w:cantSplit/>
        </w:trPr>
        <w:tc>
          <w:tcPr>
            <w:tcW w:w="5760" w:type="dxa"/>
            <w:hideMark/>
          </w:tcPr>
          <w:p w14:paraId="4FB4464E" w14:textId="77777777" w:rsidR="00FA57DF" w:rsidRPr="0062556F" w:rsidRDefault="00FA57DF" w:rsidP="00FA57DF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</w:rPr>
            </w:pPr>
            <w:r w:rsidRPr="0062556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1F9FEB1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ACBCC4" w14:textId="77777777" w:rsidR="00FA57DF" w:rsidRPr="0062556F" w:rsidRDefault="00FA57DF" w:rsidP="00FA57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D29DB2" w14:textId="7BCB2A10" w:rsidR="00FA57DF" w:rsidRPr="0062556F" w:rsidRDefault="006E763D" w:rsidP="00FA5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A57DF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414</w:t>
            </w:r>
          </w:p>
        </w:tc>
      </w:tr>
      <w:tr w:rsidR="00FA57DF" w:rsidRPr="0062556F" w14:paraId="264DE592" w14:textId="77777777" w:rsidTr="00E7727F">
        <w:trPr>
          <w:cantSplit/>
        </w:trPr>
        <w:tc>
          <w:tcPr>
            <w:tcW w:w="5760" w:type="dxa"/>
            <w:hideMark/>
          </w:tcPr>
          <w:p w14:paraId="350B378A" w14:textId="77777777" w:rsidR="00FA57DF" w:rsidRPr="0062556F" w:rsidRDefault="00FA57DF" w:rsidP="00FA57DF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</w:rPr>
            </w:pPr>
            <w:r w:rsidRPr="0062556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60" w:type="dxa"/>
          </w:tcPr>
          <w:p w14:paraId="0A5E7F88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4F3914" w14:textId="77777777" w:rsidR="00FA57DF" w:rsidRPr="0062556F" w:rsidRDefault="00FA57DF" w:rsidP="00FA57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DA8B5" w14:textId="39E935D6" w:rsidR="00FA57DF" w:rsidRPr="0062556F" w:rsidRDefault="006E763D" w:rsidP="00FA5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A57DF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018</w:t>
            </w:r>
          </w:p>
        </w:tc>
      </w:tr>
      <w:tr w:rsidR="00FA57DF" w:rsidRPr="0062556F" w14:paraId="04A94FB8" w14:textId="77777777" w:rsidTr="00E7727F">
        <w:trPr>
          <w:cantSplit/>
        </w:trPr>
        <w:tc>
          <w:tcPr>
            <w:tcW w:w="5760" w:type="dxa"/>
            <w:vAlign w:val="bottom"/>
            <w:hideMark/>
          </w:tcPr>
          <w:p w14:paraId="156CE643" w14:textId="54E29E2E" w:rsidR="00FA57DF" w:rsidRPr="0062556F" w:rsidRDefault="00FA57DF" w:rsidP="00FA57DF">
            <w:pPr>
              <w:spacing w:line="240" w:lineRule="auto"/>
              <w:ind w:left="190" w:hanging="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A521D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BCD7BC" w14:textId="77777777" w:rsidR="00FA57DF" w:rsidRPr="0062556F" w:rsidRDefault="00FA57DF" w:rsidP="00FA57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AD1FC9" w14:textId="35F94830" w:rsidR="00FA57DF" w:rsidRPr="0062556F" w:rsidRDefault="006E763D" w:rsidP="00FA5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FA57DF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432</w:t>
            </w:r>
          </w:p>
        </w:tc>
      </w:tr>
    </w:tbl>
    <w:p w14:paraId="6E63F652" w14:textId="77777777" w:rsidR="00A0399D" w:rsidRPr="0062556F" w:rsidRDefault="00A0399D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BED95A3" w14:textId="07A35F2D" w:rsidR="00A0399D" w:rsidRDefault="00A0399D" w:rsidP="00121427">
      <w:pPr>
        <w:pStyle w:val="ListParagraph"/>
        <w:tabs>
          <w:tab w:val="left" w:pos="1170"/>
        </w:tabs>
        <w:spacing w:line="240" w:lineRule="auto"/>
        <w:ind w:left="1170" w:right="-58" w:hanging="7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 xml:space="preserve">กลุ่มบริษัทเลือกที่จะรับรู้การเพิ่มขึ้นของผลขาดทุนจากการด้อยค่าโดยรับรู้เป็นค่าใช้จ่ายโดยใช้เกณฑ์เส้นตรงตลอดระยะเวลา </w:t>
      </w:r>
      <w:r w:rsidR="006E763D" w:rsidRPr="006E763D">
        <w:rPr>
          <w:rFonts w:ascii="Angsana New" w:hAnsi="Angsana New"/>
          <w:sz w:val="30"/>
          <w:szCs w:val="30"/>
        </w:rPr>
        <w:t>3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ปีนับจากวันที่ถือปฏิบัติตาม </w:t>
      </w:r>
      <w:r w:rsidRPr="0062556F">
        <w:rPr>
          <w:rFonts w:ascii="Angsana New" w:hAnsi="Angsana New"/>
          <w:sz w:val="30"/>
          <w:szCs w:val="30"/>
        </w:rPr>
        <w:t xml:space="preserve">TFRS </w:t>
      </w:r>
      <w:r w:rsidR="006E763D" w:rsidRPr="006E763D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</w:p>
    <w:p w14:paraId="31AC72BA" w14:textId="77777777" w:rsidR="000F1703" w:rsidRPr="0062556F" w:rsidRDefault="000F1703" w:rsidP="00121427">
      <w:pPr>
        <w:pStyle w:val="ListParagraph"/>
        <w:tabs>
          <w:tab w:val="left" w:pos="1170"/>
        </w:tabs>
        <w:spacing w:line="240" w:lineRule="auto"/>
        <w:ind w:left="1170" w:right="-58" w:hanging="7"/>
        <w:jc w:val="thaiDistribute"/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A0399D" w:rsidRPr="0062556F" w14:paraId="7BBBA997" w14:textId="77777777" w:rsidTr="00E7727F">
        <w:trPr>
          <w:cantSplit/>
          <w:trHeight w:val="515"/>
          <w:tblHeader/>
        </w:trPr>
        <w:tc>
          <w:tcPr>
            <w:tcW w:w="5760" w:type="dxa"/>
            <w:vAlign w:val="bottom"/>
            <w:hideMark/>
          </w:tcPr>
          <w:p w14:paraId="34924CC8" w14:textId="77777777" w:rsidR="00A0399D" w:rsidRPr="0062556F" w:rsidRDefault="00A0399D" w:rsidP="00E7727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62556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60" w:type="dxa"/>
          </w:tcPr>
          <w:p w14:paraId="6B9861D4" w14:textId="77777777" w:rsidR="00A0399D" w:rsidRPr="0062556F" w:rsidRDefault="00A0399D" w:rsidP="00E7727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4FEE05AA" w14:textId="77777777" w:rsidR="00A0399D" w:rsidRPr="0062556F" w:rsidRDefault="00A0399D" w:rsidP="00E7727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5C2A23" w14:textId="77777777" w:rsidR="00A0399D" w:rsidRPr="0062556F" w:rsidRDefault="00A0399D" w:rsidP="00E7727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FC989AF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1B3D9E9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0399D" w:rsidRPr="0062556F" w14:paraId="670E567C" w14:textId="77777777" w:rsidTr="00E7727F">
        <w:trPr>
          <w:cantSplit/>
          <w:tblHeader/>
        </w:trPr>
        <w:tc>
          <w:tcPr>
            <w:tcW w:w="5760" w:type="dxa"/>
          </w:tcPr>
          <w:p w14:paraId="6965FFE9" w14:textId="77777777" w:rsidR="00A0399D" w:rsidRPr="0062556F" w:rsidRDefault="00A0399D" w:rsidP="00E7727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91789CE" w14:textId="77777777" w:rsidR="00A0399D" w:rsidRPr="0062556F" w:rsidRDefault="00A0399D" w:rsidP="00E7727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5C9C" w:rsidRPr="0062556F" w14:paraId="59BCAA18" w14:textId="77777777" w:rsidTr="00673B17">
        <w:trPr>
          <w:cantSplit/>
          <w:trHeight w:val="191"/>
        </w:trPr>
        <w:tc>
          <w:tcPr>
            <w:tcW w:w="5760" w:type="dxa"/>
            <w:vAlign w:val="bottom"/>
            <w:hideMark/>
          </w:tcPr>
          <w:p w14:paraId="2C18CB29" w14:textId="0E3EF854" w:rsidR="00D85C9C" w:rsidRPr="0062556F" w:rsidRDefault="00D85C9C" w:rsidP="00D85C9C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ผลขาดทุนจากการด้อยค่าที่ยังไม่ได้รับรู้ 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E369DE3" w14:textId="77777777" w:rsidR="00D85C9C" w:rsidRPr="0062556F" w:rsidRDefault="00D85C9C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53FDEF" w14:textId="77777777" w:rsidR="00D85C9C" w:rsidRPr="0062556F" w:rsidRDefault="00D85C9C" w:rsidP="00D85C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185F3" w14:textId="6BEBBA79" w:rsidR="00D85C9C" w:rsidRPr="0062556F" w:rsidRDefault="006E763D" w:rsidP="00D85C9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D85C9C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432</w:t>
            </w:r>
          </w:p>
        </w:tc>
      </w:tr>
      <w:tr w:rsidR="00BA160F" w:rsidRPr="0062556F" w14:paraId="16B13796" w14:textId="77777777" w:rsidTr="00673B17">
        <w:trPr>
          <w:cantSplit/>
          <w:trHeight w:val="191"/>
        </w:trPr>
        <w:tc>
          <w:tcPr>
            <w:tcW w:w="5760" w:type="dxa"/>
            <w:vAlign w:val="bottom"/>
            <w:hideMark/>
          </w:tcPr>
          <w:p w14:paraId="35D64D5C" w14:textId="77777777" w:rsidR="00BA160F" w:rsidRPr="0062556F" w:rsidRDefault="00BA160F" w:rsidP="00BA160F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รับรู้ในกำไรหรือขาดทุนระหว่างงวด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298D0" w14:textId="77777777" w:rsidR="00BA160F" w:rsidRPr="0062556F" w:rsidRDefault="00BA160F" w:rsidP="00BA160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8D4DF6" w14:textId="77777777" w:rsidR="00BA160F" w:rsidRPr="0062556F" w:rsidRDefault="00BA160F" w:rsidP="00BA16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4AD83" w14:textId="3AAAAA81" w:rsidR="00BA160F" w:rsidRPr="0062556F" w:rsidRDefault="00BA160F" w:rsidP="00BA160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A160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  <w:r w:rsidRPr="00BA160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BA160F" w:rsidRPr="0062556F" w14:paraId="088147DD" w14:textId="77777777" w:rsidTr="00057942">
        <w:trPr>
          <w:cantSplit/>
          <w:trHeight w:val="191"/>
        </w:trPr>
        <w:tc>
          <w:tcPr>
            <w:tcW w:w="5760" w:type="dxa"/>
            <w:vAlign w:val="bottom"/>
            <w:hideMark/>
          </w:tcPr>
          <w:p w14:paraId="27AE236D" w14:textId="1D14EED2" w:rsidR="00BA160F" w:rsidRPr="0062556F" w:rsidRDefault="00BA160F" w:rsidP="00BA160F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ผลขาดทุนจากการด้อยค่าที่ยังไม่ได้รับรู้ ณ วันที่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1CD56" w14:textId="77777777" w:rsidR="00BA160F" w:rsidRPr="00FA57DF" w:rsidRDefault="00BA160F" w:rsidP="00BA160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57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7F33B0" w14:textId="77777777" w:rsidR="00BA160F" w:rsidRPr="0062556F" w:rsidRDefault="00BA160F" w:rsidP="00BA16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E9971" w14:textId="0416E416" w:rsidR="00BA160F" w:rsidRPr="00BA160F" w:rsidRDefault="006E763D" w:rsidP="00BA160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BA160F" w:rsidRPr="00BA16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574</w:t>
            </w:r>
          </w:p>
        </w:tc>
      </w:tr>
    </w:tbl>
    <w:p w14:paraId="62AEAB85" w14:textId="77777777" w:rsidR="00121427" w:rsidRPr="0062556F" w:rsidRDefault="00121427"/>
    <w:p w14:paraId="61F6FD08" w14:textId="23B7C959" w:rsidR="00A0399D" w:rsidRPr="0062556F" w:rsidRDefault="00E54A62" w:rsidP="00A0399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  <w:r w:rsidR="00A0399D"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6E763D" w:rsidRPr="006E763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A0399D"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A0399D"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B561570" w14:textId="77777777" w:rsidR="00A0399D" w:rsidRPr="0062556F" w:rsidRDefault="00A0399D" w:rsidP="00A0399D">
      <w:pPr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10815B5B" w14:textId="635252A8" w:rsidR="00A0399D" w:rsidRPr="0062556F" w:rsidRDefault="00A0399D" w:rsidP="00A0399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 </w:t>
      </w:r>
      <w:r w:rsidRPr="0062556F">
        <w:rPr>
          <w:rFonts w:ascii="Angsana New" w:hAnsi="Angsana New" w:cs="Angsana New"/>
          <w:sz w:val="30"/>
          <w:szCs w:val="30"/>
        </w:rPr>
        <w:t xml:space="preserve">TFRS </w:t>
      </w:r>
      <w:r w:rsidR="006E763D" w:rsidRPr="006E763D">
        <w:rPr>
          <w:rFonts w:ascii="Angsana New" w:hAnsi="Angsana New" w:cs="Angsana New"/>
          <w:sz w:val="30"/>
          <w:szCs w:val="30"/>
        </w:rPr>
        <w:t>16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E763D" w:rsidRPr="006E763D">
        <w:rPr>
          <w:rFonts w:ascii="Angsana New" w:hAnsi="Angsana New" w:cs="Angsana New"/>
          <w:sz w:val="30"/>
          <w:szCs w:val="30"/>
        </w:rPr>
        <w:t>17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</w:rPr>
        <w:t xml:space="preserve">(TAS </w:t>
      </w:r>
      <w:r w:rsidR="006E763D" w:rsidRPr="006E763D">
        <w:rPr>
          <w:rFonts w:ascii="Angsana New" w:hAnsi="Angsana New" w:cs="Angsana New"/>
          <w:sz w:val="30"/>
          <w:szCs w:val="30"/>
        </w:rPr>
        <w:t>17</w:t>
      </w:r>
      <w:r w:rsidRPr="0062556F">
        <w:rPr>
          <w:rFonts w:ascii="Angsana New" w:hAnsi="Angsana New" w:cs="Angsana New"/>
          <w:sz w:val="30"/>
          <w:szCs w:val="30"/>
        </w:rPr>
        <w:t xml:space="preserve">)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E763D" w:rsidRPr="006E763D">
        <w:rPr>
          <w:rFonts w:ascii="Angsana New" w:hAnsi="Angsana New" w:cs="Angsana New"/>
          <w:sz w:val="30"/>
          <w:szCs w:val="30"/>
        </w:rPr>
        <w:t>4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</w:rPr>
        <w:t xml:space="preserve">(TFRIC </w:t>
      </w:r>
      <w:r w:rsidR="006E763D" w:rsidRPr="006E763D">
        <w:rPr>
          <w:rFonts w:ascii="Angsana New" w:hAnsi="Angsana New" w:cs="Angsana New"/>
          <w:sz w:val="30"/>
          <w:szCs w:val="30"/>
        </w:rPr>
        <w:t>4</w:t>
      </w:r>
      <w:r w:rsidRPr="0062556F">
        <w:rPr>
          <w:rFonts w:ascii="Angsana New" w:hAnsi="Angsana New" w:cs="Angsana New"/>
          <w:sz w:val="30"/>
          <w:szCs w:val="30"/>
        </w:rPr>
        <w:t xml:space="preserve">)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2556F">
        <w:rPr>
          <w:rFonts w:ascii="Angsana New" w:hAnsi="Angsana New" w:cs="Angsana New"/>
          <w:sz w:val="30"/>
          <w:szCs w:val="30"/>
        </w:rPr>
        <w:t>(Modified retrospective approach)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D9A7A97" w14:textId="77777777" w:rsidR="00A0399D" w:rsidRPr="0062556F" w:rsidRDefault="00A0399D" w:rsidP="00A0399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A5DC61A" w14:textId="1297ECEE" w:rsidR="00A0399D" w:rsidRPr="0062556F" w:rsidRDefault="00A0399D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62556F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62556F">
        <w:rPr>
          <w:rFonts w:ascii="Angsana New" w:eastAsia="Calibri" w:hAnsi="Angsana New"/>
          <w:sz w:val="30"/>
          <w:szCs w:val="30"/>
        </w:rPr>
        <w:t xml:space="preserve"> TFRS</w:t>
      </w:r>
      <w:r w:rsidRPr="0062556F">
        <w:rPr>
          <w:rFonts w:ascii="Angsana New" w:eastAsia="Calibri" w:hAnsi="Angsana New"/>
          <w:sz w:val="30"/>
          <w:szCs w:val="30"/>
          <w:cs/>
        </w:rPr>
        <w:t xml:space="preserve"> </w:t>
      </w:r>
      <w:r w:rsidR="006E763D" w:rsidRPr="006E763D">
        <w:rPr>
          <w:rFonts w:ascii="Angsana New" w:eastAsia="Calibri" w:hAnsi="Angsana New"/>
          <w:sz w:val="30"/>
          <w:szCs w:val="30"/>
        </w:rPr>
        <w:t>16</w:t>
      </w:r>
      <w:r w:rsidRPr="0062556F">
        <w:rPr>
          <w:rFonts w:ascii="Angsana New" w:eastAsia="Calibri" w:hAnsi="Angsana New"/>
          <w:sz w:val="30"/>
          <w:szCs w:val="30"/>
        </w:rPr>
        <w:t xml:space="preserve"> </w:t>
      </w:r>
      <w:r w:rsidRPr="0062556F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62556F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62556F">
        <w:rPr>
          <w:rFonts w:ascii="Angsana New" w:eastAsia="Calibri" w:hAnsi="Angsana New"/>
          <w:sz w:val="30"/>
          <w:szCs w:val="30"/>
          <w:cs/>
        </w:rPr>
        <w:t xml:space="preserve">ณ </w:t>
      </w:r>
      <w:r w:rsidRPr="0062556F">
        <w:rPr>
          <w:rFonts w:ascii="Angsana New" w:hAnsi="Angsana New"/>
          <w:sz w:val="30"/>
          <w:szCs w:val="30"/>
          <w:cs/>
        </w:rPr>
        <w:t>วันที่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/>
          <w:sz w:val="30"/>
          <w:szCs w:val="30"/>
        </w:rPr>
        <w:t>1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มกราคม </w:t>
      </w:r>
      <w:r w:rsidR="006E763D" w:rsidRPr="006E763D">
        <w:rPr>
          <w:rFonts w:ascii="Angsana New" w:hAnsi="Angsana New"/>
          <w:sz w:val="30"/>
          <w:szCs w:val="30"/>
        </w:rPr>
        <w:t>2563</w:t>
      </w:r>
      <w:r w:rsidRPr="0062556F">
        <w:rPr>
          <w:rFonts w:ascii="Angsana New" w:eastAsia="Calibri" w:hAnsi="Angsana New"/>
          <w:sz w:val="30"/>
          <w:szCs w:val="30"/>
        </w:rPr>
        <w:t xml:space="preserve"> </w:t>
      </w:r>
      <w:r w:rsidRPr="0062556F">
        <w:rPr>
          <w:rFonts w:ascii="Angsana New" w:eastAsia="Calibri" w:hAnsi="Angsana New"/>
          <w:sz w:val="30"/>
          <w:szCs w:val="30"/>
          <w:cs/>
        </w:rPr>
        <w:t xml:space="preserve"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A85A5B8" w14:textId="77777777" w:rsidR="00107EB0" w:rsidRPr="0062556F" w:rsidRDefault="00107EB0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34334841" w14:textId="77777777" w:rsidR="00107EB0" w:rsidRPr="0062556F" w:rsidRDefault="00107EB0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2556F">
        <w:rPr>
          <w:rFonts w:ascii="Angsana New" w:eastAsia="Calibri" w:hAnsi="Angsana New"/>
          <w:sz w:val="30"/>
          <w:szCs w:val="30"/>
          <w:cs/>
        </w:rPr>
        <w:t>สินทรัพย์สิทธิการใช้สำหรับส่วนงานศูนย์การค้าชุมชนและอาคารสำนักงาน แสดงรายการเป็นอสังหาริมทรัพย์เพื่อการลงทุน และวัดมูลค่าด้วยวิธีราคาทุน</w:t>
      </w:r>
    </w:p>
    <w:p w14:paraId="2E67B93C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color w:val="0000FF"/>
          <w:sz w:val="30"/>
          <w:szCs w:val="30"/>
        </w:rPr>
      </w:pPr>
    </w:p>
    <w:p w14:paraId="5C3A018C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2556F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62556F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62556F">
        <w:rPr>
          <w:rFonts w:ascii="Angsana New" w:hAnsi="Angsana New" w:cs="Angsana New"/>
          <w:color w:val="000000"/>
          <w:sz w:val="30"/>
          <w:szCs w:val="30"/>
          <w:cs/>
        </w:rPr>
        <w:t>ได้เลือกใช้ข้อยกเว้นต่อไปนี้</w:t>
      </w:r>
      <w:r w:rsidRPr="0062556F">
        <w:rPr>
          <w:rFonts w:ascii="Angsana New" w:hAnsi="Angsana New" w:cs="Angsana New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385A2E07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76A49808" w14:textId="003FFBEC" w:rsidR="006E4D3B" w:rsidRPr="0062556F" w:rsidRDefault="0032323B" w:rsidP="00AB63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62556F">
        <w:rPr>
          <w:rFonts w:ascii="Angsana New" w:eastAsia="Calibri" w:hAnsi="Angsana New"/>
          <w:spacing w:val="-2"/>
          <w:sz w:val="30"/>
          <w:szCs w:val="30"/>
        </w:rPr>
        <w:t xml:space="preserve">- </w:t>
      </w:r>
      <w:r w:rsidR="00A0399D" w:rsidRPr="0062556F">
        <w:rPr>
          <w:rFonts w:ascii="Angsana New" w:eastAsia="Calibri" w:hAnsi="Angsana New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E763D" w:rsidRPr="006E763D">
        <w:rPr>
          <w:rFonts w:ascii="Angsana New" w:eastAsia="Calibri" w:hAnsi="Angsana New"/>
          <w:spacing w:val="-2"/>
          <w:sz w:val="30"/>
          <w:szCs w:val="30"/>
        </w:rPr>
        <w:t>12</w:t>
      </w:r>
      <w:r w:rsidR="00A0399D" w:rsidRPr="0062556F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A0399D" w:rsidRPr="0062556F">
        <w:rPr>
          <w:rFonts w:ascii="Angsana New" w:eastAsia="Calibri" w:hAnsi="Angsana New"/>
          <w:spacing w:val="-2"/>
          <w:sz w:val="30"/>
          <w:szCs w:val="30"/>
          <w:cs/>
        </w:rPr>
        <w:t xml:space="preserve">เดือน  </w:t>
      </w:r>
    </w:p>
    <w:p w14:paraId="236974C7" w14:textId="77777777" w:rsidR="008628AB" w:rsidRPr="0062556F" w:rsidRDefault="008628AB" w:rsidP="003232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372" w:type="dxa"/>
        <w:tblInd w:w="6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41"/>
        <w:gridCol w:w="1530"/>
        <w:gridCol w:w="181"/>
        <w:gridCol w:w="1620"/>
      </w:tblGrid>
      <w:tr w:rsidR="00A0399D" w:rsidRPr="0062556F" w14:paraId="316C7BCC" w14:textId="77777777" w:rsidTr="00D34054">
        <w:trPr>
          <w:cantSplit/>
          <w:trHeight w:val="20"/>
          <w:tblHeader/>
        </w:trPr>
        <w:tc>
          <w:tcPr>
            <w:tcW w:w="6041" w:type="dxa"/>
            <w:vAlign w:val="bottom"/>
            <w:hideMark/>
          </w:tcPr>
          <w:p w14:paraId="1FB1B22A" w14:textId="7647DA4D" w:rsidR="00A0399D" w:rsidRPr="0062556F" w:rsidRDefault="001361BF" w:rsidP="00E7727F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62556F">
              <w:br w:type="page"/>
            </w:r>
            <w:r w:rsidRPr="0062556F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  <w:r w:rsidR="00A0399D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="00A0399D"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6E763D" w:rsidRPr="006E763D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="00A0399D" w:rsidRPr="0062556F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7F0CADC0" w14:textId="77777777" w:rsidR="00A0399D" w:rsidRPr="0062556F" w:rsidRDefault="00A0399D" w:rsidP="00D34054">
            <w:pPr>
              <w:pStyle w:val="acctmergecolhdg"/>
              <w:spacing w:line="240" w:lineRule="auto"/>
              <w:ind w:left="112" w:right="22" w:hanging="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24729D4E" w14:textId="77777777" w:rsidR="00A0399D" w:rsidRPr="0062556F" w:rsidRDefault="00A0399D" w:rsidP="00E7727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5C098B3B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52F44BA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0399D" w:rsidRPr="0062556F" w14:paraId="03D2F77A" w14:textId="77777777" w:rsidTr="00D34054">
        <w:trPr>
          <w:cantSplit/>
          <w:trHeight w:val="20"/>
          <w:tblHeader/>
        </w:trPr>
        <w:tc>
          <w:tcPr>
            <w:tcW w:w="6041" w:type="dxa"/>
          </w:tcPr>
          <w:p w14:paraId="29D60E10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1" w:type="dxa"/>
            <w:gridSpan w:val="3"/>
            <w:hideMark/>
          </w:tcPr>
          <w:p w14:paraId="13E64432" w14:textId="77777777" w:rsidR="00A0399D" w:rsidRPr="0062556F" w:rsidRDefault="00A0399D" w:rsidP="00E7727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0399D" w:rsidRPr="0062556F" w14:paraId="33D26810" w14:textId="77777777" w:rsidTr="00D34054">
        <w:trPr>
          <w:cantSplit/>
          <w:trHeight w:val="20"/>
        </w:trPr>
        <w:tc>
          <w:tcPr>
            <w:tcW w:w="6041" w:type="dxa"/>
            <w:hideMark/>
          </w:tcPr>
          <w:p w14:paraId="4F6CB778" w14:textId="53C6F054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331" w:type="dxa"/>
            <w:gridSpan w:val="3"/>
          </w:tcPr>
          <w:p w14:paraId="18C7609F" w14:textId="77777777" w:rsidR="00A0399D" w:rsidRPr="0062556F" w:rsidRDefault="00A0399D" w:rsidP="00E7727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361BF" w:rsidRPr="0062556F" w14:paraId="1FD13473" w14:textId="77777777" w:rsidTr="00D34054">
        <w:trPr>
          <w:cantSplit/>
          <w:trHeight w:val="20"/>
        </w:trPr>
        <w:tc>
          <w:tcPr>
            <w:tcW w:w="6041" w:type="dxa"/>
            <w:vAlign w:val="bottom"/>
          </w:tcPr>
          <w:p w14:paraId="29EEFF69" w14:textId="77777777" w:rsidR="001361BF" w:rsidRPr="0062556F" w:rsidRDefault="00107EB0" w:rsidP="00E7727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530" w:type="dxa"/>
            <w:vAlign w:val="bottom"/>
          </w:tcPr>
          <w:p w14:paraId="50C93191" w14:textId="75B9B37E" w:rsidR="001361BF" w:rsidRPr="0062556F" w:rsidRDefault="006E763D" w:rsidP="00163E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</w:t>
            </w:r>
            <w:r w:rsidR="008E158B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181" w:type="dxa"/>
            <w:vAlign w:val="bottom"/>
          </w:tcPr>
          <w:p w14:paraId="517F5A05" w14:textId="77777777" w:rsidR="001361BF" w:rsidRPr="0062556F" w:rsidRDefault="001361BF" w:rsidP="00E7727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DAD638F" w14:textId="77777777" w:rsidR="001361BF" w:rsidRPr="00D34054" w:rsidRDefault="00107EB0" w:rsidP="00FA57DF">
            <w:pPr>
              <w:pStyle w:val="acctfourfigures"/>
              <w:tabs>
                <w:tab w:val="clear" w:pos="765"/>
                <w:tab w:val="decimal" w:pos="644"/>
                <w:tab w:val="decimal" w:pos="1642"/>
              </w:tabs>
              <w:spacing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EB0" w:rsidRPr="0062556F" w14:paraId="6C5B5CEC" w14:textId="77777777" w:rsidTr="00D34054">
        <w:trPr>
          <w:cantSplit/>
          <w:trHeight w:val="20"/>
        </w:trPr>
        <w:tc>
          <w:tcPr>
            <w:tcW w:w="6041" w:type="dxa"/>
            <w:vAlign w:val="bottom"/>
          </w:tcPr>
          <w:p w14:paraId="37D5EEE7" w14:textId="77777777" w:rsidR="00107EB0" w:rsidRPr="0062556F" w:rsidRDefault="00107EB0" w:rsidP="00107EB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530" w:type="dxa"/>
            <w:vAlign w:val="bottom"/>
          </w:tcPr>
          <w:p w14:paraId="253AE691" w14:textId="44ABE161" w:rsidR="00107EB0" w:rsidRPr="0062556F" w:rsidRDefault="00107EB0" w:rsidP="00D77E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933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5FAC0990" w14:textId="77777777" w:rsidR="00107EB0" w:rsidRPr="0062556F" w:rsidRDefault="00107EB0" w:rsidP="00107EB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5F7BEB0" w14:textId="32306E55" w:rsidR="00107EB0" w:rsidRPr="00D34054" w:rsidRDefault="00107EB0" w:rsidP="00D77E13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041</w:t>
            </w: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7EB0" w:rsidRPr="0062556F" w14:paraId="179E1F0C" w14:textId="77777777" w:rsidTr="00D34054">
        <w:trPr>
          <w:cantSplit/>
          <w:trHeight w:val="20"/>
        </w:trPr>
        <w:tc>
          <w:tcPr>
            <w:tcW w:w="6041" w:type="dxa"/>
            <w:vAlign w:val="bottom"/>
          </w:tcPr>
          <w:p w14:paraId="0808B4A9" w14:textId="77777777" w:rsidR="00107EB0" w:rsidRPr="0062556F" w:rsidRDefault="00107EB0" w:rsidP="00107EB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สินทรัพย์ไม่มีตัวตนลดลง</w:t>
            </w:r>
          </w:p>
        </w:tc>
        <w:tc>
          <w:tcPr>
            <w:tcW w:w="1530" w:type="dxa"/>
            <w:vAlign w:val="bottom"/>
          </w:tcPr>
          <w:p w14:paraId="510772A9" w14:textId="6F79B6DE" w:rsidR="00107EB0" w:rsidRPr="0062556F" w:rsidRDefault="00107EB0" w:rsidP="00D77E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678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5C6B13C" w14:textId="77777777" w:rsidR="00107EB0" w:rsidRPr="0062556F" w:rsidRDefault="00107EB0" w:rsidP="00107EB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8A1D98" w14:textId="77777777" w:rsidR="00107EB0" w:rsidRPr="00D34054" w:rsidRDefault="00107EB0" w:rsidP="00D34054">
            <w:pPr>
              <w:pStyle w:val="acctfourfigures"/>
              <w:tabs>
                <w:tab w:val="clear" w:pos="765"/>
                <w:tab w:val="decimal" w:pos="644"/>
                <w:tab w:val="decimal" w:pos="1642"/>
              </w:tabs>
              <w:spacing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EB0" w:rsidRPr="0062556F" w14:paraId="34285D84" w14:textId="77777777" w:rsidTr="00D34054">
        <w:trPr>
          <w:cantSplit/>
          <w:trHeight w:val="20"/>
        </w:trPr>
        <w:tc>
          <w:tcPr>
            <w:tcW w:w="6041" w:type="dxa"/>
            <w:vAlign w:val="bottom"/>
            <w:hideMark/>
          </w:tcPr>
          <w:p w14:paraId="2819C622" w14:textId="77777777" w:rsidR="00107EB0" w:rsidRPr="0062556F" w:rsidRDefault="00107EB0" w:rsidP="00107EB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7FD2D7B8" w14:textId="76C9D07E" w:rsidR="00107EB0" w:rsidRPr="0062556F" w:rsidRDefault="006E763D" w:rsidP="00D340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4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="00107EB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1" w:type="dxa"/>
            <w:vAlign w:val="bottom"/>
          </w:tcPr>
          <w:p w14:paraId="56AAB816" w14:textId="77777777" w:rsidR="00107EB0" w:rsidRPr="0062556F" w:rsidRDefault="00107EB0" w:rsidP="00107EB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6502C6" w14:textId="68676CC8" w:rsidR="00107EB0" w:rsidRPr="00D34054" w:rsidRDefault="006E763D" w:rsidP="00D34054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107EB0"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</w:tr>
      <w:tr w:rsidR="00607D42" w:rsidRPr="0062556F" w14:paraId="58F24C1C" w14:textId="77777777" w:rsidTr="00D34054">
        <w:trPr>
          <w:cantSplit/>
          <w:trHeight w:val="20"/>
        </w:trPr>
        <w:tc>
          <w:tcPr>
            <w:tcW w:w="6041" w:type="dxa"/>
            <w:vAlign w:val="bottom"/>
          </w:tcPr>
          <w:p w14:paraId="0B9866E6" w14:textId="77777777" w:rsidR="00607D42" w:rsidRPr="0062556F" w:rsidRDefault="00607D42" w:rsidP="00107EB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530" w:type="dxa"/>
            <w:vAlign w:val="bottom"/>
          </w:tcPr>
          <w:p w14:paraId="70B04624" w14:textId="3E4038D7" w:rsidR="00607D42" w:rsidRPr="0062556F" w:rsidRDefault="00BB4996" w:rsidP="00D77E13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  <w:r w:rsidR="00607D42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357FC2F2" w14:textId="77777777" w:rsidR="00607D42" w:rsidRPr="0062556F" w:rsidRDefault="00607D42" w:rsidP="00107EB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1669F1A" w14:textId="77777777" w:rsidR="00607D42" w:rsidRPr="0062556F" w:rsidRDefault="00607D42" w:rsidP="00D34054">
            <w:pPr>
              <w:pStyle w:val="acctfourfigures"/>
              <w:tabs>
                <w:tab w:val="clear" w:pos="765"/>
                <w:tab w:val="decimal" w:pos="644"/>
                <w:tab w:val="decimal" w:pos="1642"/>
              </w:tabs>
              <w:spacing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EB0" w:rsidRPr="0062556F" w14:paraId="63F72840" w14:textId="77777777" w:rsidTr="00D34054">
        <w:trPr>
          <w:cantSplit/>
          <w:trHeight w:val="20"/>
        </w:trPr>
        <w:tc>
          <w:tcPr>
            <w:tcW w:w="6041" w:type="dxa"/>
            <w:hideMark/>
          </w:tcPr>
          <w:p w14:paraId="625EB9B2" w14:textId="77777777" w:rsidR="00107EB0" w:rsidRPr="0062556F" w:rsidRDefault="00107EB0" w:rsidP="00107EB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6706B9B4" w14:textId="348EA7E3" w:rsidR="00107EB0" w:rsidRPr="0062556F" w:rsidRDefault="00107EB0" w:rsidP="00D77E13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126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537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080F18A5" w14:textId="77777777" w:rsidR="00107EB0" w:rsidRPr="0062556F" w:rsidRDefault="00107EB0" w:rsidP="00107EB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3114C8" w14:textId="1B516A30" w:rsidR="00107EB0" w:rsidRPr="00D34054" w:rsidRDefault="00107EB0" w:rsidP="00D77E13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749</w:t>
            </w: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BD01929" w14:textId="77777777" w:rsidR="008628AB" w:rsidRPr="0062556F" w:rsidRDefault="008628AB">
      <w:pPr>
        <w:rPr>
          <w:rFonts w:cs="Cordia New"/>
          <w:sz w:val="8"/>
          <w:szCs w:val="8"/>
          <w:cs/>
        </w:rPr>
      </w:pPr>
    </w:p>
    <w:tbl>
      <w:tblPr>
        <w:tblW w:w="955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530"/>
        <w:gridCol w:w="180"/>
        <w:gridCol w:w="1620"/>
      </w:tblGrid>
      <w:tr w:rsidR="000D3B57" w:rsidRPr="0062556F" w14:paraId="61294DBF" w14:textId="77777777" w:rsidTr="004C5C93">
        <w:trPr>
          <w:cantSplit/>
          <w:trHeight w:val="20"/>
          <w:tblHeader/>
        </w:trPr>
        <w:tc>
          <w:tcPr>
            <w:tcW w:w="6221" w:type="dxa"/>
            <w:shd w:val="clear" w:color="auto" w:fill="auto"/>
            <w:vAlign w:val="bottom"/>
          </w:tcPr>
          <w:p w14:paraId="196201AE" w14:textId="77777777" w:rsidR="000D3B57" w:rsidRPr="0062556F" w:rsidRDefault="008628AB" w:rsidP="008628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4F1810" w:rsidRPr="0062556F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4F1810" w:rsidRPr="0062556F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4F1810" w:rsidRPr="0062556F">
              <w:rPr>
                <w:rFonts w:cs="Angsana New"/>
                <w:sz w:val="24"/>
                <w:szCs w:val="24"/>
                <w:rtl/>
                <w:cs/>
              </w:rPr>
              <w:br w:type="page"/>
            </w:r>
            <w:r w:rsidR="000D3B5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5FE72422" w14:textId="77777777" w:rsidR="000D3B57" w:rsidRPr="0062556F" w:rsidRDefault="000D3B57" w:rsidP="00A42AB4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16227D5" w14:textId="77777777" w:rsidR="000D3B57" w:rsidRPr="0062556F" w:rsidRDefault="000D3B57" w:rsidP="00A42AB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9EFD67" w14:textId="77777777" w:rsidR="000D3B57" w:rsidRPr="0062556F" w:rsidRDefault="000D3B57" w:rsidP="00A42AB4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76C4F42" w14:textId="77777777" w:rsidR="000D3B57" w:rsidRPr="0062556F" w:rsidRDefault="000D3B57" w:rsidP="00A42AB4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D3B57" w:rsidRPr="0062556F" w14:paraId="5CE018C9" w14:textId="77777777" w:rsidTr="004C5C93">
        <w:trPr>
          <w:cantSplit/>
          <w:trHeight w:val="20"/>
          <w:tblHeader/>
        </w:trPr>
        <w:tc>
          <w:tcPr>
            <w:tcW w:w="6221" w:type="dxa"/>
          </w:tcPr>
          <w:p w14:paraId="08989020" w14:textId="77777777" w:rsidR="000D3B57" w:rsidRPr="0062556F" w:rsidRDefault="000D3B57" w:rsidP="00A42A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FDDD924" w14:textId="77777777" w:rsidR="000D3B57" w:rsidRPr="0062556F" w:rsidRDefault="000D3B57" w:rsidP="00A42AB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D3B57" w:rsidRPr="0062556F" w14:paraId="7E1FF67A" w14:textId="77777777" w:rsidTr="004C5C93">
        <w:trPr>
          <w:cantSplit/>
          <w:trHeight w:val="20"/>
        </w:trPr>
        <w:tc>
          <w:tcPr>
            <w:tcW w:w="6221" w:type="dxa"/>
            <w:vAlign w:val="bottom"/>
          </w:tcPr>
          <w:p w14:paraId="1C23C7A4" w14:textId="39FC43AA" w:rsidR="000D3B57" w:rsidRPr="0062556F" w:rsidRDefault="000D3B57" w:rsidP="00A42AB4">
            <w:pPr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AE9248" w14:textId="73576E73" w:rsidR="000D3B57" w:rsidRPr="0062556F" w:rsidRDefault="006E763D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  <w:r w:rsidR="00F9034A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180" w:type="dxa"/>
            <w:vAlign w:val="bottom"/>
          </w:tcPr>
          <w:p w14:paraId="7B2E945E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4FECD8A" w14:textId="1B532F68" w:rsidR="000D3B57" w:rsidRPr="0062556F" w:rsidRDefault="006E763D" w:rsidP="00D77E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CA41E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692</w:t>
            </w:r>
          </w:p>
        </w:tc>
      </w:tr>
      <w:tr w:rsidR="000D3B57" w:rsidRPr="0062556F" w14:paraId="729DC11A" w14:textId="77777777" w:rsidTr="004C5C93">
        <w:trPr>
          <w:cantSplit/>
          <w:trHeight w:val="20"/>
        </w:trPr>
        <w:tc>
          <w:tcPr>
            <w:tcW w:w="6221" w:type="dxa"/>
          </w:tcPr>
          <w:p w14:paraId="2B3FB43C" w14:textId="77777777" w:rsidR="000D3B57" w:rsidRPr="0062556F" w:rsidRDefault="000D3B57" w:rsidP="00A42AB4">
            <w:pPr>
              <w:spacing w:line="240" w:lineRule="auto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F23CD6" w14:textId="77777777" w:rsidR="000D3B57" w:rsidRPr="0062556F" w:rsidRDefault="00874715" w:rsidP="00D77E1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573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914ABD0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10551B" w14:textId="2452B865" w:rsidR="000D3B57" w:rsidRPr="0062556F" w:rsidRDefault="00CA41E8" w:rsidP="00D77E1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353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D3B57" w:rsidRPr="0062556F" w14:paraId="14936D9C" w14:textId="77777777" w:rsidTr="004C5C93">
        <w:trPr>
          <w:cantSplit/>
          <w:trHeight w:val="20"/>
        </w:trPr>
        <w:tc>
          <w:tcPr>
            <w:tcW w:w="6221" w:type="dxa"/>
          </w:tcPr>
          <w:p w14:paraId="2905E98C" w14:textId="77777777" w:rsidR="000D3B57" w:rsidRPr="0062556F" w:rsidRDefault="000D3B57" w:rsidP="00A42AB4">
            <w:pPr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530" w:type="dxa"/>
          </w:tcPr>
          <w:p w14:paraId="28DE2684" w14:textId="77777777" w:rsidR="004E712E" w:rsidRDefault="004E712E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2DD774D" w14:textId="03D1F62F" w:rsidR="000D3B57" w:rsidRPr="0062556F" w:rsidRDefault="00874715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861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5369DD6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DBFCA1" w14:textId="77777777" w:rsidR="004E712E" w:rsidRDefault="004E712E" w:rsidP="00D77E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B5204EA" w14:textId="2CD6CB83" w:rsidR="000D3B57" w:rsidRPr="0062556F" w:rsidRDefault="00CA41E8" w:rsidP="00D77E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558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D3B57" w:rsidRPr="0062556F" w14:paraId="472E7040" w14:textId="77777777" w:rsidTr="004C5C93">
        <w:trPr>
          <w:cantSplit/>
          <w:trHeight w:val="20"/>
        </w:trPr>
        <w:tc>
          <w:tcPr>
            <w:tcW w:w="6221" w:type="dxa"/>
          </w:tcPr>
          <w:p w14:paraId="76E0C306" w14:textId="77777777" w:rsidR="000D3B57" w:rsidRPr="0062556F" w:rsidRDefault="000D3B57" w:rsidP="00A42AB4">
            <w:pPr>
              <w:spacing w:line="240" w:lineRule="auto"/>
              <w:ind w:left="175" w:right="-80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สิทธิเลือกขยายอายุสัญญาเช่า</w:t>
            </w:r>
          </w:p>
        </w:tc>
        <w:tc>
          <w:tcPr>
            <w:tcW w:w="1530" w:type="dxa"/>
            <w:vAlign w:val="bottom"/>
          </w:tcPr>
          <w:p w14:paraId="27A6B6B7" w14:textId="77777777" w:rsidR="000D3B57" w:rsidRPr="0062556F" w:rsidRDefault="00B0312C" w:rsidP="00097A89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3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874715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180" w:type="dxa"/>
          </w:tcPr>
          <w:p w14:paraId="41BC55EF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39884A" w14:textId="0157F1B0" w:rsidR="000D3B57" w:rsidRPr="0062556F" w:rsidRDefault="006E763D" w:rsidP="00D77E1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CA41E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</w:tr>
      <w:tr w:rsidR="000D3B57" w:rsidRPr="0062556F" w14:paraId="6738F344" w14:textId="77777777" w:rsidTr="004C5C93">
        <w:trPr>
          <w:cantSplit/>
          <w:trHeight w:val="20"/>
        </w:trPr>
        <w:tc>
          <w:tcPr>
            <w:tcW w:w="6221" w:type="dxa"/>
          </w:tcPr>
          <w:p w14:paraId="5B951A58" w14:textId="77777777" w:rsidR="000D3B57" w:rsidRPr="0062556F" w:rsidRDefault="000D3B57" w:rsidP="00A42AB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มูลค่าคงเหลือที่ได้รับการประกัน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208CAC" w14:textId="77777777" w:rsidR="000D3B57" w:rsidRPr="0062556F" w:rsidRDefault="00B0312C" w:rsidP="00097A89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3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74715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  <w:tc>
          <w:tcPr>
            <w:tcW w:w="180" w:type="dxa"/>
          </w:tcPr>
          <w:p w14:paraId="35C148C6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311A6CD" w14:textId="13E2EC33" w:rsidR="000D3B57" w:rsidRPr="0062556F" w:rsidRDefault="006E763D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A41E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401</w:t>
            </w:r>
          </w:p>
        </w:tc>
      </w:tr>
      <w:tr w:rsidR="000D3B57" w:rsidRPr="0062556F" w14:paraId="052E7E67" w14:textId="77777777" w:rsidTr="004C5C93">
        <w:trPr>
          <w:cantSplit/>
          <w:trHeight w:val="20"/>
        </w:trPr>
        <w:tc>
          <w:tcPr>
            <w:tcW w:w="6221" w:type="dxa"/>
          </w:tcPr>
          <w:p w14:paraId="0ED96E05" w14:textId="77777777" w:rsidR="000D3B57" w:rsidRPr="0062556F" w:rsidRDefault="000D3B57" w:rsidP="00A42AB4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5E6206" w14:textId="77777777" w:rsidR="000D3B57" w:rsidRPr="0062556F" w:rsidRDefault="00B0312C" w:rsidP="00097A89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3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</w:t>
            </w:r>
            <w:r w:rsidR="00874715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180" w:type="dxa"/>
            <w:vAlign w:val="bottom"/>
          </w:tcPr>
          <w:p w14:paraId="2DE36077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F8785F" w14:textId="368BACC2" w:rsidR="000D3B57" w:rsidRPr="0062556F" w:rsidRDefault="006E763D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="00CA41E8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017</w:t>
            </w:r>
          </w:p>
        </w:tc>
      </w:tr>
      <w:tr w:rsidR="000D3B57" w:rsidRPr="0062556F" w14:paraId="33ECCC55" w14:textId="77777777" w:rsidTr="004C5C93">
        <w:trPr>
          <w:cantSplit/>
          <w:trHeight w:val="20"/>
        </w:trPr>
        <w:tc>
          <w:tcPr>
            <w:tcW w:w="6221" w:type="dxa"/>
          </w:tcPr>
          <w:p w14:paraId="63B3D722" w14:textId="77777777" w:rsidR="000D3B57" w:rsidRPr="0062556F" w:rsidRDefault="000D3B57" w:rsidP="00A42AB4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5512984" w14:textId="15C8E691" w:rsidR="000D3B57" w:rsidRPr="0062556F" w:rsidRDefault="000D3B57" w:rsidP="00A42AB4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B27197" w14:textId="19DAB130" w:rsidR="000D3B57" w:rsidRPr="0062556F" w:rsidRDefault="006E763D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CA41E8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0" w:type="dxa"/>
            <w:vAlign w:val="bottom"/>
          </w:tcPr>
          <w:p w14:paraId="79BC7004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D223234" w14:textId="3655E7AA" w:rsidR="000D3B57" w:rsidRPr="0062556F" w:rsidRDefault="006E763D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874715"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749</w:t>
            </w:r>
          </w:p>
        </w:tc>
      </w:tr>
      <w:tr w:rsidR="000D3B57" w:rsidRPr="0062556F" w14:paraId="48BA4F1F" w14:textId="77777777" w:rsidTr="004C5C93">
        <w:trPr>
          <w:cantSplit/>
          <w:trHeight w:val="20"/>
        </w:trPr>
        <w:tc>
          <w:tcPr>
            <w:tcW w:w="6221" w:type="dxa"/>
          </w:tcPr>
          <w:p w14:paraId="1E67B1BF" w14:textId="3FDE36D6" w:rsidR="000D3B57" w:rsidRPr="0062556F" w:rsidRDefault="000D3B57" w:rsidP="00A42AB4">
            <w:pPr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0B1AB033" w14:textId="4E3F2969" w:rsidR="000D3B57" w:rsidRPr="0062556F" w:rsidRDefault="006E763D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874715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180" w:type="dxa"/>
          </w:tcPr>
          <w:p w14:paraId="19E656C4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B668F" w14:textId="4BCE661A" w:rsidR="000D3B57" w:rsidRPr="0062556F" w:rsidRDefault="006E763D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F9034A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657</w:t>
            </w:r>
          </w:p>
        </w:tc>
      </w:tr>
      <w:tr w:rsidR="000D3B57" w:rsidRPr="0062556F" w14:paraId="769C7656" w14:textId="77777777" w:rsidTr="004C5C93">
        <w:trPr>
          <w:cantSplit/>
          <w:trHeight w:val="20"/>
        </w:trPr>
        <w:tc>
          <w:tcPr>
            <w:tcW w:w="6221" w:type="dxa"/>
            <w:vAlign w:val="bottom"/>
          </w:tcPr>
          <w:p w14:paraId="2E7A2391" w14:textId="58F0F9D7" w:rsidR="000D3B57" w:rsidRPr="0062556F" w:rsidRDefault="000D3B57" w:rsidP="00A42AB4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33A35" w14:textId="15A3A9A3" w:rsidR="000D3B57" w:rsidRPr="00FA57DF" w:rsidRDefault="006E763D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139</w:t>
            </w:r>
            <w:r w:rsidR="00F9034A" w:rsidRPr="00FA57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80" w:type="dxa"/>
          </w:tcPr>
          <w:p w14:paraId="5CCCD67F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DBEC6" w14:textId="6C28D1E7" w:rsidR="000D3B57" w:rsidRPr="0062556F" w:rsidRDefault="006E763D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F9034A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406</w:t>
            </w:r>
          </w:p>
        </w:tc>
      </w:tr>
      <w:tr w:rsidR="000D3B57" w:rsidRPr="0062556F" w14:paraId="33DE90E7" w14:textId="77777777" w:rsidTr="004C5C93">
        <w:trPr>
          <w:cantSplit/>
          <w:trHeight w:val="20"/>
        </w:trPr>
        <w:tc>
          <w:tcPr>
            <w:tcW w:w="6221" w:type="dxa"/>
            <w:vAlign w:val="bottom"/>
          </w:tcPr>
          <w:p w14:paraId="6B74BB39" w14:textId="77777777" w:rsidR="000D3B57" w:rsidRPr="0062556F" w:rsidRDefault="000D3B57" w:rsidP="00A42AB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ร้อยละต่อปี)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3F6ED1" w14:textId="6C5C2144" w:rsidR="000D3B57" w:rsidRPr="0062556F" w:rsidRDefault="006E763D" w:rsidP="004E712E">
            <w:pPr>
              <w:pStyle w:val="acctfourfigures"/>
              <w:tabs>
                <w:tab w:val="clear" w:pos="765"/>
              </w:tabs>
              <w:spacing w:line="240" w:lineRule="auto"/>
              <w:ind w:right="2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874715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0" w:type="dxa"/>
          </w:tcPr>
          <w:p w14:paraId="348B4488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0F1F1" w14:textId="31BF6553" w:rsidR="000D3B57" w:rsidRPr="0062556F" w:rsidRDefault="006E763D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F9034A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</w:tr>
    </w:tbl>
    <w:p w14:paraId="7C69CC66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1D36722" w14:textId="77777777" w:rsidR="00A0399D" w:rsidRPr="0062556F" w:rsidRDefault="00A0399D" w:rsidP="00A26DD3">
      <w:pPr>
        <w:tabs>
          <w:tab w:val="clear" w:pos="227"/>
          <w:tab w:val="clear" w:pos="454"/>
          <w:tab w:val="clear" w:pos="680"/>
          <w:tab w:val="left" w:pos="720"/>
          <w:tab w:val="center" w:pos="810"/>
        </w:tabs>
        <w:spacing w:line="240" w:lineRule="auto"/>
        <w:ind w:left="63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A26DD3" w:rsidRPr="0062556F">
        <w:rPr>
          <w:rFonts w:ascii="Angsana New" w:hAnsi="Angsana New" w:cs="Angsana New"/>
          <w:sz w:val="30"/>
          <w:szCs w:val="30"/>
          <w:cs/>
        </w:rPr>
        <w:t>ให้บริการที่พัก</w:t>
      </w:r>
      <w:r w:rsidR="00A26DD3" w:rsidRPr="0062556F">
        <w:rPr>
          <w:rFonts w:ascii="Angsana New" w:hAnsi="Angsana New" w:cs="Angsana New"/>
          <w:sz w:val="30"/>
          <w:szCs w:val="30"/>
          <w:cs/>
        </w:rPr>
        <w:br/>
        <w:t xml:space="preserve">และอพาร์ทเม้นท์ ส่วนงานศูนย์การค้าชุมชนและอาคารสำนักงาน </w:t>
      </w:r>
      <w:r w:rsidRPr="0062556F">
        <w:rPr>
          <w:rFonts w:ascii="Angsana New" w:hAnsi="Angsana New" w:cs="Angsana New"/>
          <w:sz w:val="30"/>
          <w:szCs w:val="30"/>
          <w:cs/>
        </w:rPr>
        <w:t>และ</w:t>
      </w:r>
      <w:r w:rsidR="00A26DD3" w:rsidRPr="0062556F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ส่วนงานให้บริการบริหารจัดการและอื่น ๆ 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</w:p>
    <w:p w14:paraId="2628436B" w14:textId="77777777" w:rsidR="00161423" w:rsidRPr="0062556F" w:rsidRDefault="00161423" w:rsidP="0069566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AF1EF6" w14:textId="6B353DC6" w:rsidR="00696615" w:rsidRPr="0062556F" w:rsidRDefault="006E763D" w:rsidP="000F1703">
      <w:pPr>
        <w:pStyle w:val="BodyText2"/>
        <w:keepLines/>
        <w:tabs>
          <w:tab w:val="left" w:pos="63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  <w:r w:rsidRPr="006E763D">
        <w:rPr>
          <w:rFonts w:cs="Angsana New"/>
          <w:b/>
          <w:bCs/>
          <w:szCs w:val="30"/>
        </w:rPr>
        <w:t>4</w:t>
      </w:r>
      <w:r w:rsidR="00F727BA" w:rsidRPr="0062556F">
        <w:rPr>
          <w:rFonts w:cs="Angsana New"/>
          <w:b/>
          <w:bCs/>
          <w:szCs w:val="30"/>
          <w:cs/>
          <w:lang w:val="th-TH"/>
        </w:rPr>
        <w:tab/>
      </w:r>
      <w:r w:rsidR="00696615" w:rsidRPr="0062556F">
        <w:rPr>
          <w:rFonts w:cs="Angsana New"/>
          <w:b/>
          <w:bCs/>
          <w:szCs w:val="30"/>
          <w:cs/>
          <w:lang w:val="th-TH"/>
        </w:rPr>
        <w:t xml:space="preserve">ผลกระทบจากการแพร่ระบาดของโรคติดเชื้อโคโรนา </w:t>
      </w:r>
      <w:r w:rsidRPr="006E763D">
        <w:rPr>
          <w:rFonts w:cs="Angsana New"/>
          <w:b/>
          <w:bCs/>
          <w:szCs w:val="30"/>
        </w:rPr>
        <w:t>2019</w:t>
      </w:r>
      <w:r w:rsidR="00696615" w:rsidRPr="0062556F">
        <w:rPr>
          <w:rFonts w:cs="Angsana New"/>
          <w:b/>
          <w:bCs/>
          <w:szCs w:val="30"/>
          <w:cs/>
          <w:lang w:val="th-TH"/>
        </w:rPr>
        <w:t xml:space="preserve"> (C</w:t>
      </w:r>
      <w:r w:rsidR="00B54636" w:rsidRPr="0062556F">
        <w:rPr>
          <w:rFonts w:cs="Angsana New"/>
          <w:b/>
          <w:bCs/>
          <w:szCs w:val="30"/>
        </w:rPr>
        <w:t>OVID</w:t>
      </w:r>
      <w:r w:rsidR="00696615" w:rsidRPr="0062556F">
        <w:rPr>
          <w:rFonts w:cs="Angsana New"/>
          <w:b/>
          <w:bCs/>
          <w:szCs w:val="30"/>
          <w:cs/>
          <w:lang w:val="th-TH"/>
        </w:rPr>
        <w:t>-</w:t>
      </w:r>
      <w:r w:rsidRPr="006E763D">
        <w:rPr>
          <w:rFonts w:cs="Angsana New"/>
          <w:b/>
          <w:bCs/>
          <w:szCs w:val="30"/>
        </w:rPr>
        <w:t>19</w:t>
      </w:r>
      <w:r w:rsidR="00696615" w:rsidRPr="0062556F">
        <w:rPr>
          <w:rFonts w:cs="Angsana New"/>
          <w:b/>
          <w:bCs/>
          <w:szCs w:val="30"/>
          <w:cs/>
          <w:lang w:val="th-TH"/>
        </w:rPr>
        <w:t>)</w:t>
      </w:r>
    </w:p>
    <w:p w14:paraId="6643B1F6" w14:textId="77777777" w:rsidR="00CA199B" w:rsidRPr="0062556F" w:rsidRDefault="00CA199B" w:rsidP="000F1703">
      <w:pPr>
        <w:pStyle w:val="BodyText2"/>
        <w:keepLines/>
        <w:tabs>
          <w:tab w:val="left" w:pos="630"/>
        </w:tabs>
        <w:ind w:left="540" w:right="-43" w:firstLine="0"/>
        <w:jc w:val="thaiDistribute"/>
        <w:rPr>
          <w:rFonts w:cs="Angsana New"/>
          <w:b/>
          <w:szCs w:val="30"/>
        </w:rPr>
      </w:pPr>
    </w:p>
    <w:p w14:paraId="31B6B034" w14:textId="55B7302A" w:rsidR="00696615" w:rsidRPr="005B0EA3" w:rsidRDefault="00E47EB3" w:rsidP="000F1703">
      <w:pPr>
        <w:pStyle w:val="BodyText2"/>
        <w:keepLines/>
        <w:tabs>
          <w:tab w:val="left" w:pos="630"/>
        </w:tabs>
        <w:ind w:left="630" w:right="-43" w:firstLine="0"/>
        <w:jc w:val="thaiDistribute"/>
        <w:rPr>
          <w:rFonts w:asciiTheme="majorBidi" w:hAnsiTheme="majorBidi" w:cstheme="majorBidi"/>
          <w:b/>
          <w:szCs w:val="30"/>
        </w:rPr>
      </w:pPr>
      <w:r w:rsidRPr="005B0EA3">
        <w:rPr>
          <w:rFonts w:asciiTheme="majorBidi" w:hAnsiTheme="majorBidi" w:cstheme="majorBidi"/>
          <w:b/>
          <w:szCs w:val="30"/>
          <w:cs/>
        </w:rPr>
        <w:t>ตั้งแต่วันที่</w:t>
      </w:r>
      <w:r w:rsidRPr="005B0EA3">
        <w:rPr>
          <w:rFonts w:asciiTheme="majorBidi" w:hAnsiTheme="majorBidi" w:cstheme="majorBidi"/>
          <w:szCs w:val="30"/>
          <w:cs/>
        </w:rPr>
        <w:t xml:space="preserve"> </w:t>
      </w:r>
      <w:r w:rsidR="006E763D" w:rsidRPr="005B0EA3">
        <w:rPr>
          <w:rFonts w:asciiTheme="majorBidi" w:hAnsiTheme="majorBidi" w:cstheme="majorBidi"/>
          <w:szCs w:val="30"/>
        </w:rPr>
        <w:t>4</w:t>
      </w:r>
      <w:r w:rsidRPr="005B0EA3">
        <w:rPr>
          <w:rFonts w:asciiTheme="majorBidi" w:hAnsiTheme="majorBidi" w:cstheme="majorBidi"/>
          <w:b/>
          <w:szCs w:val="30"/>
          <w:cs/>
        </w:rPr>
        <w:t xml:space="preserve"> เมษายน</w:t>
      </w:r>
      <w:r w:rsidRPr="005B0EA3">
        <w:rPr>
          <w:rFonts w:asciiTheme="majorBidi" w:hAnsiTheme="majorBidi" w:cstheme="majorBidi"/>
          <w:szCs w:val="30"/>
          <w:cs/>
        </w:rPr>
        <w:t xml:space="preserve"> </w:t>
      </w:r>
      <w:r w:rsidR="006E763D" w:rsidRPr="005B0EA3">
        <w:rPr>
          <w:rFonts w:asciiTheme="majorBidi" w:hAnsiTheme="majorBidi" w:cstheme="majorBidi"/>
          <w:szCs w:val="30"/>
        </w:rPr>
        <w:t>2563</w:t>
      </w:r>
      <w:r w:rsidRPr="005B0EA3">
        <w:rPr>
          <w:rFonts w:asciiTheme="majorBidi" w:hAnsiTheme="majorBidi" w:cstheme="majorBidi"/>
          <w:b/>
          <w:szCs w:val="30"/>
          <w:cs/>
        </w:rPr>
        <w:t xml:space="preserve"> ผู้บริหารได้ตัดสินใจที่จะหยุดให้บริการโรงแรมที่พัทยา และที่จังหวัดภูเก็ตเป็นการชั่วคราว เพื่อจะจำกัดผลกระทบจากการแพร่ระบาดของโรคติดเชื้อไวรัสโคโรนา</w:t>
      </w:r>
      <w:r w:rsidRPr="005B0EA3">
        <w:rPr>
          <w:rFonts w:asciiTheme="majorBidi" w:hAnsiTheme="majorBidi" w:cstheme="majorBidi"/>
          <w:bCs/>
          <w:szCs w:val="30"/>
          <w:cs/>
        </w:rPr>
        <w:t xml:space="preserve"> </w:t>
      </w:r>
      <w:r w:rsidR="006E763D" w:rsidRPr="005B0EA3">
        <w:rPr>
          <w:rFonts w:asciiTheme="majorBidi" w:hAnsiTheme="majorBidi" w:cstheme="majorBidi"/>
          <w:bCs/>
          <w:szCs w:val="30"/>
        </w:rPr>
        <w:t>2019</w:t>
      </w:r>
      <w:r w:rsidR="005B0EA3" w:rsidRPr="005B0EA3">
        <w:rPr>
          <w:rFonts w:asciiTheme="majorBidi" w:hAnsiTheme="majorBidi" w:cstheme="majorBidi" w:hint="cs"/>
          <w:b/>
          <w:szCs w:val="30"/>
          <w:cs/>
        </w:rPr>
        <w:t xml:space="preserve"> </w:t>
      </w:r>
      <w:r w:rsidRPr="005B0EA3">
        <w:rPr>
          <w:rFonts w:asciiTheme="majorBidi" w:hAnsiTheme="majorBidi" w:cstheme="majorBidi"/>
          <w:b/>
          <w:szCs w:val="30"/>
          <w:cs/>
        </w:rPr>
        <w:t>(</w:t>
      </w:r>
      <w:r w:rsidR="00482E7D" w:rsidRPr="005B0EA3">
        <w:rPr>
          <w:rFonts w:asciiTheme="majorBidi" w:hAnsiTheme="majorBidi" w:cstheme="majorBidi"/>
          <w:szCs w:val="30"/>
        </w:rPr>
        <w:t>COVID</w:t>
      </w:r>
      <w:r w:rsidRPr="005B0EA3">
        <w:rPr>
          <w:rFonts w:asciiTheme="majorBidi" w:hAnsiTheme="majorBidi" w:cstheme="majorBidi"/>
          <w:szCs w:val="30"/>
        </w:rPr>
        <w:t>-</w:t>
      </w:r>
      <w:r w:rsidR="006E763D" w:rsidRPr="005B0EA3">
        <w:rPr>
          <w:rFonts w:asciiTheme="majorBidi" w:hAnsiTheme="majorBidi" w:cstheme="majorBidi"/>
          <w:szCs w:val="30"/>
        </w:rPr>
        <w:t>19</w:t>
      </w:r>
      <w:r w:rsidRPr="005B0EA3">
        <w:rPr>
          <w:rFonts w:asciiTheme="majorBidi" w:hAnsiTheme="majorBidi" w:cstheme="majorBidi"/>
          <w:b/>
          <w:szCs w:val="30"/>
          <w:cs/>
        </w:rPr>
        <w:t>)</w:t>
      </w:r>
      <w:r w:rsidR="00A17884">
        <w:rPr>
          <w:rFonts w:asciiTheme="majorBidi" w:hAnsiTheme="majorBidi" w:cstheme="majorBidi" w:hint="cs"/>
          <w:b/>
          <w:szCs w:val="30"/>
          <w:cs/>
        </w:rPr>
        <w:t xml:space="preserve"> </w:t>
      </w:r>
      <w:r w:rsidRPr="005B0EA3">
        <w:rPr>
          <w:rFonts w:asciiTheme="majorBidi" w:hAnsiTheme="majorBidi" w:cstheme="majorBidi"/>
          <w:b/>
          <w:szCs w:val="30"/>
          <w:cs/>
        </w:rPr>
        <w:t>ซึ่งสอดคล้องกับการประกาศของส่วนงานราชการหลายจังหวัดที่ทยอยมีคำสั่งให้ปิดสถานประกอบการหรือลดเวลาประกอบกิจการเป็นการชั่วคราวซึ่งเริ่มในเดือนมีนาคม</w:t>
      </w:r>
      <w:r w:rsidRPr="005B0EA3">
        <w:rPr>
          <w:rFonts w:asciiTheme="majorBidi" w:hAnsiTheme="majorBidi" w:cstheme="majorBidi"/>
          <w:szCs w:val="30"/>
          <w:cs/>
        </w:rPr>
        <w:t xml:space="preserve"> </w:t>
      </w:r>
      <w:r w:rsidR="006E763D" w:rsidRPr="005B0EA3">
        <w:rPr>
          <w:rFonts w:asciiTheme="majorBidi" w:hAnsiTheme="majorBidi" w:cstheme="majorBidi"/>
          <w:szCs w:val="30"/>
        </w:rPr>
        <w:t>2563</w:t>
      </w:r>
      <w:r w:rsidRPr="005B0EA3">
        <w:rPr>
          <w:rFonts w:asciiTheme="majorBidi" w:hAnsiTheme="majorBidi" w:cstheme="majorBidi"/>
          <w:szCs w:val="30"/>
          <w:cs/>
        </w:rPr>
        <w:t xml:space="preserve"> </w:t>
      </w:r>
      <w:r w:rsidRPr="005B0EA3">
        <w:rPr>
          <w:rFonts w:asciiTheme="majorBidi" w:hAnsiTheme="majorBidi" w:cstheme="majorBidi"/>
          <w:b/>
          <w:szCs w:val="30"/>
          <w:cs/>
        </w:rPr>
        <w:t>ผู้บริหารมีการดำเนินการอย่างต่อเนื่องเพื่อแก้ปัญหาจากสถานการณ์ดังกล่าวเพื่อลดผลกระทบต่อสินทรัพย์และการดำเนินงานของกลุ่มบริษัท อย่างไรก็ตาม ณ วันที่</w:t>
      </w:r>
      <w:r w:rsidRPr="005B0EA3">
        <w:rPr>
          <w:rFonts w:asciiTheme="majorBidi" w:hAnsiTheme="majorBidi" w:cstheme="majorBidi"/>
          <w:szCs w:val="30"/>
          <w:cs/>
        </w:rPr>
        <w:t xml:space="preserve"> </w:t>
      </w:r>
      <w:r w:rsidR="006E763D" w:rsidRPr="005B0EA3">
        <w:rPr>
          <w:rFonts w:asciiTheme="majorBidi" w:hAnsiTheme="majorBidi" w:cstheme="majorBidi"/>
          <w:szCs w:val="30"/>
        </w:rPr>
        <w:t>16</w:t>
      </w:r>
      <w:r w:rsidRPr="005B0EA3">
        <w:rPr>
          <w:rFonts w:asciiTheme="majorBidi" w:hAnsiTheme="majorBidi" w:cstheme="majorBidi"/>
          <w:b/>
          <w:szCs w:val="30"/>
          <w:cs/>
        </w:rPr>
        <w:t xml:space="preserve"> พฤษภาคม</w:t>
      </w:r>
      <w:r w:rsidRPr="005B0EA3">
        <w:rPr>
          <w:rFonts w:asciiTheme="majorBidi" w:hAnsiTheme="majorBidi" w:cstheme="majorBidi"/>
          <w:szCs w:val="30"/>
          <w:cs/>
        </w:rPr>
        <w:t xml:space="preserve"> </w:t>
      </w:r>
      <w:r w:rsidR="006E763D" w:rsidRPr="005B0EA3">
        <w:rPr>
          <w:rFonts w:asciiTheme="majorBidi" w:hAnsiTheme="majorBidi" w:cstheme="majorBidi"/>
          <w:szCs w:val="30"/>
        </w:rPr>
        <w:t>2563</w:t>
      </w:r>
      <w:r w:rsidRPr="005B0EA3">
        <w:rPr>
          <w:rFonts w:asciiTheme="majorBidi" w:hAnsiTheme="majorBidi" w:cstheme="majorBidi"/>
          <w:b/>
          <w:szCs w:val="30"/>
          <w:cs/>
        </w:rPr>
        <w:t xml:space="preserve"> ผู้บริหารได้ตัดสินใจเปิดโรงแรมที่พัทยา โดยปฏิบัติตามมาตรการป้องกันเพื่อป้องกันการแพร่ระบาดของโรค เช่น การให้มีระยะห่างทางสังคม</w:t>
      </w:r>
    </w:p>
    <w:p w14:paraId="48927DCD" w14:textId="156E4707" w:rsidR="00CA199B" w:rsidRPr="00A50FAF" w:rsidRDefault="00CA199B" w:rsidP="00696615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asciiTheme="majorBidi" w:hAnsiTheme="majorBidi" w:cstheme="majorBidi"/>
          <w:b/>
          <w:szCs w:val="30"/>
        </w:rPr>
      </w:pPr>
      <w:r w:rsidRPr="00A50FAF">
        <w:rPr>
          <w:rFonts w:asciiTheme="majorBidi" w:hAnsiTheme="majorBidi" w:cstheme="majorBidi"/>
          <w:b/>
          <w:szCs w:val="30"/>
          <w:cs/>
        </w:rPr>
        <w:lastRenderedPageBreak/>
        <w:t>ทั้งนี้ ณ วันที่</w:t>
      </w:r>
      <w:r w:rsidRPr="00A50FAF">
        <w:rPr>
          <w:rFonts w:asciiTheme="majorBidi" w:hAnsiTheme="majorBidi" w:cstheme="majorBidi"/>
          <w:bCs/>
          <w:szCs w:val="30"/>
          <w:cs/>
        </w:rPr>
        <w:t xml:space="preserve"> </w:t>
      </w:r>
      <w:bookmarkStart w:id="1" w:name="_Hlk45210031"/>
      <w:r w:rsidR="006E763D" w:rsidRPr="00A50FAF">
        <w:rPr>
          <w:rFonts w:asciiTheme="majorBidi" w:hAnsiTheme="majorBidi" w:cstheme="majorBidi"/>
          <w:bCs/>
          <w:szCs w:val="30"/>
        </w:rPr>
        <w:t>30</w:t>
      </w:r>
      <w:r w:rsidRPr="00A50FAF">
        <w:rPr>
          <w:rFonts w:asciiTheme="majorBidi" w:hAnsiTheme="majorBidi" w:cstheme="majorBidi"/>
          <w:bCs/>
          <w:szCs w:val="30"/>
          <w:cs/>
        </w:rPr>
        <w:t xml:space="preserve"> </w:t>
      </w:r>
      <w:r w:rsidR="00D33BA3" w:rsidRPr="00A50FAF">
        <w:rPr>
          <w:rFonts w:asciiTheme="majorBidi" w:hAnsiTheme="majorBidi" w:cstheme="majorBidi"/>
          <w:b/>
          <w:szCs w:val="30"/>
          <w:cs/>
        </w:rPr>
        <w:t>กันยายน</w:t>
      </w:r>
      <w:r w:rsidRPr="00A50FAF">
        <w:rPr>
          <w:rFonts w:asciiTheme="majorBidi" w:hAnsiTheme="majorBidi" w:cstheme="majorBidi"/>
          <w:bCs/>
          <w:szCs w:val="30"/>
          <w:cs/>
        </w:rPr>
        <w:t xml:space="preserve"> </w:t>
      </w:r>
      <w:bookmarkEnd w:id="1"/>
      <w:r w:rsidR="006E763D" w:rsidRPr="00A50FAF">
        <w:rPr>
          <w:rFonts w:asciiTheme="majorBidi" w:hAnsiTheme="majorBidi" w:cstheme="majorBidi"/>
          <w:bCs/>
          <w:szCs w:val="30"/>
        </w:rPr>
        <w:t>2563</w:t>
      </w:r>
      <w:r w:rsidRPr="00A50FAF">
        <w:rPr>
          <w:rFonts w:asciiTheme="majorBidi" w:hAnsiTheme="majorBidi" w:cstheme="majorBidi"/>
          <w:b/>
          <w:szCs w:val="30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6E763D" w:rsidRPr="00A50FAF">
        <w:rPr>
          <w:rFonts w:asciiTheme="majorBidi" w:hAnsiTheme="majorBidi" w:cstheme="majorBidi"/>
          <w:bCs/>
          <w:szCs w:val="30"/>
        </w:rPr>
        <w:t>2019</w:t>
      </w:r>
      <w:r w:rsidRPr="00A50FAF">
        <w:rPr>
          <w:rFonts w:asciiTheme="majorBidi" w:hAnsiTheme="majorBidi" w:cstheme="majorBidi"/>
          <w:b/>
          <w:szCs w:val="30"/>
          <w:cs/>
        </w:rPr>
        <w:t xml:space="preserve"> (</w:t>
      </w:r>
      <w:r w:rsidRPr="00A50FAF">
        <w:rPr>
          <w:rFonts w:asciiTheme="majorBidi" w:hAnsiTheme="majorBidi" w:cstheme="majorBidi"/>
          <w:bCs/>
          <w:szCs w:val="30"/>
        </w:rPr>
        <w:t>COVID-</w:t>
      </w:r>
      <w:r w:rsidR="006E763D" w:rsidRPr="00A50FAF">
        <w:rPr>
          <w:rFonts w:asciiTheme="majorBidi" w:hAnsiTheme="majorBidi" w:cstheme="majorBidi"/>
          <w:bCs/>
          <w:szCs w:val="30"/>
        </w:rPr>
        <w:t>19</w:t>
      </w:r>
      <w:r w:rsidRPr="00A50FAF">
        <w:rPr>
          <w:rFonts w:asciiTheme="majorBidi" w:hAnsiTheme="majorBidi" w:cstheme="majorBidi"/>
          <w:b/>
          <w:szCs w:val="30"/>
          <w:cs/>
        </w:rPr>
        <w:t>)</w:t>
      </w:r>
      <w:r w:rsidRPr="00A50FAF">
        <w:rPr>
          <w:rFonts w:asciiTheme="majorBidi" w:hAnsiTheme="majorBidi" w:cstheme="majorBidi"/>
          <w:bCs/>
          <w:szCs w:val="30"/>
          <w:cs/>
        </w:rPr>
        <w:t xml:space="preserve"> </w:t>
      </w:r>
      <w:r w:rsidRPr="00A50FAF">
        <w:rPr>
          <w:rFonts w:asciiTheme="majorBidi" w:hAnsiTheme="majorBidi" w:cstheme="majorBidi"/>
          <w:b/>
          <w:szCs w:val="30"/>
          <w:cs/>
        </w:rPr>
        <w:t>ในเรื่องดังต่อไปนี้</w:t>
      </w:r>
    </w:p>
    <w:p w14:paraId="36F1032E" w14:textId="6D55B414" w:rsidR="00CA199B" w:rsidRPr="00A50FAF" w:rsidRDefault="00CA199B" w:rsidP="00696615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asciiTheme="majorBidi" w:hAnsiTheme="majorBidi" w:cstheme="majorBidi"/>
          <w:b/>
          <w:szCs w:val="30"/>
        </w:rPr>
      </w:pPr>
    </w:p>
    <w:p w14:paraId="3508DD0A" w14:textId="77777777" w:rsidR="00BD2D7E" w:rsidRPr="00D56AE6" w:rsidRDefault="00BD2D7E" w:rsidP="00D56AE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56AE6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35E378AE" w14:textId="77777777" w:rsidR="00BD2D7E" w:rsidRPr="00D56AE6" w:rsidRDefault="00BD2D7E" w:rsidP="00BD2D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996F2B" w14:textId="1E634BAE" w:rsidR="00BD2D7E" w:rsidRPr="00D56AE6" w:rsidRDefault="00BD2D7E" w:rsidP="00D56A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D56AE6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กลุ่มบริษัทเลือกไม่นำสถานการณ์ </w:t>
      </w:r>
      <w:r w:rsidRPr="00D56AE6">
        <w:rPr>
          <w:rFonts w:asciiTheme="majorBidi" w:hAnsiTheme="majorBidi" w:cstheme="majorBidi"/>
          <w:sz w:val="30"/>
          <w:szCs w:val="30"/>
        </w:rPr>
        <w:t>COVID-</w:t>
      </w:r>
      <w:r w:rsidR="006E763D" w:rsidRPr="006E763D">
        <w:rPr>
          <w:rFonts w:asciiTheme="majorBidi" w:hAnsiTheme="majorBidi" w:cstheme="majorBidi"/>
          <w:sz w:val="30"/>
          <w:szCs w:val="30"/>
        </w:rPr>
        <w:t>19</w:t>
      </w:r>
      <w:r w:rsidRPr="00D56AE6">
        <w:rPr>
          <w:rFonts w:asciiTheme="majorBidi" w:hAnsiTheme="majorBidi" w:cstheme="majorBidi"/>
          <w:sz w:val="30"/>
          <w:szCs w:val="30"/>
        </w:rPr>
        <w:t xml:space="preserve"> </w:t>
      </w:r>
      <w:r w:rsidRPr="00D56AE6">
        <w:rPr>
          <w:rFonts w:asciiTheme="majorBidi" w:hAnsiTheme="majorBidi" w:cstheme="majorBidi"/>
          <w:sz w:val="30"/>
          <w:szCs w:val="30"/>
          <w:cs/>
        </w:rPr>
        <w:t>มาถือเป็นข้อบ่งชี้การด้อยค่าของที่ดิน อาคารและอุปกรณ์</w:t>
      </w:r>
      <w:r w:rsidR="00D56AE6" w:rsidRPr="00D56AE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D56AE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</w:t>
      </w:r>
    </w:p>
    <w:p w14:paraId="0BEA4294" w14:textId="77777777" w:rsidR="00BD2D7E" w:rsidRPr="00D56AE6" w:rsidRDefault="00BD2D7E" w:rsidP="00696615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</w:rPr>
      </w:pPr>
    </w:p>
    <w:p w14:paraId="5713D027" w14:textId="21696C5A" w:rsidR="00CA199B" w:rsidRPr="0062556F" w:rsidRDefault="00CA199B" w:rsidP="000F1703">
      <w:pPr>
        <w:pStyle w:val="BodyText2"/>
        <w:keepLines/>
        <w:tabs>
          <w:tab w:val="left" w:pos="1080"/>
          <w:tab w:val="right" w:pos="1350"/>
        </w:tabs>
        <w:ind w:left="540" w:right="-43" w:firstLine="0"/>
        <w:jc w:val="thaiDistribute"/>
        <w:rPr>
          <w:rFonts w:cs="Angsana New"/>
          <w:b/>
          <w:i/>
          <w:iCs/>
          <w:szCs w:val="30"/>
        </w:rPr>
      </w:pPr>
      <w:r w:rsidRPr="0062556F">
        <w:rPr>
          <w:rFonts w:cs="Angsana New"/>
          <w:b/>
          <w:i/>
          <w:iCs/>
          <w:szCs w:val="30"/>
          <w:cs/>
        </w:rPr>
        <w:t>(</w:t>
      </w:r>
      <w:r w:rsidR="00BD2D7E">
        <w:rPr>
          <w:rFonts w:cs="Angsana New"/>
          <w:b/>
          <w:i/>
          <w:iCs/>
          <w:szCs w:val="30"/>
          <w:cs/>
        </w:rPr>
        <w:t>ข</w:t>
      </w:r>
      <w:r w:rsidRPr="0062556F">
        <w:rPr>
          <w:rFonts w:cs="Angsana New"/>
          <w:b/>
          <w:i/>
          <w:iCs/>
          <w:szCs w:val="30"/>
          <w:cs/>
        </w:rPr>
        <w:t>)</w:t>
      </w:r>
      <w:r w:rsidRPr="0062556F">
        <w:rPr>
          <w:rFonts w:cs="Angsana New"/>
          <w:b/>
          <w:i/>
          <w:iCs/>
          <w:szCs w:val="30"/>
          <w:cs/>
        </w:rPr>
        <w:tab/>
        <w:t>การวัดมูลค่ายุติธรรม</w:t>
      </w:r>
    </w:p>
    <w:p w14:paraId="2E255D35" w14:textId="77777777" w:rsidR="00CA199B" w:rsidRPr="0062556F" w:rsidRDefault="00CA199B" w:rsidP="00CA199B">
      <w:pPr>
        <w:pStyle w:val="BodyText2"/>
        <w:keepLines/>
        <w:ind w:left="540" w:right="-43" w:firstLine="0"/>
        <w:jc w:val="thaiDistribute"/>
        <w:rPr>
          <w:rFonts w:cs="Angsana New"/>
          <w:b/>
          <w:szCs w:val="30"/>
        </w:rPr>
      </w:pPr>
    </w:p>
    <w:p w14:paraId="6A758973" w14:textId="5DA78C8D" w:rsidR="00CA199B" w:rsidRPr="0062556F" w:rsidRDefault="00CA199B" w:rsidP="00CA199B">
      <w:pPr>
        <w:pStyle w:val="BodyText2"/>
        <w:keepLines/>
        <w:ind w:left="1080" w:right="-43" w:firstLine="0"/>
        <w:jc w:val="thaiDistribute"/>
        <w:rPr>
          <w:rFonts w:cs="Angsana New"/>
          <w:b/>
          <w:szCs w:val="30"/>
        </w:rPr>
      </w:pPr>
      <w:r w:rsidRPr="0062556F">
        <w:rPr>
          <w:rFonts w:cs="Angsana New"/>
          <w:b/>
          <w:szCs w:val="30"/>
          <w:cs/>
        </w:rPr>
        <w:t xml:space="preserve">กลุ่มบริษัทเลือกไม่นำสถานการณ์ </w:t>
      </w:r>
      <w:r w:rsidRPr="0062556F">
        <w:rPr>
          <w:rFonts w:cs="Angsana New"/>
          <w:bCs/>
          <w:szCs w:val="30"/>
        </w:rPr>
        <w:t>COVID</w:t>
      </w:r>
      <w:r w:rsidRPr="0062556F">
        <w:rPr>
          <w:rFonts w:cs="Angsana New"/>
          <w:b/>
          <w:szCs w:val="30"/>
        </w:rPr>
        <w:t>-</w:t>
      </w:r>
      <w:r w:rsidR="006E763D" w:rsidRPr="006E763D">
        <w:rPr>
          <w:rFonts w:cs="Angsana New"/>
          <w:bCs/>
          <w:szCs w:val="30"/>
        </w:rPr>
        <w:t>19</w:t>
      </w:r>
      <w:r w:rsidRPr="0062556F">
        <w:rPr>
          <w:rFonts w:cs="Angsana New"/>
          <w:b/>
          <w:szCs w:val="30"/>
          <w:cs/>
        </w:rPr>
        <w:t xml:space="preserve"> ที่อาจจะกระทบต่อการพยากรณ์ทางการเงินในอนาคตมาใช้ประกอบเทคนิคการวัดมูลค่ายุติธรรมของที่ดิน อาคารและอุปกรณ์ กลุ่มบริษัทจึงใช้ราคาประเมินที่</w:t>
      </w:r>
      <w:r w:rsidRPr="0062556F">
        <w:rPr>
          <w:rFonts w:cs="Angsana New"/>
          <w:b/>
          <w:szCs w:val="30"/>
          <w:cs/>
        </w:rPr>
        <w:br/>
        <w:t>ผู้ประเมินราคาได้ประเมินล่าสุดเป็นมูลค่ายุติธรรม</w:t>
      </w:r>
    </w:p>
    <w:p w14:paraId="3A2700C1" w14:textId="77777777" w:rsidR="00CA199B" w:rsidRPr="0062556F" w:rsidRDefault="00CA199B" w:rsidP="00CA199B">
      <w:pPr>
        <w:pStyle w:val="BodyText2"/>
        <w:keepLines/>
        <w:ind w:left="540" w:right="-43" w:firstLine="90"/>
        <w:jc w:val="thaiDistribute"/>
        <w:rPr>
          <w:rFonts w:cs="Angsana New"/>
          <w:b/>
          <w:szCs w:val="30"/>
        </w:rPr>
      </w:pPr>
    </w:p>
    <w:p w14:paraId="0554CF3F" w14:textId="7CB41495" w:rsidR="00CA199B" w:rsidRPr="0062556F" w:rsidRDefault="00CA199B" w:rsidP="000F1703">
      <w:pPr>
        <w:pStyle w:val="BodyText2"/>
        <w:keepLines/>
        <w:tabs>
          <w:tab w:val="left" w:pos="1080"/>
          <w:tab w:val="right" w:pos="1350"/>
        </w:tabs>
        <w:ind w:left="540" w:right="-43" w:firstLine="0"/>
        <w:jc w:val="thaiDistribute"/>
        <w:rPr>
          <w:rFonts w:cs="Angsana New"/>
          <w:b/>
          <w:i/>
          <w:iCs/>
          <w:szCs w:val="30"/>
        </w:rPr>
      </w:pPr>
      <w:r w:rsidRPr="0062556F">
        <w:rPr>
          <w:rFonts w:cs="Angsana New"/>
          <w:b/>
          <w:i/>
          <w:iCs/>
          <w:szCs w:val="30"/>
          <w:cs/>
        </w:rPr>
        <w:t>(</w:t>
      </w:r>
      <w:r w:rsidR="00BD2D7E">
        <w:rPr>
          <w:rFonts w:cs="Angsana New"/>
          <w:b/>
          <w:i/>
          <w:iCs/>
          <w:szCs w:val="30"/>
          <w:cs/>
        </w:rPr>
        <w:t>ค</w:t>
      </w:r>
      <w:r w:rsidRPr="0062556F">
        <w:rPr>
          <w:rFonts w:cs="Angsana New"/>
          <w:b/>
          <w:i/>
          <w:iCs/>
          <w:szCs w:val="30"/>
          <w:cs/>
        </w:rPr>
        <w:t>)</w:t>
      </w:r>
      <w:r w:rsidRPr="0062556F">
        <w:rPr>
          <w:rFonts w:cs="Angsana New"/>
          <w:b/>
          <w:i/>
          <w:iCs/>
          <w:szCs w:val="30"/>
          <w:cs/>
        </w:rPr>
        <w:tab/>
        <w:t>ภาษีเงินได้รอการตัดบัญชี</w:t>
      </w:r>
    </w:p>
    <w:p w14:paraId="219F6347" w14:textId="77777777" w:rsidR="00CA199B" w:rsidRPr="0062556F" w:rsidRDefault="00CA199B" w:rsidP="00CA199B">
      <w:pPr>
        <w:pStyle w:val="BodyText2"/>
        <w:keepLines/>
        <w:ind w:left="540" w:right="-43" w:firstLine="90"/>
        <w:jc w:val="thaiDistribute"/>
        <w:rPr>
          <w:rFonts w:cs="Angsana New"/>
          <w:b/>
          <w:szCs w:val="30"/>
        </w:rPr>
      </w:pPr>
    </w:p>
    <w:p w14:paraId="7AB067E4" w14:textId="32B4F7A9" w:rsidR="00CA199B" w:rsidRDefault="00CA199B" w:rsidP="00CA199B">
      <w:pPr>
        <w:pStyle w:val="BodyText2"/>
        <w:keepLines/>
        <w:ind w:left="1080" w:right="-43" w:firstLine="0"/>
        <w:jc w:val="thaiDistribute"/>
        <w:rPr>
          <w:rFonts w:cs="Angsana New"/>
          <w:bCs/>
          <w:spacing w:val="-5"/>
          <w:szCs w:val="30"/>
        </w:rPr>
      </w:pPr>
      <w:r w:rsidRPr="0062556F">
        <w:rPr>
          <w:rFonts w:cs="Angsana New"/>
          <w:b/>
          <w:szCs w:val="30"/>
          <w:cs/>
        </w:rPr>
        <w:t xml:space="preserve">กลุ่มบริษัทเลือกไม่นำข้อมูลสถานการณ์ </w:t>
      </w:r>
      <w:r w:rsidRPr="0062556F">
        <w:rPr>
          <w:rFonts w:cs="Angsana New"/>
          <w:bCs/>
          <w:szCs w:val="30"/>
        </w:rPr>
        <w:t>COVID</w:t>
      </w:r>
      <w:r w:rsidRPr="0062556F">
        <w:rPr>
          <w:rFonts w:cs="Angsana New"/>
          <w:b/>
          <w:szCs w:val="30"/>
        </w:rPr>
        <w:t>-</w:t>
      </w:r>
      <w:r w:rsidR="006E763D" w:rsidRPr="006E763D">
        <w:rPr>
          <w:rFonts w:cs="Angsana New"/>
          <w:bCs/>
          <w:szCs w:val="30"/>
        </w:rPr>
        <w:t>19</w:t>
      </w:r>
      <w:r w:rsidRPr="0062556F">
        <w:rPr>
          <w:rFonts w:cs="Angsana New"/>
          <w:b/>
          <w:szCs w:val="30"/>
          <w:cs/>
        </w:rPr>
        <w:t xml:space="preserve"> มาเป็นข้อมูลในการประมาณการความเพียงพอของกำไร</w:t>
      </w:r>
      <w:r w:rsidRPr="0062556F">
        <w:rPr>
          <w:rFonts w:cs="Angsana New"/>
          <w:b/>
          <w:spacing w:val="-5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6E763D" w:rsidRPr="006E763D">
        <w:rPr>
          <w:rFonts w:cs="Angsana New"/>
          <w:bCs/>
          <w:szCs w:val="30"/>
        </w:rPr>
        <w:t>30</w:t>
      </w:r>
      <w:r w:rsidR="00D237C5" w:rsidRPr="00D56AE6">
        <w:rPr>
          <w:rFonts w:cs="Angsana New" w:hint="cs"/>
          <w:b/>
          <w:szCs w:val="30"/>
          <w:cs/>
        </w:rPr>
        <w:t xml:space="preserve"> </w:t>
      </w:r>
      <w:r w:rsidR="00D237C5">
        <w:rPr>
          <w:rFonts w:cs="Angsana New" w:hint="cs"/>
          <w:b/>
          <w:szCs w:val="30"/>
          <w:cs/>
        </w:rPr>
        <w:t>กันยายน</w:t>
      </w:r>
      <w:r w:rsidR="00D237C5" w:rsidRPr="00D56AE6">
        <w:rPr>
          <w:rFonts w:cs="Angsana New" w:hint="cs"/>
          <w:b/>
          <w:szCs w:val="30"/>
          <w:cs/>
        </w:rPr>
        <w:t xml:space="preserve"> </w:t>
      </w:r>
      <w:r w:rsidR="006E763D" w:rsidRPr="006E763D">
        <w:rPr>
          <w:rFonts w:cs="Angsana New"/>
          <w:bCs/>
          <w:szCs w:val="30"/>
        </w:rPr>
        <w:t>2563</w:t>
      </w:r>
    </w:p>
    <w:p w14:paraId="63EF5347" w14:textId="73A9855E" w:rsidR="00BD2D7E" w:rsidRDefault="00BD2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i/>
          <w:iCs/>
          <w:sz w:val="30"/>
          <w:szCs w:val="30"/>
        </w:rPr>
      </w:pPr>
    </w:p>
    <w:p w14:paraId="6F24359E" w14:textId="496E5B5D" w:rsidR="009D74C0" w:rsidRDefault="009D74C0" w:rsidP="000F1703">
      <w:pPr>
        <w:pStyle w:val="BodyText2"/>
        <w:keepLines/>
        <w:tabs>
          <w:tab w:val="left" w:pos="1080"/>
          <w:tab w:val="right" w:pos="1350"/>
        </w:tabs>
        <w:ind w:left="540" w:right="-43" w:firstLine="0"/>
        <w:jc w:val="thaiDistribute"/>
        <w:rPr>
          <w:rFonts w:cs="Angsana New"/>
          <w:b/>
          <w:i/>
          <w:iCs/>
          <w:szCs w:val="30"/>
        </w:rPr>
      </w:pPr>
      <w:r w:rsidRPr="00CE3374">
        <w:rPr>
          <w:rFonts w:cs="Angsana New"/>
          <w:bCs/>
          <w:i/>
          <w:iCs/>
          <w:szCs w:val="30"/>
        </w:rPr>
        <w:t>(</w:t>
      </w:r>
      <w:r w:rsidR="00BD2D7E" w:rsidRPr="00CE3374">
        <w:rPr>
          <w:rFonts w:cs="Angsana New"/>
          <w:b/>
          <w:i/>
          <w:iCs/>
          <w:szCs w:val="30"/>
          <w:cs/>
        </w:rPr>
        <w:t>ง</w:t>
      </w:r>
      <w:r w:rsidRPr="00CE3374">
        <w:rPr>
          <w:rFonts w:cs="Angsana New"/>
          <w:bCs/>
          <w:i/>
          <w:iCs/>
          <w:szCs w:val="30"/>
        </w:rPr>
        <w:t>)</w:t>
      </w:r>
      <w:r>
        <w:rPr>
          <w:rFonts w:cs="Angsana New"/>
          <w:b/>
          <w:i/>
          <w:iCs/>
          <w:szCs w:val="30"/>
        </w:rPr>
        <w:tab/>
      </w:r>
      <w:r w:rsidRPr="009D74C0">
        <w:rPr>
          <w:rFonts w:cs="Angsana New"/>
          <w:b/>
          <w:i/>
          <w:iCs/>
          <w:szCs w:val="30"/>
          <w:cs/>
        </w:rPr>
        <w:t>การเปลี่ยนแปลงสัญญาเช่า</w:t>
      </w:r>
    </w:p>
    <w:p w14:paraId="29B3CE23" w14:textId="77777777" w:rsidR="00D56AE6" w:rsidRPr="00651350" w:rsidRDefault="00D56AE6" w:rsidP="009D74C0">
      <w:pPr>
        <w:pStyle w:val="BodyText2"/>
        <w:keepLines/>
        <w:tabs>
          <w:tab w:val="left" w:pos="1080"/>
          <w:tab w:val="right" w:pos="1350"/>
        </w:tabs>
        <w:ind w:left="630" w:right="-43" w:firstLine="0"/>
        <w:jc w:val="thaiDistribute"/>
        <w:rPr>
          <w:i/>
          <w:iCs/>
          <w:color w:val="000000"/>
          <w:sz w:val="28"/>
          <w:szCs w:val="28"/>
          <w:highlight w:val="cyan"/>
        </w:rPr>
      </w:pPr>
    </w:p>
    <w:p w14:paraId="5C8E9282" w14:textId="1C186841" w:rsidR="00CA199B" w:rsidRPr="00A538C2" w:rsidRDefault="009D74C0" w:rsidP="00A538C2">
      <w:pPr>
        <w:pStyle w:val="BodyText2"/>
        <w:keepLines/>
        <w:ind w:left="1080" w:right="-43" w:firstLine="0"/>
        <w:jc w:val="thaiDistribute"/>
        <w:rPr>
          <w:rFonts w:cs="Angsana New"/>
          <w:b/>
          <w:szCs w:val="30"/>
        </w:rPr>
      </w:pPr>
      <w:r w:rsidRPr="00A538C2">
        <w:rPr>
          <w:rFonts w:cs="Angsana New"/>
          <w:b/>
          <w:szCs w:val="30"/>
          <w:cs/>
        </w:rPr>
        <w:t>ใน</w:t>
      </w:r>
      <w:r w:rsidRPr="00D56AE6">
        <w:rPr>
          <w:rFonts w:cs="Angsana New" w:hint="cs"/>
          <w:b/>
          <w:szCs w:val="30"/>
          <w:cs/>
        </w:rPr>
        <w:t>เดือนเมษายน</w:t>
      </w:r>
      <w:r w:rsidR="00D56AE6" w:rsidRPr="00D56AE6">
        <w:rPr>
          <w:rFonts w:cs="Angsana New"/>
          <w:bCs/>
          <w:szCs w:val="30"/>
        </w:rPr>
        <w:t xml:space="preserve"> </w:t>
      </w:r>
      <w:r w:rsidR="006E763D" w:rsidRPr="006E763D">
        <w:rPr>
          <w:rFonts w:cs="Angsana New"/>
          <w:bCs/>
          <w:szCs w:val="30"/>
        </w:rPr>
        <w:t>2563</w:t>
      </w:r>
      <w:r w:rsidRPr="00D56AE6">
        <w:rPr>
          <w:rFonts w:cs="Angsana New" w:hint="cs"/>
          <w:b/>
          <w:szCs w:val="30"/>
          <w:cs/>
        </w:rPr>
        <w:t xml:space="preserve"> </w:t>
      </w:r>
      <w:r w:rsidR="00D20803">
        <w:rPr>
          <w:rFonts w:cs="Angsana New" w:hint="cs"/>
          <w:b/>
          <w:szCs w:val="30"/>
          <w:cs/>
        </w:rPr>
        <w:t>กลุ่ม</w:t>
      </w:r>
      <w:r w:rsidRPr="00D56AE6">
        <w:rPr>
          <w:rFonts w:cs="Angsana New" w:hint="cs"/>
          <w:b/>
          <w:szCs w:val="30"/>
          <w:cs/>
        </w:rPr>
        <w:t>บริษัทได้รับการลดค่าเช่าจ่ายบางส่วนเป็นเวลา</w:t>
      </w:r>
      <w:r w:rsidRPr="00D56AE6">
        <w:rPr>
          <w:rFonts w:cs="Angsana New" w:hint="cs"/>
          <w:bCs/>
          <w:szCs w:val="30"/>
          <w:cs/>
        </w:rPr>
        <w:t xml:space="preserve"> </w:t>
      </w:r>
      <w:r w:rsidR="006E763D" w:rsidRPr="006E763D">
        <w:rPr>
          <w:rFonts w:cs="Angsana New"/>
          <w:bCs/>
          <w:szCs w:val="30"/>
        </w:rPr>
        <w:t>6</w:t>
      </w:r>
      <w:r w:rsidRPr="00D56AE6">
        <w:rPr>
          <w:rFonts w:cs="Angsana New" w:hint="cs"/>
          <w:b/>
          <w:szCs w:val="30"/>
          <w:cs/>
        </w:rPr>
        <w:t xml:space="preserve"> เดือนตั้งแต่เดือนเมษายน</w:t>
      </w:r>
      <w:r w:rsidR="00D56AE6" w:rsidRPr="0062556F">
        <w:rPr>
          <w:rFonts w:cs="Angsana New"/>
          <w:b/>
          <w:spacing w:val="-5"/>
          <w:szCs w:val="30"/>
          <w:cs/>
        </w:rPr>
        <w:t xml:space="preserve"> </w:t>
      </w:r>
      <w:r w:rsidR="006E763D" w:rsidRPr="006E763D">
        <w:rPr>
          <w:rFonts w:cs="Angsana New"/>
          <w:bCs/>
          <w:spacing w:val="-5"/>
          <w:szCs w:val="30"/>
        </w:rPr>
        <w:t>2563</w:t>
      </w:r>
      <w:r w:rsidRPr="00D56AE6">
        <w:rPr>
          <w:rFonts w:cs="Angsana New" w:hint="cs"/>
          <w:b/>
          <w:szCs w:val="30"/>
          <w:cs/>
        </w:rPr>
        <w:t xml:space="preserve">เนื่องจากสถานการณ์ </w:t>
      </w:r>
      <w:r w:rsidRPr="00D56AE6">
        <w:rPr>
          <w:rFonts w:cs="Angsana New" w:hint="cs"/>
          <w:bCs/>
          <w:szCs w:val="30"/>
        </w:rPr>
        <w:t>COVID-</w:t>
      </w:r>
      <w:r w:rsidR="006E763D" w:rsidRPr="006E763D">
        <w:rPr>
          <w:rFonts w:cs="Angsana New"/>
          <w:bCs/>
          <w:szCs w:val="30"/>
        </w:rPr>
        <w:t>19</w:t>
      </w:r>
      <w:r w:rsidRPr="00D56AE6">
        <w:rPr>
          <w:rFonts w:cs="Angsana New" w:hint="cs"/>
          <w:b/>
          <w:szCs w:val="30"/>
          <w:cs/>
        </w:rPr>
        <w:t xml:space="preserve"> </w:t>
      </w:r>
      <w:r w:rsidR="00D20803">
        <w:rPr>
          <w:rFonts w:cs="Angsana New" w:hint="cs"/>
          <w:b/>
          <w:szCs w:val="30"/>
          <w:cs/>
        </w:rPr>
        <w:t>กลุ่ม</w:t>
      </w:r>
      <w:r w:rsidRPr="00D56AE6">
        <w:rPr>
          <w:rFonts w:cs="Angsana New" w:hint="cs"/>
          <w:b/>
          <w:szCs w:val="30"/>
          <w:cs/>
        </w:rPr>
        <w:t>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และบันทึกผลต่างเป็นขาดทุนจากการได้รับการลดค่าเช่าในกำไรหรือขาดทุนสำหรับงวดสามเดือนและ</w:t>
      </w:r>
      <w:r w:rsidR="00D237C5">
        <w:rPr>
          <w:rFonts w:cs="Angsana New" w:hint="cs"/>
          <w:b/>
          <w:szCs w:val="30"/>
          <w:cs/>
        </w:rPr>
        <w:t>เก้า</w:t>
      </w:r>
      <w:r w:rsidRPr="00D56AE6">
        <w:rPr>
          <w:rFonts w:cs="Angsana New" w:hint="cs"/>
          <w:b/>
          <w:szCs w:val="30"/>
          <w:cs/>
        </w:rPr>
        <w:t xml:space="preserve">เดือนสิ้นสุดวันที่ </w:t>
      </w:r>
      <w:r w:rsidR="006E763D" w:rsidRPr="006E763D">
        <w:rPr>
          <w:rFonts w:cs="Angsana New"/>
          <w:bCs/>
          <w:szCs w:val="30"/>
        </w:rPr>
        <w:t>30</w:t>
      </w:r>
      <w:r w:rsidRPr="00D56AE6">
        <w:rPr>
          <w:rFonts w:cs="Angsana New" w:hint="cs"/>
          <w:b/>
          <w:szCs w:val="30"/>
          <w:cs/>
        </w:rPr>
        <w:t xml:space="preserve"> </w:t>
      </w:r>
      <w:r w:rsidR="00D237C5">
        <w:rPr>
          <w:rFonts w:cs="Angsana New" w:hint="cs"/>
          <w:b/>
          <w:szCs w:val="30"/>
          <w:cs/>
        </w:rPr>
        <w:t>กันยายน</w:t>
      </w:r>
      <w:r w:rsidRPr="00D56AE6">
        <w:rPr>
          <w:rFonts w:cs="Angsana New" w:hint="cs"/>
          <w:b/>
          <w:szCs w:val="30"/>
          <w:cs/>
        </w:rPr>
        <w:t xml:space="preserve"> </w:t>
      </w:r>
      <w:r w:rsidR="006E763D" w:rsidRPr="006E763D">
        <w:rPr>
          <w:rFonts w:cs="Angsana New"/>
          <w:bCs/>
          <w:szCs w:val="30"/>
        </w:rPr>
        <w:t>2563</w:t>
      </w:r>
      <w:r w:rsidR="00D56AE6" w:rsidRPr="00D56AE6">
        <w:rPr>
          <w:rFonts w:cs="Angsana New" w:hint="cs"/>
          <w:b/>
          <w:szCs w:val="30"/>
          <w:cs/>
        </w:rPr>
        <w:t xml:space="preserve"> </w:t>
      </w:r>
      <w:r w:rsidRPr="00D56AE6">
        <w:rPr>
          <w:rFonts w:cs="Angsana New" w:hint="cs"/>
          <w:b/>
          <w:szCs w:val="30"/>
          <w:cs/>
        </w:rPr>
        <w:t xml:space="preserve">เป็นเงิน </w:t>
      </w:r>
      <w:r w:rsidR="006E763D" w:rsidRPr="006E763D">
        <w:rPr>
          <w:rFonts w:cs="Angsana New"/>
          <w:szCs w:val="30"/>
        </w:rPr>
        <w:t>0</w:t>
      </w:r>
      <w:r w:rsidR="00C206F6">
        <w:rPr>
          <w:rFonts w:cs="Angsana New"/>
          <w:szCs w:val="30"/>
        </w:rPr>
        <w:t>.</w:t>
      </w:r>
      <w:r w:rsidR="005B0EA3">
        <w:rPr>
          <w:rFonts w:cs="Angsana New"/>
          <w:szCs w:val="30"/>
        </w:rPr>
        <w:t>19</w:t>
      </w:r>
      <w:r w:rsidRPr="00D56AE6">
        <w:rPr>
          <w:rFonts w:cs="Angsana New" w:hint="cs"/>
          <w:b/>
          <w:szCs w:val="30"/>
          <w:cs/>
        </w:rPr>
        <w:t xml:space="preserve"> ล้านบาท</w:t>
      </w:r>
      <w:r w:rsidR="005B0EA3">
        <w:rPr>
          <w:rFonts w:cs="Angsana New"/>
          <w:b/>
          <w:szCs w:val="30"/>
        </w:rPr>
        <w:t xml:space="preserve"> </w:t>
      </w:r>
      <w:r w:rsidR="005B0EA3" w:rsidRPr="005B0EA3">
        <w:rPr>
          <w:rFonts w:cs="Angsana New" w:hint="cs"/>
          <w:szCs w:val="30"/>
          <w:cs/>
        </w:rPr>
        <w:t xml:space="preserve">และ </w:t>
      </w:r>
      <w:r w:rsidR="005B0EA3" w:rsidRPr="005B0EA3">
        <w:rPr>
          <w:rFonts w:cs="Angsana New"/>
          <w:szCs w:val="30"/>
        </w:rPr>
        <w:t>0.37</w:t>
      </w:r>
      <w:r w:rsidR="005B0EA3">
        <w:rPr>
          <w:rFonts w:cs="Angsana New"/>
          <w:b/>
          <w:szCs w:val="30"/>
        </w:rPr>
        <w:t xml:space="preserve"> </w:t>
      </w:r>
      <w:r w:rsidR="005B0EA3">
        <w:rPr>
          <w:rFonts w:cs="Angsana New" w:hint="cs"/>
          <w:b/>
          <w:szCs w:val="30"/>
          <w:cs/>
        </w:rPr>
        <w:t xml:space="preserve">ล้านบาท ตามลำดับ </w:t>
      </w:r>
      <w:r w:rsidRPr="00D56AE6">
        <w:rPr>
          <w:rFonts w:cs="Angsana New" w:hint="cs"/>
          <w:b/>
          <w:szCs w:val="30"/>
          <w:cs/>
        </w:rPr>
        <w:t>ในงบการเงินรวม และงบการเงินเฉพาะกิจการ</w:t>
      </w:r>
    </w:p>
    <w:p w14:paraId="77D86B23" w14:textId="71F7D5E6" w:rsidR="009D74C0" w:rsidRDefault="009D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BD5D9CE" w14:textId="66119A69" w:rsidR="00D56AE6" w:rsidRDefault="00D56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C5DA189" w14:textId="77777777" w:rsidR="00D56AE6" w:rsidRDefault="00D56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49768A8" w14:textId="495CC4F5" w:rsidR="00C35180" w:rsidRPr="0062556F" w:rsidRDefault="006E763D" w:rsidP="00696615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  <w:r w:rsidRPr="006E763D">
        <w:rPr>
          <w:rFonts w:cs="Angsana New"/>
          <w:b/>
          <w:bCs/>
          <w:szCs w:val="30"/>
        </w:rPr>
        <w:lastRenderedPageBreak/>
        <w:t>5</w:t>
      </w:r>
      <w:r w:rsidR="00696615" w:rsidRPr="0062556F">
        <w:rPr>
          <w:rFonts w:cs="Angsana New"/>
          <w:b/>
          <w:bCs/>
          <w:szCs w:val="30"/>
          <w:cs/>
          <w:lang w:val="th-TH"/>
        </w:rPr>
        <w:tab/>
      </w:r>
      <w:r w:rsidR="001D3003" w:rsidRPr="0062556F">
        <w:rPr>
          <w:rFonts w:cs="Angsana New"/>
          <w:b/>
          <w:bCs/>
          <w:szCs w:val="30"/>
          <w:cs/>
          <w:lang w:val="th-TH"/>
        </w:rPr>
        <w:t>การขายเงินลงทุน</w:t>
      </w:r>
    </w:p>
    <w:p w14:paraId="1F96D04C" w14:textId="77777777" w:rsidR="001D3003" w:rsidRPr="0062556F" w:rsidRDefault="001D3003" w:rsidP="001D3003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2"/>
          <w:cs/>
        </w:rPr>
      </w:pPr>
    </w:p>
    <w:p w14:paraId="77C1B039" w14:textId="65FFB6CE" w:rsidR="001D3003" w:rsidRPr="0062556F" w:rsidRDefault="001D3003" w:rsidP="001D3003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</w:rPr>
        <w:t xml:space="preserve">ปี </w:t>
      </w:r>
      <w:r w:rsidR="006E763D" w:rsidRPr="006E763D">
        <w:rPr>
          <w:rFonts w:ascii="Angsana New" w:hAnsi="Angsana New" w:cs="Angsana New"/>
          <w:b/>
          <w:bCs/>
          <w:sz w:val="30"/>
          <w:szCs w:val="30"/>
        </w:rPr>
        <w:t>2562</w:t>
      </w:r>
      <w:r w:rsidRPr="0062556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C9278E3" w14:textId="77777777" w:rsidR="001D3003" w:rsidRPr="0062556F" w:rsidRDefault="001D3003" w:rsidP="001D3003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2"/>
        </w:rPr>
      </w:pPr>
    </w:p>
    <w:p w14:paraId="7A3471CE" w14:textId="19D46646" w:rsidR="00BD2D7E" w:rsidRDefault="001D3003" w:rsidP="001D3003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27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2562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บริษัท บูทิค พีเคเอ็น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ซึ่งเป็นบริษัทย่อยทางอ้อมที่ถือหุ้นโดยบริษัท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บูทิค พีเคเอ็น</w:t>
      </w:r>
      <w:r w:rsidR="004E712E">
        <w:rPr>
          <w:rFonts w:ascii="Angsana New" w:hAnsi="Angsana New" w:cs="Angsana New"/>
          <w:spacing w:val="-4"/>
          <w:sz w:val="30"/>
          <w:szCs w:val="30"/>
        </w:rPr>
        <w:br/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ทรี จำกัด และ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BT PKN Holdings Limited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 ซึ่งเป็นบริษัทย่อยทางอ้อมที่ถือหุ้นโดย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BT PKN Holdings </w:t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3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Limited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E712E">
        <w:rPr>
          <w:rFonts w:ascii="Angsana New" w:hAnsi="Angsana New" w:cs="Angsana New"/>
          <w:spacing w:val="-4"/>
          <w:sz w:val="30"/>
          <w:szCs w:val="30"/>
        </w:rPr>
        <w:br/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ได้ลงนามในสัญญาซื้อขายเงินลงทุนในหุ้นสามัญทั้งหมดในบริษัท บูทิค พระโขนง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วัน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จำกัด  และบริษัท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บูทิค </w:t>
      </w:r>
      <w:r w:rsidRPr="0062556F">
        <w:rPr>
          <w:rFonts w:ascii="Angsana New" w:hAnsi="Angsana New" w:cs="Angsana New"/>
          <w:spacing w:val="-4"/>
          <w:sz w:val="30"/>
          <w:szCs w:val="30"/>
        </w:rPr>
        <w:br/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พระโขนง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ทู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จำกัด  ซึ่งอยู่ในธุรกิจส่วนงานศูนย์การค้าชุมชนและอาคารสำนักงานเป็นจำนวน </w:t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957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br/>
        <w:t>ให้แก่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บริษัท เอสที พร็อพเพอร์ตี้ แอนด์ โลจิสติกส์ จำกัด ซึ่งจดทะเบียนในประเทศไทย กลุ่มบริษัทได้รับชำระค่าหุ้นทั้งจำนวนแล้ว ราคาทุนของเงินลงทุนในบริษัท บูทิค พระโขนง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วัน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จำกัด และบริษัท บูทิค พระโขนง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ทู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จำกัด มีมูลค่าตามบัญชีสุทธิจำนวน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414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และค่าใช้จ่ายในการขายเป็นจำนวน </w:t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21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ล้านบาท ส่งผลให้กลุ่มบริษัทรับรู้กำไร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จากการขายเงินลงทุนจำนวน </w:t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522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และกลับรายการส่วนเกินมูลค่าหุ้นจากการขายหุ้นในบริษัทย่อย และผลต่างจากการรวมธุรกิจภายใต้การควบคุมเดียวกันของบริษัทดังกล่าวไปยังกำไรสะสมเป็นจำนวนเงิน </w:t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47</w:t>
      </w:r>
      <w:r w:rsidRPr="0062556F">
        <w:rPr>
          <w:rFonts w:ascii="Angsana New" w:hAnsi="Angsana New" w:cs="Angsana New"/>
          <w:spacing w:val="-4"/>
          <w:sz w:val="30"/>
          <w:szCs w:val="30"/>
        </w:rPr>
        <w:t>.</w:t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3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ล้านบาท และ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0</w:t>
      </w:r>
      <w:r w:rsidRPr="0062556F">
        <w:rPr>
          <w:rFonts w:ascii="Angsana New" w:hAnsi="Angsana New" w:cs="Angsana New"/>
          <w:spacing w:val="-4"/>
          <w:sz w:val="30"/>
          <w:szCs w:val="30"/>
        </w:rPr>
        <w:t>.</w:t>
      </w:r>
      <w:r w:rsidR="006E763D" w:rsidRPr="006E763D">
        <w:rPr>
          <w:rFonts w:ascii="Angsana New" w:hAnsi="Angsana New" w:cs="Angsana New"/>
          <w:spacing w:val="-4"/>
          <w:sz w:val="30"/>
          <w:szCs w:val="30"/>
        </w:rPr>
        <w:t>2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62556F">
        <w:rPr>
          <w:rFonts w:ascii="Angsana New" w:hAnsi="Angsana New" w:cs="Angsana New"/>
          <w:spacing w:val="-4"/>
          <w:sz w:val="30"/>
          <w:szCs w:val="30"/>
        </w:rPr>
        <w:t>(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เดบิต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)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ตามลำดับในงบการเงินรวม ซึ่งเป็นไปตามการดำเนินธุรกิจหลักของกลุ่มบริษัท (การก่อสร้าง ดำเนินงานและขายโครงการอสังหาริมทรัพย์) โดยมีรายละเอียดดังนี้</w:t>
      </w:r>
    </w:p>
    <w:p w14:paraId="539454F0" w14:textId="77777777" w:rsidR="00BD2D7E" w:rsidRDefault="00BD2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1080"/>
        <w:gridCol w:w="360"/>
        <w:gridCol w:w="1017"/>
      </w:tblGrid>
      <w:tr w:rsidR="001D3003" w:rsidRPr="0062556F" w14:paraId="105CA02C" w14:textId="77777777" w:rsidTr="004C5C93">
        <w:trPr>
          <w:trHeight w:val="380"/>
          <w:tblHeader/>
        </w:trPr>
        <w:tc>
          <w:tcPr>
            <w:tcW w:w="6840" w:type="dxa"/>
            <w:shd w:val="clear" w:color="auto" w:fill="auto"/>
          </w:tcPr>
          <w:p w14:paraId="760E34D3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pacing w:val="-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57" w:type="dxa"/>
            <w:gridSpan w:val="3"/>
            <w:shd w:val="clear" w:color="auto" w:fill="auto"/>
          </w:tcPr>
          <w:p w14:paraId="1A0D6EB4" w14:textId="77777777" w:rsidR="001D3003" w:rsidRPr="0062556F" w:rsidRDefault="001D3003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3003" w:rsidRPr="0062556F" w14:paraId="6D3C5BE5" w14:textId="77777777" w:rsidTr="004C5C93">
        <w:tc>
          <w:tcPr>
            <w:tcW w:w="6840" w:type="dxa"/>
            <w:shd w:val="clear" w:color="auto" w:fill="auto"/>
          </w:tcPr>
          <w:p w14:paraId="4C7974FA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ราคาขาย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*</w:t>
            </w:r>
          </w:p>
        </w:tc>
        <w:tc>
          <w:tcPr>
            <w:tcW w:w="1080" w:type="dxa"/>
            <w:shd w:val="clear" w:color="auto" w:fill="auto"/>
          </w:tcPr>
          <w:p w14:paraId="6A896F1D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357892A3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D9E4EA7" w14:textId="2ABCA344" w:rsidR="001D3003" w:rsidRPr="0062556F" w:rsidRDefault="006E763D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957</w:t>
            </w:r>
          </w:p>
        </w:tc>
      </w:tr>
      <w:tr w:rsidR="001D3003" w:rsidRPr="0062556F" w14:paraId="74604C9C" w14:textId="77777777" w:rsidTr="004C5C93">
        <w:tc>
          <w:tcPr>
            <w:tcW w:w="6840" w:type="dxa"/>
            <w:shd w:val="clear" w:color="auto" w:fill="auto"/>
          </w:tcPr>
          <w:p w14:paraId="3F9E4A84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ต้นทุนขายของเงินลงทุน</w:t>
            </w:r>
          </w:p>
        </w:tc>
        <w:tc>
          <w:tcPr>
            <w:tcW w:w="1080" w:type="dxa"/>
            <w:shd w:val="clear" w:color="auto" w:fill="auto"/>
          </w:tcPr>
          <w:p w14:paraId="369D7A34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5265E4F9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2A0DF442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69BA592C" w14:textId="77777777" w:rsidTr="004C5C93">
        <w:tc>
          <w:tcPr>
            <w:tcW w:w="6840" w:type="dxa"/>
            <w:shd w:val="clear" w:color="auto" w:fill="auto"/>
          </w:tcPr>
          <w:p w14:paraId="2D67E533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05D097FE" w14:textId="19320964" w:rsidR="001D3003" w:rsidRPr="0062556F" w:rsidRDefault="006E763D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360" w:type="dxa"/>
            <w:shd w:val="clear" w:color="auto" w:fill="auto"/>
          </w:tcPr>
          <w:p w14:paraId="2E63A32C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3F7795CB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52B64D9E" w14:textId="77777777" w:rsidTr="004C5C93">
        <w:tc>
          <w:tcPr>
            <w:tcW w:w="6840" w:type="dxa"/>
            <w:shd w:val="clear" w:color="auto" w:fill="auto"/>
          </w:tcPr>
          <w:p w14:paraId="2CFBD151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5399CC38" w14:textId="24C6DC11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360" w:type="dxa"/>
            <w:shd w:val="clear" w:color="auto" w:fill="auto"/>
          </w:tcPr>
          <w:p w14:paraId="4E3C583C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C11D21B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6A415BA1" w14:textId="77777777" w:rsidTr="004C5C93">
        <w:tc>
          <w:tcPr>
            <w:tcW w:w="6840" w:type="dxa"/>
            <w:shd w:val="clear" w:color="auto" w:fill="auto"/>
          </w:tcPr>
          <w:p w14:paraId="36CC9152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60EFD858" w14:textId="0BEE056C" w:rsidR="001D3003" w:rsidRPr="0062556F" w:rsidRDefault="006E763D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360" w:type="dxa"/>
            <w:shd w:val="clear" w:color="auto" w:fill="auto"/>
          </w:tcPr>
          <w:p w14:paraId="6C4B94D6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2A99D306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113E46DC" w14:textId="77777777" w:rsidTr="004C5C93">
        <w:tc>
          <w:tcPr>
            <w:tcW w:w="6840" w:type="dxa"/>
            <w:shd w:val="clear" w:color="auto" w:fill="auto"/>
          </w:tcPr>
          <w:p w14:paraId="68651025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829416C" w14:textId="13C77C22" w:rsidR="001D3003" w:rsidRPr="0062556F" w:rsidRDefault="006E763D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14:paraId="31BF87E1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1BCC8CB2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7DBE51D2" w14:textId="77777777" w:rsidTr="004C5C93">
        <w:tc>
          <w:tcPr>
            <w:tcW w:w="6840" w:type="dxa"/>
            <w:shd w:val="clear" w:color="auto" w:fill="auto"/>
          </w:tcPr>
          <w:p w14:paraId="1D311042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7E497F80" w14:textId="7246092D" w:rsidR="001D3003" w:rsidRPr="0062556F" w:rsidRDefault="006E763D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360" w:type="dxa"/>
            <w:shd w:val="clear" w:color="auto" w:fill="auto"/>
          </w:tcPr>
          <w:p w14:paraId="64AD554C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8AE31ED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57AFE9D6" w14:textId="77777777" w:rsidTr="004C5C93">
        <w:tc>
          <w:tcPr>
            <w:tcW w:w="6840" w:type="dxa"/>
            <w:shd w:val="clear" w:color="auto" w:fill="auto"/>
          </w:tcPr>
          <w:p w14:paraId="0955E7BE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0" w:type="dxa"/>
            <w:shd w:val="clear" w:color="auto" w:fill="auto"/>
          </w:tcPr>
          <w:p w14:paraId="3FA820A4" w14:textId="6816E47E" w:rsidR="001D3003" w:rsidRPr="0062556F" w:rsidRDefault="006E763D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  <w:shd w:val="clear" w:color="auto" w:fill="auto"/>
          </w:tcPr>
          <w:p w14:paraId="2FF90B65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0036F70A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0B973632" w14:textId="77777777" w:rsidTr="004C5C93">
        <w:tc>
          <w:tcPr>
            <w:tcW w:w="6840" w:type="dxa"/>
            <w:shd w:val="clear" w:color="auto" w:fill="auto"/>
          </w:tcPr>
          <w:p w14:paraId="12AAA138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36F7A77A" w14:textId="000E356B" w:rsidR="001D3003" w:rsidRPr="0062556F" w:rsidRDefault="006E763D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55E0CDC2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2C426E89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42B3CFE5" w14:textId="77777777" w:rsidTr="004C5C93">
        <w:tc>
          <w:tcPr>
            <w:tcW w:w="6840" w:type="dxa"/>
            <w:shd w:val="clear" w:color="auto" w:fill="auto"/>
          </w:tcPr>
          <w:p w14:paraId="4306C706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60E071F" w14:textId="5F76BDEC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3341737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506B62A2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7933BD63" w14:textId="77777777" w:rsidTr="004C5C93">
        <w:tc>
          <w:tcPr>
            <w:tcW w:w="6840" w:type="dxa"/>
            <w:shd w:val="clear" w:color="auto" w:fill="auto"/>
          </w:tcPr>
          <w:p w14:paraId="073B6561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0CACDDE8" w14:textId="467A0338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5EC9D270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F9B05A0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12596CBF" w14:textId="77777777" w:rsidTr="004C5C93">
        <w:tc>
          <w:tcPr>
            <w:tcW w:w="6840" w:type="dxa"/>
            <w:shd w:val="clear" w:color="auto" w:fill="auto"/>
          </w:tcPr>
          <w:p w14:paraId="50F57F51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7522261B" w14:textId="1EDF01A2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436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3A1CD84A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FA259BC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50EE2228" w14:textId="77777777" w:rsidTr="004C5C93">
        <w:tc>
          <w:tcPr>
            <w:tcW w:w="6840" w:type="dxa"/>
            <w:shd w:val="clear" w:color="auto" w:fill="auto"/>
          </w:tcPr>
          <w:p w14:paraId="0BADA126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F0BE667" w14:textId="6DA8076C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692CEB8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9111F64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1A6E3297" w14:textId="77777777" w:rsidTr="004C5C93">
        <w:tc>
          <w:tcPr>
            <w:tcW w:w="6840" w:type="dxa"/>
            <w:shd w:val="clear" w:color="auto" w:fill="auto"/>
          </w:tcPr>
          <w:p w14:paraId="5AA148C6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871B183" w14:textId="320AF8E1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3CB3E9C6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5D1C1C15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1EC92736" w14:textId="77777777" w:rsidTr="004C5C93">
        <w:tc>
          <w:tcPr>
            <w:tcW w:w="6840" w:type="dxa"/>
            <w:shd w:val="clear" w:color="auto" w:fill="auto"/>
          </w:tcPr>
          <w:p w14:paraId="10977FFC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1591B5" w14:textId="77777777" w:rsidR="001D3003" w:rsidRPr="0062556F" w:rsidRDefault="001D3003" w:rsidP="00BC2DDD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19839836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872FFB8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6A640EA3" w14:textId="77777777" w:rsidTr="004C5C93">
        <w:tc>
          <w:tcPr>
            <w:tcW w:w="6840" w:type="dxa"/>
            <w:shd w:val="clear" w:color="auto" w:fill="auto"/>
          </w:tcPr>
          <w:p w14:paraId="25F215A4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ผู้ซื้อชำระเงินกู้ยืมและดอกเบี้ยจากสถาบันการเงินและกิจการที่เกี่ยวข้องกัน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334F1F2" w14:textId="77777777" w:rsidR="001D3003" w:rsidRPr="0062556F" w:rsidRDefault="001D3003" w:rsidP="00BC2DDD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3132A1B0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E71AF6E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54E1028B" w14:textId="77777777" w:rsidTr="004C5C93">
        <w:tc>
          <w:tcPr>
            <w:tcW w:w="6840" w:type="dxa"/>
            <w:shd w:val="clear" w:color="auto" w:fill="auto"/>
          </w:tcPr>
          <w:p w14:paraId="1B9270D6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แทนบริษัท บูทิค พระโขนง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วัน จำกัด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พระโขนง ทู จำกัด</w:t>
            </w:r>
          </w:p>
        </w:tc>
        <w:tc>
          <w:tcPr>
            <w:tcW w:w="1080" w:type="dxa"/>
            <w:shd w:val="clear" w:color="auto" w:fill="auto"/>
          </w:tcPr>
          <w:p w14:paraId="5BFF919D" w14:textId="18729569" w:rsidR="001D3003" w:rsidRPr="0062556F" w:rsidRDefault="006E763D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  <w:tc>
          <w:tcPr>
            <w:tcW w:w="360" w:type="dxa"/>
            <w:shd w:val="clear" w:color="auto" w:fill="auto"/>
          </w:tcPr>
          <w:p w14:paraId="76822600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9F8B267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753BC963" w14:textId="77777777" w:rsidTr="004C5C93">
        <w:tc>
          <w:tcPr>
            <w:tcW w:w="6840" w:type="dxa"/>
            <w:shd w:val="clear" w:color="auto" w:fill="auto"/>
          </w:tcPr>
          <w:p w14:paraId="572B6257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มูลค่าตามบัญชีของเงินลงทุนในบริษัทย่อยทางอ้อม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688743" w14:textId="77777777" w:rsidR="001D3003" w:rsidRPr="0062556F" w:rsidRDefault="001D3003" w:rsidP="00BC2DDD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319DF24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292650E" w14:textId="24971CCE" w:rsidR="001D3003" w:rsidRPr="0062556F" w:rsidRDefault="006E763D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414</w:t>
            </w:r>
          </w:p>
        </w:tc>
      </w:tr>
      <w:tr w:rsidR="001D3003" w:rsidRPr="0062556F" w14:paraId="70D167D5" w14:textId="77777777" w:rsidTr="004C5C93">
        <w:tc>
          <w:tcPr>
            <w:tcW w:w="6840" w:type="dxa"/>
            <w:shd w:val="clear" w:color="auto" w:fill="auto"/>
          </w:tcPr>
          <w:p w14:paraId="6894C794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auto"/>
          </w:tcPr>
          <w:p w14:paraId="2EB978BF" w14:textId="77777777" w:rsidR="001D3003" w:rsidRPr="0062556F" w:rsidRDefault="001D3003" w:rsidP="00BC2DDD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1C59F428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41F861EC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1BE26714" w14:textId="77777777" w:rsidTr="004C5C93">
        <w:tc>
          <w:tcPr>
            <w:tcW w:w="6840" w:type="dxa"/>
            <w:shd w:val="clear" w:color="auto" w:fill="auto"/>
          </w:tcPr>
          <w:p w14:paraId="2C895310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  <w:shd w:val="clear" w:color="auto" w:fill="auto"/>
          </w:tcPr>
          <w:p w14:paraId="2B4449E1" w14:textId="77777777" w:rsidR="001D3003" w:rsidRPr="0062556F" w:rsidRDefault="001D3003" w:rsidP="00BC2DDD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5D317FF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3E4C9AFB" w14:textId="4A3CC235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D3003" w:rsidRPr="0062556F" w14:paraId="00C8CBFF" w14:textId="77777777" w:rsidTr="004C5C93">
        <w:tc>
          <w:tcPr>
            <w:tcW w:w="6840" w:type="dxa"/>
            <w:shd w:val="clear" w:color="auto" w:fill="auto"/>
          </w:tcPr>
          <w:p w14:paraId="57992036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1080" w:type="dxa"/>
            <w:shd w:val="clear" w:color="auto" w:fill="auto"/>
          </w:tcPr>
          <w:p w14:paraId="2875AF6E" w14:textId="77777777" w:rsidR="001D3003" w:rsidRPr="0062556F" w:rsidRDefault="001D3003" w:rsidP="00BC2DDD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5D7D372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3D79702" w14:textId="21E69DD9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D3003" w:rsidRPr="0062556F" w14:paraId="7FC3F449" w14:textId="77777777" w:rsidTr="004C5C93">
        <w:tc>
          <w:tcPr>
            <w:tcW w:w="6840" w:type="dxa"/>
            <w:shd w:val="clear" w:color="auto" w:fill="auto"/>
          </w:tcPr>
          <w:p w14:paraId="3246A5D1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080" w:type="dxa"/>
            <w:shd w:val="clear" w:color="auto" w:fill="auto"/>
          </w:tcPr>
          <w:p w14:paraId="5B5414E6" w14:textId="77777777" w:rsidR="001D3003" w:rsidRPr="0062556F" w:rsidRDefault="001D3003" w:rsidP="00BC2DDD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3B295F5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FA46F" w14:textId="7F591EBE" w:rsidR="001D3003" w:rsidRPr="0062556F" w:rsidRDefault="006E763D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522</w:t>
            </w:r>
          </w:p>
        </w:tc>
      </w:tr>
    </w:tbl>
    <w:p w14:paraId="53D8206F" w14:textId="77777777" w:rsidR="000F1703" w:rsidRDefault="000F1703" w:rsidP="001D3003">
      <w:pPr>
        <w:autoSpaceDE w:val="0"/>
        <w:autoSpaceDN w:val="0"/>
        <w:spacing w:before="40" w:after="4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09B860AD" w14:textId="4E6F1C8E" w:rsidR="001D3003" w:rsidRPr="0062556F" w:rsidRDefault="001D3003" w:rsidP="001D3003">
      <w:pPr>
        <w:autoSpaceDE w:val="0"/>
        <w:autoSpaceDN w:val="0"/>
        <w:spacing w:before="40" w:after="4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</w:rPr>
        <w:t>* </w:t>
      </w:r>
      <w:r w:rsidRPr="0062556F">
        <w:rPr>
          <w:rFonts w:ascii="Angsana New" w:hAnsi="Angsana New" w:cs="Angsana New"/>
          <w:sz w:val="30"/>
          <w:szCs w:val="30"/>
          <w:cs/>
        </w:rPr>
        <w:t>กลุ่มบริษัทต้องชำระเงินส่วนต่างคืนให้แก่ผู้ซื้อ หากมีกำไรก่อนหักดอกเบี้ย ภาษี ค่าเสื่อมราคา และค่าตัดจำหน่ายที่เป็นเงินสด ตั้งแต่วันที่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="006E763D" w:rsidRPr="006E763D">
        <w:rPr>
          <w:rFonts w:ascii="Angsana New" w:hAnsi="Angsana New" w:cs="Angsana New"/>
          <w:sz w:val="30"/>
          <w:szCs w:val="30"/>
        </w:rPr>
        <w:t>1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Pr="0062556F">
        <w:rPr>
          <w:rFonts w:ascii="Angsana New" w:hAnsi="Angsana New" w:cs="Angsana New"/>
          <w:sz w:val="30"/>
          <w:szCs w:val="30"/>
          <w:cs/>
        </w:rPr>
        <w:t>กรกฎาคม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="006E763D" w:rsidRPr="006E763D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Pr="0062556F">
        <w:rPr>
          <w:rFonts w:ascii="Angsana New" w:hAnsi="Angsana New" w:cs="Angsana New"/>
          <w:sz w:val="30"/>
          <w:szCs w:val="30"/>
          <w:cs/>
        </w:rPr>
        <w:t>ถึง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Pr="0062556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="006E763D" w:rsidRPr="006E763D">
        <w:rPr>
          <w:rFonts w:ascii="Angsana New" w:hAnsi="Angsana New" w:cs="Angsana New"/>
          <w:sz w:val="30"/>
          <w:szCs w:val="30"/>
        </w:rPr>
        <w:t>2565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Pr="0062556F">
        <w:rPr>
          <w:rFonts w:ascii="Angsana New" w:hAnsi="Angsana New" w:cs="Angsana New"/>
          <w:sz w:val="30"/>
          <w:szCs w:val="30"/>
          <w:cs/>
        </w:rPr>
        <w:t>น้อยกว่า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="006E763D" w:rsidRPr="006E763D">
        <w:rPr>
          <w:rFonts w:ascii="Angsana New" w:hAnsi="Angsana New" w:cs="Angsana New"/>
          <w:sz w:val="30"/>
          <w:szCs w:val="30"/>
        </w:rPr>
        <w:t>240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Pr="0062556F">
        <w:rPr>
          <w:rFonts w:ascii="Angsana New" w:hAnsi="Angsana New" w:cs="Angsana New"/>
          <w:sz w:val="30"/>
          <w:szCs w:val="30"/>
          <w:cs/>
        </w:rPr>
        <w:t>ล้านบาท ทั้งนี้ ผู้บริหารได้ประมาณการผลการดำเนินงานในอนาคต และเชื่อมั่นว่ากลุ่มบริษัทไม่จำเป็นต้องชำระส่วนต่างดังกล่าว</w:t>
      </w:r>
      <w:r w:rsidRPr="0062556F">
        <w:rPr>
          <w:rFonts w:ascii="Angsana New" w:hAnsi="Angsana New" w:cs="Angsana New"/>
          <w:spacing w:val="-17"/>
          <w:sz w:val="30"/>
          <w:szCs w:val="30"/>
          <w:cs/>
        </w:rPr>
        <w:t xml:space="preserve"> ดังนั้น</w:t>
      </w:r>
      <w:r w:rsidRPr="0062556F">
        <w:rPr>
          <w:rFonts w:ascii="Angsana New" w:hAnsi="Angsana New" w:cs="Angsana New"/>
          <w:spacing w:val="-20"/>
          <w:sz w:val="30"/>
          <w:szCs w:val="30"/>
          <w:cs/>
        </w:rPr>
        <w:t xml:space="preserve"> ณ วันที่</w:t>
      </w:r>
      <w:r w:rsidRPr="0062556F">
        <w:rPr>
          <w:rFonts w:ascii="Angsana New" w:hAnsi="Angsana New" w:cs="Angsana New"/>
          <w:spacing w:val="-20"/>
          <w:sz w:val="30"/>
          <w:szCs w:val="30"/>
        </w:rPr>
        <w:t xml:space="preserve"> </w:t>
      </w:r>
      <w:r w:rsidR="004E712E">
        <w:rPr>
          <w:rFonts w:ascii="Angsana New" w:hAnsi="Angsana New" w:cs="Angsana New"/>
          <w:spacing w:val="-20"/>
          <w:sz w:val="30"/>
          <w:szCs w:val="30"/>
          <w:cs/>
        </w:rPr>
        <w:br/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A50F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E712E">
        <w:rPr>
          <w:rFonts w:ascii="Angsana New" w:hAnsi="Angsana New" w:cs="Angsana New"/>
          <w:sz w:val="30"/>
          <w:szCs w:val="30"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กลุ่มบริษัทจึงไม่ได้บันทึกประมาณการหนี้สินดังกล่าวในงบการเงิน </w:t>
      </w:r>
    </w:p>
    <w:p w14:paraId="536AD4F3" w14:textId="77777777" w:rsidR="009D74C0" w:rsidRDefault="009D74C0" w:rsidP="001D3003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B351D98" w14:textId="77777777" w:rsidR="00BD2D7E" w:rsidRDefault="00BD2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16190BD" w14:textId="7C8B6881" w:rsidR="001D3003" w:rsidRPr="0062556F" w:rsidRDefault="001D3003" w:rsidP="001D3003">
      <w:pPr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>เงินสดรับสุทธิจากการขายเงินลงทุนในบริษัทย่อยในงบกระแสเงินสดรวม เป็นดังนี้</w:t>
      </w:r>
    </w:p>
    <w:p w14:paraId="16FA4581" w14:textId="77777777" w:rsidR="001D3003" w:rsidRPr="0062556F" w:rsidRDefault="001D3003" w:rsidP="001D3003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9"/>
        <w:gridCol w:w="1242"/>
        <w:gridCol w:w="9"/>
        <w:gridCol w:w="720"/>
        <w:gridCol w:w="1260"/>
      </w:tblGrid>
      <w:tr w:rsidR="001D3003" w:rsidRPr="0062556F" w14:paraId="5ABD794D" w14:textId="77777777" w:rsidTr="004E712E">
        <w:tc>
          <w:tcPr>
            <w:tcW w:w="5940" w:type="dxa"/>
          </w:tcPr>
          <w:p w14:paraId="1A492B1A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hideMark/>
          </w:tcPr>
          <w:p w14:paraId="04073D22" w14:textId="77777777" w:rsidR="001D3003" w:rsidRPr="0062556F" w:rsidRDefault="001D3003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4C0F16C" w14:textId="77777777" w:rsidR="001D3003" w:rsidRPr="0062556F" w:rsidRDefault="001D3003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FA7093" w14:textId="77777777" w:rsidR="001D3003" w:rsidRPr="0062556F" w:rsidRDefault="001D3003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3003" w:rsidRPr="0062556F" w14:paraId="71B17AD7" w14:textId="77777777" w:rsidTr="004E712E">
        <w:tc>
          <w:tcPr>
            <w:tcW w:w="5949" w:type="dxa"/>
            <w:gridSpan w:val="2"/>
          </w:tcPr>
          <w:p w14:paraId="31E36284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ราคาขาย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</w:tcPr>
          <w:p w14:paraId="7B473485" w14:textId="77777777" w:rsidR="001D3003" w:rsidRPr="0062556F" w:rsidRDefault="001D3003" w:rsidP="00BC2DDD">
            <w:pPr>
              <w:tabs>
                <w:tab w:val="decimal" w:pos="1302"/>
              </w:tabs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</w:tcPr>
          <w:p w14:paraId="75B6D8F6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E3EF2" w14:textId="4D13474E" w:rsidR="001D3003" w:rsidRPr="0062556F" w:rsidRDefault="006E763D" w:rsidP="00FA57DF">
            <w:pPr>
              <w:tabs>
                <w:tab w:val="clear" w:pos="680"/>
                <w:tab w:val="left" w:pos="410"/>
                <w:tab w:val="decimal" w:pos="860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957</w:t>
            </w:r>
          </w:p>
        </w:tc>
      </w:tr>
      <w:tr w:rsidR="001D3003" w:rsidRPr="0062556F" w14:paraId="6EF62413" w14:textId="77777777" w:rsidTr="004E712E">
        <w:tc>
          <w:tcPr>
            <w:tcW w:w="5949" w:type="dxa"/>
            <w:gridSpan w:val="2"/>
          </w:tcPr>
          <w:p w14:paraId="40C27B66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เงินสดและรายการเทียบเท่าเงินสดคงเหลือ ณ วันที่ขาย</w:t>
            </w:r>
          </w:p>
        </w:tc>
        <w:tc>
          <w:tcPr>
            <w:tcW w:w="1242" w:type="dxa"/>
          </w:tcPr>
          <w:p w14:paraId="0004DB30" w14:textId="77777777" w:rsidR="001D3003" w:rsidRPr="0062556F" w:rsidRDefault="001D3003" w:rsidP="00BC2DDD">
            <w:pPr>
              <w:tabs>
                <w:tab w:val="decimal" w:pos="1302"/>
              </w:tabs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</w:tcPr>
          <w:p w14:paraId="55597FD3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9B51E" w14:textId="7127DAE3" w:rsidR="001D3003" w:rsidRPr="0062556F" w:rsidRDefault="001D3003" w:rsidP="00FA57DF">
            <w:pPr>
              <w:tabs>
                <w:tab w:val="clear" w:pos="680"/>
                <w:tab w:val="left" w:pos="410"/>
                <w:tab w:val="decimal" w:pos="860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D3003" w:rsidRPr="0062556F" w14:paraId="42F7EFD4" w14:textId="77777777" w:rsidTr="004E712E">
        <w:tc>
          <w:tcPr>
            <w:tcW w:w="5949" w:type="dxa"/>
            <w:gridSpan w:val="2"/>
          </w:tcPr>
          <w:p w14:paraId="73D2E77B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เงินสดรับสุทธิจากการขายเงินลงทุนในบริษัทย่อย </w:t>
            </w:r>
          </w:p>
        </w:tc>
        <w:tc>
          <w:tcPr>
            <w:tcW w:w="1242" w:type="dxa"/>
          </w:tcPr>
          <w:p w14:paraId="7D07602D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</w:tcPr>
          <w:p w14:paraId="1F01A05A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155DE" w14:textId="5FAA7451" w:rsidR="001D3003" w:rsidRPr="0062556F" w:rsidRDefault="006E763D" w:rsidP="00FA57DF">
            <w:pPr>
              <w:tabs>
                <w:tab w:val="clear" w:pos="680"/>
                <w:tab w:val="left" w:pos="410"/>
                <w:tab w:val="decimal" w:pos="860"/>
              </w:tabs>
              <w:ind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929</w:t>
            </w:r>
          </w:p>
        </w:tc>
      </w:tr>
    </w:tbl>
    <w:p w14:paraId="3CB86B1D" w14:textId="77777777" w:rsidR="001D3003" w:rsidRPr="0062556F" w:rsidRDefault="001D3003" w:rsidP="00696615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</w:p>
    <w:p w14:paraId="09F1FBE0" w14:textId="1CD888B1" w:rsidR="00696615" w:rsidRPr="0062556F" w:rsidRDefault="006E763D" w:rsidP="00696615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  <w:r w:rsidRPr="006E763D">
        <w:rPr>
          <w:rFonts w:cs="Angsana New"/>
          <w:b/>
          <w:bCs/>
          <w:szCs w:val="30"/>
        </w:rPr>
        <w:t>6</w:t>
      </w:r>
      <w:r w:rsidR="00C35180" w:rsidRPr="0062556F">
        <w:rPr>
          <w:rFonts w:cs="Angsana New"/>
          <w:b/>
          <w:bCs/>
          <w:szCs w:val="30"/>
        </w:rPr>
        <w:tab/>
      </w:r>
      <w:r w:rsidR="00696615" w:rsidRPr="0062556F">
        <w:rPr>
          <w:rFonts w:cs="Angsana New"/>
          <w:b/>
          <w:bCs/>
          <w:szCs w:val="30"/>
          <w:cs/>
          <w:lang w:val="th-TH"/>
        </w:rPr>
        <w:t>บุคคลหรือกิจการที่เกี่ยวข้องกัน</w:t>
      </w:r>
    </w:p>
    <w:p w14:paraId="235866AA" w14:textId="77777777" w:rsidR="00E90C44" w:rsidRPr="0062556F" w:rsidRDefault="00E90C44" w:rsidP="00570C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11675AA2" w14:textId="0AC9D546" w:rsidR="0000101C" w:rsidRPr="0062556F" w:rsidRDefault="0000101C" w:rsidP="0000101C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62556F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ความสัมพันธ์ที่มีกับการร่วมค้าและบริษัทย่อยได้เปิดเผยในหมายเหตุประกอบงบการเงินข้อ</w:t>
      </w:r>
      <w:r w:rsidRPr="0062556F">
        <w:rPr>
          <w:rFonts w:ascii="Angsana New" w:hAnsi="Angsana New" w:cs="Angsana New"/>
          <w:bCs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bCs/>
          <w:sz w:val="30"/>
          <w:szCs w:val="30"/>
        </w:rPr>
        <w:t>8</w:t>
      </w:r>
      <w:r w:rsidRPr="0062556F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62556F">
        <w:rPr>
          <w:rFonts w:ascii="Angsana New" w:hAnsi="Angsana New" w:cs="Angsana New"/>
          <w:bCs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bCs/>
          <w:sz w:val="30"/>
          <w:szCs w:val="30"/>
        </w:rPr>
        <w:t>9</w:t>
      </w:r>
      <w:r w:rsidRPr="0062556F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450CA848" w14:textId="77777777" w:rsidR="00B7333A" w:rsidRPr="0062556F" w:rsidRDefault="00B7333A" w:rsidP="0000101C">
      <w:pPr>
        <w:spacing w:line="240" w:lineRule="auto"/>
        <w:rPr>
          <w:rFonts w:ascii="Angsana New" w:hAnsi="Angsana New" w:cs="Angsana New"/>
          <w:sz w:val="16"/>
          <w:szCs w:val="16"/>
          <w:rtl/>
          <w:cs/>
        </w:rPr>
      </w:pPr>
    </w:p>
    <w:p w14:paraId="11A0AB2D" w14:textId="59D2C3BF" w:rsidR="002B6838" w:rsidRPr="0062556F" w:rsidRDefault="00804175" w:rsidP="00491971">
      <w:pPr>
        <w:tabs>
          <w:tab w:val="clear" w:pos="227"/>
          <w:tab w:val="clear" w:pos="454"/>
        </w:tabs>
        <w:spacing w:line="240" w:lineRule="auto"/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</w:t>
      </w:r>
      <w:r w:rsidR="004D57EC" w:rsidRPr="0062556F">
        <w:rPr>
          <w:rFonts w:ascii="Angsana New" w:hAnsi="Angsana New" w:cs="Angsana New"/>
          <w:sz w:val="30"/>
          <w:szCs w:val="30"/>
          <w:cs/>
        </w:rPr>
        <w:t>จการที่เกี่ยวข้องกันสำหรับงวด</w:t>
      </w:r>
      <w:r w:rsidR="001D3003" w:rsidRPr="0062556F">
        <w:rPr>
          <w:rFonts w:ascii="Angsana New" w:hAnsi="Angsana New" w:cs="Angsana New"/>
          <w:sz w:val="30"/>
          <w:szCs w:val="30"/>
          <w:cs/>
        </w:rPr>
        <w:t>สาม</w:t>
      </w:r>
      <w:r w:rsidR="00CD4B74" w:rsidRPr="0062556F">
        <w:rPr>
          <w:rFonts w:ascii="Angsana New" w:hAnsi="Angsana New" w:cs="Angsana New"/>
          <w:sz w:val="30"/>
          <w:szCs w:val="30"/>
          <w:cs/>
        </w:rPr>
        <w:t>เดือน</w:t>
      </w:r>
      <w:r w:rsidR="004E712E">
        <w:rPr>
          <w:rFonts w:ascii="Angsana New" w:hAnsi="Angsana New" w:cs="Angsana New"/>
          <w:sz w:val="30"/>
          <w:szCs w:val="30"/>
          <w:cs/>
        </w:rPr>
        <w:t>และ</w:t>
      </w:r>
      <w:r w:rsidR="00FE5D87">
        <w:rPr>
          <w:rFonts w:ascii="Angsana New" w:hAnsi="Angsana New" w:cs="Angsana New" w:hint="cs"/>
          <w:sz w:val="30"/>
          <w:szCs w:val="30"/>
          <w:cs/>
        </w:rPr>
        <w:t>เก้า</w:t>
      </w:r>
      <w:r w:rsidR="004E712E">
        <w:rPr>
          <w:rFonts w:ascii="Angsana New" w:hAnsi="Angsana New" w:cs="Angsana New"/>
          <w:sz w:val="30"/>
          <w:szCs w:val="30"/>
          <w:cs/>
        </w:rPr>
        <w:t>เดือน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C35180" w:rsidRPr="0062556F">
        <w:rPr>
          <w:rFonts w:ascii="Angsana New" w:hAnsi="Angsana New" w:cs="Angsana New"/>
          <w:sz w:val="30"/>
          <w:szCs w:val="30"/>
        </w:rPr>
        <w:t xml:space="preserve"> </w:t>
      </w:r>
      <w:r w:rsidR="00FE5D87">
        <w:rPr>
          <w:rFonts w:ascii="Angsana New" w:hAnsi="Angsana New" w:cs="Angsana New" w:hint="cs"/>
          <w:sz w:val="30"/>
          <w:szCs w:val="30"/>
          <w:cs/>
        </w:rPr>
        <w:t>กันย</w:t>
      </w:r>
      <w:r w:rsidR="00C35180" w:rsidRPr="0062556F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4E712E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สรุปได้ดังนี้ </w:t>
      </w:r>
    </w:p>
    <w:p w14:paraId="5BD388BB" w14:textId="77777777" w:rsidR="00A07E5D" w:rsidRPr="0062556F" w:rsidRDefault="00A07E5D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7"/>
        <w:gridCol w:w="1116"/>
        <w:gridCol w:w="237"/>
        <w:gridCol w:w="1056"/>
        <w:gridCol w:w="270"/>
        <w:gridCol w:w="1081"/>
        <w:gridCol w:w="237"/>
        <w:gridCol w:w="1151"/>
      </w:tblGrid>
      <w:tr w:rsidR="00491971" w:rsidRPr="0062556F" w14:paraId="35D9C273" w14:textId="77777777" w:rsidTr="00951CE8">
        <w:trPr>
          <w:tblHeader/>
        </w:trPr>
        <w:tc>
          <w:tcPr>
            <w:tcW w:w="2237" w:type="pct"/>
          </w:tcPr>
          <w:p w14:paraId="5D314E4A" w14:textId="77777777" w:rsidR="00804175" w:rsidRPr="0062556F" w:rsidRDefault="00740D12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93" w:type="pct"/>
            <w:gridSpan w:val="3"/>
          </w:tcPr>
          <w:p w14:paraId="47955D5A" w14:textId="77777777" w:rsidR="00804175" w:rsidRPr="0062556F" w:rsidRDefault="00804175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82B11D3" w14:textId="77777777" w:rsidR="00804175" w:rsidRPr="0062556F" w:rsidRDefault="00804175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757941C" w14:textId="77777777" w:rsidR="00804175" w:rsidRPr="0062556F" w:rsidRDefault="00804175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71C5B" w:rsidRPr="0062556F" w14:paraId="0FF41C18" w14:textId="77777777" w:rsidTr="00951CE8">
        <w:trPr>
          <w:tblHeader/>
        </w:trPr>
        <w:tc>
          <w:tcPr>
            <w:tcW w:w="2237" w:type="pct"/>
          </w:tcPr>
          <w:p w14:paraId="7E058C2B" w14:textId="3E803364" w:rsidR="00D71C5B" w:rsidRPr="0062556F" w:rsidRDefault="00D71C5B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D3003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35180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5D87" w:rsidRPr="00FE5D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9" w:type="pct"/>
          </w:tcPr>
          <w:p w14:paraId="35DF3805" w14:textId="2D7EEDD8" w:rsidR="00D71C5B" w:rsidRPr="0062556F" w:rsidRDefault="006E763D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4F74EEF5" w14:textId="77777777" w:rsidR="00D71C5B" w:rsidRPr="0062556F" w:rsidRDefault="00D71C5B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400105C" w14:textId="209AAA13" w:rsidR="00D71C5B" w:rsidRPr="0062556F" w:rsidRDefault="006E763D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1806DB8" w14:textId="77777777" w:rsidR="00D71C5B" w:rsidRPr="0062556F" w:rsidRDefault="00D71C5B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6FDEC95" w14:textId="5D41337F" w:rsidR="00D71C5B" w:rsidRPr="0062556F" w:rsidRDefault="006E763D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6669E791" w14:textId="77777777" w:rsidR="00D71C5B" w:rsidRPr="0062556F" w:rsidRDefault="00D71C5B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E5A4E8" w14:textId="640386AD" w:rsidR="00D71C5B" w:rsidRPr="0062556F" w:rsidRDefault="006E763D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7333A" w:rsidRPr="0062556F" w14:paraId="67035297" w14:textId="77777777" w:rsidTr="00951CE8">
        <w:trPr>
          <w:tblHeader/>
        </w:trPr>
        <w:tc>
          <w:tcPr>
            <w:tcW w:w="2237" w:type="pct"/>
          </w:tcPr>
          <w:p w14:paraId="22E686F5" w14:textId="77777777" w:rsidR="00B7333A" w:rsidRPr="0062556F" w:rsidRDefault="00B7333A" w:rsidP="00B73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3" w:type="pct"/>
            <w:gridSpan w:val="7"/>
          </w:tcPr>
          <w:p w14:paraId="00D42E5D" w14:textId="77777777" w:rsidR="00B7333A" w:rsidRPr="0062556F" w:rsidRDefault="00B7333A" w:rsidP="00B73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570" w:rsidRPr="0062556F" w14:paraId="0FD5F551" w14:textId="77777777" w:rsidTr="00951CE8">
        <w:tc>
          <w:tcPr>
            <w:tcW w:w="2237" w:type="pct"/>
          </w:tcPr>
          <w:p w14:paraId="05845C87" w14:textId="77777777" w:rsidR="00030570" w:rsidRPr="0062556F" w:rsidRDefault="00030570" w:rsidP="0003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41DE54AD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9633C14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048CD4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C9B7862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366197F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EED0B6E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6DC6330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5" w:rsidRPr="0062556F" w14:paraId="5CBB6B3F" w14:textId="77777777" w:rsidTr="00423EDC">
        <w:tc>
          <w:tcPr>
            <w:tcW w:w="2237" w:type="pct"/>
          </w:tcPr>
          <w:p w14:paraId="1E30E5D7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</w:tcPr>
          <w:p w14:paraId="54EE3289" w14:textId="54C0A60B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1158BE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2A530D4" w14:textId="6E0A1A3C" w:rsidR="00D41705" w:rsidRPr="00D33BA3" w:rsidRDefault="00D41705" w:rsidP="00D4170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64EFDE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701676" w14:textId="0FD33EC6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23,817</w:t>
            </w:r>
          </w:p>
        </w:tc>
        <w:tc>
          <w:tcPr>
            <w:tcW w:w="127" w:type="pct"/>
          </w:tcPr>
          <w:p w14:paraId="7A1A6A8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275D00D" w14:textId="3CEE2D14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30,438</w:t>
            </w:r>
          </w:p>
        </w:tc>
      </w:tr>
      <w:tr w:rsidR="00D41705" w:rsidRPr="0062556F" w14:paraId="5E988F19" w14:textId="77777777" w:rsidTr="00423EDC">
        <w:tc>
          <w:tcPr>
            <w:tcW w:w="2237" w:type="pct"/>
          </w:tcPr>
          <w:p w14:paraId="532A8E05" w14:textId="2659989A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9" w:type="pct"/>
          </w:tcPr>
          <w:p w14:paraId="22973102" w14:textId="7DAEC896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D3FCF61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40371D0" w14:textId="53469F0D" w:rsidR="00D41705" w:rsidRPr="00D33BA3" w:rsidRDefault="00D41705" w:rsidP="00D4170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3320D8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3DF37F" w14:textId="361BFDFC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5,539</w:t>
            </w:r>
          </w:p>
        </w:tc>
        <w:tc>
          <w:tcPr>
            <w:tcW w:w="127" w:type="pct"/>
          </w:tcPr>
          <w:p w14:paraId="0DB327DC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0CC970" w14:textId="28E74E36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31,667</w:t>
            </w:r>
          </w:p>
        </w:tc>
      </w:tr>
      <w:tr w:rsidR="00D41705" w:rsidRPr="0062556F" w14:paraId="499F49D0" w14:textId="77777777" w:rsidTr="00951CE8">
        <w:tc>
          <w:tcPr>
            <w:tcW w:w="2237" w:type="pct"/>
          </w:tcPr>
          <w:p w14:paraId="2729171B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9" w:type="pct"/>
          </w:tcPr>
          <w:p w14:paraId="6E682658" w14:textId="35522578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C93FF5F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4B8ADA9" w14:textId="73A2A6FD" w:rsidR="00D41705" w:rsidRPr="0062556F" w:rsidRDefault="00D41705" w:rsidP="00D4170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EB178A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4F2FF99" w14:textId="6AEB6E08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5,710</w:t>
            </w:r>
          </w:p>
        </w:tc>
        <w:tc>
          <w:tcPr>
            <w:tcW w:w="127" w:type="pct"/>
          </w:tcPr>
          <w:p w14:paraId="79444ACC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BF6797B" w14:textId="4CB03E04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4,660</w:t>
            </w:r>
          </w:p>
        </w:tc>
      </w:tr>
      <w:tr w:rsidR="00D41705" w:rsidRPr="0062556F" w14:paraId="408CAD3A" w14:textId="77777777" w:rsidTr="00951CE8">
        <w:tc>
          <w:tcPr>
            <w:tcW w:w="2237" w:type="pct"/>
          </w:tcPr>
          <w:p w14:paraId="7EDF7A23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</w:tcPr>
          <w:p w14:paraId="5E5D9F27" w14:textId="23EA8297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8AF808C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FE34B7C" w14:textId="41ED3C3C" w:rsidR="00D41705" w:rsidRPr="0062556F" w:rsidRDefault="00D41705" w:rsidP="00D4170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D3989C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99253DD" w14:textId="5E70B936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1,354</w:t>
            </w:r>
          </w:p>
        </w:tc>
        <w:tc>
          <w:tcPr>
            <w:tcW w:w="127" w:type="pct"/>
          </w:tcPr>
          <w:p w14:paraId="5DA8322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898FF73" w14:textId="2047F579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3,837</w:t>
            </w:r>
          </w:p>
        </w:tc>
      </w:tr>
      <w:tr w:rsidR="00D41705" w:rsidRPr="0062556F" w14:paraId="07C21A04" w14:textId="77777777" w:rsidTr="00FC3752">
        <w:tc>
          <w:tcPr>
            <w:tcW w:w="2237" w:type="pct"/>
          </w:tcPr>
          <w:p w14:paraId="6FDE6ABA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9" w:type="pct"/>
          </w:tcPr>
          <w:p w14:paraId="42B1478C" w14:textId="76A09093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612A7F1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4C19979" w14:textId="452C9B3E" w:rsidR="00D41705" w:rsidRPr="0062556F" w:rsidRDefault="00D41705" w:rsidP="00D4170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299765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0A1A867" w14:textId="257E4182" w:rsidR="00D41705" w:rsidRPr="0062556F" w:rsidRDefault="00D41705" w:rsidP="00D4170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4C63F6E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647C186E" w14:textId="558407E6" w:rsidR="00D41705" w:rsidRPr="0062556F" w:rsidRDefault="006E763D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126</w:t>
            </w:r>
          </w:p>
        </w:tc>
      </w:tr>
      <w:tr w:rsidR="00D41705" w:rsidRPr="008076C5" w14:paraId="1B95DB23" w14:textId="77777777" w:rsidTr="008076C5">
        <w:trPr>
          <w:trHeight w:hRule="exact" w:val="407"/>
        </w:trPr>
        <w:tc>
          <w:tcPr>
            <w:tcW w:w="2237" w:type="pct"/>
          </w:tcPr>
          <w:p w14:paraId="3C6CCE11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352A2803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4DB9A8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9D82F36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97E18B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EB44A70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598ACB0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25BB79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5" w:rsidRPr="0062556F" w14:paraId="02597B22" w14:textId="77777777" w:rsidTr="00951CE8">
        <w:tc>
          <w:tcPr>
            <w:tcW w:w="2237" w:type="pct"/>
          </w:tcPr>
          <w:p w14:paraId="5F04A0CF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9" w:type="pct"/>
          </w:tcPr>
          <w:p w14:paraId="4F9A0FE5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460B734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D613F1F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BF846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47D5F6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E81715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4CA5CDE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5" w:rsidRPr="0062556F" w14:paraId="7556478F" w14:textId="77777777" w:rsidTr="00951CE8">
        <w:tc>
          <w:tcPr>
            <w:tcW w:w="2237" w:type="pct"/>
          </w:tcPr>
          <w:p w14:paraId="3DD56998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</w:tcPr>
          <w:p w14:paraId="3F40C66F" w14:textId="4153096B" w:rsidR="00D41705" w:rsidRPr="0062556F" w:rsidRDefault="00D41705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  <w:lang w:bidi="th-TH"/>
              </w:rPr>
              <w:t>4,490</w:t>
            </w:r>
          </w:p>
        </w:tc>
        <w:tc>
          <w:tcPr>
            <w:tcW w:w="127" w:type="pct"/>
          </w:tcPr>
          <w:p w14:paraId="3309757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CECAB68" w14:textId="7F37AED8" w:rsidR="00D41705" w:rsidRPr="0062556F" w:rsidRDefault="00D41705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4,360</w:t>
            </w:r>
          </w:p>
        </w:tc>
        <w:tc>
          <w:tcPr>
            <w:tcW w:w="145" w:type="pct"/>
          </w:tcPr>
          <w:p w14:paraId="6E785F57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AEE6D0A" w14:textId="77A3D97C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4,490</w:t>
            </w:r>
          </w:p>
        </w:tc>
        <w:tc>
          <w:tcPr>
            <w:tcW w:w="127" w:type="pct"/>
          </w:tcPr>
          <w:p w14:paraId="47D9E9C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EA6CA2" w14:textId="2FE99A38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4,360</w:t>
            </w:r>
          </w:p>
        </w:tc>
      </w:tr>
      <w:tr w:rsidR="00D41705" w:rsidRPr="0062556F" w14:paraId="299430C7" w14:textId="77777777" w:rsidTr="00951CE8">
        <w:tc>
          <w:tcPr>
            <w:tcW w:w="2237" w:type="pct"/>
          </w:tcPr>
          <w:p w14:paraId="0A042872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9" w:type="pct"/>
          </w:tcPr>
          <w:p w14:paraId="5C905BAE" w14:textId="299D337A" w:rsidR="00D41705" w:rsidRPr="0062556F" w:rsidRDefault="00D41705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  <w:lang w:bidi="th-TH"/>
              </w:rPr>
              <w:t>575</w:t>
            </w:r>
          </w:p>
        </w:tc>
        <w:tc>
          <w:tcPr>
            <w:tcW w:w="127" w:type="pct"/>
          </w:tcPr>
          <w:p w14:paraId="2919F9E1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493F425" w14:textId="163B97BF" w:rsidR="00D41705" w:rsidRPr="0062556F" w:rsidRDefault="00D41705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  <w:tc>
          <w:tcPr>
            <w:tcW w:w="145" w:type="pct"/>
          </w:tcPr>
          <w:p w14:paraId="1B0A0D41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BAB39F9" w14:textId="63DB7244" w:rsidR="00D41705" w:rsidRPr="0062556F" w:rsidRDefault="00D41705" w:rsidP="00D4170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2DBEA9D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610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9C444E7" w14:textId="2FCE295E" w:rsidR="00D41705" w:rsidRPr="0062556F" w:rsidRDefault="00D41705" w:rsidP="00D4170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1705" w:rsidRPr="0062556F" w14:paraId="75A69117" w14:textId="77777777" w:rsidTr="00951CE8">
        <w:tc>
          <w:tcPr>
            <w:tcW w:w="2237" w:type="pct"/>
          </w:tcPr>
          <w:p w14:paraId="3537D49F" w14:textId="7F60C9B2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9" w:type="pct"/>
          </w:tcPr>
          <w:p w14:paraId="39E4B918" w14:textId="5883099B" w:rsidR="00D41705" w:rsidRPr="00D41705" w:rsidRDefault="00D41705" w:rsidP="00D4170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9DA5B0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8EA0DDB" w14:textId="2329095C" w:rsidR="00D41705" w:rsidRPr="008C5DF9" w:rsidRDefault="006E763D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45" w:type="pct"/>
          </w:tcPr>
          <w:p w14:paraId="062257E3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E926452" w14:textId="57C03B2A" w:rsidR="00D41705" w:rsidRPr="0062556F" w:rsidRDefault="00D41705" w:rsidP="00D4170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11F9B3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610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928FE2" w14:textId="3FB5CA1F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</w:t>
            </w:r>
          </w:p>
        </w:tc>
      </w:tr>
      <w:tr w:rsidR="00D41705" w:rsidRPr="008076C5" w14:paraId="2C2E9742" w14:textId="77777777" w:rsidTr="008C5DF9">
        <w:tc>
          <w:tcPr>
            <w:tcW w:w="2237" w:type="pct"/>
          </w:tcPr>
          <w:p w14:paraId="1302EBE0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721FA1C0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28D377D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969040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28B8EC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4B0F21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4900CDA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49D2F2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4C6" w:rsidRPr="008076C5" w14:paraId="7A54704F" w14:textId="77777777" w:rsidTr="008C5DF9">
        <w:tc>
          <w:tcPr>
            <w:tcW w:w="2237" w:type="pct"/>
          </w:tcPr>
          <w:p w14:paraId="222AFEFE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6850B8C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918D952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955E1FF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CBF138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0F1B54F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3C54183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16EFFB3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4C6" w:rsidRPr="008076C5" w14:paraId="1300B129" w14:textId="77777777" w:rsidTr="008C5DF9">
        <w:tc>
          <w:tcPr>
            <w:tcW w:w="2237" w:type="pct"/>
          </w:tcPr>
          <w:p w14:paraId="29AEA931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2C9D7EF7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11C8C1E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F383231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EA4CBB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8E6DFC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F1E4467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732CD75" w14:textId="77777777" w:rsidR="00EB64C6" w:rsidRPr="0062556F" w:rsidRDefault="00EB64C6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5" w:rsidRPr="0062556F" w14:paraId="7424C111" w14:textId="77777777" w:rsidTr="00951CE8">
        <w:tc>
          <w:tcPr>
            <w:tcW w:w="2237" w:type="pct"/>
            <w:shd w:val="clear" w:color="auto" w:fill="FFFFFF"/>
          </w:tcPr>
          <w:p w14:paraId="126D96DF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กรรมการ</w:t>
            </w:r>
          </w:p>
        </w:tc>
        <w:tc>
          <w:tcPr>
            <w:tcW w:w="599" w:type="pct"/>
          </w:tcPr>
          <w:p w14:paraId="11419EF7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D7C14D1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C375A6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9448BC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B71EEC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52A40A3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FEA59F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5" w:rsidRPr="0062556F" w14:paraId="772D6187" w14:textId="77777777" w:rsidTr="00BC2DDD">
        <w:tc>
          <w:tcPr>
            <w:tcW w:w="2237" w:type="pct"/>
            <w:shd w:val="clear" w:color="auto" w:fill="FFFFFF"/>
          </w:tcPr>
          <w:p w14:paraId="410F9034" w14:textId="1BCB2A20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99" w:type="pct"/>
          </w:tcPr>
          <w:p w14:paraId="0D1BEB71" w14:textId="361461FD" w:rsidR="00D41705" w:rsidRPr="0062556F" w:rsidRDefault="00D41705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27" w:type="pct"/>
          </w:tcPr>
          <w:p w14:paraId="03240BA5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8DF7842" w14:textId="3CEB4A35" w:rsidR="00D41705" w:rsidRPr="0062556F" w:rsidRDefault="006E763D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45" w:type="pct"/>
          </w:tcPr>
          <w:p w14:paraId="5015421C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961D9D" w14:textId="04AAA87B" w:rsidR="00D41705" w:rsidRPr="0062556F" w:rsidRDefault="00D41705" w:rsidP="00D4170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BFAEA06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3F0C7C9" w14:textId="67C1FA2B" w:rsidR="00D41705" w:rsidRPr="0062556F" w:rsidRDefault="00D41705" w:rsidP="00D4170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1705" w:rsidRPr="0062556F" w14:paraId="07126327" w14:textId="77777777" w:rsidTr="00BC2DDD">
        <w:tc>
          <w:tcPr>
            <w:tcW w:w="2237" w:type="pct"/>
            <w:shd w:val="clear" w:color="auto" w:fill="FFFFFF"/>
          </w:tcPr>
          <w:p w14:paraId="22F9C196" w14:textId="6B695E94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ค่าธรรมเนียมที่ปรึกษา</w:t>
            </w:r>
          </w:p>
        </w:tc>
        <w:tc>
          <w:tcPr>
            <w:tcW w:w="599" w:type="pct"/>
          </w:tcPr>
          <w:p w14:paraId="62846EA2" w14:textId="4700093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  <w:lang w:bidi="th-TH"/>
              </w:rPr>
              <w:t>1,725</w:t>
            </w:r>
          </w:p>
        </w:tc>
        <w:tc>
          <w:tcPr>
            <w:tcW w:w="127" w:type="pct"/>
          </w:tcPr>
          <w:p w14:paraId="0D952036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D01658D" w14:textId="5F96E34B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  <w:tc>
          <w:tcPr>
            <w:tcW w:w="145" w:type="pct"/>
          </w:tcPr>
          <w:p w14:paraId="29A192F6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68FBECF" w14:textId="220E3194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  <w:tc>
          <w:tcPr>
            <w:tcW w:w="127" w:type="pct"/>
          </w:tcPr>
          <w:p w14:paraId="4397E410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51523FD" w14:textId="17A74194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</w:tr>
      <w:tr w:rsidR="00D41705" w:rsidRPr="0062556F" w14:paraId="54AA5FF9" w14:textId="77777777" w:rsidTr="00951CE8">
        <w:tc>
          <w:tcPr>
            <w:tcW w:w="2237" w:type="pct"/>
            <w:shd w:val="clear" w:color="auto" w:fill="FFFFFF"/>
          </w:tcPr>
          <w:p w14:paraId="23036D75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ค่าเบี้ยประชุม</w:t>
            </w:r>
          </w:p>
        </w:tc>
        <w:tc>
          <w:tcPr>
            <w:tcW w:w="599" w:type="pct"/>
          </w:tcPr>
          <w:p w14:paraId="558AED41" w14:textId="676E68CE" w:rsidR="00D41705" w:rsidRPr="0062556F" w:rsidRDefault="00D41705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  <w:lang w:bidi="th-TH"/>
              </w:rPr>
              <w:t>718</w:t>
            </w:r>
          </w:p>
        </w:tc>
        <w:tc>
          <w:tcPr>
            <w:tcW w:w="127" w:type="pct"/>
          </w:tcPr>
          <w:p w14:paraId="4DBCC8F4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761985" w14:textId="3A9AA324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45" w:type="pct"/>
          </w:tcPr>
          <w:p w14:paraId="73BDFE3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CDC02B" w14:textId="1590CBC4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A160F"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  <w:tc>
          <w:tcPr>
            <w:tcW w:w="127" w:type="pct"/>
          </w:tcPr>
          <w:p w14:paraId="22522324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1AD6AC" w14:textId="068B8B35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</w:tr>
      <w:tr w:rsidR="00D41705" w:rsidRPr="0062556F" w14:paraId="4C60C1FB" w14:textId="77777777" w:rsidTr="00FC3752">
        <w:trPr>
          <w:trHeight w:hRule="exact" w:val="200"/>
        </w:trPr>
        <w:tc>
          <w:tcPr>
            <w:tcW w:w="2237" w:type="pct"/>
            <w:shd w:val="clear" w:color="auto" w:fill="FFFFFF"/>
          </w:tcPr>
          <w:p w14:paraId="11D1AAAD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338D5EA7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5175022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0E0C267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8EA54A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067C06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74C216D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EAB4AC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5" w:rsidRPr="0062556F" w14:paraId="7D886BE8" w14:textId="77777777" w:rsidTr="00423EDC">
        <w:tc>
          <w:tcPr>
            <w:tcW w:w="2237" w:type="pct"/>
            <w:shd w:val="clear" w:color="auto" w:fill="FFFFFF"/>
          </w:tcPr>
          <w:p w14:paraId="2730A4FB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9" w:type="pct"/>
          </w:tcPr>
          <w:p w14:paraId="1035FCA4" w14:textId="77777777" w:rsidR="00D41705" w:rsidRPr="00D41705" w:rsidRDefault="00D41705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0229CFB0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19113795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8DFBCA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60148C1" w14:textId="77777777" w:rsidR="00D41705" w:rsidRPr="00BA160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50DBD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B0DDA9D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41705" w:rsidRPr="0062556F" w14:paraId="235FCED7" w14:textId="77777777" w:rsidTr="00423EDC">
        <w:tc>
          <w:tcPr>
            <w:tcW w:w="2237" w:type="pct"/>
            <w:shd w:val="clear" w:color="auto" w:fill="FFFFFF"/>
          </w:tcPr>
          <w:p w14:paraId="75A0B04B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9" w:type="pct"/>
          </w:tcPr>
          <w:p w14:paraId="309827C1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5839F05A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1C6935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0F9153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470EBE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B0D76F3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E991FA6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1FAD" w:rsidRPr="0062556F" w14:paraId="61AA012D" w14:textId="77777777" w:rsidTr="00633555">
        <w:tc>
          <w:tcPr>
            <w:tcW w:w="2237" w:type="pct"/>
            <w:shd w:val="clear" w:color="auto" w:fill="FFFFFF"/>
          </w:tcPr>
          <w:p w14:paraId="2D8ED60A" w14:textId="77777777" w:rsidR="00E51FAD" w:rsidRPr="0062556F" w:rsidRDefault="00E51FAD" w:rsidP="00E5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599" w:type="pct"/>
            <w:vAlign w:val="bottom"/>
          </w:tcPr>
          <w:p w14:paraId="5BB5FF7E" w14:textId="18BCCB8A" w:rsidR="00E51FAD" w:rsidRPr="0062556F" w:rsidRDefault="00E51FAD" w:rsidP="00E51FAD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9,884</w:t>
            </w:r>
          </w:p>
        </w:tc>
        <w:tc>
          <w:tcPr>
            <w:tcW w:w="127" w:type="pct"/>
          </w:tcPr>
          <w:p w14:paraId="70177803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F63F2DD" w14:textId="2EE4365C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25,465</w:t>
            </w:r>
          </w:p>
        </w:tc>
        <w:tc>
          <w:tcPr>
            <w:tcW w:w="145" w:type="pct"/>
          </w:tcPr>
          <w:p w14:paraId="4868F827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E04D146" w14:textId="1B92B6F2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9,884</w:t>
            </w:r>
          </w:p>
        </w:tc>
        <w:tc>
          <w:tcPr>
            <w:tcW w:w="127" w:type="pct"/>
          </w:tcPr>
          <w:p w14:paraId="19DD53DB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E6C1E9" w14:textId="4ED618DF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25,465</w:t>
            </w:r>
          </w:p>
        </w:tc>
      </w:tr>
      <w:tr w:rsidR="00E51FAD" w:rsidRPr="0062556F" w14:paraId="6575EB52" w14:textId="77777777" w:rsidTr="00633555">
        <w:tc>
          <w:tcPr>
            <w:tcW w:w="2237" w:type="pct"/>
            <w:shd w:val="clear" w:color="auto" w:fill="FFFFFF"/>
          </w:tcPr>
          <w:p w14:paraId="51FC0D03" w14:textId="77777777" w:rsidR="00E51FAD" w:rsidRPr="0062556F" w:rsidRDefault="00E51FAD" w:rsidP="00E5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C1AFC" w14:textId="6593D869" w:rsidR="00E51FAD" w:rsidRPr="0062556F" w:rsidRDefault="00E51FAD" w:rsidP="00E51FAD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603</w:t>
            </w:r>
          </w:p>
        </w:tc>
        <w:tc>
          <w:tcPr>
            <w:tcW w:w="127" w:type="pct"/>
          </w:tcPr>
          <w:p w14:paraId="12F408CC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7022605" w14:textId="040641CA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145" w:type="pct"/>
          </w:tcPr>
          <w:p w14:paraId="68795239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44EB2" w14:textId="037FD396" w:rsidR="00E51FAD" w:rsidRPr="0062556F" w:rsidRDefault="00E51FAD" w:rsidP="00E51FA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603</w:t>
            </w:r>
          </w:p>
        </w:tc>
        <w:tc>
          <w:tcPr>
            <w:tcW w:w="127" w:type="pct"/>
          </w:tcPr>
          <w:p w14:paraId="6A5BAB0C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9BDE7E4" w14:textId="0684EF5E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</w:tr>
      <w:tr w:rsidR="00E51FAD" w:rsidRPr="0062556F" w14:paraId="39E34FC1" w14:textId="77777777" w:rsidTr="00EB64C6">
        <w:tc>
          <w:tcPr>
            <w:tcW w:w="2237" w:type="pct"/>
            <w:shd w:val="clear" w:color="auto" w:fill="FFFFFF"/>
          </w:tcPr>
          <w:p w14:paraId="77D18C4A" w14:textId="0CAE1C36" w:rsidR="00E51FAD" w:rsidRPr="0062556F" w:rsidRDefault="00E51FAD" w:rsidP="00E5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FFFB7A" w14:textId="5362D84D" w:rsidR="00E51FAD" w:rsidRPr="0062556F" w:rsidRDefault="00E51FAD" w:rsidP="00E51FAD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10,487</w:t>
            </w:r>
          </w:p>
        </w:tc>
        <w:tc>
          <w:tcPr>
            <w:tcW w:w="127" w:type="pct"/>
          </w:tcPr>
          <w:p w14:paraId="435F5641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B7CDAC6" w14:textId="7F16981A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26,316</w:t>
            </w:r>
          </w:p>
        </w:tc>
        <w:tc>
          <w:tcPr>
            <w:tcW w:w="145" w:type="pct"/>
          </w:tcPr>
          <w:p w14:paraId="3FE1ABA1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22730" w14:textId="3C07318A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10,487</w:t>
            </w:r>
          </w:p>
        </w:tc>
        <w:tc>
          <w:tcPr>
            <w:tcW w:w="127" w:type="pct"/>
          </w:tcPr>
          <w:p w14:paraId="4F264543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A3BF99A" w14:textId="34DFA026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26,316</w:t>
            </w:r>
          </w:p>
        </w:tc>
      </w:tr>
      <w:tr w:rsidR="00E51FAD" w:rsidRPr="0062556F" w14:paraId="7720C7CE" w14:textId="77777777" w:rsidTr="00FC3752">
        <w:trPr>
          <w:trHeight w:hRule="exact" w:val="221"/>
        </w:trPr>
        <w:tc>
          <w:tcPr>
            <w:tcW w:w="2237" w:type="pct"/>
            <w:shd w:val="clear" w:color="auto" w:fill="FFFFFF"/>
          </w:tcPr>
          <w:p w14:paraId="60776B8A" w14:textId="77777777" w:rsidR="00E51FAD" w:rsidRPr="0062556F" w:rsidRDefault="00E51FAD" w:rsidP="00E5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0657176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EBE9E06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C12412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91A2DA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32156A4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105BC6D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1A7C56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1FAD" w:rsidRPr="0062556F" w14:paraId="48EC5E9B" w14:textId="77777777" w:rsidTr="00951CE8">
        <w:tc>
          <w:tcPr>
            <w:tcW w:w="2237" w:type="pct"/>
            <w:shd w:val="clear" w:color="auto" w:fill="FFFFFF"/>
          </w:tcPr>
          <w:p w14:paraId="3F9E1E80" w14:textId="77777777" w:rsidR="00E51FAD" w:rsidRPr="0062556F" w:rsidRDefault="00E51FAD" w:rsidP="00E5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9" w:type="pct"/>
          </w:tcPr>
          <w:p w14:paraId="3004E74C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72A1D6F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5B80876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29683D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90D009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189EE6A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38C502B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1FAD" w:rsidRPr="0062556F" w14:paraId="3CBD0327" w14:textId="77777777" w:rsidTr="00951CE8">
        <w:tc>
          <w:tcPr>
            <w:tcW w:w="2237" w:type="pct"/>
            <w:shd w:val="clear" w:color="auto" w:fill="FFFFFF"/>
          </w:tcPr>
          <w:p w14:paraId="2EF64A1C" w14:textId="77777777" w:rsidR="00E51FAD" w:rsidRPr="0062556F" w:rsidRDefault="00E51FAD" w:rsidP="00E5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9" w:type="pct"/>
          </w:tcPr>
          <w:p w14:paraId="3985D9EE" w14:textId="4F99D6FB" w:rsidR="00E51FAD" w:rsidRPr="004E23A8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7" w:type="pct"/>
          </w:tcPr>
          <w:p w14:paraId="5F065D6B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3AC989" w14:textId="033B21E4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45" w:type="pct"/>
          </w:tcPr>
          <w:p w14:paraId="74524351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2ED5D42" w14:textId="2135C6F6" w:rsidR="00E51FAD" w:rsidRPr="0062556F" w:rsidRDefault="00E51FAD" w:rsidP="00E51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71F76EF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610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226D04" w14:textId="6A5E3607" w:rsidR="00E51FAD" w:rsidRPr="0062556F" w:rsidRDefault="00E51FAD" w:rsidP="00E51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1FAD" w:rsidRPr="0062556F" w14:paraId="71736B4B" w14:textId="77777777" w:rsidTr="00951CE8">
        <w:tc>
          <w:tcPr>
            <w:tcW w:w="2237" w:type="pct"/>
            <w:shd w:val="clear" w:color="auto" w:fill="FFFFFF"/>
          </w:tcPr>
          <w:p w14:paraId="3A2EBAB2" w14:textId="77777777" w:rsidR="00E51FAD" w:rsidRPr="0062556F" w:rsidRDefault="00E51FAD" w:rsidP="00E5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</w:tcPr>
          <w:p w14:paraId="2DBD1C1A" w14:textId="5B9C3888" w:rsidR="00E51FAD" w:rsidRPr="004E23A8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7" w:type="pct"/>
          </w:tcPr>
          <w:p w14:paraId="4AEBD854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4D6E1E9" w14:textId="6F5AF006" w:rsidR="00E51FAD" w:rsidRPr="0062556F" w:rsidRDefault="00E51FAD" w:rsidP="00E51F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5" w:type="pct"/>
          </w:tcPr>
          <w:p w14:paraId="52A587DA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35998BA" w14:textId="6EA10B9A" w:rsidR="00E51FAD" w:rsidRPr="0062556F" w:rsidRDefault="00E51FAD" w:rsidP="00E51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F44EBF1" w14:textId="77777777" w:rsidR="00E51FAD" w:rsidRPr="0062556F" w:rsidRDefault="00E51FAD" w:rsidP="00E51FAD">
            <w:pPr>
              <w:pStyle w:val="acctfourfigures"/>
              <w:tabs>
                <w:tab w:val="clear" w:pos="765"/>
                <w:tab w:val="decimal" w:pos="610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21C4441" w14:textId="3B4B9790" w:rsidR="00E51FAD" w:rsidRPr="0062556F" w:rsidRDefault="00E51FAD" w:rsidP="00E51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3E81BD9" w14:textId="77777777" w:rsidR="00C044F9" w:rsidRPr="0062556F" w:rsidRDefault="00C044F9" w:rsidP="00097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7"/>
        <w:gridCol w:w="1115"/>
        <w:gridCol w:w="237"/>
        <w:gridCol w:w="1056"/>
        <w:gridCol w:w="247"/>
        <w:gridCol w:w="24"/>
        <w:gridCol w:w="1082"/>
        <w:gridCol w:w="237"/>
        <w:gridCol w:w="1151"/>
        <w:gridCol w:w="26"/>
      </w:tblGrid>
      <w:tr w:rsidR="00BF53EC" w:rsidRPr="0062556F" w14:paraId="7007CFC9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2A813A8F" w14:textId="77777777" w:rsidR="00BF53EC" w:rsidRPr="0062556F" w:rsidRDefault="00BF53EC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  <w:shd w:val="clear" w:color="auto" w:fill="auto"/>
          </w:tcPr>
          <w:p w14:paraId="3AB05AFD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A9F69FD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shd w:val="clear" w:color="auto" w:fill="auto"/>
          </w:tcPr>
          <w:p w14:paraId="70B1CCB9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F53EC" w:rsidRPr="0062556F" w14:paraId="793873B1" w14:textId="77777777" w:rsidTr="007A7C5E">
        <w:trPr>
          <w:gridAfter w:val="1"/>
          <w:wAfter w:w="14" w:type="pct"/>
        </w:trPr>
        <w:tc>
          <w:tcPr>
            <w:tcW w:w="2230" w:type="pct"/>
          </w:tcPr>
          <w:p w14:paraId="76BB5883" w14:textId="58888BB8" w:rsidR="00BF53EC" w:rsidRPr="0062556F" w:rsidRDefault="00BF53EC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E5D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FE5D8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5D87" w:rsidRPr="00FE5D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7" w:type="pct"/>
          </w:tcPr>
          <w:p w14:paraId="0C3F9B98" w14:textId="446B5A16" w:rsidR="00BF53EC" w:rsidRPr="00FE5D87" w:rsidRDefault="00BF53EC" w:rsidP="00BC2DDD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7F40CF63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460F981" w14:textId="2DDBE3EB" w:rsidR="00BF53EC" w:rsidRPr="0062556F" w:rsidRDefault="00BF53EC" w:rsidP="00BC2DDD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rtl/>
                <w:cs/>
              </w:rPr>
              <w:t>256</w:t>
            </w:r>
            <w:r w:rsidR="00FE5D87">
              <w:rPr>
                <w:rFonts w:ascii="Angsana New" w:hAnsi="Angsana New" w:cs="Angsana New" w:hint="cs"/>
                <w:sz w:val="30"/>
                <w:szCs w:val="30"/>
                <w:rtl/>
              </w:rPr>
              <w:t>2</w:t>
            </w:r>
          </w:p>
        </w:tc>
        <w:tc>
          <w:tcPr>
            <w:tcW w:w="132" w:type="pct"/>
          </w:tcPr>
          <w:p w14:paraId="4750C379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067CB4F" w14:textId="1D33A9C5" w:rsidR="00BF53EC" w:rsidRPr="0062556F" w:rsidRDefault="006E763D" w:rsidP="00BC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28EF3AB7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CAC4DFA" w14:textId="1063DF18" w:rsidR="00BF53EC" w:rsidRPr="0062556F" w:rsidRDefault="006E763D" w:rsidP="00BC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F53EC" w:rsidRPr="0062556F" w14:paraId="0A5C5587" w14:textId="77777777" w:rsidTr="007A7C5E">
        <w:trPr>
          <w:gridAfter w:val="1"/>
          <w:wAfter w:w="14" w:type="pct"/>
        </w:trPr>
        <w:tc>
          <w:tcPr>
            <w:tcW w:w="2230" w:type="pct"/>
          </w:tcPr>
          <w:p w14:paraId="05BB4185" w14:textId="77777777" w:rsidR="00BF53EC" w:rsidRPr="0062556F" w:rsidRDefault="00BF53EC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55" w:type="pct"/>
            <w:gridSpan w:val="8"/>
            <w:vAlign w:val="center"/>
          </w:tcPr>
          <w:p w14:paraId="7BCD344D" w14:textId="77777777" w:rsidR="00BF53EC" w:rsidRPr="0062556F" w:rsidRDefault="00BF53EC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53EC" w:rsidRPr="0062556F" w14:paraId="1C99DBD6" w14:textId="77777777" w:rsidTr="007A7C5E">
        <w:trPr>
          <w:gridAfter w:val="1"/>
          <w:wAfter w:w="14" w:type="pct"/>
        </w:trPr>
        <w:tc>
          <w:tcPr>
            <w:tcW w:w="2230" w:type="pct"/>
          </w:tcPr>
          <w:p w14:paraId="1349D0B8" w14:textId="77777777" w:rsidR="00BF53EC" w:rsidRPr="0062556F" w:rsidRDefault="00BF53EC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11D8F0EC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9F4B8D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C223471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742B330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E0EDA3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095EB6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6830D15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5" w:rsidRPr="0062556F" w14:paraId="1F7A8D77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5593684C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7" w:type="pct"/>
            <w:shd w:val="clear" w:color="auto" w:fill="auto"/>
          </w:tcPr>
          <w:p w14:paraId="1315175C" w14:textId="773F04D8" w:rsidR="00D41705" w:rsidRPr="0062556F" w:rsidRDefault="00D41705" w:rsidP="00D417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B2DDF8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19E5970A" w14:textId="099134B1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7E00F4F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B817C7" w14:textId="6C61AAB9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79,319</w:t>
            </w:r>
          </w:p>
        </w:tc>
        <w:tc>
          <w:tcPr>
            <w:tcW w:w="127" w:type="pct"/>
            <w:shd w:val="clear" w:color="auto" w:fill="auto"/>
          </w:tcPr>
          <w:p w14:paraId="7674EB1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6" w:type="pct"/>
            <w:shd w:val="clear" w:color="auto" w:fill="auto"/>
          </w:tcPr>
          <w:p w14:paraId="7E6C6563" w14:textId="199FC14E" w:rsidR="00D41705" w:rsidRPr="0062556F" w:rsidRDefault="00D41705" w:rsidP="00D4170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101,676</w:t>
            </w:r>
          </w:p>
        </w:tc>
      </w:tr>
      <w:tr w:rsidR="00D41705" w:rsidRPr="0062556F" w14:paraId="62CC1D78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184E33B3" w14:textId="3882C85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7" w:type="pct"/>
            <w:shd w:val="clear" w:color="auto" w:fill="auto"/>
          </w:tcPr>
          <w:p w14:paraId="0B220916" w14:textId="47A9C795" w:rsidR="00D41705" w:rsidRPr="0062556F" w:rsidRDefault="00D41705" w:rsidP="00D417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3C3472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658DFC9C" w14:textId="229F24D2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320CB2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C1E993E" w14:textId="79DF71D1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5,539</w:t>
            </w:r>
          </w:p>
        </w:tc>
        <w:tc>
          <w:tcPr>
            <w:tcW w:w="127" w:type="pct"/>
            <w:shd w:val="clear" w:color="auto" w:fill="auto"/>
          </w:tcPr>
          <w:p w14:paraId="6CE9C5F3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6" w:type="pct"/>
            <w:shd w:val="clear" w:color="auto" w:fill="auto"/>
          </w:tcPr>
          <w:p w14:paraId="5F5BE0CE" w14:textId="20C79079" w:rsidR="00D41705" w:rsidRPr="0062556F" w:rsidRDefault="00D41705" w:rsidP="00D4170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31,667</w:t>
            </w:r>
          </w:p>
        </w:tc>
      </w:tr>
      <w:tr w:rsidR="00D41705" w:rsidRPr="0062556F" w14:paraId="742C5C02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01B5F75C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ดอกเบี้ยรับ </w:t>
            </w:r>
          </w:p>
        </w:tc>
        <w:tc>
          <w:tcPr>
            <w:tcW w:w="597" w:type="pct"/>
            <w:shd w:val="clear" w:color="auto" w:fill="auto"/>
          </w:tcPr>
          <w:p w14:paraId="3CDF3580" w14:textId="575A755F" w:rsidR="00D41705" w:rsidRPr="0062556F" w:rsidRDefault="00D41705" w:rsidP="00D417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A14485E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72918F6" w14:textId="4E5460CF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EAF74E6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C248C1A" w14:textId="0C1E4D73" w:rsidR="00D41705" w:rsidRPr="00D41705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16,890</w:t>
            </w:r>
          </w:p>
        </w:tc>
        <w:tc>
          <w:tcPr>
            <w:tcW w:w="127" w:type="pct"/>
            <w:shd w:val="clear" w:color="auto" w:fill="auto"/>
          </w:tcPr>
          <w:p w14:paraId="711F6E2D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6" w:type="pct"/>
            <w:shd w:val="clear" w:color="auto" w:fill="auto"/>
          </w:tcPr>
          <w:p w14:paraId="5DD29F0B" w14:textId="22FE4235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14,954</w:t>
            </w:r>
          </w:p>
        </w:tc>
      </w:tr>
      <w:tr w:rsidR="00D41705" w:rsidRPr="0062556F" w14:paraId="6E9A0708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64D2B1F5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รายได้จากการสิ้นสุดสัญญา</w:t>
            </w:r>
          </w:p>
        </w:tc>
        <w:tc>
          <w:tcPr>
            <w:tcW w:w="597" w:type="pct"/>
            <w:shd w:val="clear" w:color="auto" w:fill="auto"/>
          </w:tcPr>
          <w:p w14:paraId="02020050" w14:textId="445599F9" w:rsidR="00D41705" w:rsidRPr="0062556F" w:rsidRDefault="00D41705" w:rsidP="00D417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1D2BDA7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2CC2792D" w14:textId="1612BAD8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BAF851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791CA13" w14:textId="018DE543" w:rsidR="00D41705" w:rsidRPr="0062556F" w:rsidRDefault="00D41705" w:rsidP="001054D9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F022B5F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6" w:type="pct"/>
            <w:shd w:val="clear" w:color="auto" w:fill="auto"/>
          </w:tcPr>
          <w:p w14:paraId="6146A7A3" w14:textId="0F3EB35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12,365</w:t>
            </w:r>
          </w:p>
        </w:tc>
      </w:tr>
      <w:tr w:rsidR="00D41705" w:rsidRPr="0062556F" w14:paraId="74A2D478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260CB08C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7" w:type="pct"/>
            <w:shd w:val="clear" w:color="auto" w:fill="auto"/>
          </w:tcPr>
          <w:p w14:paraId="4FDDC167" w14:textId="2300C4D8" w:rsidR="00D41705" w:rsidRPr="0062556F" w:rsidRDefault="00D41705" w:rsidP="00D417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9515E65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119EF13B" w14:textId="6796BB8B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999222D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2C0E59A" w14:textId="3BA0DC75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4,085</w:t>
            </w:r>
          </w:p>
        </w:tc>
        <w:tc>
          <w:tcPr>
            <w:tcW w:w="127" w:type="pct"/>
            <w:shd w:val="clear" w:color="auto" w:fill="auto"/>
          </w:tcPr>
          <w:p w14:paraId="5D3502D6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6" w:type="pct"/>
            <w:shd w:val="clear" w:color="auto" w:fill="auto"/>
          </w:tcPr>
          <w:p w14:paraId="55BAA6EE" w14:textId="7372BA0A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11,798</w:t>
            </w:r>
          </w:p>
        </w:tc>
      </w:tr>
      <w:tr w:rsidR="00D41705" w:rsidRPr="0062556F" w14:paraId="118752CE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25BE01E5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7" w:type="pct"/>
            <w:shd w:val="clear" w:color="auto" w:fill="auto"/>
          </w:tcPr>
          <w:p w14:paraId="055B833D" w14:textId="6F8C4EB5" w:rsidR="00D41705" w:rsidRPr="0062556F" w:rsidRDefault="00D41705" w:rsidP="00D417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2C674D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27DCA27" w14:textId="1CA5C3DA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EC116C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93BD9C" w14:textId="25365949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27" w:type="pct"/>
            <w:shd w:val="clear" w:color="auto" w:fill="auto"/>
          </w:tcPr>
          <w:p w14:paraId="6EDE0A65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6" w:type="pct"/>
            <w:shd w:val="clear" w:color="auto" w:fill="auto"/>
          </w:tcPr>
          <w:p w14:paraId="5741C74A" w14:textId="1357FCA2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D41705" w:rsidRPr="0062556F" w14:paraId="4059F8D7" w14:textId="77777777" w:rsidTr="007A7C5E">
        <w:trPr>
          <w:gridAfter w:val="1"/>
          <w:wAfter w:w="14" w:type="pct"/>
          <w:trHeight w:hRule="exact" w:val="137"/>
        </w:trPr>
        <w:tc>
          <w:tcPr>
            <w:tcW w:w="2230" w:type="pct"/>
            <w:shd w:val="clear" w:color="auto" w:fill="auto"/>
          </w:tcPr>
          <w:p w14:paraId="0F80520D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48D86C74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1C56CA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DE69D61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3309A76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AA25D0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1D7F6A3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6" w:type="pct"/>
            <w:shd w:val="clear" w:color="auto" w:fill="auto"/>
          </w:tcPr>
          <w:p w14:paraId="651DB94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5" w:rsidRPr="0062556F" w14:paraId="53F0273C" w14:textId="77777777" w:rsidTr="007A7C5E">
        <w:trPr>
          <w:gridAfter w:val="1"/>
          <w:wAfter w:w="14" w:type="pct"/>
        </w:trPr>
        <w:tc>
          <w:tcPr>
            <w:tcW w:w="2230" w:type="pct"/>
          </w:tcPr>
          <w:p w14:paraId="56AC2958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7" w:type="pct"/>
          </w:tcPr>
          <w:p w14:paraId="25BAFB9F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1153D6C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58629BB4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14:paraId="59FC3051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3AD66ACB" w14:textId="77777777" w:rsidR="00D41705" w:rsidRPr="00D41705" w:rsidRDefault="00D41705" w:rsidP="00D4170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CBBFA4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6" w:type="pct"/>
          </w:tcPr>
          <w:p w14:paraId="7983E4DF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41705" w:rsidRPr="0062556F" w14:paraId="0CD4473A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3F1E1C1D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7" w:type="pct"/>
          </w:tcPr>
          <w:p w14:paraId="01294CEC" w14:textId="768E088C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13,472</w:t>
            </w:r>
          </w:p>
        </w:tc>
        <w:tc>
          <w:tcPr>
            <w:tcW w:w="127" w:type="pct"/>
            <w:shd w:val="clear" w:color="auto" w:fill="auto"/>
          </w:tcPr>
          <w:p w14:paraId="287898AE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58625BA" w14:textId="1409B331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13,080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6621FB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683249" w14:textId="310C1039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13,472</w:t>
            </w:r>
          </w:p>
        </w:tc>
        <w:tc>
          <w:tcPr>
            <w:tcW w:w="127" w:type="pct"/>
            <w:shd w:val="clear" w:color="auto" w:fill="auto"/>
          </w:tcPr>
          <w:p w14:paraId="115DDCFC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58F36771" w14:textId="3EF8D123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13,080</w:t>
            </w:r>
          </w:p>
        </w:tc>
      </w:tr>
      <w:tr w:rsidR="00D41705" w:rsidRPr="0062556F" w14:paraId="7DDB1DBB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46BD222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97" w:type="pct"/>
          </w:tcPr>
          <w:p w14:paraId="60D356AE" w14:textId="41EAC790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1,812</w:t>
            </w:r>
          </w:p>
        </w:tc>
        <w:tc>
          <w:tcPr>
            <w:tcW w:w="127" w:type="pct"/>
            <w:shd w:val="clear" w:color="auto" w:fill="auto"/>
          </w:tcPr>
          <w:p w14:paraId="26B1335E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70C7509" w14:textId="532C2D40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3F2DCF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713015D" w14:textId="36D73838" w:rsidR="00D41705" w:rsidRPr="0062556F" w:rsidRDefault="00D41705" w:rsidP="001054D9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F281144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F2B5EA8" w14:textId="6A7BFF68" w:rsidR="00D41705" w:rsidRPr="0062556F" w:rsidRDefault="00D41705" w:rsidP="00D4170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1705" w:rsidRPr="0062556F" w14:paraId="35330D46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5A1092CE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97" w:type="pct"/>
            <w:shd w:val="clear" w:color="auto" w:fill="auto"/>
          </w:tcPr>
          <w:p w14:paraId="48DCDD0D" w14:textId="4CC6E390" w:rsidR="00D41705" w:rsidRPr="0062556F" w:rsidRDefault="00D41705" w:rsidP="00D417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C190AFF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47C7B938" w14:textId="60D0D0E8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419785A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2AFAD2" w14:textId="79948A31" w:rsidR="00D41705" w:rsidRPr="0062556F" w:rsidRDefault="00D41705" w:rsidP="001054D9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BE53A3C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3F7D1A8" w14:textId="320234DD" w:rsidR="00D41705" w:rsidRPr="0062556F" w:rsidRDefault="00D41705" w:rsidP="00D4170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1705" w:rsidRPr="0062556F" w14:paraId="7DF7F287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auto"/>
          </w:tcPr>
          <w:p w14:paraId="235C2250" w14:textId="2B77EF56" w:rsidR="00D41705" w:rsidRPr="0062556F" w:rsidRDefault="00D41705" w:rsidP="00D41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97" w:type="pct"/>
            <w:shd w:val="clear" w:color="auto" w:fill="auto"/>
          </w:tcPr>
          <w:p w14:paraId="209D2EBB" w14:textId="0514FB7C" w:rsidR="00D41705" w:rsidRPr="0062556F" w:rsidRDefault="00D41705" w:rsidP="00D417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9168357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FB97E6A" w14:textId="45EB3A42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A33923C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7DC6A9" w14:textId="52866F70" w:rsidR="00D41705" w:rsidRPr="0062556F" w:rsidRDefault="00D41705" w:rsidP="001054D9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F3B2A7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BD8245E" w14:textId="19B2D456" w:rsidR="00D41705" w:rsidRPr="0062556F" w:rsidRDefault="00D41705" w:rsidP="00D4170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D41705" w:rsidRPr="0062556F" w14:paraId="74E72032" w14:textId="77777777" w:rsidTr="007A7C5E">
        <w:trPr>
          <w:gridAfter w:val="1"/>
          <w:wAfter w:w="14" w:type="pct"/>
          <w:trHeight w:hRule="exact" w:val="20"/>
        </w:trPr>
        <w:tc>
          <w:tcPr>
            <w:tcW w:w="2230" w:type="pct"/>
            <w:shd w:val="clear" w:color="auto" w:fill="FFFFFF"/>
          </w:tcPr>
          <w:p w14:paraId="04340488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7" w:type="pct"/>
          </w:tcPr>
          <w:p w14:paraId="5A9E890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0EFBD785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6E87B41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14:paraId="6715186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2F56AC1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14EBC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6" w:type="pct"/>
          </w:tcPr>
          <w:p w14:paraId="5CA65A6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41705" w:rsidRPr="0062556F" w14:paraId="211875F6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FFFFFF"/>
          </w:tcPr>
          <w:p w14:paraId="56340D5C" w14:textId="5E59BD13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</w:tcPr>
          <w:p w14:paraId="25F15837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36D20EFF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33961E6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41705" w:rsidRPr="0062556F" w14:paraId="02180E4F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FFFFFF"/>
          </w:tcPr>
          <w:p w14:paraId="42722879" w14:textId="0039842C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5D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7" w:type="pct"/>
          </w:tcPr>
          <w:p w14:paraId="30877616" w14:textId="239F8A00" w:rsidR="00D41705" w:rsidRPr="0062556F" w:rsidRDefault="00D41705" w:rsidP="00D41705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57C9F27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966F20D" w14:textId="3F664620" w:rsidR="00D41705" w:rsidRPr="0062556F" w:rsidRDefault="00D41705" w:rsidP="00D41705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rtl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rtl/>
              </w:rPr>
              <w:t>2</w:t>
            </w:r>
          </w:p>
        </w:tc>
        <w:tc>
          <w:tcPr>
            <w:tcW w:w="145" w:type="pct"/>
            <w:gridSpan w:val="2"/>
          </w:tcPr>
          <w:p w14:paraId="7D60D97A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78407CC" w14:textId="130EC1C0" w:rsidR="00D41705" w:rsidRPr="0062556F" w:rsidRDefault="00D41705" w:rsidP="00D41705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6F2BD4EE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F9494A9" w14:textId="7A8E07FB" w:rsidR="00D41705" w:rsidRPr="0062556F" w:rsidRDefault="00D41705" w:rsidP="00D41705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rtl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41705" w:rsidRPr="0062556F" w14:paraId="277FE16A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FFFFFF"/>
          </w:tcPr>
          <w:p w14:paraId="6FE9AA5D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55" w:type="pct"/>
            <w:gridSpan w:val="8"/>
            <w:vAlign w:val="center"/>
          </w:tcPr>
          <w:p w14:paraId="72399E6E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1705" w:rsidRPr="0062556F" w14:paraId="48ED9C3A" w14:textId="77777777" w:rsidTr="007A7C5E">
        <w:trPr>
          <w:gridAfter w:val="1"/>
          <w:wAfter w:w="14" w:type="pct"/>
        </w:trPr>
        <w:tc>
          <w:tcPr>
            <w:tcW w:w="2230" w:type="pct"/>
            <w:shd w:val="clear" w:color="auto" w:fill="FFFFFF"/>
          </w:tcPr>
          <w:p w14:paraId="6FF7784C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97" w:type="pct"/>
          </w:tcPr>
          <w:p w14:paraId="03CEDED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3246BE4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5EFEBF80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14:paraId="6E056831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607AFFB5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69B0AFC6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6" w:type="pct"/>
          </w:tcPr>
          <w:p w14:paraId="3A5423C9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E23A8" w:rsidRPr="0062556F" w14:paraId="18FCFCAC" w14:textId="77777777" w:rsidTr="007A7C5E">
        <w:tc>
          <w:tcPr>
            <w:tcW w:w="2230" w:type="pct"/>
            <w:shd w:val="clear" w:color="auto" w:fill="FFFFFF"/>
          </w:tcPr>
          <w:p w14:paraId="37572701" w14:textId="766A4CBD" w:rsidR="004E23A8" w:rsidRPr="0062556F" w:rsidRDefault="004E23A8" w:rsidP="004E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97" w:type="pct"/>
          </w:tcPr>
          <w:p w14:paraId="25802A3B" w14:textId="52726720" w:rsidR="004E23A8" w:rsidRPr="00FC3752" w:rsidRDefault="004E23A8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40E0DD3E" w14:textId="77777777" w:rsidR="004E23A8" w:rsidRPr="00FC3752" w:rsidRDefault="004E23A8" w:rsidP="004E23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D947C20" w14:textId="66F8E6AD" w:rsidR="004E23A8" w:rsidRPr="00FC3752" w:rsidRDefault="004E23A8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45" w:type="pct"/>
            <w:gridSpan w:val="2"/>
          </w:tcPr>
          <w:p w14:paraId="146AA0FC" w14:textId="77777777" w:rsidR="004E23A8" w:rsidRPr="00FC3752" w:rsidRDefault="004E23A8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9AE905A" w14:textId="3945EDF6" w:rsidR="004E23A8" w:rsidRPr="00FC3752" w:rsidRDefault="004E23A8" w:rsidP="007A7C5E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8E4BE5D" w14:textId="77777777" w:rsidR="004E23A8" w:rsidRPr="00FC3752" w:rsidRDefault="004E23A8" w:rsidP="007A7C5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A67BE52" w14:textId="15DDE0A7" w:rsidR="004E23A8" w:rsidRPr="00FC3752" w:rsidRDefault="004E23A8" w:rsidP="007A7C5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1705" w:rsidRPr="0062556F" w14:paraId="50F290C4" w14:textId="77777777" w:rsidTr="007A7C5E">
        <w:tc>
          <w:tcPr>
            <w:tcW w:w="2230" w:type="pct"/>
            <w:shd w:val="clear" w:color="auto" w:fill="FFFFFF"/>
          </w:tcPr>
          <w:p w14:paraId="74212875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ค่าธรรมเนียมที่ปรึกษา</w:t>
            </w:r>
          </w:p>
        </w:tc>
        <w:tc>
          <w:tcPr>
            <w:tcW w:w="597" w:type="pct"/>
          </w:tcPr>
          <w:p w14:paraId="371A1906" w14:textId="20058000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5,175</w:t>
            </w:r>
          </w:p>
        </w:tc>
        <w:tc>
          <w:tcPr>
            <w:tcW w:w="127" w:type="pct"/>
          </w:tcPr>
          <w:p w14:paraId="7F3ED338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839F598" w14:textId="75B65CED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5,175</w:t>
            </w:r>
          </w:p>
        </w:tc>
        <w:tc>
          <w:tcPr>
            <w:tcW w:w="145" w:type="pct"/>
            <w:gridSpan w:val="2"/>
          </w:tcPr>
          <w:p w14:paraId="528F9193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D08792" w14:textId="30762511" w:rsidR="00D41705" w:rsidRPr="0062556F" w:rsidRDefault="00D41705" w:rsidP="007A7C5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5,175</w:t>
            </w:r>
          </w:p>
        </w:tc>
        <w:tc>
          <w:tcPr>
            <w:tcW w:w="127" w:type="pct"/>
          </w:tcPr>
          <w:p w14:paraId="22EDDDB5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A5F314A" w14:textId="7C002468" w:rsidR="00D41705" w:rsidRPr="0062556F" w:rsidRDefault="00D41705" w:rsidP="007A7C5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5,175</w:t>
            </w:r>
          </w:p>
        </w:tc>
      </w:tr>
      <w:tr w:rsidR="00D41705" w:rsidRPr="0062556F" w14:paraId="6CD692D6" w14:textId="77777777" w:rsidTr="007A7C5E">
        <w:tc>
          <w:tcPr>
            <w:tcW w:w="2230" w:type="pct"/>
            <w:shd w:val="clear" w:color="auto" w:fill="auto"/>
          </w:tcPr>
          <w:p w14:paraId="04A8817A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ค่าเบี้ยประชุม</w:t>
            </w:r>
          </w:p>
        </w:tc>
        <w:tc>
          <w:tcPr>
            <w:tcW w:w="597" w:type="pct"/>
            <w:shd w:val="clear" w:color="auto" w:fill="auto"/>
          </w:tcPr>
          <w:p w14:paraId="4F7BE9BB" w14:textId="45084062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2,321</w:t>
            </w:r>
          </w:p>
        </w:tc>
        <w:tc>
          <w:tcPr>
            <w:tcW w:w="127" w:type="pct"/>
            <w:shd w:val="clear" w:color="auto" w:fill="auto"/>
          </w:tcPr>
          <w:p w14:paraId="5FC27E8D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437DDC56" w14:textId="4D82C3CA" w:rsidR="00D41705" w:rsidRPr="0062556F" w:rsidRDefault="006E763D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41705"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E7AA569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2882A3" w14:textId="286B04AD" w:rsidR="00D41705" w:rsidRPr="0062556F" w:rsidRDefault="00D41705" w:rsidP="007A7C5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2,321</w:t>
            </w:r>
          </w:p>
        </w:tc>
        <w:tc>
          <w:tcPr>
            <w:tcW w:w="127" w:type="pct"/>
            <w:shd w:val="clear" w:color="auto" w:fill="auto"/>
          </w:tcPr>
          <w:p w14:paraId="77288AB7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695E9713" w14:textId="40DC8135" w:rsidR="00D41705" w:rsidRPr="0062556F" w:rsidRDefault="006E763D" w:rsidP="007A7C5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41705"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850</w:t>
            </w:r>
          </w:p>
        </w:tc>
      </w:tr>
      <w:tr w:rsidR="00D41705" w:rsidRPr="0062556F" w14:paraId="38F77193" w14:textId="77777777" w:rsidTr="007A7C5E">
        <w:tc>
          <w:tcPr>
            <w:tcW w:w="2230" w:type="pct"/>
            <w:shd w:val="clear" w:color="auto" w:fill="auto"/>
          </w:tcPr>
          <w:p w14:paraId="7ECBFAE6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2653DC4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0FF7DEB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48E61A2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754465B4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BFEB322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52B0C39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6F80BD9F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5" w:rsidRPr="0062556F" w14:paraId="55E17ED1" w14:textId="77777777" w:rsidTr="007A7C5E">
        <w:tc>
          <w:tcPr>
            <w:tcW w:w="2230" w:type="pct"/>
            <w:shd w:val="clear" w:color="auto" w:fill="auto"/>
          </w:tcPr>
          <w:p w14:paraId="07CCF523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7" w:type="pct"/>
            <w:shd w:val="clear" w:color="auto" w:fill="auto"/>
          </w:tcPr>
          <w:p w14:paraId="5CE5064C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92F6F7E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0BD52578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B0B2744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45EE17CC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5A13BA82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41E6FF6B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015A0" w:rsidRPr="0062556F" w14:paraId="6CAB8097" w14:textId="77777777" w:rsidTr="007A7C5E">
        <w:tc>
          <w:tcPr>
            <w:tcW w:w="2230" w:type="pct"/>
            <w:shd w:val="clear" w:color="auto" w:fill="auto"/>
          </w:tcPr>
          <w:p w14:paraId="7034DBD3" w14:textId="580F1F9B" w:rsidR="000015A0" w:rsidRPr="0062556F" w:rsidRDefault="000015A0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7" w:type="pct"/>
            <w:shd w:val="clear" w:color="auto" w:fill="auto"/>
          </w:tcPr>
          <w:p w14:paraId="36E2137B" w14:textId="77777777" w:rsidR="000015A0" w:rsidRPr="0062556F" w:rsidRDefault="000015A0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A1229D5" w14:textId="77777777" w:rsidR="000015A0" w:rsidRPr="0062556F" w:rsidRDefault="000015A0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45DB832E" w14:textId="77777777" w:rsidR="000015A0" w:rsidRPr="0062556F" w:rsidRDefault="000015A0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1445B66" w14:textId="77777777" w:rsidR="000015A0" w:rsidRPr="0062556F" w:rsidRDefault="000015A0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067309D0" w14:textId="77777777" w:rsidR="000015A0" w:rsidRPr="0062556F" w:rsidRDefault="000015A0" w:rsidP="007A7C5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064C150E" w14:textId="77777777" w:rsidR="000015A0" w:rsidRPr="0062556F" w:rsidRDefault="000015A0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2FD07F2C" w14:textId="77777777" w:rsidR="000015A0" w:rsidRPr="0062556F" w:rsidRDefault="000015A0" w:rsidP="007A7C5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41705" w:rsidRPr="0062556F" w14:paraId="2EF532CE" w14:textId="77777777" w:rsidTr="007A7C5E">
        <w:tc>
          <w:tcPr>
            <w:tcW w:w="2230" w:type="pct"/>
            <w:shd w:val="clear" w:color="auto" w:fill="auto"/>
          </w:tcPr>
          <w:p w14:paraId="46CAF4B0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597" w:type="pct"/>
            <w:shd w:val="clear" w:color="auto" w:fill="auto"/>
          </w:tcPr>
          <w:p w14:paraId="7319D8D4" w14:textId="5C7086EA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35,263</w:t>
            </w:r>
          </w:p>
        </w:tc>
        <w:tc>
          <w:tcPr>
            <w:tcW w:w="127" w:type="pct"/>
            <w:shd w:val="clear" w:color="auto" w:fill="auto"/>
          </w:tcPr>
          <w:p w14:paraId="41A03580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A314C56" w14:textId="6119C96D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56,274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04A5B1C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0F95E8D0" w14:textId="722DE86E" w:rsidR="00D41705" w:rsidRPr="0062556F" w:rsidRDefault="00D41705" w:rsidP="007A7C5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35,263</w:t>
            </w:r>
          </w:p>
        </w:tc>
        <w:tc>
          <w:tcPr>
            <w:tcW w:w="127" w:type="pct"/>
            <w:shd w:val="clear" w:color="auto" w:fill="auto"/>
          </w:tcPr>
          <w:p w14:paraId="05112A6A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7E94D67B" w14:textId="5E92EB0B" w:rsidR="00D41705" w:rsidRPr="0062556F" w:rsidRDefault="00D41705" w:rsidP="007A7C5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56,274</w:t>
            </w:r>
          </w:p>
        </w:tc>
      </w:tr>
      <w:tr w:rsidR="00D41705" w:rsidRPr="0062556F" w14:paraId="6F97C073" w14:textId="77777777" w:rsidTr="000015A0">
        <w:trPr>
          <w:trHeight w:val="65"/>
        </w:trPr>
        <w:tc>
          <w:tcPr>
            <w:tcW w:w="2230" w:type="pct"/>
            <w:shd w:val="clear" w:color="auto" w:fill="auto"/>
          </w:tcPr>
          <w:p w14:paraId="0FAAE813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2A95CF36" w14:textId="08EA0B17" w:rsidR="00D41705" w:rsidRPr="0062556F" w:rsidRDefault="00D41705" w:rsidP="00F17720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(1,397)</w:t>
            </w:r>
          </w:p>
        </w:tc>
        <w:tc>
          <w:tcPr>
            <w:tcW w:w="127" w:type="pct"/>
            <w:shd w:val="clear" w:color="auto" w:fill="auto"/>
          </w:tcPr>
          <w:p w14:paraId="503B07D5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03A85F95" w14:textId="35513650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5,243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D678B80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85FAC6E" w14:textId="6A792A6E" w:rsidR="00D41705" w:rsidRPr="0062556F" w:rsidRDefault="00D41705" w:rsidP="00F1772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sz w:val="30"/>
                <w:szCs w:val="30"/>
              </w:rPr>
              <w:t>(1,397)</w:t>
            </w:r>
          </w:p>
        </w:tc>
        <w:tc>
          <w:tcPr>
            <w:tcW w:w="127" w:type="pct"/>
            <w:shd w:val="clear" w:color="auto" w:fill="auto"/>
          </w:tcPr>
          <w:p w14:paraId="4966C669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68ACE" w14:textId="454FEDAC" w:rsidR="00D41705" w:rsidRPr="0062556F" w:rsidRDefault="00D41705" w:rsidP="007A7C5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5,243</w:t>
            </w:r>
          </w:p>
        </w:tc>
      </w:tr>
      <w:tr w:rsidR="00D41705" w:rsidRPr="0062556F" w14:paraId="41691C20" w14:textId="77777777" w:rsidTr="007A7C5E">
        <w:tc>
          <w:tcPr>
            <w:tcW w:w="2230" w:type="pct"/>
            <w:shd w:val="clear" w:color="auto" w:fill="auto"/>
          </w:tcPr>
          <w:p w14:paraId="2BBEDDC9" w14:textId="13E70032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F31F9" w14:textId="19297ADE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33,866</w:t>
            </w:r>
          </w:p>
        </w:tc>
        <w:tc>
          <w:tcPr>
            <w:tcW w:w="127" w:type="pct"/>
            <w:shd w:val="clear" w:color="auto" w:fill="auto"/>
          </w:tcPr>
          <w:p w14:paraId="7D3D0202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2FDCA" w14:textId="079D5B21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61,517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44EF9FC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91CF4" w14:textId="078346FD" w:rsidR="00D41705" w:rsidRPr="0062556F" w:rsidRDefault="00D41705" w:rsidP="007A7C5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17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33,866</w:t>
            </w:r>
          </w:p>
        </w:tc>
        <w:tc>
          <w:tcPr>
            <w:tcW w:w="127" w:type="pct"/>
            <w:shd w:val="clear" w:color="auto" w:fill="auto"/>
          </w:tcPr>
          <w:p w14:paraId="38387F67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C662F" w14:textId="265DC6D0" w:rsidR="00D41705" w:rsidRPr="0062556F" w:rsidRDefault="00D41705" w:rsidP="007A7C5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61,517</w:t>
            </w:r>
          </w:p>
        </w:tc>
      </w:tr>
      <w:tr w:rsidR="00D41705" w:rsidRPr="0062556F" w14:paraId="2D76CE70" w14:textId="77777777" w:rsidTr="007A7C5E">
        <w:tc>
          <w:tcPr>
            <w:tcW w:w="2230" w:type="pct"/>
            <w:shd w:val="clear" w:color="auto" w:fill="FFFFFF"/>
          </w:tcPr>
          <w:p w14:paraId="7868C58C" w14:textId="77777777" w:rsidR="00D41705" w:rsidRPr="00BD2D7E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666F8877" w14:textId="77777777" w:rsidR="00D41705" w:rsidRPr="00BD2D7E" w:rsidRDefault="00D41705" w:rsidP="007A7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D319C4" w14:textId="77777777" w:rsidR="00D41705" w:rsidRPr="00BD2D7E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40905A8E" w14:textId="77777777" w:rsidR="00D41705" w:rsidRPr="00BD2D7E" w:rsidRDefault="00D41705" w:rsidP="007A7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CEED811" w14:textId="77777777" w:rsidR="00D41705" w:rsidRPr="00BD2D7E" w:rsidRDefault="00D41705" w:rsidP="007A7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1E40640" w14:textId="77777777" w:rsidR="00D41705" w:rsidRPr="00BD2D7E" w:rsidRDefault="00D41705" w:rsidP="007A7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3D0ABAD" w14:textId="77777777" w:rsidR="00D41705" w:rsidRPr="00BD2D7E" w:rsidRDefault="00D41705" w:rsidP="007A7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</w:tcPr>
          <w:p w14:paraId="0756F161" w14:textId="77777777" w:rsidR="00D41705" w:rsidRPr="00BD2D7E" w:rsidRDefault="00D41705" w:rsidP="007A7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5" w:rsidRPr="0062556F" w14:paraId="377E0FE4" w14:textId="77777777" w:rsidTr="007A7C5E">
        <w:tc>
          <w:tcPr>
            <w:tcW w:w="2230" w:type="pct"/>
            <w:shd w:val="clear" w:color="auto" w:fill="FFFFFF"/>
          </w:tcPr>
          <w:p w14:paraId="41DA5B01" w14:textId="77777777" w:rsidR="00D41705" w:rsidRPr="0062556F" w:rsidRDefault="00D41705" w:rsidP="00D4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7" w:type="pct"/>
          </w:tcPr>
          <w:p w14:paraId="70E217AB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B2E0F3" w14:textId="77777777" w:rsidR="00D41705" w:rsidRPr="0062556F" w:rsidRDefault="00D41705" w:rsidP="00D417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56C9E6B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3066E67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C61EBC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39610C6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F0E6D26" w14:textId="77777777" w:rsidR="00D41705" w:rsidRPr="0062556F" w:rsidRDefault="00D41705" w:rsidP="007A7C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2127" w:rsidRPr="0062556F" w14:paraId="45E8180B" w14:textId="77777777" w:rsidTr="007A7C5E">
        <w:tc>
          <w:tcPr>
            <w:tcW w:w="2230" w:type="pct"/>
            <w:shd w:val="clear" w:color="auto" w:fill="auto"/>
          </w:tcPr>
          <w:p w14:paraId="34A8F023" w14:textId="2C9D3031" w:rsidR="00602127" w:rsidRPr="0062556F" w:rsidRDefault="00602127" w:rsidP="00602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7" w:type="pct"/>
            <w:shd w:val="clear" w:color="auto" w:fill="auto"/>
          </w:tcPr>
          <w:p w14:paraId="50113047" w14:textId="375D1658" w:rsidR="00602127" w:rsidRPr="0062556F" w:rsidRDefault="00602127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27" w:type="pct"/>
            <w:shd w:val="clear" w:color="auto" w:fill="auto"/>
          </w:tcPr>
          <w:p w14:paraId="3E75EB29" w14:textId="77777777" w:rsidR="00602127" w:rsidRPr="0062556F" w:rsidRDefault="00602127" w:rsidP="00602127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4CCB55CA" w14:textId="09A71EFD" w:rsidR="00602127" w:rsidRPr="0062556F" w:rsidRDefault="00602127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FA714AE" w14:textId="77777777" w:rsidR="00602127" w:rsidRPr="0062556F" w:rsidRDefault="00602127" w:rsidP="007A7C5E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7D11913" w14:textId="7B6C048D" w:rsidR="00602127" w:rsidRPr="0062556F" w:rsidRDefault="00602127" w:rsidP="007A7C5E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BBBBAC7" w14:textId="77777777" w:rsidR="00602127" w:rsidRPr="0062556F" w:rsidRDefault="00602127" w:rsidP="007A7C5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1BF94C12" w14:textId="749EAD18" w:rsidR="00602127" w:rsidRPr="0062556F" w:rsidRDefault="00602127" w:rsidP="007A7C5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2127" w:rsidRPr="0062556F" w14:paraId="39980436" w14:textId="77777777" w:rsidTr="007A7C5E">
        <w:tc>
          <w:tcPr>
            <w:tcW w:w="2230" w:type="pct"/>
            <w:shd w:val="clear" w:color="auto" w:fill="auto"/>
          </w:tcPr>
          <w:p w14:paraId="21D76C07" w14:textId="77777777" w:rsidR="00602127" w:rsidRPr="0062556F" w:rsidRDefault="00602127" w:rsidP="00602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7" w:type="pct"/>
            <w:shd w:val="clear" w:color="auto" w:fill="auto"/>
          </w:tcPr>
          <w:p w14:paraId="60581AD0" w14:textId="18F870F4" w:rsidR="00602127" w:rsidRPr="00A942CE" w:rsidRDefault="00602127" w:rsidP="007A7C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14:paraId="2F098856" w14:textId="27CBCA86" w:rsidR="00602127" w:rsidRPr="0062556F" w:rsidRDefault="00602127" w:rsidP="00602127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1BC01EDD" w14:textId="57F55574" w:rsidR="00602127" w:rsidRPr="00A942CE" w:rsidRDefault="00602127" w:rsidP="007A7C5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46CD309" w14:textId="77777777" w:rsidR="00602127" w:rsidRPr="0062556F" w:rsidRDefault="00602127" w:rsidP="007A7C5E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DE8D670" w14:textId="27ED6236" w:rsidR="00602127" w:rsidRPr="0062556F" w:rsidRDefault="00602127" w:rsidP="007A7C5E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8775C2D" w14:textId="77777777" w:rsidR="00602127" w:rsidRPr="0062556F" w:rsidRDefault="00602127" w:rsidP="007A7C5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16183438" w14:textId="2C6766E7" w:rsidR="00602127" w:rsidRPr="0062556F" w:rsidRDefault="00602127" w:rsidP="007A7C5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7E66A7B" w14:textId="77777777" w:rsidR="00BF53EC" w:rsidRPr="0062556F" w:rsidRDefault="00BF53EC" w:rsidP="00097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D8FA282" w14:textId="666C729A" w:rsidR="00583514" w:rsidRPr="0062556F" w:rsidRDefault="00583514" w:rsidP="004E7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630"/>
        <w:jc w:val="thaiDistribute"/>
        <w:rPr>
          <w:rFonts w:ascii="Angsana New" w:hAnsi="Angsana New" w:cs="Angsana New"/>
          <w:sz w:val="20"/>
          <w:szCs w:val="2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4E413D" w:rsidRPr="0062556F">
        <w:rPr>
          <w:rFonts w:ascii="Angsana New" w:hAnsi="Angsana New" w:cs="Angsana New"/>
          <w:sz w:val="30"/>
          <w:szCs w:val="30"/>
        </w:rPr>
        <w:t xml:space="preserve"> </w:t>
      </w:r>
      <w:r w:rsidR="00FE5D87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E413D" w:rsidRPr="0062556F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="004E413D" w:rsidRPr="0062556F">
        <w:rPr>
          <w:rFonts w:ascii="Angsana New" w:hAnsi="Angsana New" w:cs="Angsana New"/>
          <w:sz w:val="30"/>
          <w:szCs w:val="30"/>
        </w:rPr>
        <w:t xml:space="preserve"> </w:t>
      </w:r>
      <w:r w:rsidR="004E413D" w:rsidRPr="0062556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763D" w:rsidRPr="006E763D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ธันวาคม</w:t>
      </w:r>
      <w:r w:rsidR="004E413D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0A5A4D6A" w14:textId="77777777" w:rsidR="00BF53EC" w:rsidRPr="0062556F" w:rsidRDefault="00BF53EC" w:rsidP="00097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89"/>
        <w:gridCol w:w="1133"/>
        <w:gridCol w:w="240"/>
        <w:gridCol w:w="1021"/>
        <w:gridCol w:w="249"/>
        <w:gridCol w:w="39"/>
        <w:gridCol w:w="1060"/>
        <w:gridCol w:w="247"/>
        <w:gridCol w:w="1188"/>
      </w:tblGrid>
      <w:tr w:rsidR="003C383C" w:rsidRPr="0062556F" w14:paraId="05C2BCBA" w14:textId="77777777" w:rsidTr="00F128AD">
        <w:tc>
          <w:tcPr>
            <w:tcW w:w="2236" w:type="pct"/>
          </w:tcPr>
          <w:p w14:paraId="45589C78" w14:textId="77777777" w:rsidR="00804175" w:rsidRPr="0062556F" w:rsidRDefault="00BC4457" w:rsidP="00F70C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8" w:type="pct"/>
            <w:gridSpan w:val="3"/>
          </w:tcPr>
          <w:p w14:paraId="737793F0" w14:textId="77777777" w:rsidR="00804175" w:rsidRPr="0062556F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4D73510D" w14:textId="77777777" w:rsidR="00804175" w:rsidRPr="0062556F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pct"/>
            <w:gridSpan w:val="4"/>
          </w:tcPr>
          <w:p w14:paraId="5BF94B18" w14:textId="77777777" w:rsidR="00804175" w:rsidRPr="0062556F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2CE" w:rsidRPr="0062556F" w14:paraId="19EEF257" w14:textId="77777777" w:rsidTr="00F128AD">
        <w:tc>
          <w:tcPr>
            <w:tcW w:w="2236" w:type="pct"/>
          </w:tcPr>
          <w:p w14:paraId="1ACED95B" w14:textId="77777777" w:rsidR="001C3EB7" w:rsidRPr="0062556F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0C752ADD" w14:textId="7A68B83E" w:rsidR="001C3EB7" w:rsidRPr="0062556F" w:rsidRDefault="006E763D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91411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5D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791411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28" w:type="pct"/>
          </w:tcPr>
          <w:p w14:paraId="05FA199C" w14:textId="77777777" w:rsidR="001C3EB7" w:rsidRPr="0062556F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B5276C" w14:textId="253E9825" w:rsidR="001C3EB7" w:rsidRPr="0062556F" w:rsidRDefault="006E763D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C3EB7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  <w:gridSpan w:val="2"/>
          </w:tcPr>
          <w:p w14:paraId="4EB64B73" w14:textId="77777777" w:rsidR="001C3EB7" w:rsidRPr="0062556F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279663A" w14:textId="721AD03F" w:rsidR="001C3EB7" w:rsidRPr="0062556F" w:rsidRDefault="006E763D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5D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2" w:type="pct"/>
          </w:tcPr>
          <w:p w14:paraId="465384AE" w14:textId="77777777" w:rsidR="001C3EB7" w:rsidRPr="0062556F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D15D73D" w14:textId="072D4FD3" w:rsidR="001C3EB7" w:rsidRPr="0062556F" w:rsidRDefault="006E763D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C3EB7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42CE" w:rsidRPr="0062556F" w14:paraId="324EF873" w14:textId="77777777" w:rsidTr="00F128AD">
        <w:tc>
          <w:tcPr>
            <w:tcW w:w="2236" w:type="pct"/>
          </w:tcPr>
          <w:p w14:paraId="7ED3A967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916BE4B" w14:textId="59981EF2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188F100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3677D2B" w14:textId="394A43B7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  <w:gridSpan w:val="2"/>
          </w:tcPr>
          <w:p w14:paraId="7439A82B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2F579BF" w14:textId="3F571F4A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7E4C859A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58AE5064" w14:textId="4748E695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53B6C3EA" w14:textId="77777777" w:rsidTr="00F128AD">
        <w:tc>
          <w:tcPr>
            <w:tcW w:w="2236" w:type="pct"/>
          </w:tcPr>
          <w:p w14:paraId="1A9E31B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4" w:type="pct"/>
            <w:gridSpan w:val="8"/>
          </w:tcPr>
          <w:p w14:paraId="41E6F0F5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28AD" w:rsidRPr="0062556F" w14:paraId="52567DA3" w14:textId="77777777" w:rsidTr="00F128AD">
        <w:tc>
          <w:tcPr>
            <w:tcW w:w="2236" w:type="pct"/>
          </w:tcPr>
          <w:p w14:paraId="2586CAD7" w14:textId="77777777" w:rsidR="00F128AD" w:rsidRPr="0062556F" w:rsidRDefault="00F128AD" w:rsidP="00F128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vAlign w:val="bottom"/>
          </w:tcPr>
          <w:p w14:paraId="3F2063FC" w14:textId="5476A207" w:rsidR="00F128AD" w:rsidRPr="0062556F" w:rsidRDefault="00F128AD" w:rsidP="00F128A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A89822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vAlign w:val="bottom"/>
          </w:tcPr>
          <w:p w14:paraId="56E1252B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165BD424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6" w:type="pct"/>
          </w:tcPr>
          <w:p w14:paraId="5BE623AC" w14:textId="73120297" w:rsidR="00F128AD" w:rsidRPr="0062556F" w:rsidRDefault="00F128AD" w:rsidP="00F128AD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128AD">
              <w:rPr>
                <w:rFonts w:ascii="Angsana New" w:hAnsi="Angsana New" w:cs="Angsana New"/>
                <w:sz w:val="30"/>
                <w:szCs w:val="30"/>
              </w:rPr>
              <w:t>63,062</w:t>
            </w:r>
          </w:p>
        </w:tc>
        <w:tc>
          <w:tcPr>
            <w:tcW w:w="132" w:type="pct"/>
          </w:tcPr>
          <w:p w14:paraId="26F358F9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0A919FA" w14:textId="15EFCCA5" w:rsidR="00F128AD" w:rsidRPr="0062556F" w:rsidRDefault="006E763D" w:rsidP="00F128A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F128AD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137</w:t>
            </w:r>
          </w:p>
        </w:tc>
      </w:tr>
      <w:tr w:rsidR="00F128AD" w:rsidRPr="0062556F" w14:paraId="3F6CE867" w14:textId="77777777" w:rsidTr="00F128AD">
        <w:tc>
          <w:tcPr>
            <w:tcW w:w="2236" w:type="pct"/>
          </w:tcPr>
          <w:p w14:paraId="5B1EACAE" w14:textId="77777777" w:rsidR="00F128AD" w:rsidRPr="0062556F" w:rsidRDefault="00F128AD" w:rsidP="00F128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2D38094" w14:textId="266D17C5" w:rsidR="00F128AD" w:rsidRPr="0062556F" w:rsidRDefault="00F128AD" w:rsidP="00F128A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6F880C9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67182C0" w14:textId="5969C360" w:rsidR="00F128AD" w:rsidRPr="0062556F" w:rsidRDefault="006E763D" w:rsidP="00F128A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54" w:type="pct"/>
            <w:gridSpan w:val="2"/>
          </w:tcPr>
          <w:p w14:paraId="0BB1D087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3F99772D" w14:textId="7F995CF3" w:rsidR="00F128AD" w:rsidRPr="0062556F" w:rsidRDefault="00F128AD" w:rsidP="007A7C5E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D7DD2A9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5F078B03" w14:textId="77777777" w:rsidR="00F128AD" w:rsidRPr="0062556F" w:rsidRDefault="00F128AD" w:rsidP="007A7C5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28AD" w:rsidRPr="0062556F" w14:paraId="1B972670" w14:textId="77777777" w:rsidTr="00F128AD">
        <w:tc>
          <w:tcPr>
            <w:tcW w:w="2236" w:type="pct"/>
          </w:tcPr>
          <w:p w14:paraId="501C89FD" w14:textId="77777777" w:rsidR="00F128AD" w:rsidRPr="0062556F" w:rsidRDefault="00F128AD" w:rsidP="00F128A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71E68F31" w14:textId="09B86AF0" w:rsidR="00F128AD" w:rsidRPr="000015A0" w:rsidRDefault="00F128AD" w:rsidP="00F128A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1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510344D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9B33E38" w14:textId="45FBB962" w:rsidR="00F128AD" w:rsidRPr="0062556F" w:rsidRDefault="006E763D" w:rsidP="00F128A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54" w:type="pct"/>
            <w:gridSpan w:val="2"/>
          </w:tcPr>
          <w:p w14:paraId="7C66D8C9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10978D2F" w14:textId="0715F495" w:rsidR="00F128AD" w:rsidRPr="0062556F" w:rsidRDefault="00F128AD" w:rsidP="00F128AD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8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63,062</w:t>
            </w:r>
          </w:p>
        </w:tc>
        <w:tc>
          <w:tcPr>
            <w:tcW w:w="132" w:type="pct"/>
          </w:tcPr>
          <w:p w14:paraId="211008C9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14:paraId="7F2DD025" w14:textId="7EA989D0" w:rsidR="00F128AD" w:rsidRPr="0062556F" w:rsidRDefault="006E763D" w:rsidP="007A7C5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1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F128AD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  <w:tr w:rsidR="00F128AD" w:rsidRPr="0062556F" w14:paraId="1493B926" w14:textId="77777777" w:rsidTr="00F128AD">
        <w:tc>
          <w:tcPr>
            <w:tcW w:w="2236" w:type="pct"/>
          </w:tcPr>
          <w:p w14:paraId="10AA4812" w14:textId="77777777" w:rsidR="00F128AD" w:rsidRPr="0062556F" w:rsidRDefault="00F128AD" w:rsidP="00F128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05" w:type="pct"/>
            <w:vAlign w:val="bottom"/>
          </w:tcPr>
          <w:p w14:paraId="6F9B828C" w14:textId="6A1E80C0" w:rsidR="00F128AD" w:rsidRPr="0062556F" w:rsidRDefault="00F128AD" w:rsidP="00F128A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BEC34EA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</w:tcPr>
          <w:p w14:paraId="6FB6B8D1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4FDD1286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F1C8E65" w14:textId="1672F4BE" w:rsidR="00F128AD" w:rsidRPr="0062556F" w:rsidRDefault="00F128AD" w:rsidP="00F128AD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73"/>
              <w:rPr>
                <w:rFonts w:ascii="Angsana New" w:hAnsi="Angsana New" w:cs="Angsana New"/>
                <w:sz w:val="30"/>
                <w:szCs w:val="30"/>
              </w:rPr>
            </w:pPr>
            <w:r w:rsidRPr="00F128AD">
              <w:rPr>
                <w:rFonts w:ascii="Angsana New" w:hAnsi="Angsana New" w:cs="Angsana New"/>
                <w:sz w:val="30"/>
                <w:szCs w:val="30"/>
              </w:rPr>
              <w:t>(4,510)</w:t>
            </w:r>
          </w:p>
        </w:tc>
        <w:tc>
          <w:tcPr>
            <w:tcW w:w="132" w:type="pct"/>
          </w:tcPr>
          <w:p w14:paraId="358FB23A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4B52685" w14:textId="77777777" w:rsidR="00F128AD" w:rsidRPr="0062556F" w:rsidRDefault="00F128AD" w:rsidP="007A7C5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28AD" w:rsidRPr="0062556F" w14:paraId="11A6A494" w14:textId="77777777" w:rsidTr="00F128AD">
        <w:tc>
          <w:tcPr>
            <w:tcW w:w="2236" w:type="pct"/>
          </w:tcPr>
          <w:p w14:paraId="0232B1D0" w14:textId="77777777" w:rsidR="00F128AD" w:rsidRPr="0062556F" w:rsidRDefault="00F128AD" w:rsidP="00F1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C2538" w14:textId="6F9AE4F0" w:rsidR="00F128AD" w:rsidRPr="000015A0" w:rsidRDefault="00F128AD" w:rsidP="00F128A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1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18CB914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EA4F5AD" w14:textId="5CE718A0" w:rsidR="00F128AD" w:rsidRPr="0062556F" w:rsidRDefault="006E763D" w:rsidP="00F128A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54" w:type="pct"/>
            <w:gridSpan w:val="2"/>
          </w:tcPr>
          <w:p w14:paraId="1971DDA5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050B6B8" w14:textId="02480A80" w:rsidR="00F128AD" w:rsidRPr="0062556F" w:rsidRDefault="00F128AD" w:rsidP="00F128AD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8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58,552</w:t>
            </w:r>
          </w:p>
        </w:tc>
        <w:tc>
          <w:tcPr>
            <w:tcW w:w="132" w:type="pct"/>
          </w:tcPr>
          <w:p w14:paraId="737E7806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5CF6D72" w14:textId="5C8324D4" w:rsidR="00F128AD" w:rsidRPr="0062556F" w:rsidRDefault="006E763D" w:rsidP="00F128A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1" w:right="-119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F128AD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</w:tbl>
    <w:p w14:paraId="41048666" w14:textId="77777777" w:rsidR="004E413D" w:rsidRPr="0062556F" w:rsidRDefault="004E413D" w:rsidP="00767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="Angsana New" w:hAnsi="Angsana New" w:cs="Angsana New"/>
        </w:rPr>
      </w:pPr>
    </w:p>
    <w:p w14:paraId="65A4DF94" w14:textId="77777777" w:rsidR="004E413D" w:rsidRPr="0062556F" w:rsidRDefault="004E413D" w:rsidP="00767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="Angsana New" w:hAnsi="Angsana New" w:cs="Angsana New"/>
          <w:sz w:val="2"/>
          <w:szCs w:val="2"/>
        </w:rPr>
      </w:pPr>
      <w:r w:rsidRPr="0062556F">
        <w:rPr>
          <w:rFonts w:ascii="Angsana New" w:hAnsi="Angsana New" w:cs="Angsana New"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2"/>
        <w:gridCol w:w="270"/>
        <w:gridCol w:w="1082"/>
        <w:gridCol w:w="270"/>
        <w:gridCol w:w="1076"/>
      </w:tblGrid>
      <w:tr w:rsidR="00855926" w:rsidRPr="0062556F" w14:paraId="1103FAD3" w14:textId="77777777" w:rsidTr="00855926">
        <w:trPr>
          <w:tblHeader/>
        </w:trPr>
        <w:tc>
          <w:tcPr>
            <w:tcW w:w="2212" w:type="pct"/>
          </w:tcPr>
          <w:p w14:paraId="01221985" w14:textId="77777777" w:rsidR="00855926" w:rsidRPr="0062556F" w:rsidRDefault="004E413D" w:rsidP="0085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lastRenderedPageBreak/>
              <w:br w:type="page"/>
            </w:r>
            <w:r w:rsidRPr="0062556F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347" w:type="pct"/>
            <w:gridSpan w:val="3"/>
          </w:tcPr>
          <w:p w14:paraId="1439B43F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4C49FD2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0633EC7C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926" w:rsidRPr="0062556F" w14:paraId="2ACBCA8A" w14:textId="77777777" w:rsidTr="00081FF3">
        <w:trPr>
          <w:tblHeader/>
        </w:trPr>
        <w:tc>
          <w:tcPr>
            <w:tcW w:w="2212" w:type="pct"/>
          </w:tcPr>
          <w:p w14:paraId="60BA1B19" w14:textId="77777777" w:rsidR="00855926" w:rsidRPr="0062556F" w:rsidRDefault="00855926" w:rsidP="0085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AE773E" w14:textId="136CEDDF" w:rsidR="00855926" w:rsidRPr="0062556F" w:rsidRDefault="006E763D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6216FEB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CF87E1" w14:textId="6EA7D3D7" w:rsidR="00855926" w:rsidRPr="0062556F" w:rsidRDefault="006E763D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539C7FBB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DCFD3B" w14:textId="6672EAAB" w:rsidR="00855926" w:rsidRPr="0062556F" w:rsidRDefault="006E763D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9EB812B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AC74C6D" w14:textId="121F1DF4" w:rsidR="00855926" w:rsidRPr="0062556F" w:rsidRDefault="006E763D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55926" w:rsidRPr="0062556F" w14:paraId="28D3F25B" w14:textId="77777777" w:rsidTr="00081FF3">
        <w:trPr>
          <w:trHeight w:val="209"/>
          <w:tblHeader/>
        </w:trPr>
        <w:tc>
          <w:tcPr>
            <w:tcW w:w="2212" w:type="pct"/>
          </w:tcPr>
          <w:p w14:paraId="6725DAE9" w14:textId="77777777" w:rsidR="00855926" w:rsidRPr="0062556F" w:rsidRDefault="00855926" w:rsidP="0085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324C0120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8628AB"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5926" w:rsidRPr="0062556F" w14:paraId="0B8B235E" w14:textId="77777777" w:rsidTr="00855926">
        <w:tc>
          <w:tcPr>
            <w:tcW w:w="2212" w:type="pct"/>
          </w:tcPr>
          <w:p w14:paraId="66055CB5" w14:textId="457AE971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  <w:r w:rsidR="004E712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</w:tcPr>
          <w:p w14:paraId="76C268D0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B3BE455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3B35297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1745028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633FE8D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3B92FFA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27271F8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128AD" w:rsidRPr="00C659B6" w14:paraId="1CE1FD4D" w14:textId="77777777" w:rsidTr="00C454E2">
        <w:tc>
          <w:tcPr>
            <w:tcW w:w="2212" w:type="pct"/>
          </w:tcPr>
          <w:p w14:paraId="7A9A258A" w14:textId="66A961E8" w:rsidR="00F128AD" w:rsidRPr="0062556F" w:rsidRDefault="00F128AD" w:rsidP="00F1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สาม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577" w:type="pct"/>
          </w:tcPr>
          <w:p w14:paraId="069F0843" w14:textId="62CEBA88" w:rsidR="00F128AD" w:rsidRPr="00C659B6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0C9FD3" w14:textId="77777777" w:rsidR="00F128AD" w:rsidRPr="00C659B6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55C1EF1" w14:textId="23128593" w:rsidR="00F128AD" w:rsidRPr="00C659B6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1BF3B9" w14:textId="77777777" w:rsidR="00F128AD" w:rsidRPr="00C659B6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61B076" w14:textId="4C5B3AF3" w:rsidR="00F128AD" w:rsidRPr="00C659B6" w:rsidRDefault="00F128AD" w:rsidP="00F128AD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128AD">
              <w:rPr>
                <w:rFonts w:ascii="Angsana New" w:hAnsi="Angsana New" w:cs="Angsana New"/>
                <w:sz w:val="30"/>
                <w:szCs w:val="30"/>
              </w:rPr>
              <w:t>1,870</w:t>
            </w:r>
          </w:p>
        </w:tc>
        <w:tc>
          <w:tcPr>
            <w:tcW w:w="144" w:type="pct"/>
          </w:tcPr>
          <w:p w14:paraId="67BB77CE" w14:textId="77777777" w:rsidR="00F128AD" w:rsidRPr="00C659B6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DF00AFB" w14:textId="0A6CF7AA" w:rsidR="00F128AD" w:rsidRPr="00C659B6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28AD" w:rsidRPr="0062556F" w14:paraId="77E3BE7A" w14:textId="77777777" w:rsidTr="00C454E2">
        <w:tc>
          <w:tcPr>
            <w:tcW w:w="2212" w:type="pct"/>
          </w:tcPr>
          <w:p w14:paraId="73D892AE" w14:textId="1706BC6C" w:rsidR="00F128AD" w:rsidRPr="0062556F" w:rsidRDefault="00F128AD" w:rsidP="00F1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งวดเก้า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577" w:type="pct"/>
          </w:tcPr>
          <w:p w14:paraId="56800CA1" w14:textId="2FD6F0EA" w:rsidR="00F128AD" w:rsidRPr="0062556F" w:rsidRDefault="00F128AD" w:rsidP="00F128A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715A3A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26" w:type="pct"/>
          </w:tcPr>
          <w:p w14:paraId="5C9F1F76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86DB24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391D5C9" w14:textId="62F1531E" w:rsidR="00F128AD" w:rsidRPr="0062556F" w:rsidRDefault="00F128AD" w:rsidP="00F128AD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128AD">
              <w:rPr>
                <w:rFonts w:ascii="Angsana New" w:hAnsi="Angsana New" w:cs="Angsana New"/>
                <w:sz w:val="30"/>
                <w:szCs w:val="30"/>
              </w:rPr>
              <w:t>4,510</w:t>
            </w:r>
          </w:p>
        </w:tc>
        <w:tc>
          <w:tcPr>
            <w:tcW w:w="144" w:type="pct"/>
          </w:tcPr>
          <w:p w14:paraId="1CC35477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C8C27E9" w14:textId="0B7A2F45" w:rsidR="00F128AD" w:rsidRPr="0062556F" w:rsidRDefault="00F128AD" w:rsidP="00F128A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70F4E4B" w14:textId="77777777" w:rsidR="00081FF3" w:rsidRPr="0062556F" w:rsidRDefault="00081FF3">
      <w:pPr>
        <w:rPr>
          <w:rFonts w:ascii="Angsana New" w:hAnsi="Angsana New" w:cs="Angsana New"/>
        </w:rPr>
      </w:pP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82"/>
        <w:gridCol w:w="1089"/>
        <w:gridCol w:w="240"/>
        <w:gridCol w:w="1205"/>
        <w:gridCol w:w="236"/>
        <w:gridCol w:w="19"/>
        <w:gridCol w:w="1090"/>
        <w:gridCol w:w="248"/>
        <w:gridCol w:w="1075"/>
      </w:tblGrid>
      <w:tr w:rsidR="00BC4457" w:rsidRPr="0062556F" w14:paraId="635F968A" w14:textId="77777777" w:rsidTr="00767289">
        <w:tc>
          <w:tcPr>
            <w:tcW w:w="2228" w:type="pct"/>
          </w:tcPr>
          <w:p w14:paraId="213B9CBE" w14:textId="77777777" w:rsidR="00BC4457" w:rsidRPr="0062556F" w:rsidRDefault="00BC4457" w:rsidP="00BC445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pct"/>
            <w:gridSpan w:val="3"/>
          </w:tcPr>
          <w:p w14:paraId="06F8E47E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</w:tcPr>
          <w:p w14:paraId="1562637C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7A8F37E0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D87" w:rsidRPr="0062556F" w14:paraId="4CD22E99" w14:textId="77777777" w:rsidTr="00FE5D87">
        <w:tc>
          <w:tcPr>
            <w:tcW w:w="2228" w:type="pct"/>
          </w:tcPr>
          <w:p w14:paraId="651F2A3C" w14:textId="77777777" w:rsidR="00FE5D87" w:rsidRPr="0062556F" w:rsidRDefault="00FE5D87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7A43488" w14:textId="12304C4C" w:rsidR="00FE5D87" w:rsidRPr="0062556F" w:rsidRDefault="006E763D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5D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28" w:type="pct"/>
          </w:tcPr>
          <w:p w14:paraId="71804575" w14:textId="77777777" w:rsidR="00FE5D87" w:rsidRPr="0062556F" w:rsidRDefault="00FE5D87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0F583AD" w14:textId="6CA4133C" w:rsidR="00FE5D87" w:rsidRPr="0062556F" w:rsidRDefault="006E763D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</w:tcPr>
          <w:p w14:paraId="45C96C86" w14:textId="77777777" w:rsidR="00FE5D87" w:rsidRPr="0062556F" w:rsidRDefault="00FE5D87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B552100" w14:textId="2B39598B" w:rsidR="00FE5D87" w:rsidRPr="0062556F" w:rsidRDefault="006E763D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5D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2" w:type="pct"/>
          </w:tcPr>
          <w:p w14:paraId="6BDFF269" w14:textId="77777777" w:rsidR="00FE5D87" w:rsidRPr="0062556F" w:rsidRDefault="00FE5D87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639830" w14:textId="4E1FCAC8" w:rsidR="00FE5D87" w:rsidRPr="0062556F" w:rsidRDefault="006E763D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4457" w:rsidRPr="0062556F" w14:paraId="09B00DBD" w14:textId="77777777" w:rsidTr="00FE5D87">
        <w:tc>
          <w:tcPr>
            <w:tcW w:w="2228" w:type="pct"/>
          </w:tcPr>
          <w:p w14:paraId="36527029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3A5A0CD" w14:textId="218CAD95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54168C06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0069AD3" w14:textId="7B99C7AD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186E3F8F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8891F8D" w14:textId="4A235266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1F8C3A1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9E1C49" w14:textId="2AC4E897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61EAAAA9" w14:textId="77777777" w:rsidTr="00767289">
        <w:tc>
          <w:tcPr>
            <w:tcW w:w="2228" w:type="pct"/>
          </w:tcPr>
          <w:p w14:paraId="420BD0BF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pct"/>
            <w:gridSpan w:val="8"/>
          </w:tcPr>
          <w:p w14:paraId="5A53F4FE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05A" w:rsidRPr="0062556F" w14:paraId="070DE824" w14:textId="77777777" w:rsidTr="00FE5D87">
        <w:tc>
          <w:tcPr>
            <w:tcW w:w="2228" w:type="pct"/>
          </w:tcPr>
          <w:p w14:paraId="02A1EEF0" w14:textId="77777777" w:rsidR="0006605A" w:rsidRPr="0062556F" w:rsidRDefault="0006605A" w:rsidP="0006605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195822FD" w14:textId="086214D1" w:rsidR="0006605A" w:rsidRPr="0062556F" w:rsidRDefault="00F128AD" w:rsidP="00A942CE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6543076C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</w:tcPr>
          <w:p w14:paraId="57809DF6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7C38DD80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91" w:type="pct"/>
            <w:gridSpan w:val="2"/>
          </w:tcPr>
          <w:p w14:paraId="2C96705C" w14:textId="5D169999" w:rsidR="0006605A" w:rsidRPr="0062556F" w:rsidRDefault="006E763D" w:rsidP="008052C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F128AD" w:rsidRPr="00F128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132" w:type="pct"/>
          </w:tcPr>
          <w:p w14:paraId="226152D0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AB2C3CB" w14:textId="463721C7" w:rsidR="0006605A" w:rsidRPr="0062556F" w:rsidRDefault="006E763D" w:rsidP="0006605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14" w:right="-106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116</w:t>
            </w:r>
            <w:r w:rsidR="0006605A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712</w:t>
            </w:r>
          </w:p>
        </w:tc>
      </w:tr>
      <w:tr w:rsidR="0006605A" w:rsidRPr="0062556F" w14:paraId="04EA3D22" w14:textId="77777777" w:rsidTr="00FE5D87">
        <w:tc>
          <w:tcPr>
            <w:tcW w:w="2228" w:type="pct"/>
          </w:tcPr>
          <w:p w14:paraId="3B8F52B1" w14:textId="77777777" w:rsidR="0006605A" w:rsidRPr="0062556F" w:rsidRDefault="0006605A" w:rsidP="00066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3130" w14:textId="16C9B19A" w:rsidR="0006605A" w:rsidRPr="0062556F" w:rsidRDefault="00F128AD" w:rsidP="00A942CE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2BFAC99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D18DC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4EBFA15D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9E46C7" w14:textId="6701DFE6" w:rsidR="0006605A" w:rsidRPr="0062556F" w:rsidRDefault="00F128AD" w:rsidP="008052C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128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7,513</w:t>
            </w:r>
          </w:p>
        </w:tc>
        <w:tc>
          <w:tcPr>
            <w:tcW w:w="132" w:type="pct"/>
          </w:tcPr>
          <w:p w14:paraId="5B0DF989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2AF448" w14:textId="41C63A46" w:rsidR="0006605A" w:rsidRPr="0062556F" w:rsidRDefault="006E763D" w:rsidP="0006605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14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116</w:t>
            </w:r>
            <w:r w:rsidR="0006605A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712</w:t>
            </w:r>
          </w:p>
        </w:tc>
      </w:tr>
    </w:tbl>
    <w:p w14:paraId="29380610" w14:textId="77777777" w:rsidR="00767289" w:rsidRPr="0062556F" w:rsidRDefault="00767289">
      <w:pPr>
        <w:rPr>
          <w:rFonts w:ascii="Angsana New" w:hAnsi="Angsana New" w:cs="Angsana New"/>
        </w:rPr>
      </w:pPr>
    </w:p>
    <w:p w14:paraId="2F28BF76" w14:textId="77777777" w:rsidR="00AC6867" w:rsidRPr="0062556F" w:rsidRDefault="00AC6867" w:rsidP="00CA199B">
      <w:pPr>
        <w:spacing w:line="240" w:lineRule="auto"/>
        <w:rPr>
          <w:sz w:val="2"/>
          <w:szCs w:val="2"/>
        </w:rPr>
      </w:pPr>
    </w:p>
    <w:p w14:paraId="4945E869" w14:textId="21B23533" w:rsidR="00081FF3" w:rsidRPr="0062556F" w:rsidRDefault="00081FF3" w:rsidP="00CA199B">
      <w:pPr>
        <w:spacing w:line="240" w:lineRule="auto"/>
        <w:rPr>
          <w:sz w:val="2"/>
          <w:szCs w:val="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57"/>
        <w:gridCol w:w="803"/>
        <w:gridCol w:w="266"/>
        <w:gridCol w:w="651"/>
        <w:gridCol w:w="264"/>
        <w:gridCol w:w="1084"/>
        <w:gridCol w:w="271"/>
        <w:gridCol w:w="1166"/>
        <w:gridCol w:w="17"/>
        <w:gridCol w:w="262"/>
        <w:gridCol w:w="6"/>
        <w:gridCol w:w="1088"/>
        <w:gridCol w:w="275"/>
        <w:gridCol w:w="1050"/>
      </w:tblGrid>
      <w:tr w:rsidR="00000619" w:rsidRPr="0062556F" w14:paraId="6137A5A3" w14:textId="77777777" w:rsidTr="00FE5D87">
        <w:trPr>
          <w:tblHeader/>
        </w:trPr>
        <w:tc>
          <w:tcPr>
            <w:tcW w:w="1152" w:type="pct"/>
          </w:tcPr>
          <w:p w14:paraId="19F1D61E" w14:textId="77777777" w:rsidR="00000619" w:rsidRPr="0062556F" w:rsidRDefault="00000619" w:rsidP="00A9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cs="Angsana New"/>
                <w:sz w:val="30"/>
                <w:szCs w:val="30"/>
              </w:rPr>
              <w:br w:type="page"/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19" w:type="pct"/>
            <w:gridSpan w:val="3"/>
          </w:tcPr>
          <w:p w14:paraId="6DB00BCC" w14:textId="77777777" w:rsidR="00000619" w:rsidRPr="0062556F" w:rsidRDefault="00000619" w:rsidP="0067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15C17537" w14:textId="77777777" w:rsidR="00000619" w:rsidRPr="0062556F" w:rsidRDefault="00000619" w:rsidP="0067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pct"/>
            <w:gridSpan w:val="4"/>
          </w:tcPr>
          <w:p w14:paraId="39BA8C3B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44A297B0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2CA21620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D87" w:rsidRPr="0062556F" w14:paraId="13AD91A9" w14:textId="77777777" w:rsidTr="001A0C59">
        <w:trPr>
          <w:tblHeader/>
        </w:trPr>
        <w:tc>
          <w:tcPr>
            <w:tcW w:w="1152" w:type="pct"/>
          </w:tcPr>
          <w:p w14:paraId="2EDA3A27" w14:textId="77777777" w:rsidR="00FE5D87" w:rsidRPr="0062556F" w:rsidRDefault="00FE5D87" w:rsidP="00F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9" w:type="pct"/>
            <w:gridSpan w:val="3"/>
          </w:tcPr>
          <w:p w14:paraId="04F5BF24" w14:textId="77777777" w:rsidR="00FE5D87" w:rsidRPr="0062556F" w:rsidRDefault="00FE5D87" w:rsidP="00F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2B27ACE" w14:textId="77777777" w:rsidR="00FE5D87" w:rsidRPr="0062556F" w:rsidRDefault="00FE5D87" w:rsidP="00F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41E098C" w14:textId="2275DC78" w:rsidR="00FE5D87" w:rsidRPr="0062556F" w:rsidRDefault="006E763D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5D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5" w:type="pct"/>
          </w:tcPr>
          <w:p w14:paraId="3F614276" w14:textId="77777777" w:rsidR="00FE5D87" w:rsidRPr="0062556F" w:rsidRDefault="00FE5D87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13F736D" w14:textId="3C3A4531" w:rsidR="00FE5D87" w:rsidRPr="0062556F" w:rsidRDefault="006E763D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  <w:gridSpan w:val="2"/>
          </w:tcPr>
          <w:p w14:paraId="4A3BC5CF" w14:textId="77777777" w:rsidR="00FE5D87" w:rsidRPr="0062556F" w:rsidRDefault="00FE5D87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2206C4A" w14:textId="3D636254" w:rsidR="00FE5D87" w:rsidRPr="0062556F" w:rsidRDefault="006E763D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5D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</w:tcPr>
          <w:p w14:paraId="60E747C5" w14:textId="77777777" w:rsidR="00FE5D87" w:rsidRPr="0062556F" w:rsidRDefault="00FE5D87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3B93832" w14:textId="38759624" w:rsidR="00FE5D87" w:rsidRPr="0062556F" w:rsidRDefault="006E763D" w:rsidP="00FE5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E5D87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0619" w:rsidRPr="0062556F" w14:paraId="39519EEE" w14:textId="77777777" w:rsidTr="001A0C59">
        <w:trPr>
          <w:tblHeader/>
        </w:trPr>
        <w:tc>
          <w:tcPr>
            <w:tcW w:w="1152" w:type="pct"/>
          </w:tcPr>
          <w:p w14:paraId="04B9BC6B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14:paraId="647DF4F0" w14:textId="2EDCD7A0" w:rsidR="00000619" w:rsidRPr="0062556F" w:rsidRDefault="006E763D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4F2A9180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8" w:type="pct"/>
          </w:tcPr>
          <w:p w14:paraId="2F1CAE13" w14:textId="690B1716" w:rsidR="00000619" w:rsidRPr="0062556F" w:rsidRDefault="006E763D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7A4EC8D2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7B09CA" w14:textId="2AC1DFD3" w:rsidR="00000619" w:rsidRPr="0062556F" w:rsidRDefault="006E763D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A335AA1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F28C0EF" w14:textId="34E9B70D" w:rsidR="00000619" w:rsidRPr="0062556F" w:rsidRDefault="006E763D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14:paraId="797E60C5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535E81" w14:textId="43A82280" w:rsidR="00000619" w:rsidRPr="0062556F" w:rsidRDefault="006E763D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95D34EF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7C485E6" w14:textId="31693AD7" w:rsidR="00000619" w:rsidRPr="0062556F" w:rsidRDefault="006E763D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00619" w:rsidRPr="0062556F" w14:paraId="540617ED" w14:textId="77777777" w:rsidTr="001A0C59">
        <w:trPr>
          <w:tblHeader/>
        </w:trPr>
        <w:tc>
          <w:tcPr>
            <w:tcW w:w="1152" w:type="pct"/>
          </w:tcPr>
          <w:p w14:paraId="0B4ADC5E" w14:textId="77777777" w:rsidR="00000619" w:rsidRPr="0062556F" w:rsidRDefault="00000619" w:rsidP="00C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1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9" w:type="pct"/>
            <w:gridSpan w:val="3"/>
          </w:tcPr>
          <w:p w14:paraId="51F4B5B3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</w:tcPr>
          <w:p w14:paraId="33EB6CAB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pct"/>
            <w:gridSpan w:val="9"/>
          </w:tcPr>
          <w:p w14:paraId="69B4B163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47B" w:rsidRPr="0062556F" w14:paraId="548C69BE" w14:textId="77777777" w:rsidTr="004D76F1">
        <w:tc>
          <w:tcPr>
            <w:tcW w:w="1152" w:type="pct"/>
          </w:tcPr>
          <w:p w14:paraId="6429F0CA" w14:textId="77777777" w:rsidR="005E247B" w:rsidRPr="0062556F" w:rsidRDefault="005E247B" w:rsidP="00A9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19" w:type="pct"/>
            <w:gridSpan w:val="3"/>
          </w:tcPr>
          <w:p w14:paraId="3807707E" w14:textId="77777777" w:rsidR="005E247B" w:rsidRPr="0062556F" w:rsidRDefault="005E247B" w:rsidP="0000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 w:hanging="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07355F6" w14:textId="77777777" w:rsidR="005E247B" w:rsidRPr="0062556F" w:rsidRDefault="005E247B" w:rsidP="005E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pct"/>
            <w:gridSpan w:val="9"/>
          </w:tcPr>
          <w:p w14:paraId="33B57D15" w14:textId="77777777" w:rsidR="005E247B" w:rsidRPr="0062556F" w:rsidRDefault="005E247B" w:rsidP="005E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128AD" w:rsidRPr="0062556F" w14:paraId="4635A803" w14:textId="77777777" w:rsidTr="004D76F1">
        <w:tc>
          <w:tcPr>
            <w:tcW w:w="1152" w:type="pct"/>
          </w:tcPr>
          <w:p w14:paraId="29C17312" w14:textId="77777777" w:rsidR="00F128AD" w:rsidRPr="0062556F" w:rsidRDefault="00F128AD" w:rsidP="00F1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9" w:type="pct"/>
            <w:gridSpan w:val="3"/>
          </w:tcPr>
          <w:p w14:paraId="7D68333B" w14:textId="3F3BF57D" w:rsidR="00F128AD" w:rsidRPr="0062556F" w:rsidRDefault="00EB64C6" w:rsidP="00EB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MLR-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128AD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50F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ถึง </w:t>
            </w:r>
            <w:r w:rsidR="00A50FAF" w:rsidRPr="0062556F">
              <w:rPr>
                <w:rFonts w:ascii="Angsana New" w:hAnsi="Angsana New" w:cs="Angsana New"/>
                <w:sz w:val="30"/>
                <w:szCs w:val="30"/>
              </w:rPr>
              <w:t>MLR</w:t>
            </w:r>
          </w:p>
        </w:tc>
        <w:tc>
          <w:tcPr>
            <w:tcW w:w="141" w:type="pct"/>
          </w:tcPr>
          <w:p w14:paraId="21825965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AC2E04" w14:textId="3BDB5C87" w:rsidR="00F128AD" w:rsidRPr="0062556F" w:rsidRDefault="00F128AD" w:rsidP="00F128A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80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128AD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5" w:type="pct"/>
          </w:tcPr>
          <w:p w14:paraId="086E1D62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369E87C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80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3" w:type="pct"/>
            <w:gridSpan w:val="2"/>
          </w:tcPr>
          <w:p w14:paraId="11089326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01D1D4" w14:textId="2906D465" w:rsidR="00F128AD" w:rsidRPr="00F128AD" w:rsidRDefault="006E763D" w:rsidP="00EA31F5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495</w:t>
            </w:r>
            <w:r w:rsidR="00F128AD" w:rsidRPr="00F128A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147" w:type="pct"/>
          </w:tcPr>
          <w:p w14:paraId="0DDB6E43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621B551" w14:textId="71D7F482" w:rsidR="00F128AD" w:rsidRPr="0062556F" w:rsidRDefault="006E763D" w:rsidP="00F128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  <w:r w:rsidR="00F128AD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372</w:t>
            </w:r>
          </w:p>
        </w:tc>
      </w:tr>
      <w:tr w:rsidR="00F128AD" w:rsidRPr="0062556F" w14:paraId="3E650C64" w14:textId="77777777" w:rsidTr="00C454E2">
        <w:tc>
          <w:tcPr>
            <w:tcW w:w="1152" w:type="pct"/>
          </w:tcPr>
          <w:p w14:paraId="137B4ECA" w14:textId="77777777" w:rsidR="00F128AD" w:rsidRPr="0062556F" w:rsidRDefault="00F128AD" w:rsidP="00F1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19" w:type="pct"/>
            <w:gridSpan w:val="3"/>
          </w:tcPr>
          <w:p w14:paraId="7C8A4ABC" w14:textId="05F0B179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hanging="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MLR-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606206B4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823B3" w14:textId="66CDBF98" w:rsidR="00F128AD" w:rsidRPr="0062556F" w:rsidRDefault="006E763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F128AD" w:rsidRPr="00F128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  <w:tc>
          <w:tcPr>
            <w:tcW w:w="145" w:type="pct"/>
          </w:tcPr>
          <w:p w14:paraId="6C6E4A9D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5E3158E7" w14:textId="64D2874D" w:rsidR="00F128AD" w:rsidRPr="0062556F" w:rsidRDefault="006E763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F128AD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  <w:tc>
          <w:tcPr>
            <w:tcW w:w="143" w:type="pct"/>
            <w:gridSpan w:val="2"/>
          </w:tcPr>
          <w:p w14:paraId="262C771A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1EA7A" w14:textId="00A4E5D0" w:rsidR="00F128AD" w:rsidRPr="00F128AD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128A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ED0F7A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477AE43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28AD" w:rsidRPr="0062556F" w14:paraId="7C21B39E" w14:textId="77777777" w:rsidTr="00C454E2">
        <w:tc>
          <w:tcPr>
            <w:tcW w:w="1152" w:type="pct"/>
          </w:tcPr>
          <w:p w14:paraId="4599402E" w14:textId="77777777" w:rsidR="00F128AD" w:rsidRPr="0062556F" w:rsidRDefault="00F128AD" w:rsidP="00F1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9" w:type="pct"/>
            <w:gridSpan w:val="3"/>
          </w:tcPr>
          <w:p w14:paraId="233FF51C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hanging="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7AB0930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C645C" w14:textId="655FC8D0" w:rsidR="00F128AD" w:rsidRPr="00F128AD" w:rsidRDefault="006E763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F128AD" w:rsidRPr="00F128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145" w:type="pct"/>
          </w:tcPr>
          <w:p w14:paraId="4FF2E2CE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F3DA52" w14:textId="0E0F67EA" w:rsidR="00F128AD" w:rsidRPr="0062556F" w:rsidRDefault="006E763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F128AD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143" w:type="pct"/>
            <w:gridSpan w:val="2"/>
          </w:tcPr>
          <w:p w14:paraId="2D0B3B54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FE08E" w14:textId="75ECDE9A" w:rsidR="00F128AD" w:rsidRPr="00F128AD" w:rsidRDefault="006E763D" w:rsidP="00F128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495</w:t>
            </w:r>
            <w:r w:rsidR="00F128AD" w:rsidRPr="00F128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147" w:type="pct"/>
          </w:tcPr>
          <w:p w14:paraId="678675A9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C5CB893" w14:textId="22EEAABB" w:rsidR="00F128AD" w:rsidRPr="0062556F" w:rsidRDefault="006E763D" w:rsidP="00F128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b/>
                <w:bCs/>
                <w:sz w:val="30"/>
                <w:szCs w:val="30"/>
                <w:rtl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</w:t>
            </w:r>
            <w:r w:rsidR="00F128AD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372</w:t>
            </w:r>
          </w:p>
        </w:tc>
      </w:tr>
      <w:tr w:rsidR="00F128AD" w:rsidRPr="0062556F" w14:paraId="0E701481" w14:textId="77777777" w:rsidTr="00501467">
        <w:tc>
          <w:tcPr>
            <w:tcW w:w="1152" w:type="pct"/>
          </w:tcPr>
          <w:p w14:paraId="4935F01F" w14:textId="77777777" w:rsidR="00F128AD" w:rsidRPr="0062556F" w:rsidRDefault="00F128AD" w:rsidP="00F1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7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9" w:type="pct"/>
            <w:gridSpan w:val="3"/>
          </w:tcPr>
          <w:p w14:paraId="3549A284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hanging="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4EC5FD8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5B25BCA8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C3550B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double" w:sz="4" w:space="0" w:color="auto"/>
            </w:tcBorders>
          </w:tcPr>
          <w:p w14:paraId="4DA262EF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9BA3FCA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92E27D6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ABB1574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263305BE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28AD" w:rsidRPr="0062556F" w14:paraId="14E4B254" w14:textId="77777777" w:rsidTr="00501467">
        <w:tc>
          <w:tcPr>
            <w:tcW w:w="2212" w:type="pct"/>
            <w:gridSpan w:val="5"/>
          </w:tcPr>
          <w:p w14:paraId="1A7F39B5" w14:textId="77777777" w:rsidR="00F128AD" w:rsidRPr="00501467" w:rsidRDefault="00F128AD" w:rsidP="00F1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1DD591E6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5" w:type="pct"/>
          </w:tcPr>
          <w:p w14:paraId="254AE06D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4906E18" w14:textId="77777777" w:rsidR="00F128AD" w:rsidRPr="0062556F" w:rsidRDefault="00F128AD" w:rsidP="00F128AD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  <w:gridSpan w:val="2"/>
          </w:tcPr>
          <w:p w14:paraId="73DC66E8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964CA77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B81E8E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47919EE" w14:textId="77777777" w:rsidR="00F128AD" w:rsidRPr="0062556F" w:rsidRDefault="00F128AD" w:rsidP="00F12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2F5" w:rsidRPr="0062556F" w14:paraId="1A96AE10" w14:textId="77777777" w:rsidTr="004D76F1">
        <w:tc>
          <w:tcPr>
            <w:tcW w:w="2212" w:type="pct"/>
            <w:gridSpan w:val="5"/>
          </w:tcPr>
          <w:p w14:paraId="249A0574" w14:textId="77777777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43CFEAD0" w14:textId="35745D26" w:rsidR="008772F5" w:rsidRPr="0062556F" w:rsidRDefault="008772F5" w:rsidP="008772F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772F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5" w:type="pct"/>
          </w:tcPr>
          <w:p w14:paraId="1A7005D5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69C6ECE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9" w:type="pct"/>
            <w:gridSpan w:val="2"/>
          </w:tcPr>
          <w:p w14:paraId="4A53B80A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8C8445C" w14:textId="10842DBB" w:rsidR="008772F5" w:rsidRPr="0062556F" w:rsidRDefault="006E763D" w:rsidP="00EA3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="008772F5" w:rsidRPr="008772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981</w:t>
            </w:r>
          </w:p>
        </w:tc>
        <w:tc>
          <w:tcPr>
            <w:tcW w:w="147" w:type="pct"/>
          </w:tcPr>
          <w:p w14:paraId="05F3200B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B20F653" w14:textId="77777777" w:rsidR="008772F5" w:rsidRPr="0062556F" w:rsidRDefault="008772F5" w:rsidP="00EA31F5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89,091</w:t>
            </w:r>
          </w:p>
        </w:tc>
      </w:tr>
      <w:tr w:rsidR="008772F5" w:rsidRPr="0062556F" w14:paraId="3A62DE35" w14:textId="77777777" w:rsidTr="00C454E2">
        <w:tc>
          <w:tcPr>
            <w:tcW w:w="2212" w:type="pct"/>
            <w:gridSpan w:val="5"/>
          </w:tcPr>
          <w:p w14:paraId="21A06279" w14:textId="77777777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E7A73" w14:textId="23DCBDA3" w:rsidR="008772F5" w:rsidRPr="0062556F" w:rsidRDefault="006E763D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8772F5" w:rsidRPr="008772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784</w:t>
            </w:r>
          </w:p>
        </w:tc>
        <w:tc>
          <w:tcPr>
            <w:tcW w:w="145" w:type="pct"/>
          </w:tcPr>
          <w:p w14:paraId="77DC53FB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A8ECBF4" w14:textId="7CE6E9EE" w:rsidR="008772F5" w:rsidRPr="0062556F" w:rsidRDefault="006E763D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8772F5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  <w:tc>
          <w:tcPr>
            <w:tcW w:w="149" w:type="pct"/>
            <w:gridSpan w:val="2"/>
          </w:tcPr>
          <w:p w14:paraId="33332E93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E9C90" w14:textId="0D2629F1" w:rsidR="008772F5" w:rsidRPr="0062556F" w:rsidRDefault="008772F5" w:rsidP="00EA3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772F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7" w:type="pct"/>
          </w:tcPr>
          <w:p w14:paraId="73190E03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233B70CB" w14:textId="77777777" w:rsidR="008772F5" w:rsidRPr="0062556F" w:rsidRDefault="008772F5" w:rsidP="00EA3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8772F5" w:rsidRPr="0062556F" w14:paraId="25CD1DA7" w14:textId="77777777" w:rsidTr="00C454E2">
        <w:tc>
          <w:tcPr>
            <w:tcW w:w="2212" w:type="pct"/>
            <w:gridSpan w:val="5"/>
          </w:tcPr>
          <w:p w14:paraId="7DF37583" w14:textId="77777777" w:rsidR="008772F5" w:rsidRPr="004E712E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71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00FC2" w14:textId="4115596C" w:rsidR="008772F5" w:rsidRPr="008772F5" w:rsidRDefault="006E763D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8772F5" w:rsidRPr="008772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145" w:type="pct"/>
          </w:tcPr>
          <w:p w14:paraId="37997858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15AA8CFB" w14:textId="19226A55" w:rsidR="008772F5" w:rsidRPr="0062556F" w:rsidRDefault="006E763D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8772F5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149" w:type="pct"/>
            <w:gridSpan w:val="2"/>
          </w:tcPr>
          <w:p w14:paraId="4AEF37D3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D6DCC" w14:textId="40BD3C32" w:rsidR="008772F5" w:rsidRPr="008772F5" w:rsidRDefault="006E763D" w:rsidP="00EA3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</w:t>
            </w:r>
            <w:r w:rsidR="008772F5" w:rsidRPr="008772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147" w:type="pct"/>
          </w:tcPr>
          <w:p w14:paraId="0DAA0447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4E72D11D" w14:textId="77777777" w:rsidR="008772F5" w:rsidRPr="00EA31F5" w:rsidRDefault="008772F5" w:rsidP="00EA31F5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EA31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89,091</w:t>
            </w:r>
          </w:p>
        </w:tc>
      </w:tr>
      <w:tr w:rsidR="008772F5" w:rsidRPr="0062556F" w14:paraId="7648479D" w14:textId="77777777" w:rsidTr="00C454E2">
        <w:tc>
          <w:tcPr>
            <w:tcW w:w="2212" w:type="pct"/>
            <w:gridSpan w:val="5"/>
          </w:tcPr>
          <w:p w14:paraId="48F75A85" w14:textId="77777777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88BC3" w14:textId="54FB2F6D" w:rsidR="008772F5" w:rsidRPr="0062556F" w:rsidRDefault="008772F5" w:rsidP="008772F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772F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5" w:type="pct"/>
          </w:tcPr>
          <w:p w14:paraId="63F6A3CF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07F73297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15C7E08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BD511" w14:textId="4FC34AF5" w:rsidR="008772F5" w:rsidRPr="0062556F" w:rsidRDefault="008772F5" w:rsidP="00EA31F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72F5">
              <w:rPr>
                <w:rFonts w:ascii="Angsana New" w:hAnsi="Angsana New" w:cs="Angsana New"/>
                <w:sz w:val="30"/>
                <w:szCs w:val="30"/>
              </w:rPr>
              <w:t>(1,319)</w:t>
            </w:r>
          </w:p>
        </w:tc>
        <w:tc>
          <w:tcPr>
            <w:tcW w:w="147" w:type="pct"/>
          </w:tcPr>
          <w:p w14:paraId="1209D70D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1E8BDA74" w14:textId="77777777" w:rsidR="008772F5" w:rsidRPr="0062556F" w:rsidRDefault="008772F5" w:rsidP="00EA3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8772F5" w:rsidRPr="0062556F" w14:paraId="685876AB" w14:textId="77777777" w:rsidTr="00C454E2">
        <w:tc>
          <w:tcPr>
            <w:tcW w:w="2212" w:type="pct"/>
            <w:gridSpan w:val="5"/>
          </w:tcPr>
          <w:p w14:paraId="4DF04A12" w14:textId="77777777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66E15" w14:textId="41B4EAD1" w:rsidR="008772F5" w:rsidRPr="008772F5" w:rsidRDefault="006E763D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8772F5" w:rsidRPr="008772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145" w:type="pct"/>
          </w:tcPr>
          <w:p w14:paraId="0CC9D16E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5742C79" w14:textId="769DE371" w:rsidR="008772F5" w:rsidRPr="0062556F" w:rsidRDefault="006E763D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08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8772F5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149" w:type="pct"/>
            <w:gridSpan w:val="2"/>
          </w:tcPr>
          <w:p w14:paraId="44DAEAAF" w14:textId="77777777" w:rsidR="008772F5" w:rsidRPr="0062556F" w:rsidRDefault="008772F5" w:rsidP="008772F5">
            <w:pPr>
              <w:pStyle w:val="BodyText"/>
              <w:tabs>
                <w:tab w:val="decimal" w:pos="873"/>
              </w:tabs>
              <w:spacing w:after="0" w:line="380" w:lineRule="exact"/>
              <w:ind w:left="-119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A156A" w14:textId="72192A29" w:rsidR="008772F5" w:rsidRPr="008772F5" w:rsidRDefault="006E763D" w:rsidP="00EA3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</w:t>
            </w:r>
            <w:r w:rsidR="008772F5" w:rsidRPr="008772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147" w:type="pct"/>
          </w:tcPr>
          <w:p w14:paraId="09C4552F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C049F1A" w14:textId="77777777" w:rsidR="008772F5" w:rsidRPr="0062556F" w:rsidRDefault="008772F5" w:rsidP="00EA31F5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89,091</w:t>
            </w:r>
          </w:p>
        </w:tc>
      </w:tr>
    </w:tbl>
    <w:p w14:paraId="634111A9" w14:textId="77777777" w:rsidR="00814138" w:rsidRDefault="00814138" w:rsidP="00965FEA">
      <w:pPr>
        <w:tabs>
          <w:tab w:val="clear" w:pos="227"/>
        </w:tabs>
        <w:ind w:left="454"/>
        <w:jc w:val="thaiDistribute"/>
        <w:rPr>
          <w:rFonts w:ascii="Angsana New" w:hAnsi="Angsana New" w:cs="Angsana New"/>
          <w:sz w:val="30"/>
          <w:szCs w:val="30"/>
        </w:rPr>
      </w:pPr>
    </w:p>
    <w:p w14:paraId="4E16A9FD" w14:textId="77777777" w:rsidR="00814138" w:rsidRDefault="00814138" w:rsidP="00965FEA">
      <w:pPr>
        <w:tabs>
          <w:tab w:val="clear" w:pos="227"/>
        </w:tabs>
        <w:ind w:left="454"/>
        <w:jc w:val="thaiDistribute"/>
        <w:rPr>
          <w:rFonts w:ascii="Angsana New" w:hAnsi="Angsana New" w:cs="Angsana New"/>
          <w:sz w:val="30"/>
          <w:szCs w:val="30"/>
        </w:rPr>
      </w:pPr>
    </w:p>
    <w:p w14:paraId="7857A022" w14:textId="1C1B2D96" w:rsidR="002B6838" w:rsidRPr="0062556F" w:rsidRDefault="00804175" w:rsidP="004E712E">
      <w:pPr>
        <w:tabs>
          <w:tab w:val="clear" w:pos="227"/>
          <w:tab w:val="clear" w:pos="454"/>
          <w:tab w:val="left" w:pos="540"/>
          <w:tab w:val="left" w:pos="63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รายการเคลื่อนไหวของเงินให้กู้ยืมแก่บุคคลหรือกิ</w:t>
      </w:r>
      <w:r w:rsidR="006A6460" w:rsidRPr="0062556F">
        <w:rPr>
          <w:rFonts w:ascii="Angsana New" w:hAnsi="Angsana New" w:cs="Angsana New"/>
          <w:sz w:val="30"/>
          <w:szCs w:val="30"/>
          <w:cs/>
        </w:rPr>
        <w:t>จการที่เกี่ยวข้องกันสำหรับงวด</w:t>
      </w:r>
      <w:r w:rsidR="006836A8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2556F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067450">
        <w:rPr>
          <w:rFonts w:ascii="Angsana New" w:hAnsi="Angsana New" w:cs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B616C1" w:rsidRPr="0062556F">
        <w:rPr>
          <w:rFonts w:ascii="Angsana New" w:hAnsi="Angsana New" w:cs="Angsana New"/>
          <w:sz w:val="30"/>
          <w:szCs w:val="30"/>
        </w:rPr>
        <w:t xml:space="preserve"> </w:t>
      </w:r>
      <w:r w:rsidR="00FE5D87">
        <w:rPr>
          <w:rFonts w:ascii="Angsana New" w:hAnsi="Angsana New" w:cs="Angsana New" w:hint="cs"/>
          <w:sz w:val="30"/>
          <w:szCs w:val="30"/>
          <w:cs/>
        </w:rPr>
        <w:t>กันย</w:t>
      </w:r>
      <w:r w:rsidR="00B616C1" w:rsidRPr="0062556F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067450">
        <w:rPr>
          <w:rFonts w:ascii="Angsana New" w:hAnsi="Angsana New" w:cs="Angsana New"/>
          <w:sz w:val="30"/>
          <w:szCs w:val="30"/>
        </w:rPr>
        <w:br/>
      </w:r>
      <w:r w:rsidR="00866EFA" w:rsidRPr="0062556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82B07DB" w14:textId="03CB60FF" w:rsidR="00693147" w:rsidRPr="0062556F" w:rsidRDefault="00693147">
      <w:pPr>
        <w:rPr>
          <w:sz w:val="4"/>
          <w:szCs w:val="4"/>
        </w:rPr>
      </w:pPr>
    </w:p>
    <w:tbl>
      <w:tblPr>
        <w:tblW w:w="946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49"/>
        <w:gridCol w:w="1081"/>
        <w:gridCol w:w="269"/>
        <w:gridCol w:w="1175"/>
        <w:gridCol w:w="273"/>
        <w:gridCol w:w="1073"/>
        <w:gridCol w:w="274"/>
        <w:gridCol w:w="1069"/>
      </w:tblGrid>
      <w:tr w:rsidR="00E50F5D" w:rsidRPr="0062556F" w14:paraId="4EF0F589" w14:textId="77777777" w:rsidTr="006F6BE5">
        <w:trPr>
          <w:tblHeader/>
        </w:trPr>
        <w:tc>
          <w:tcPr>
            <w:tcW w:w="2245" w:type="pct"/>
          </w:tcPr>
          <w:p w14:paraId="75D919B2" w14:textId="77777777" w:rsidR="00E50F5D" w:rsidRPr="0062556F" w:rsidRDefault="00693147" w:rsidP="00E5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br w:type="page"/>
            </w:r>
            <w:r w:rsidR="00E50F5D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34" w:type="pct"/>
            <w:gridSpan w:val="3"/>
          </w:tcPr>
          <w:p w14:paraId="24BBCA43" w14:textId="77777777" w:rsidR="00E50F5D" w:rsidRPr="0062556F" w:rsidRDefault="00E50F5D" w:rsidP="00E5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34B24E9" w14:textId="77777777" w:rsidR="00E50F5D" w:rsidRPr="0062556F" w:rsidRDefault="00E50F5D" w:rsidP="00E5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4D3DDCF" w14:textId="77777777" w:rsidR="00E50F5D" w:rsidRPr="0062556F" w:rsidRDefault="00E50F5D" w:rsidP="00E5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C4457" w:rsidRPr="0062556F" w14:paraId="7AE27921" w14:textId="77777777" w:rsidTr="006F6BE5">
        <w:trPr>
          <w:tblHeader/>
        </w:trPr>
        <w:tc>
          <w:tcPr>
            <w:tcW w:w="2245" w:type="pct"/>
          </w:tcPr>
          <w:p w14:paraId="0D087079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17CF946C" w14:textId="440B4CA9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117DAB22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D1AFE29" w14:textId="648FF5A9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2F953753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A78291F" w14:textId="2B061FE9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3ECE460E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A625EFB" w14:textId="7D710C09" w:rsidR="00BC4457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4F71CB76" w14:textId="77777777" w:rsidTr="006F6BE5">
        <w:trPr>
          <w:tblHeader/>
        </w:trPr>
        <w:tc>
          <w:tcPr>
            <w:tcW w:w="2245" w:type="pct"/>
          </w:tcPr>
          <w:p w14:paraId="5D4DDECC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5" w:type="pct"/>
            <w:gridSpan w:val="7"/>
          </w:tcPr>
          <w:p w14:paraId="0F692309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C4457" w:rsidRPr="0062556F" w14:paraId="31C895E8" w14:textId="77777777" w:rsidTr="006F6BE5">
        <w:tc>
          <w:tcPr>
            <w:tcW w:w="2245" w:type="pct"/>
          </w:tcPr>
          <w:p w14:paraId="5B975ABD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5880DB93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2748B37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C0D9DA4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655C32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88EA5CF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37BC028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5D877CB8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2F5" w:rsidRPr="0062556F" w14:paraId="4A5C6BB0" w14:textId="77777777" w:rsidTr="006F6BE5">
        <w:tc>
          <w:tcPr>
            <w:tcW w:w="2245" w:type="pct"/>
          </w:tcPr>
          <w:p w14:paraId="772BB0CE" w14:textId="7853ACC9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</w:tcPr>
          <w:p w14:paraId="622AD2A2" w14:textId="71AA5322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DF7E2D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BF83859" w14:textId="6D438AEB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968A6B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490DC8" w14:textId="2C9C2576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772F5">
              <w:rPr>
                <w:rFonts w:ascii="Angsana New" w:hAnsi="Angsana New" w:cs="Angsana New"/>
                <w:sz w:val="30"/>
                <w:szCs w:val="30"/>
              </w:rPr>
              <w:t>322,372</w:t>
            </w:r>
          </w:p>
        </w:tc>
        <w:tc>
          <w:tcPr>
            <w:tcW w:w="145" w:type="pct"/>
          </w:tcPr>
          <w:p w14:paraId="0BA25C25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EB5AA8A" w14:textId="42B0DD11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434,255</w:t>
            </w:r>
          </w:p>
        </w:tc>
      </w:tr>
      <w:tr w:rsidR="008772F5" w:rsidRPr="0062556F" w14:paraId="03479EFF" w14:textId="77777777" w:rsidTr="006F6BE5">
        <w:tc>
          <w:tcPr>
            <w:tcW w:w="2245" w:type="pct"/>
          </w:tcPr>
          <w:p w14:paraId="569C2D02" w14:textId="77777777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</w:tcPr>
          <w:p w14:paraId="4077790C" w14:textId="2E443A76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26B9A99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516C63C" w14:textId="533555FA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BFBFCB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82D99F9" w14:textId="7D55D955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772F5">
              <w:rPr>
                <w:rFonts w:ascii="Angsana New" w:hAnsi="Angsana New" w:cs="Angsana New"/>
                <w:sz w:val="30"/>
                <w:szCs w:val="30"/>
              </w:rPr>
              <w:t>173,219</w:t>
            </w:r>
          </w:p>
        </w:tc>
        <w:tc>
          <w:tcPr>
            <w:tcW w:w="145" w:type="pct"/>
          </w:tcPr>
          <w:p w14:paraId="3878CD62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D6BFFF9" w14:textId="161D9AF0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103,409</w:t>
            </w:r>
          </w:p>
        </w:tc>
      </w:tr>
      <w:tr w:rsidR="008772F5" w:rsidRPr="0062556F" w14:paraId="072A582F" w14:textId="77777777" w:rsidTr="00002896">
        <w:tc>
          <w:tcPr>
            <w:tcW w:w="2245" w:type="pct"/>
          </w:tcPr>
          <w:p w14:paraId="6DAB3E34" w14:textId="77777777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D7E391E" w14:textId="0A838521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E6217C7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4370C01" w14:textId="4030345B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D44C9D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C2376" w14:textId="617F9E4B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8772F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8394C98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93C3E2F" w14:textId="08CDA0CA" w:rsidR="008772F5" w:rsidRPr="0062556F" w:rsidRDefault="008772F5" w:rsidP="008772F5">
            <w:pPr>
              <w:pStyle w:val="acctfourfigures"/>
              <w:tabs>
                <w:tab w:val="clear" w:pos="765"/>
              </w:tabs>
              <w:spacing w:line="240" w:lineRule="atLeast"/>
              <w:ind w:right="-1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(163,234)</w:t>
            </w:r>
          </w:p>
        </w:tc>
      </w:tr>
      <w:tr w:rsidR="008772F5" w:rsidRPr="0062556F" w14:paraId="60E0784A" w14:textId="77777777" w:rsidTr="00002896">
        <w:tc>
          <w:tcPr>
            <w:tcW w:w="2245" w:type="pct"/>
          </w:tcPr>
          <w:p w14:paraId="7E85C502" w14:textId="68EDF372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6CE3D7EF" w14:textId="729708AB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BDFCF8D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42A4B6F" w14:textId="14556D6A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9CBADC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98C73" w14:textId="77E88C5E" w:rsidR="008772F5" w:rsidRPr="008772F5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72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495,591</w:t>
            </w:r>
          </w:p>
        </w:tc>
        <w:tc>
          <w:tcPr>
            <w:tcW w:w="145" w:type="pct"/>
          </w:tcPr>
          <w:p w14:paraId="214DDB71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42E8325A" w14:textId="539E1051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374,430</w:t>
            </w:r>
          </w:p>
        </w:tc>
      </w:tr>
      <w:tr w:rsidR="008772F5" w:rsidRPr="0062556F" w14:paraId="3B85FD2B" w14:textId="77777777" w:rsidTr="00002896">
        <w:tc>
          <w:tcPr>
            <w:tcW w:w="2245" w:type="pct"/>
          </w:tcPr>
          <w:p w14:paraId="1E73A7AB" w14:textId="77777777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5F41D77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pct"/>
          </w:tcPr>
          <w:p w14:paraId="111B4FFA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FD7D2F4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75C4D020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1A7154A3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14:paraId="08C8B22E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166854B2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772F5" w:rsidRPr="0062556F" w14:paraId="618B4AEE" w14:textId="77777777" w:rsidTr="006F6BE5">
        <w:tc>
          <w:tcPr>
            <w:tcW w:w="2245" w:type="pct"/>
          </w:tcPr>
          <w:p w14:paraId="1E4E1F8F" w14:textId="77777777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361D689F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1437408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3C70956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5BDE515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10A435A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1C69CC0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B784F69" w14:textId="77777777" w:rsidR="008772F5" w:rsidRPr="0062556F" w:rsidRDefault="008772F5" w:rsidP="0087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2F5" w:rsidRPr="0062556F" w14:paraId="229D5C16" w14:textId="77777777" w:rsidTr="00002896">
        <w:tc>
          <w:tcPr>
            <w:tcW w:w="2245" w:type="pct"/>
          </w:tcPr>
          <w:p w14:paraId="37C679DB" w14:textId="74526817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43DA7E4" w14:textId="672C4EB1" w:rsidR="008772F5" w:rsidRPr="0062556F" w:rsidRDefault="003B08E1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B08E1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5C5EADCB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73E2807" w14:textId="6958DBB3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4" w:type="pct"/>
          </w:tcPr>
          <w:p w14:paraId="669261DE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8C16CE0" w14:textId="1D043BAC" w:rsidR="008772F5" w:rsidRPr="0062556F" w:rsidRDefault="003B08E1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F7A7E14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943A1A7" w14:textId="34D8723F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72F5" w:rsidRPr="0062556F" w14:paraId="7342DFFD" w14:textId="77777777" w:rsidTr="00002896">
        <w:tc>
          <w:tcPr>
            <w:tcW w:w="2245" w:type="pct"/>
          </w:tcPr>
          <w:p w14:paraId="09E2785C" w14:textId="47AD339B" w:rsidR="008772F5" w:rsidRPr="0062556F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50301605" w14:textId="68214468" w:rsidR="008772F5" w:rsidRPr="0062556F" w:rsidRDefault="003B08E1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08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5FC9AB49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6BCF7D2" w14:textId="10F142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4" w:type="pct"/>
          </w:tcPr>
          <w:p w14:paraId="2A7C0723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732A8701" w14:textId="59A88DF5" w:rsidR="008772F5" w:rsidRPr="0062556F" w:rsidRDefault="003B08E1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8A2188" w14:textId="77777777" w:rsidR="008772F5" w:rsidRPr="0062556F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6B353519" w14:textId="6EA3BC98" w:rsidR="008772F5" w:rsidRPr="0062556F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8772F5" w:rsidRPr="0062556F" w14:paraId="307A5E95" w14:textId="77777777" w:rsidTr="00002896">
        <w:tc>
          <w:tcPr>
            <w:tcW w:w="2245" w:type="pct"/>
          </w:tcPr>
          <w:p w14:paraId="55BEA377" w14:textId="77777777" w:rsidR="008772F5" w:rsidRPr="00FE5D87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D91F7E8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3E0336F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3B21ECFC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F8D5A36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CCA9B38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3B15F67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6A5C4C3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72F5" w:rsidRPr="0062556F" w14:paraId="33E86E6F" w14:textId="77777777" w:rsidTr="00FE5D87">
        <w:tc>
          <w:tcPr>
            <w:tcW w:w="2245" w:type="pct"/>
          </w:tcPr>
          <w:p w14:paraId="6CA7FEC1" w14:textId="1412DAB7" w:rsidR="008772F5" w:rsidRPr="00FE5D87" w:rsidRDefault="008772F5" w:rsidP="0087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5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รวมเงินให้กู้ยืมระยะยาว</w:t>
            </w:r>
          </w:p>
        </w:tc>
        <w:tc>
          <w:tcPr>
            <w:tcW w:w="571" w:type="pct"/>
          </w:tcPr>
          <w:p w14:paraId="03E52761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924720F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638574E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A7A2B78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BE27628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9DBB505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CBC6E84" w14:textId="77777777" w:rsidR="008772F5" w:rsidRPr="00FE5D87" w:rsidRDefault="008772F5" w:rsidP="008772F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08E1" w:rsidRPr="0062556F" w14:paraId="5117D0D8" w14:textId="77777777" w:rsidTr="00FE5D87">
        <w:tc>
          <w:tcPr>
            <w:tcW w:w="2245" w:type="pct"/>
          </w:tcPr>
          <w:p w14:paraId="0B597E0B" w14:textId="20EE5AE1" w:rsidR="003B08E1" w:rsidRPr="0062556F" w:rsidRDefault="003B08E1" w:rsidP="003B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71" w:type="pct"/>
            <w:shd w:val="clear" w:color="auto" w:fill="auto"/>
          </w:tcPr>
          <w:p w14:paraId="03452612" w14:textId="10DAE20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B08E1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0ED22B40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D1FE42" w14:textId="3D71DB3F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4" w:type="pct"/>
          </w:tcPr>
          <w:p w14:paraId="261409D0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9C93040" w14:textId="3F8868B0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B08E1">
              <w:rPr>
                <w:rFonts w:ascii="Angsana New" w:hAnsi="Angsana New" w:cs="Angsana New"/>
                <w:sz w:val="30"/>
                <w:szCs w:val="30"/>
              </w:rPr>
              <w:t>322,372</w:t>
            </w:r>
          </w:p>
        </w:tc>
        <w:tc>
          <w:tcPr>
            <w:tcW w:w="145" w:type="pct"/>
          </w:tcPr>
          <w:p w14:paraId="664CF039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A8A6E8" w14:textId="45520501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434,255</w:t>
            </w:r>
          </w:p>
        </w:tc>
      </w:tr>
      <w:tr w:rsidR="003B08E1" w:rsidRPr="0062556F" w14:paraId="053AF5EB" w14:textId="77777777" w:rsidTr="006F6BE5">
        <w:tc>
          <w:tcPr>
            <w:tcW w:w="2245" w:type="pct"/>
          </w:tcPr>
          <w:p w14:paraId="19B3E203" w14:textId="77777777" w:rsidR="003B08E1" w:rsidRPr="0062556F" w:rsidRDefault="003B08E1" w:rsidP="003B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  <w:shd w:val="clear" w:color="auto" w:fill="auto"/>
          </w:tcPr>
          <w:p w14:paraId="24F24404" w14:textId="35EB8B39" w:rsidR="003B08E1" w:rsidRPr="0062556F" w:rsidRDefault="003B08E1" w:rsidP="003B08E1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D280665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38A52B2" w14:textId="53F4E57D" w:rsidR="003B08E1" w:rsidRPr="0062556F" w:rsidRDefault="003B08E1" w:rsidP="003B08E1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932FD5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59EEEEB" w14:textId="6F24F02A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B08E1">
              <w:rPr>
                <w:rFonts w:ascii="Angsana New" w:hAnsi="Angsana New" w:cs="Angsana New"/>
                <w:sz w:val="30"/>
                <w:szCs w:val="30"/>
              </w:rPr>
              <w:t>173,219</w:t>
            </w:r>
          </w:p>
        </w:tc>
        <w:tc>
          <w:tcPr>
            <w:tcW w:w="145" w:type="pct"/>
          </w:tcPr>
          <w:p w14:paraId="1D40A6FB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452BD74" w14:textId="7696D133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103,409</w:t>
            </w:r>
          </w:p>
        </w:tc>
      </w:tr>
      <w:tr w:rsidR="003B08E1" w:rsidRPr="0062556F" w14:paraId="51E8AEAD" w14:textId="77777777" w:rsidTr="00C454E2">
        <w:tc>
          <w:tcPr>
            <w:tcW w:w="2245" w:type="pct"/>
          </w:tcPr>
          <w:p w14:paraId="41F8E5A1" w14:textId="77777777" w:rsidR="003B08E1" w:rsidRPr="0062556F" w:rsidRDefault="003B08E1" w:rsidP="003B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048E203E" w14:textId="4DBA8BF3" w:rsidR="003B08E1" w:rsidRPr="0062556F" w:rsidRDefault="003B08E1" w:rsidP="003B08E1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B779A54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685E03" w14:textId="7514D1EF" w:rsidR="003B08E1" w:rsidRPr="0062556F" w:rsidRDefault="003B08E1" w:rsidP="003B08E1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EB563B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7F7AB" w14:textId="771E7F5A" w:rsidR="003B08E1" w:rsidRPr="0062556F" w:rsidRDefault="003B08E1" w:rsidP="003B08E1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3B08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8C5139D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B8E6C96" w14:textId="12E48991" w:rsidR="003B08E1" w:rsidRPr="0062556F" w:rsidRDefault="003B08E1" w:rsidP="003B08E1">
            <w:pPr>
              <w:pStyle w:val="acctfourfigures"/>
              <w:tabs>
                <w:tab w:val="clear" w:pos="765"/>
              </w:tabs>
              <w:spacing w:line="240" w:lineRule="atLeast"/>
              <w:ind w:right="-1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(163,234)</w:t>
            </w:r>
          </w:p>
        </w:tc>
      </w:tr>
      <w:tr w:rsidR="003B08E1" w:rsidRPr="0062556F" w14:paraId="5D80C2B8" w14:textId="77777777" w:rsidTr="00C454E2">
        <w:tc>
          <w:tcPr>
            <w:tcW w:w="2245" w:type="pct"/>
          </w:tcPr>
          <w:p w14:paraId="66820A2C" w14:textId="053CCD4F" w:rsidR="003B08E1" w:rsidRPr="0062556F" w:rsidRDefault="003B08E1" w:rsidP="003B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D2655" w14:textId="670A60D8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08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4A445761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AD90F89" w14:textId="3AC6C2BF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4" w:type="pct"/>
          </w:tcPr>
          <w:p w14:paraId="3435D8CE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B2F1B" w14:textId="6808A8E3" w:rsidR="003B08E1" w:rsidRPr="003B08E1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08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495,591</w:t>
            </w:r>
          </w:p>
        </w:tc>
        <w:tc>
          <w:tcPr>
            <w:tcW w:w="145" w:type="pct"/>
          </w:tcPr>
          <w:p w14:paraId="5DDAD13C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E99CE01" w14:textId="647E32DA" w:rsidR="003B08E1" w:rsidRPr="0062556F" w:rsidRDefault="003B08E1" w:rsidP="003B08E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374,430</w:t>
            </w:r>
          </w:p>
        </w:tc>
      </w:tr>
    </w:tbl>
    <w:p w14:paraId="2FBAFC30" w14:textId="77777777" w:rsidR="00203E66" w:rsidRPr="006F6BE5" w:rsidRDefault="00203E66" w:rsidP="0009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  <w:cs/>
        </w:rPr>
      </w:pPr>
    </w:p>
    <w:tbl>
      <w:tblPr>
        <w:tblW w:w="944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3"/>
        <w:gridCol w:w="1085"/>
        <w:gridCol w:w="272"/>
        <w:gridCol w:w="1174"/>
        <w:gridCol w:w="270"/>
        <w:gridCol w:w="1068"/>
        <w:gridCol w:w="270"/>
        <w:gridCol w:w="1077"/>
      </w:tblGrid>
      <w:tr w:rsidR="00814138" w:rsidRPr="0062556F" w14:paraId="3C5659CF" w14:textId="77777777" w:rsidTr="0021018B">
        <w:tc>
          <w:tcPr>
            <w:tcW w:w="2240" w:type="pct"/>
          </w:tcPr>
          <w:p w14:paraId="06A5F245" w14:textId="56A4EEFE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  <w:r w:rsidR="0021018B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74" w:type="pct"/>
          </w:tcPr>
          <w:p w14:paraId="274BF392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7CBEBDA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523CC6E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6687AE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D6FF161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8C07E7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491817D0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08E1" w:rsidRPr="0062556F" w14:paraId="10EB50C9" w14:textId="77777777" w:rsidTr="00C454E2">
        <w:tc>
          <w:tcPr>
            <w:tcW w:w="2240" w:type="pct"/>
          </w:tcPr>
          <w:p w14:paraId="1A826915" w14:textId="08C97B75" w:rsidR="003B08E1" w:rsidRPr="0062556F" w:rsidRDefault="003B08E1" w:rsidP="003B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สาม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574" w:type="pct"/>
            <w:vAlign w:val="bottom"/>
          </w:tcPr>
          <w:p w14:paraId="18061749" w14:textId="10F33B7A" w:rsidR="003B08E1" w:rsidRPr="00BB2B75" w:rsidRDefault="00CF2FA2" w:rsidP="003B08E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B7F807" w14:textId="77777777" w:rsidR="003B08E1" w:rsidRPr="00BB2B75" w:rsidRDefault="003B08E1" w:rsidP="003B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8B2FA55" w14:textId="5871B15B" w:rsidR="003B08E1" w:rsidRPr="00BB2B75" w:rsidRDefault="003B08E1" w:rsidP="003B08E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BB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53A8E43" w14:textId="77777777" w:rsidR="003B08E1" w:rsidRPr="00BB2B75" w:rsidRDefault="003B08E1" w:rsidP="003B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2704BB9" w14:textId="7D626B58" w:rsidR="003B08E1" w:rsidRPr="00BB2B75" w:rsidRDefault="003B08E1" w:rsidP="003B08E1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2B75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143" w:type="pct"/>
          </w:tcPr>
          <w:p w14:paraId="1915D891" w14:textId="77777777" w:rsidR="003B08E1" w:rsidRPr="00BB2B75" w:rsidRDefault="003B08E1" w:rsidP="003B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7621FCC7" w14:textId="548E728D" w:rsidR="003B08E1" w:rsidRPr="00BB2B75" w:rsidRDefault="003B08E1" w:rsidP="003B08E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2B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08E1" w:rsidRPr="0062556F" w14:paraId="6D898B69" w14:textId="77777777" w:rsidTr="00C454E2">
        <w:tc>
          <w:tcPr>
            <w:tcW w:w="2240" w:type="pct"/>
          </w:tcPr>
          <w:p w14:paraId="57C02C78" w14:textId="5CB6F371" w:rsidR="003B08E1" w:rsidRPr="0062556F" w:rsidRDefault="003B08E1" w:rsidP="003B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งวดเก้า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574" w:type="pct"/>
            <w:vAlign w:val="bottom"/>
          </w:tcPr>
          <w:p w14:paraId="0276E25F" w14:textId="329C5C68" w:rsidR="003B08E1" w:rsidRPr="0062556F" w:rsidRDefault="00CF2FA2" w:rsidP="003B08E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5D703C5" w14:textId="77777777" w:rsidR="003B08E1" w:rsidRPr="0062556F" w:rsidRDefault="003B08E1" w:rsidP="003B08E1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21" w:type="pct"/>
          </w:tcPr>
          <w:p w14:paraId="44B86B52" w14:textId="1CADD9EF" w:rsidR="003B08E1" w:rsidRPr="0062556F" w:rsidRDefault="003B08E1" w:rsidP="003B08E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1F9EF98" w14:textId="77777777" w:rsidR="003B08E1" w:rsidRPr="0062556F" w:rsidRDefault="003B08E1" w:rsidP="003B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C698D03" w14:textId="43BCF94B" w:rsidR="003B08E1" w:rsidRPr="0062556F" w:rsidRDefault="003B08E1" w:rsidP="003B08E1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2FA2">
              <w:rPr>
                <w:rFonts w:ascii="Angsana New" w:hAnsi="Angsana New" w:cs="Angsana New"/>
                <w:sz w:val="30"/>
                <w:szCs w:val="30"/>
              </w:rPr>
              <w:t>1,319</w:t>
            </w:r>
          </w:p>
        </w:tc>
        <w:tc>
          <w:tcPr>
            <w:tcW w:w="143" w:type="pct"/>
          </w:tcPr>
          <w:p w14:paraId="18536A0F" w14:textId="77777777" w:rsidR="003B08E1" w:rsidRPr="0062556F" w:rsidRDefault="003B08E1" w:rsidP="003B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3187D3E" w14:textId="77CD650F" w:rsidR="003B08E1" w:rsidRPr="0062556F" w:rsidRDefault="003B08E1" w:rsidP="003B08E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0B63DD2" w14:textId="7C3B7719" w:rsidR="00814138" w:rsidRDefault="00814138" w:rsidP="0009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105504A1" w14:textId="77777777" w:rsidR="00814138" w:rsidRDefault="00814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2"/>
        <w:gridCol w:w="1079"/>
        <w:gridCol w:w="295"/>
        <w:gridCol w:w="1102"/>
        <w:gridCol w:w="266"/>
        <w:gridCol w:w="1130"/>
        <w:gridCol w:w="246"/>
        <w:gridCol w:w="1100"/>
      </w:tblGrid>
      <w:tr w:rsidR="00E346A2" w:rsidRPr="0062556F" w14:paraId="319FF355" w14:textId="77777777" w:rsidTr="00814138">
        <w:tc>
          <w:tcPr>
            <w:tcW w:w="2239" w:type="pct"/>
          </w:tcPr>
          <w:p w14:paraId="7A348124" w14:textId="77777777" w:rsidR="000913ED" w:rsidRPr="0062556F" w:rsidRDefault="00A91D6F" w:rsidP="000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  <w:r w:rsidR="00C81AD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C81AD7" w:rsidRPr="0062556F">
              <w:rPr>
                <w:rFonts w:ascii="Angsana New" w:hAnsi="Angsana New" w:cs="Angsana New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310" w:type="pct"/>
            <w:gridSpan w:val="3"/>
          </w:tcPr>
          <w:p w14:paraId="4B4B432E" w14:textId="77777777" w:rsidR="000913ED" w:rsidRPr="0062556F" w:rsidRDefault="000913ED" w:rsidP="0009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15D145A" w14:textId="77777777" w:rsidR="000913ED" w:rsidRPr="0062556F" w:rsidRDefault="000913ED" w:rsidP="000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0AE295F8" w14:textId="77777777" w:rsidR="000913ED" w:rsidRPr="0062556F" w:rsidRDefault="000913ED" w:rsidP="0009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6A8" w:rsidRPr="0062556F" w14:paraId="33A9CC7E" w14:textId="77777777" w:rsidTr="00814138">
        <w:tc>
          <w:tcPr>
            <w:tcW w:w="2239" w:type="pct"/>
          </w:tcPr>
          <w:p w14:paraId="6046CC1C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7112BE9" w14:textId="0B85A673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56" w:type="pct"/>
          </w:tcPr>
          <w:p w14:paraId="08CE460A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61B08B" w14:textId="59E327B6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7ABEA633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EFAED55" w14:textId="7A9F993E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</w:tcPr>
          <w:p w14:paraId="7B6FCAFD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CB4885" w14:textId="4D0AB01B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36A8" w:rsidRPr="0062556F" w14:paraId="79B825FC" w14:textId="77777777" w:rsidTr="00814138">
        <w:tc>
          <w:tcPr>
            <w:tcW w:w="2239" w:type="pct"/>
          </w:tcPr>
          <w:p w14:paraId="1416BDC4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77AC053" w14:textId="75133831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</w:tcPr>
          <w:p w14:paraId="4B310BDD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A103B7" w14:textId="7E1D8CB7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43184292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4BEB2A2" w14:textId="3FEF1008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72D7B14A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B945D0" w14:textId="4C209528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01320D88" w14:textId="77777777" w:rsidTr="00814138">
        <w:tc>
          <w:tcPr>
            <w:tcW w:w="2239" w:type="pct"/>
          </w:tcPr>
          <w:p w14:paraId="28962431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1" w:type="pct"/>
            <w:gridSpan w:val="7"/>
          </w:tcPr>
          <w:p w14:paraId="22F73828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374F" w:rsidRPr="0062556F" w14:paraId="4350CCC4" w14:textId="77777777" w:rsidTr="00814138">
        <w:tc>
          <w:tcPr>
            <w:tcW w:w="2239" w:type="pct"/>
          </w:tcPr>
          <w:p w14:paraId="783DDA51" w14:textId="77777777" w:rsidR="0016374F" w:rsidRPr="0062556F" w:rsidRDefault="0016374F" w:rsidP="0016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7ED534E" w14:textId="408C37B8" w:rsidR="0016374F" w:rsidRPr="0016374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637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6A1C2B5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B77ED5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8898C7E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DF92D1" w14:textId="3A7CEFFD" w:rsidR="0016374F" w:rsidRPr="0016374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30" w:type="pct"/>
          </w:tcPr>
          <w:p w14:paraId="7F103BFB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CDA0724" w14:textId="04B2669D" w:rsidR="0016374F" w:rsidRPr="0062556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  <w:r w:rsidR="0016374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740</w:t>
            </w:r>
          </w:p>
        </w:tc>
      </w:tr>
      <w:tr w:rsidR="0016374F" w:rsidRPr="0062556F" w14:paraId="583A544D" w14:textId="77777777" w:rsidTr="00814138">
        <w:tc>
          <w:tcPr>
            <w:tcW w:w="2239" w:type="pct"/>
          </w:tcPr>
          <w:p w14:paraId="0DCC4922" w14:textId="77777777" w:rsidR="0016374F" w:rsidRPr="0062556F" w:rsidRDefault="0016374F" w:rsidP="0016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71" w:type="pct"/>
          </w:tcPr>
          <w:p w14:paraId="711E4D3A" w14:textId="268809B2" w:rsidR="0016374F" w:rsidRPr="0016374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56" w:type="pct"/>
          </w:tcPr>
          <w:p w14:paraId="3285ACE5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46ACB9" w14:textId="267AF1DF" w:rsidR="0016374F" w:rsidRPr="0062556F" w:rsidRDefault="006E763D" w:rsidP="0016374F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9" w:right="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6374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036</w:t>
            </w:r>
          </w:p>
        </w:tc>
        <w:tc>
          <w:tcPr>
            <w:tcW w:w="141" w:type="pct"/>
          </w:tcPr>
          <w:p w14:paraId="2B5D25C0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F7E09D9" w14:textId="37F73D89" w:rsidR="0016374F" w:rsidRPr="0016374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30" w:type="pct"/>
          </w:tcPr>
          <w:p w14:paraId="114C8E2B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0F6D446" w14:textId="1CC88FBC" w:rsidR="0016374F" w:rsidRPr="0062556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6374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031</w:t>
            </w:r>
          </w:p>
        </w:tc>
      </w:tr>
      <w:tr w:rsidR="0016374F" w:rsidRPr="0062556F" w14:paraId="1EAB9528" w14:textId="77777777" w:rsidTr="00814138">
        <w:tc>
          <w:tcPr>
            <w:tcW w:w="2239" w:type="pct"/>
          </w:tcPr>
          <w:p w14:paraId="50C0E3C4" w14:textId="77777777" w:rsidR="0016374F" w:rsidRPr="0062556F" w:rsidRDefault="0016374F" w:rsidP="0016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1" w:type="pct"/>
          </w:tcPr>
          <w:p w14:paraId="12EEAF39" w14:textId="31E45507" w:rsidR="0016374F" w:rsidRPr="0016374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637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9C4C917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D6357B7" w14:textId="7CEC4E61" w:rsidR="0016374F" w:rsidRPr="0062556F" w:rsidRDefault="006E763D" w:rsidP="0016374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9" w:right="60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</w:tcPr>
          <w:p w14:paraId="2728D196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3FD339E" w14:textId="6802580C" w:rsidR="0016374F" w:rsidRPr="0016374F" w:rsidRDefault="0016374F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374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03B22339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FDE79E" w14:textId="45F8B637" w:rsidR="0016374F" w:rsidRPr="0062556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16374F" w:rsidRPr="0062556F" w14:paraId="652849BE" w14:textId="77777777" w:rsidTr="00C454E2">
        <w:tc>
          <w:tcPr>
            <w:tcW w:w="2239" w:type="pct"/>
          </w:tcPr>
          <w:p w14:paraId="3785E391" w14:textId="77777777" w:rsidR="0016374F" w:rsidRPr="0062556F" w:rsidRDefault="0016374F" w:rsidP="0016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808D2" w14:textId="6DE713CF" w:rsidR="0016374F" w:rsidRPr="0016374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6" w:type="pct"/>
          </w:tcPr>
          <w:p w14:paraId="65F71D47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2B2773" w14:textId="62ED92B0" w:rsidR="0016374F" w:rsidRPr="0062556F" w:rsidRDefault="006E763D" w:rsidP="0016374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9" w:right="60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1" w:type="pct"/>
          </w:tcPr>
          <w:p w14:paraId="16954DE2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9882D" w14:textId="3CF8C024" w:rsidR="0016374F" w:rsidRPr="0016374F" w:rsidRDefault="0016374F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374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4C4A2593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82" w:type="pct"/>
          </w:tcPr>
          <w:p w14:paraId="539062BA" w14:textId="63F55552" w:rsidR="0016374F" w:rsidRPr="0062556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696</w:t>
            </w:r>
          </w:p>
        </w:tc>
      </w:tr>
      <w:tr w:rsidR="0016374F" w:rsidRPr="0062556F" w14:paraId="77D65D9D" w14:textId="77777777" w:rsidTr="00C454E2">
        <w:tc>
          <w:tcPr>
            <w:tcW w:w="2239" w:type="pct"/>
          </w:tcPr>
          <w:p w14:paraId="55A1E580" w14:textId="77777777" w:rsidR="0016374F" w:rsidRPr="0062556F" w:rsidRDefault="0016374F" w:rsidP="0016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E336C" w14:textId="3709ECF1" w:rsidR="0016374F" w:rsidRPr="0016374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967</w:t>
            </w:r>
          </w:p>
        </w:tc>
        <w:tc>
          <w:tcPr>
            <w:tcW w:w="156" w:type="pct"/>
          </w:tcPr>
          <w:p w14:paraId="53377A7E" w14:textId="77777777" w:rsidR="0016374F" w:rsidRPr="0062556F" w:rsidRDefault="0016374F" w:rsidP="0016374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2631FD3" w14:textId="6A16DA56" w:rsidR="0016374F" w:rsidRPr="0062556F" w:rsidRDefault="006E763D" w:rsidP="0016374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9" w:right="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16374F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738</w:t>
            </w:r>
          </w:p>
        </w:tc>
        <w:tc>
          <w:tcPr>
            <w:tcW w:w="141" w:type="pct"/>
          </w:tcPr>
          <w:p w14:paraId="7FC89247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A0A993" w14:textId="4A1DDBDF" w:rsidR="0016374F" w:rsidRPr="0016374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990</w:t>
            </w:r>
          </w:p>
        </w:tc>
        <w:tc>
          <w:tcPr>
            <w:tcW w:w="130" w:type="pct"/>
          </w:tcPr>
          <w:p w14:paraId="4A9648F0" w14:textId="77777777" w:rsidR="0016374F" w:rsidRPr="0062556F" w:rsidRDefault="0016374F" w:rsidP="0016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279058B" w14:textId="17F2EFFF" w:rsidR="0016374F" w:rsidRPr="0062556F" w:rsidRDefault="006E763D" w:rsidP="001637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</w:t>
            </w:r>
            <w:r w:rsidR="0016374F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469</w:t>
            </w:r>
          </w:p>
        </w:tc>
      </w:tr>
    </w:tbl>
    <w:p w14:paraId="2764E1BA" w14:textId="187014E7" w:rsidR="00875EAC" w:rsidRDefault="0087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4"/>
        <w:gridCol w:w="1109"/>
        <w:gridCol w:w="295"/>
        <w:gridCol w:w="1096"/>
        <w:gridCol w:w="266"/>
        <w:gridCol w:w="1130"/>
        <w:gridCol w:w="246"/>
        <w:gridCol w:w="1074"/>
      </w:tblGrid>
      <w:tr w:rsidR="001E3890" w:rsidRPr="0062556F" w14:paraId="7944BFCE" w14:textId="77777777" w:rsidTr="006836A8">
        <w:tc>
          <w:tcPr>
            <w:tcW w:w="2240" w:type="pct"/>
          </w:tcPr>
          <w:p w14:paraId="20A4F9AE" w14:textId="77777777" w:rsidR="001E3890" w:rsidRPr="0062556F" w:rsidRDefault="003230B5" w:rsidP="002F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="001E3890" w:rsidRPr="0062556F">
              <w:rPr>
                <w:rFonts w:ascii="Angsana New" w:hAnsi="Angsana New" w:cs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เงินปันผลค้างจ่าย</w:t>
            </w:r>
            <w:r w:rsidR="001E3890" w:rsidRPr="0062556F">
              <w:rPr>
                <w:rFonts w:ascii="Angsana New" w:hAnsi="Angsana New" w:cs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1323" w:type="pct"/>
            <w:gridSpan w:val="3"/>
          </w:tcPr>
          <w:p w14:paraId="740B4546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F6D900E" w14:textId="77777777" w:rsidR="001E3890" w:rsidRPr="0062556F" w:rsidRDefault="001E3890" w:rsidP="002F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93C4C37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6A8" w:rsidRPr="0062556F" w14:paraId="1FE43542" w14:textId="77777777" w:rsidTr="006836A8">
        <w:tc>
          <w:tcPr>
            <w:tcW w:w="2240" w:type="pct"/>
          </w:tcPr>
          <w:p w14:paraId="5D7F3C44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537F569" w14:textId="78B5D510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56" w:type="pct"/>
          </w:tcPr>
          <w:p w14:paraId="7ECEAEE2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180A1D" w14:textId="1899B070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6748D7AB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086B2DB" w14:textId="2A66E3D6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</w:tcPr>
          <w:p w14:paraId="7A885F6F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CC22A78" w14:textId="6FB1F790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36A8" w:rsidRPr="0062556F" w14:paraId="3A249317" w14:textId="77777777" w:rsidTr="006836A8">
        <w:tc>
          <w:tcPr>
            <w:tcW w:w="2240" w:type="pct"/>
          </w:tcPr>
          <w:p w14:paraId="10DBDB87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D818682" w14:textId="11EE4CF2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</w:tcPr>
          <w:p w14:paraId="4D121978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A67EE2E" w14:textId="0BFF4918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10292F88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7113F90" w14:textId="35416C7C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0BC031E9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476CC4" w14:textId="2B4BB89E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E3890" w:rsidRPr="0062556F" w14:paraId="1AEEBE20" w14:textId="77777777" w:rsidTr="006836A8">
        <w:tc>
          <w:tcPr>
            <w:tcW w:w="2240" w:type="pct"/>
          </w:tcPr>
          <w:p w14:paraId="282BA4CF" w14:textId="77777777" w:rsidR="001E3890" w:rsidRPr="0062556F" w:rsidRDefault="001E3890" w:rsidP="002F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0" w:type="pct"/>
            <w:gridSpan w:val="7"/>
          </w:tcPr>
          <w:p w14:paraId="2D5E6FAB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1E4" w:rsidRPr="0062556F" w14:paraId="1DC2BC8E" w14:textId="77777777" w:rsidTr="006836A8">
        <w:tc>
          <w:tcPr>
            <w:tcW w:w="2240" w:type="pct"/>
          </w:tcPr>
          <w:p w14:paraId="5400A4A5" w14:textId="77777777" w:rsidR="004351E4" w:rsidRPr="0062556F" w:rsidRDefault="004351E4" w:rsidP="004351E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กรรมการ</w:t>
            </w:r>
          </w:p>
        </w:tc>
        <w:tc>
          <w:tcPr>
            <w:tcW w:w="587" w:type="pct"/>
          </w:tcPr>
          <w:p w14:paraId="37B931AC" w14:textId="3D9574F5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56B36442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B1A0A79" w14:textId="0C8608D1" w:rsidR="004351E4" w:rsidRPr="0062556F" w:rsidRDefault="006E763D" w:rsidP="004351E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9" w:right="14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962</w:t>
            </w:r>
          </w:p>
        </w:tc>
        <w:tc>
          <w:tcPr>
            <w:tcW w:w="141" w:type="pct"/>
          </w:tcPr>
          <w:p w14:paraId="71109D45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56E4DB0" w14:textId="43C3BA60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A728E4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ED85F0A" w14:textId="43138491" w:rsidR="004351E4" w:rsidRPr="0062556F" w:rsidRDefault="006E763D" w:rsidP="004351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80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962</w:t>
            </w:r>
          </w:p>
        </w:tc>
      </w:tr>
      <w:tr w:rsidR="004351E4" w:rsidRPr="0062556F" w14:paraId="025C913D" w14:textId="77777777" w:rsidTr="006836A8">
        <w:tc>
          <w:tcPr>
            <w:tcW w:w="2240" w:type="pct"/>
          </w:tcPr>
          <w:p w14:paraId="52C856B9" w14:textId="77777777" w:rsidR="004351E4" w:rsidRPr="0062556F" w:rsidRDefault="004351E4" w:rsidP="004351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</w:tcPr>
          <w:p w14:paraId="6AB3C774" w14:textId="142BB075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0DF79B97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F18994A" w14:textId="1F650D5B" w:rsidR="004351E4" w:rsidRPr="0062556F" w:rsidRDefault="006E763D" w:rsidP="004351E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9" w:right="14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41" w:type="pct"/>
          </w:tcPr>
          <w:p w14:paraId="1DBD96E2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21E44" w14:textId="6B6A2491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25FD917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2181EA5" w14:textId="1FBED81E" w:rsidR="004351E4" w:rsidRPr="0062556F" w:rsidRDefault="006E763D" w:rsidP="004351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80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</w:tr>
      <w:tr w:rsidR="004351E4" w:rsidRPr="0062556F" w14:paraId="48CBFB8E" w14:textId="77777777" w:rsidTr="006836A8">
        <w:tc>
          <w:tcPr>
            <w:tcW w:w="2240" w:type="pct"/>
          </w:tcPr>
          <w:p w14:paraId="343C76DA" w14:textId="77777777" w:rsidR="004351E4" w:rsidRPr="0062556F" w:rsidRDefault="004351E4" w:rsidP="004351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0EA84AB0" w14:textId="357A58D5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94602F9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DECFDC6" w14:textId="7390FCCE" w:rsidR="004351E4" w:rsidRPr="0062556F" w:rsidRDefault="006E763D" w:rsidP="004351E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9" w:right="14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</w:p>
        </w:tc>
        <w:tc>
          <w:tcPr>
            <w:tcW w:w="141" w:type="pct"/>
          </w:tcPr>
          <w:p w14:paraId="47D05D4F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F988B60" w14:textId="67958035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279607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69" w:type="pct"/>
          </w:tcPr>
          <w:p w14:paraId="1BB34E35" w14:textId="48BAC7CA" w:rsidR="004351E4" w:rsidRPr="0062556F" w:rsidRDefault="006E763D" w:rsidP="004351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80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</w:p>
        </w:tc>
      </w:tr>
      <w:tr w:rsidR="004351E4" w:rsidRPr="0062556F" w14:paraId="56519336" w14:textId="77777777" w:rsidTr="006836A8">
        <w:tc>
          <w:tcPr>
            <w:tcW w:w="2240" w:type="pct"/>
          </w:tcPr>
          <w:p w14:paraId="547E482F" w14:textId="77777777" w:rsidR="004351E4" w:rsidRPr="0062556F" w:rsidRDefault="004351E4" w:rsidP="0043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BA40580" w14:textId="3AA74F35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2E73AB7C" w14:textId="77777777" w:rsidR="004351E4" w:rsidRPr="0062556F" w:rsidRDefault="004351E4" w:rsidP="004351E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6867F6D" w14:textId="25A5F631" w:rsidR="004351E4" w:rsidRPr="0062556F" w:rsidRDefault="006E763D" w:rsidP="004351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19"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4351E4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126</w:t>
            </w:r>
          </w:p>
        </w:tc>
        <w:tc>
          <w:tcPr>
            <w:tcW w:w="141" w:type="pct"/>
          </w:tcPr>
          <w:p w14:paraId="10D3481A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481B636" w14:textId="0D61660A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F37E1E6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DE21BCF" w14:textId="0B5235F1" w:rsidR="004351E4" w:rsidRPr="0062556F" w:rsidRDefault="006E763D" w:rsidP="004351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4351E4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126</w:t>
            </w:r>
          </w:p>
        </w:tc>
      </w:tr>
    </w:tbl>
    <w:p w14:paraId="1289759B" w14:textId="001D9076" w:rsidR="001E3890" w:rsidRPr="0062556F" w:rsidRDefault="001E3890">
      <w:pPr>
        <w:rPr>
          <w:rFonts w:ascii="Angsana New" w:hAnsi="Angsana New" w:cs="Angsana New"/>
          <w:sz w:val="30"/>
          <w:szCs w:val="30"/>
        </w:rPr>
      </w:pPr>
    </w:p>
    <w:tbl>
      <w:tblPr>
        <w:tblW w:w="943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47"/>
        <w:gridCol w:w="905"/>
        <w:gridCol w:w="264"/>
        <w:gridCol w:w="817"/>
        <w:gridCol w:w="1074"/>
        <w:gridCol w:w="264"/>
        <w:gridCol w:w="1172"/>
        <w:gridCol w:w="264"/>
        <w:gridCol w:w="1084"/>
        <w:gridCol w:w="264"/>
        <w:gridCol w:w="1084"/>
      </w:tblGrid>
      <w:tr w:rsidR="00734AA8" w:rsidRPr="0062556F" w14:paraId="053F1F37" w14:textId="77777777" w:rsidTr="00BE23CB">
        <w:tc>
          <w:tcPr>
            <w:tcW w:w="1190" w:type="pct"/>
            <w:hideMark/>
          </w:tcPr>
          <w:p w14:paraId="5FC75B6C" w14:textId="0616DF24" w:rsidR="00734AA8" w:rsidRPr="0062556F" w:rsidRDefault="00BD5CD2" w:rsidP="00DF455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52" w:type="pct"/>
            <w:gridSpan w:val="3"/>
            <w:hideMark/>
          </w:tcPr>
          <w:p w14:paraId="7E0B348B" w14:textId="77777777" w:rsidR="00734AA8" w:rsidRPr="0062556F" w:rsidRDefault="00734AA8" w:rsidP="00DF455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30" w:type="pct"/>
            <w:gridSpan w:val="3"/>
            <w:hideMark/>
          </w:tcPr>
          <w:p w14:paraId="0EEBB16F" w14:textId="77777777" w:rsidR="00734AA8" w:rsidRPr="0062556F" w:rsidRDefault="00734AA8" w:rsidP="00DF455C">
            <w:pPr>
              <w:pStyle w:val="BodyText"/>
              <w:spacing w:after="0" w:line="380" w:lineRule="exact"/>
              <w:ind w:left="-113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302A966" w14:textId="77777777" w:rsidR="00734AA8" w:rsidRPr="0062556F" w:rsidRDefault="00734AA8" w:rsidP="00DF455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hideMark/>
          </w:tcPr>
          <w:p w14:paraId="182958C4" w14:textId="77777777" w:rsidR="00734AA8" w:rsidRPr="0062556F" w:rsidRDefault="00734AA8" w:rsidP="00DF455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6A8" w:rsidRPr="0062556F" w14:paraId="0F6DF063" w14:textId="77777777" w:rsidTr="00BE23CB">
        <w:tc>
          <w:tcPr>
            <w:tcW w:w="1190" w:type="pct"/>
          </w:tcPr>
          <w:p w14:paraId="619D3A73" w14:textId="77777777" w:rsidR="006836A8" w:rsidRPr="0062556F" w:rsidRDefault="006836A8" w:rsidP="006836A8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</w:tcPr>
          <w:p w14:paraId="67D833D4" w14:textId="77777777" w:rsidR="006836A8" w:rsidRPr="0062556F" w:rsidRDefault="006836A8" w:rsidP="006836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C4934FD" w14:textId="77777777" w:rsidR="006836A8" w:rsidRPr="0062556F" w:rsidRDefault="006836A8" w:rsidP="006836A8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4F82BA1B" w14:textId="77777777" w:rsidR="006836A8" w:rsidRPr="0062556F" w:rsidRDefault="006836A8" w:rsidP="006836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52A82BC" w14:textId="15551AB4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0" w:type="pct"/>
          </w:tcPr>
          <w:p w14:paraId="2AE659D7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2114407" w14:textId="583E2410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0" w:type="pct"/>
          </w:tcPr>
          <w:p w14:paraId="4B6B9FDA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AE049D4" w14:textId="5A6D0AEB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0" w:type="pct"/>
          </w:tcPr>
          <w:p w14:paraId="097D4FD7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6CAE78" w14:textId="3C75B0A7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36A8" w:rsidRPr="0062556F" w14:paraId="02E03BF5" w14:textId="77777777" w:rsidTr="00BE23CB">
        <w:tc>
          <w:tcPr>
            <w:tcW w:w="1190" w:type="pct"/>
          </w:tcPr>
          <w:p w14:paraId="07ABC1B0" w14:textId="77777777" w:rsidR="006836A8" w:rsidRPr="0062556F" w:rsidRDefault="006836A8" w:rsidP="006836A8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hideMark/>
          </w:tcPr>
          <w:p w14:paraId="6332277F" w14:textId="5BCF98F4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6221393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  <w:hideMark/>
          </w:tcPr>
          <w:p w14:paraId="3455991D" w14:textId="0B0AA073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569" w:type="pct"/>
            <w:hideMark/>
          </w:tcPr>
          <w:p w14:paraId="52DFB58A" w14:textId="499785E8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6B445E53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38E38546" w14:textId="7DCE7EDF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14:paraId="0B7C904C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44B85A1F" w14:textId="1AFADCBB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6F663F09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408D2C10" w14:textId="03EB1080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34AA8" w:rsidRPr="0062556F" w14:paraId="3FBB08D0" w14:textId="77777777" w:rsidTr="00BE23CB">
        <w:tc>
          <w:tcPr>
            <w:tcW w:w="1190" w:type="pct"/>
          </w:tcPr>
          <w:p w14:paraId="6F68C6D2" w14:textId="77777777" w:rsidR="00734AA8" w:rsidRPr="0062556F" w:rsidRDefault="00734AA8" w:rsidP="00DF455C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2" w:type="pct"/>
            <w:gridSpan w:val="3"/>
            <w:hideMark/>
          </w:tcPr>
          <w:p w14:paraId="21A05590" w14:textId="77777777" w:rsidR="00734AA8" w:rsidRPr="0062556F" w:rsidRDefault="00734AA8" w:rsidP="00DF455C">
            <w:pPr>
              <w:pStyle w:val="BodyText"/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58" w:type="pct"/>
            <w:gridSpan w:val="7"/>
            <w:hideMark/>
          </w:tcPr>
          <w:p w14:paraId="1EFF35AE" w14:textId="77777777" w:rsidR="00734AA8" w:rsidRPr="0062556F" w:rsidRDefault="00734AA8" w:rsidP="00DF455C">
            <w:pPr>
              <w:pStyle w:val="BodyText"/>
              <w:tabs>
                <w:tab w:val="left" w:pos="19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23CB" w:rsidRPr="0062556F" w14:paraId="17D3169C" w14:textId="77777777" w:rsidTr="00BE23CB">
        <w:tc>
          <w:tcPr>
            <w:tcW w:w="1190" w:type="pct"/>
          </w:tcPr>
          <w:p w14:paraId="4459BE27" w14:textId="4024FD3A" w:rsidR="00BE23CB" w:rsidRPr="0062556F" w:rsidRDefault="00BE23CB" w:rsidP="00BE23C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52" w:type="pct"/>
            <w:gridSpan w:val="3"/>
          </w:tcPr>
          <w:p w14:paraId="41E0A773" w14:textId="77777777" w:rsidR="00BE23CB" w:rsidRPr="0062556F" w:rsidRDefault="00BE23CB" w:rsidP="00BE23CB">
            <w:pPr>
              <w:pStyle w:val="BodyText"/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58" w:type="pct"/>
            <w:gridSpan w:val="7"/>
          </w:tcPr>
          <w:p w14:paraId="6284B2FA" w14:textId="77777777" w:rsidR="00BE23CB" w:rsidRPr="0062556F" w:rsidRDefault="00BE23CB" w:rsidP="00BE23CB">
            <w:pPr>
              <w:pStyle w:val="BodyText"/>
              <w:tabs>
                <w:tab w:val="left" w:pos="19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E23CB" w:rsidRPr="0062556F" w14:paraId="45F43EEE" w14:textId="77777777" w:rsidTr="00BE23CB">
        <w:tc>
          <w:tcPr>
            <w:tcW w:w="1190" w:type="pct"/>
            <w:hideMark/>
          </w:tcPr>
          <w:p w14:paraId="054DDAAC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2" w:type="pct"/>
            <w:gridSpan w:val="3"/>
            <w:hideMark/>
          </w:tcPr>
          <w:p w14:paraId="16CABA6D" w14:textId="43AD6F10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MLR-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E9513" w14:textId="65D6EF53" w:rsidR="00BE23CB" w:rsidRPr="0062556F" w:rsidRDefault="00DF549F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98A03EC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53EB0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002CA7E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F1479" w14:textId="7D5DA7D7" w:rsidR="00BE23CB" w:rsidRPr="0062556F" w:rsidRDefault="00DF549F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F549F">
              <w:rPr>
                <w:rFonts w:ascii="Angsana New" w:hAnsi="Angsana New" w:cs="Angsana New"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140" w:type="pct"/>
          </w:tcPr>
          <w:p w14:paraId="4161317C" w14:textId="77777777" w:rsidR="00BE23CB" w:rsidRPr="0062556F" w:rsidRDefault="00BE23CB" w:rsidP="00BE23CB">
            <w:pPr>
              <w:pStyle w:val="BodyText"/>
              <w:tabs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43F7B" w14:textId="1963CF4B" w:rsidR="00BE23CB" w:rsidRPr="0062556F" w:rsidRDefault="00BE23CB" w:rsidP="00BE23C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E23CB" w:rsidRPr="0062556F" w14:paraId="350CA071" w14:textId="77777777" w:rsidTr="00BE23CB">
        <w:tc>
          <w:tcPr>
            <w:tcW w:w="1190" w:type="pct"/>
            <w:hideMark/>
          </w:tcPr>
          <w:p w14:paraId="461F03DB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2" w:type="pct"/>
            <w:gridSpan w:val="3"/>
          </w:tcPr>
          <w:p w14:paraId="2EE3C8C5" w14:textId="77777777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9E9BB" w14:textId="79F9BAB8" w:rsidR="00BE23CB" w:rsidRPr="0062556F" w:rsidRDefault="00DF549F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2A8A5AA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E858FA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AA5027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1C021" w14:textId="7AC2146B" w:rsidR="00BE23CB" w:rsidRPr="0062556F" w:rsidRDefault="006E763D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30</w:t>
            </w:r>
            <w:r w:rsidR="00DF549F" w:rsidRPr="00DF549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000</w:t>
            </w:r>
          </w:p>
        </w:tc>
        <w:tc>
          <w:tcPr>
            <w:tcW w:w="140" w:type="pct"/>
          </w:tcPr>
          <w:p w14:paraId="67C4BBA1" w14:textId="77777777" w:rsidR="00BE23CB" w:rsidRPr="0062556F" w:rsidRDefault="00BE23CB" w:rsidP="00BE23CB">
            <w:pPr>
              <w:pStyle w:val="BodyText"/>
              <w:tabs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5F0342" w14:textId="58DC15B1" w:rsidR="00BE23CB" w:rsidRPr="0062556F" w:rsidRDefault="00BE23CB" w:rsidP="00BE23C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</w:tr>
      <w:tr w:rsidR="00BE23CB" w:rsidRPr="0062556F" w14:paraId="404533F9" w14:textId="77777777" w:rsidTr="00BE23CB">
        <w:tc>
          <w:tcPr>
            <w:tcW w:w="1190" w:type="pct"/>
          </w:tcPr>
          <w:p w14:paraId="4073E1FF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1052" w:type="pct"/>
            <w:gridSpan w:val="3"/>
          </w:tcPr>
          <w:p w14:paraId="38B1DBE6" w14:textId="77777777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4DEA10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A1923AE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7AA911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9B4EFBC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5DAAD4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0" w:type="pct"/>
          </w:tcPr>
          <w:p w14:paraId="0D6F7550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F43FEE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BE23CB" w:rsidRPr="0062556F" w14:paraId="61445B9E" w14:textId="77777777" w:rsidTr="00BE23CB">
        <w:tc>
          <w:tcPr>
            <w:tcW w:w="2242" w:type="pct"/>
            <w:gridSpan w:val="4"/>
            <w:hideMark/>
          </w:tcPr>
          <w:p w14:paraId="39E7BF3C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69" w:type="pct"/>
          </w:tcPr>
          <w:p w14:paraId="0AA02A3B" w14:textId="72C58DA6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 w:bidi="ar-SA"/>
              </w:rPr>
            </w:pPr>
          </w:p>
        </w:tc>
        <w:tc>
          <w:tcPr>
            <w:tcW w:w="140" w:type="pct"/>
          </w:tcPr>
          <w:p w14:paraId="3D80CD36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21" w:type="pct"/>
          </w:tcPr>
          <w:p w14:paraId="114D57CD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0" w:type="pct"/>
          </w:tcPr>
          <w:p w14:paraId="5F2E1C60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0384F7" w14:textId="77777777" w:rsidR="00BE23CB" w:rsidRPr="0062556F" w:rsidRDefault="00BE23CB" w:rsidP="00BE23CB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D10B566" w14:textId="77777777" w:rsidR="00BE23CB" w:rsidRPr="0062556F" w:rsidRDefault="00BE23CB" w:rsidP="00BE23CB">
            <w:pPr>
              <w:pStyle w:val="acctfourfigures"/>
              <w:tabs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50BD056" w14:textId="77777777" w:rsidR="00BE23CB" w:rsidRPr="0062556F" w:rsidRDefault="00BE23CB" w:rsidP="00BE23CB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3CB" w:rsidRPr="0062556F" w14:paraId="4BD15858" w14:textId="77777777" w:rsidTr="00BE23CB">
        <w:tc>
          <w:tcPr>
            <w:tcW w:w="2242" w:type="pct"/>
            <w:gridSpan w:val="4"/>
            <w:hideMark/>
          </w:tcPr>
          <w:p w14:paraId="167B974A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7B206" w14:textId="41DD2140" w:rsidR="00BE23CB" w:rsidRPr="0062556F" w:rsidRDefault="00DF549F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B25563E" w14:textId="3D5145E3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A35A2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F9848AA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8802C" w14:textId="2F4063D6" w:rsidR="00BE23CB" w:rsidRPr="0062556F" w:rsidRDefault="006E763D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401</w:t>
            </w:r>
          </w:p>
        </w:tc>
        <w:tc>
          <w:tcPr>
            <w:tcW w:w="140" w:type="pct"/>
          </w:tcPr>
          <w:p w14:paraId="2CC9C65E" w14:textId="77777777" w:rsidR="00BE23CB" w:rsidRPr="0062556F" w:rsidRDefault="00BE23CB" w:rsidP="00BE23CB">
            <w:pPr>
              <w:pStyle w:val="acctfourfigures"/>
              <w:tabs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BC855" w14:textId="4CAB5489" w:rsidR="00BE23CB" w:rsidRPr="0062556F" w:rsidRDefault="00BE23CB" w:rsidP="00BE23C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BE23CB" w:rsidRPr="0062556F" w14:paraId="0C125F1D" w14:textId="77777777" w:rsidTr="00BE23CB">
        <w:tc>
          <w:tcPr>
            <w:tcW w:w="2242" w:type="pct"/>
            <w:gridSpan w:val="4"/>
            <w:hideMark/>
          </w:tcPr>
          <w:p w14:paraId="3936FE49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619F4" w14:textId="5E4541CF" w:rsidR="00BE23CB" w:rsidRPr="0062556F" w:rsidRDefault="00DF549F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3DE5A8B" w14:textId="71F2E051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44431E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9CF875A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85D0A" w14:textId="23E74C38" w:rsidR="00BE23CB" w:rsidRPr="0062556F" w:rsidRDefault="006E763D" w:rsidP="00BE23CB">
            <w:pPr>
              <w:pStyle w:val="BodyText"/>
              <w:tabs>
                <w:tab w:val="clear" w:pos="680"/>
                <w:tab w:val="clear" w:pos="907"/>
                <w:tab w:val="decimal" w:pos="409"/>
                <w:tab w:val="left" w:pos="6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40" w:type="pct"/>
          </w:tcPr>
          <w:p w14:paraId="3F661E34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A17500" w14:textId="31CFD7CA" w:rsidR="00BE23CB" w:rsidRPr="0062556F" w:rsidRDefault="00BE23CB" w:rsidP="00BE23C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BE23CB" w:rsidRPr="0062556F" w14:paraId="2E6483FE" w14:textId="77777777" w:rsidTr="00BE23CB">
        <w:tc>
          <w:tcPr>
            <w:tcW w:w="2242" w:type="pct"/>
            <w:gridSpan w:val="4"/>
          </w:tcPr>
          <w:p w14:paraId="35E62D08" w14:textId="3DCB2D50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5A5A5256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615A38E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</w:tcPr>
          <w:p w14:paraId="17305129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3A64BD1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</w:tcPr>
          <w:p w14:paraId="0DB75411" w14:textId="77777777" w:rsidR="00BE23CB" w:rsidRPr="0062556F" w:rsidRDefault="00BE23CB" w:rsidP="00BE23CB">
            <w:pPr>
              <w:pStyle w:val="BodyText"/>
              <w:tabs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D20BA0F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</w:tcPr>
          <w:p w14:paraId="7B8EBFE4" w14:textId="77777777" w:rsidR="00BE23CB" w:rsidRPr="0062556F" w:rsidRDefault="00BE23CB" w:rsidP="00BE23CB">
            <w:pPr>
              <w:pStyle w:val="BodyText"/>
              <w:tabs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E23CB" w:rsidRPr="0062556F" w14:paraId="4A6CB7C1" w14:textId="77777777" w:rsidTr="00BE23CB">
        <w:tc>
          <w:tcPr>
            <w:tcW w:w="1190" w:type="pct"/>
            <w:hideMark/>
          </w:tcPr>
          <w:p w14:paraId="3E717FDE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052" w:type="pct"/>
            <w:gridSpan w:val="3"/>
            <w:hideMark/>
          </w:tcPr>
          <w:p w14:paraId="23434935" w14:textId="77777777" w:rsidR="00BE23CB" w:rsidRPr="0062556F" w:rsidRDefault="00BE23CB" w:rsidP="00BE23C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30" w:type="pct"/>
            <w:gridSpan w:val="3"/>
            <w:hideMark/>
          </w:tcPr>
          <w:p w14:paraId="675C3CC2" w14:textId="77777777" w:rsidR="00BE23CB" w:rsidRPr="0062556F" w:rsidRDefault="00BE23CB" w:rsidP="00BE23CB">
            <w:pPr>
              <w:pStyle w:val="BodyText"/>
              <w:spacing w:after="0" w:line="38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893DBC1" w14:textId="77777777" w:rsidR="00BE23CB" w:rsidRPr="0062556F" w:rsidRDefault="00BE23CB" w:rsidP="00BE23C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hideMark/>
          </w:tcPr>
          <w:p w14:paraId="3B626FED" w14:textId="77777777" w:rsidR="00BE23CB" w:rsidRPr="0062556F" w:rsidRDefault="00BE23CB" w:rsidP="00BE23C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6A8" w:rsidRPr="0062556F" w14:paraId="139E61DD" w14:textId="77777777" w:rsidTr="00BE23CB">
        <w:tc>
          <w:tcPr>
            <w:tcW w:w="1190" w:type="pct"/>
          </w:tcPr>
          <w:p w14:paraId="47D24D17" w14:textId="77777777" w:rsidR="006836A8" w:rsidRPr="0062556F" w:rsidRDefault="006836A8" w:rsidP="006836A8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</w:tcPr>
          <w:p w14:paraId="69E44D5C" w14:textId="77777777" w:rsidR="006836A8" w:rsidRPr="0062556F" w:rsidRDefault="006836A8" w:rsidP="006836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678B2BD" w14:textId="77777777" w:rsidR="006836A8" w:rsidRPr="0062556F" w:rsidRDefault="006836A8" w:rsidP="006836A8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0F6DE138" w14:textId="77777777" w:rsidR="006836A8" w:rsidRPr="0062556F" w:rsidRDefault="006836A8" w:rsidP="006836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565CBD5" w14:textId="48745739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0" w:type="pct"/>
          </w:tcPr>
          <w:p w14:paraId="2D495D7B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2940CE0" w14:textId="3CB0FD0C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0" w:type="pct"/>
          </w:tcPr>
          <w:p w14:paraId="34BEDB5F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8F297DE" w14:textId="5201709F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0" w:type="pct"/>
          </w:tcPr>
          <w:p w14:paraId="2DB8D6A6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0F5E38" w14:textId="2D9A0DEE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36A8" w:rsidRPr="0062556F" w14:paraId="677D0602" w14:textId="77777777" w:rsidTr="00BE23CB">
        <w:tc>
          <w:tcPr>
            <w:tcW w:w="1190" w:type="pct"/>
          </w:tcPr>
          <w:p w14:paraId="3E1D14C1" w14:textId="77777777" w:rsidR="006836A8" w:rsidRPr="0062556F" w:rsidRDefault="006836A8" w:rsidP="006836A8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hideMark/>
          </w:tcPr>
          <w:p w14:paraId="7CB2162A" w14:textId="3CFD32FB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5709323B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  <w:hideMark/>
          </w:tcPr>
          <w:p w14:paraId="16D8EDB5" w14:textId="30395B30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569" w:type="pct"/>
            <w:hideMark/>
          </w:tcPr>
          <w:p w14:paraId="1B23FE4A" w14:textId="04757043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4EDF25F0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61BF45D9" w14:textId="33D4A719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14:paraId="01E771A0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26FEA7CC" w14:textId="30404F76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277F815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1F75063D" w14:textId="7BBC460B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E23CB" w:rsidRPr="0062556F" w14:paraId="59AEB2B1" w14:textId="77777777" w:rsidTr="00BE23CB">
        <w:tc>
          <w:tcPr>
            <w:tcW w:w="1190" w:type="pct"/>
          </w:tcPr>
          <w:p w14:paraId="425C6F3E" w14:textId="77777777" w:rsidR="00BE23CB" w:rsidRPr="0062556F" w:rsidRDefault="00BE23CB" w:rsidP="00BE23C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2" w:type="pct"/>
            <w:gridSpan w:val="3"/>
            <w:hideMark/>
          </w:tcPr>
          <w:p w14:paraId="6F24624E" w14:textId="77777777" w:rsidR="00BE23CB" w:rsidRPr="0062556F" w:rsidRDefault="00BE23CB" w:rsidP="00BE23CB">
            <w:pPr>
              <w:pStyle w:val="BodyText"/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58" w:type="pct"/>
            <w:gridSpan w:val="7"/>
            <w:hideMark/>
          </w:tcPr>
          <w:p w14:paraId="61DC40CC" w14:textId="77777777" w:rsidR="00BE23CB" w:rsidRPr="0062556F" w:rsidRDefault="00BE23CB" w:rsidP="00BE23CB">
            <w:pPr>
              <w:pStyle w:val="BodyText"/>
              <w:tabs>
                <w:tab w:val="left" w:pos="19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23CB" w:rsidRPr="0062556F" w14:paraId="5A770168" w14:textId="77777777" w:rsidTr="00BE23CB">
        <w:tc>
          <w:tcPr>
            <w:tcW w:w="1190" w:type="pct"/>
            <w:hideMark/>
          </w:tcPr>
          <w:p w14:paraId="1E0A0F50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2" w:type="pct"/>
            <w:gridSpan w:val="3"/>
            <w:hideMark/>
          </w:tcPr>
          <w:p w14:paraId="02FA2FD5" w14:textId="68FDA5C0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MLR-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9A198" w14:textId="04A03B8B" w:rsidR="00BE23CB" w:rsidRPr="0062556F" w:rsidRDefault="00DF549F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3892C4C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5358E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B94492D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80CDB" w14:textId="50FF01B9" w:rsidR="00BE23CB" w:rsidRPr="0062556F" w:rsidRDefault="00DF549F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F549F">
              <w:rPr>
                <w:rFonts w:ascii="Angsana New" w:hAnsi="Angsana New" w:cs="Angsana New"/>
                <w:sz w:val="30"/>
                <w:szCs w:val="30"/>
                <w:lang w:eastAsia="en-GB"/>
              </w:rPr>
              <w:t>194,446</w:t>
            </w:r>
          </w:p>
        </w:tc>
        <w:tc>
          <w:tcPr>
            <w:tcW w:w="140" w:type="pct"/>
          </w:tcPr>
          <w:p w14:paraId="6FA1E84D" w14:textId="77777777" w:rsidR="00BE23CB" w:rsidRPr="0062556F" w:rsidRDefault="00BE23CB" w:rsidP="00BE23CB">
            <w:pPr>
              <w:pStyle w:val="BodyText"/>
              <w:tabs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59BB66" w14:textId="1D1D5951" w:rsidR="00BE23CB" w:rsidRPr="0062556F" w:rsidRDefault="006E763D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158</w:t>
            </w:r>
            <w:r w:rsidR="00BE23CB"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185</w:t>
            </w:r>
          </w:p>
        </w:tc>
      </w:tr>
      <w:tr w:rsidR="00BE23CB" w:rsidRPr="0062556F" w14:paraId="204D836A" w14:textId="77777777" w:rsidTr="00BE23CB">
        <w:tc>
          <w:tcPr>
            <w:tcW w:w="1190" w:type="pct"/>
            <w:hideMark/>
          </w:tcPr>
          <w:p w14:paraId="227DEC51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2" w:type="pct"/>
            <w:gridSpan w:val="3"/>
          </w:tcPr>
          <w:p w14:paraId="53DFAABA" w14:textId="77777777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59077" w14:textId="4EF13113" w:rsidR="00BE23CB" w:rsidRPr="0062556F" w:rsidRDefault="00DF549F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8A3F87A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803298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221B5A1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1B51C" w14:textId="15B2754D" w:rsidR="00BE23CB" w:rsidRPr="0062556F" w:rsidRDefault="006E763D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194</w:t>
            </w:r>
            <w:r w:rsidR="00DF549F" w:rsidRPr="00DF549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446</w:t>
            </w:r>
          </w:p>
        </w:tc>
        <w:tc>
          <w:tcPr>
            <w:tcW w:w="140" w:type="pct"/>
          </w:tcPr>
          <w:p w14:paraId="4DCDC1EC" w14:textId="77777777" w:rsidR="00BE23CB" w:rsidRPr="0062556F" w:rsidRDefault="00BE23CB" w:rsidP="00BE23CB">
            <w:pPr>
              <w:pStyle w:val="BodyText"/>
              <w:tabs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9550E6" w14:textId="1F54E549" w:rsidR="00BE23CB" w:rsidRPr="0062556F" w:rsidRDefault="006E763D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158</w:t>
            </w:r>
            <w:r w:rsidR="00BE23CB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185</w:t>
            </w:r>
          </w:p>
        </w:tc>
      </w:tr>
      <w:tr w:rsidR="00BE23CB" w:rsidRPr="0062556F" w14:paraId="1BDAF50E" w14:textId="77777777" w:rsidTr="00BE23CB">
        <w:tc>
          <w:tcPr>
            <w:tcW w:w="1190" w:type="pct"/>
          </w:tcPr>
          <w:p w14:paraId="58B736A6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1052" w:type="pct"/>
            <w:gridSpan w:val="3"/>
          </w:tcPr>
          <w:p w14:paraId="07B8608A" w14:textId="77777777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5C46A1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A0E66AE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5F308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C9613C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A400C7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0" w:type="pct"/>
          </w:tcPr>
          <w:p w14:paraId="54BEC528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9E7AD4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BE23CB" w:rsidRPr="0062556F" w14:paraId="69B2D9CD" w14:textId="77777777" w:rsidTr="00BE23CB">
        <w:tc>
          <w:tcPr>
            <w:tcW w:w="2242" w:type="pct"/>
            <w:gridSpan w:val="4"/>
            <w:hideMark/>
          </w:tcPr>
          <w:p w14:paraId="39F7CBFD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69" w:type="pct"/>
          </w:tcPr>
          <w:p w14:paraId="725981B3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 w:bidi="ar-SA"/>
              </w:rPr>
            </w:pPr>
          </w:p>
        </w:tc>
        <w:tc>
          <w:tcPr>
            <w:tcW w:w="140" w:type="pct"/>
          </w:tcPr>
          <w:p w14:paraId="6ED1933B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21" w:type="pct"/>
          </w:tcPr>
          <w:p w14:paraId="790A2B27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0" w:type="pct"/>
          </w:tcPr>
          <w:p w14:paraId="16266697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3A663A" w14:textId="77777777" w:rsidR="00BE23CB" w:rsidRPr="0062556F" w:rsidRDefault="00BE23CB" w:rsidP="00BE23CB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D70A1D4" w14:textId="77777777" w:rsidR="00BE23CB" w:rsidRPr="0062556F" w:rsidRDefault="00BE23CB" w:rsidP="00BE23CB">
            <w:pPr>
              <w:pStyle w:val="acctfourfigures"/>
              <w:tabs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4FD04ED" w14:textId="77777777" w:rsidR="00BE23CB" w:rsidRPr="0062556F" w:rsidRDefault="00BE23CB" w:rsidP="00BE23CB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3CB" w:rsidRPr="0062556F" w14:paraId="158C34C9" w14:textId="77777777" w:rsidTr="00BE23CB">
        <w:tc>
          <w:tcPr>
            <w:tcW w:w="2242" w:type="pct"/>
            <w:gridSpan w:val="4"/>
            <w:hideMark/>
          </w:tcPr>
          <w:p w14:paraId="0D5A8849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B00D4" w14:textId="7D88C40D" w:rsidR="00BE23CB" w:rsidRPr="0062556F" w:rsidRDefault="00DF549F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DCBBA94" w14:textId="2B899309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19961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D26015E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F58E7" w14:textId="7A7AD211" w:rsidR="00BE23CB" w:rsidRPr="0062556F" w:rsidRDefault="006E763D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="00DF549F" w:rsidRPr="00DF549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671</w:t>
            </w:r>
          </w:p>
        </w:tc>
        <w:tc>
          <w:tcPr>
            <w:tcW w:w="140" w:type="pct"/>
          </w:tcPr>
          <w:p w14:paraId="65D26304" w14:textId="77777777" w:rsidR="00BE23CB" w:rsidRPr="0062556F" w:rsidRDefault="00BE23CB" w:rsidP="00BE23CB">
            <w:pPr>
              <w:pStyle w:val="acctfourfigures"/>
              <w:tabs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D8D22" w14:textId="43A348B8" w:rsidR="00BE23CB" w:rsidRPr="0062556F" w:rsidRDefault="006E763D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</w:t>
            </w:r>
            <w:r w:rsidR="00BE23CB"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509</w:t>
            </w:r>
          </w:p>
        </w:tc>
      </w:tr>
      <w:tr w:rsidR="00BE23CB" w:rsidRPr="0062556F" w14:paraId="03F5C075" w14:textId="77777777" w:rsidTr="00BE23CB">
        <w:tc>
          <w:tcPr>
            <w:tcW w:w="2242" w:type="pct"/>
            <w:gridSpan w:val="4"/>
            <w:hideMark/>
          </w:tcPr>
          <w:p w14:paraId="3ED1B7EB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9955B" w14:textId="76CF8F42" w:rsidR="00BE23CB" w:rsidRPr="0062556F" w:rsidRDefault="00DF549F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337583" w14:textId="57DA93AA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2FF7F0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F476165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023CD" w14:textId="55628FF7" w:rsidR="00BE23CB" w:rsidRPr="0062556F" w:rsidRDefault="006E763D" w:rsidP="00BE23CB">
            <w:pPr>
              <w:pStyle w:val="BodyText"/>
              <w:tabs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F549F" w:rsidRPr="00DF54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140" w:type="pct"/>
          </w:tcPr>
          <w:p w14:paraId="591A4D95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1F2C5C" w14:textId="62F797B7" w:rsidR="00BE23CB" w:rsidRPr="0062556F" w:rsidRDefault="006E763D" w:rsidP="00BE23CB">
            <w:pPr>
              <w:pStyle w:val="BodyText"/>
              <w:tabs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28</w:t>
            </w:r>
            <w:r w:rsidR="00BE23CB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509</w:t>
            </w:r>
          </w:p>
        </w:tc>
      </w:tr>
    </w:tbl>
    <w:p w14:paraId="2B52EE78" w14:textId="77777777" w:rsidR="00BE23CB" w:rsidRDefault="00BE23CB" w:rsidP="002901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E194D0B" w14:textId="487A9C71" w:rsidR="00804175" w:rsidRDefault="00804175" w:rsidP="00DE52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right="-45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BE23CB">
        <w:rPr>
          <w:rFonts w:ascii="Angsana New" w:hAnsi="Angsana New" w:cs="Angsana New"/>
          <w:spacing w:val="-6"/>
          <w:sz w:val="30"/>
          <w:szCs w:val="30"/>
          <w:cs/>
        </w:rPr>
        <w:t>รายการเคลื่อนไหวของเงินกู้ยืมจากบุคคลหรือกิ</w:t>
      </w:r>
      <w:r w:rsidR="00106CE0" w:rsidRPr="00BE23CB">
        <w:rPr>
          <w:rFonts w:ascii="Angsana New" w:hAnsi="Angsana New" w:cs="Angsana New"/>
          <w:spacing w:val="-6"/>
          <w:sz w:val="30"/>
          <w:szCs w:val="30"/>
          <w:cs/>
        </w:rPr>
        <w:t>จการที่เกี่ยวข้องกันสำหรับงวด</w:t>
      </w:r>
      <w:r w:rsidR="006836A8">
        <w:rPr>
          <w:rFonts w:ascii="Angsana New" w:hAnsi="Angsana New" w:cs="Angsana New" w:hint="cs"/>
          <w:sz w:val="30"/>
          <w:szCs w:val="30"/>
          <w:cs/>
        </w:rPr>
        <w:t>เก้า</w:t>
      </w:r>
      <w:r w:rsidR="006836A8" w:rsidRPr="0062556F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6836A8">
        <w:rPr>
          <w:rFonts w:ascii="Angsana New" w:hAnsi="Angsana New" w:cs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6836A8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836A8">
        <w:rPr>
          <w:rFonts w:ascii="Angsana New" w:hAnsi="Angsana New" w:cs="Angsana New" w:hint="cs"/>
          <w:sz w:val="30"/>
          <w:szCs w:val="30"/>
          <w:cs/>
        </w:rPr>
        <w:t>กันย</w:t>
      </w:r>
      <w:r w:rsidR="006836A8" w:rsidRPr="0062556F">
        <w:rPr>
          <w:rFonts w:ascii="Angsana New" w:hAnsi="Angsana New" w:cs="Angsana New"/>
          <w:sz w:val="30"/>
          <w:szCs w:val="30"/>
          <w:cs/>
        </w:rPr>
        <w:t>ายน</w:t>
      </w:r>
      <w:r w:rsidR="000F0BF1" w:rsidRPr="00BE23C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BE23CB">
        <w:rPr>
          <w:rFonts w:ascii="Angsana New" w:hAnsi="Angsana New" w:cs="Angsana New"/>
          <w:spacing w:val="-6"/>
          <w:sz w:val="30"/>
          <w:szCs w:val="30"/>
          <w:cs/>
        </w:rPr>
        <w:t>มีดังนี้</w:t>
      </w:r>
    </w:p>
    <w:p w14:paraId="364B2CB9" w14:textId="77777777" w:rsidR="00BE23CB" w:rsidRPr="00BE23CB" w:rsidRDefault="00BE23CB" w:rsidP="002901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tbl>
      <w:tblPr>
        <w:tblW w:w="94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70"/>
        <w:gridCol w:w="1083"/>
        <w:gridCol w:w="272"/>
        <w:gridCol w:w="1123"/>
        <w:gridCol w:w="270"/>
        <w:gridCol w:w="1192"/>
      </w:tblGrid>
      <w:tr w:rsidR="00D3486A" w:rsidRPr="0062556F" w14:paraId="43C12CD8" w14:textId="77777777" w:rsidTr="00A265E7">
        <w:trPr>
          <w:trHeight w:val="335"/>
          <w:tblHeader/>
        </w:trPr>
        <w:tc>
          <w:tcPr>
            <w:tcW w:w="2148" w:type="pct"/>
          </w:tcPr>
          <w:p w14:paraId="7AF99661" w14:textId="3D3ACBA6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37" w:type="pct"/>
            <w:gridSpan w:val="3"/>
          </w:tcPr>
          <w:p w14:paraId="540B0305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"/>
                <w:tab w:val="center" w:pos="1153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4" w:type="pct"/>
          </w:tcPr>
          <w:p w14:paraId="457FB35A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4F106A0C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3486A" w:rsidRPr="0062556F" w14:paraId="5DF9C321" w14:textId="77777777" w:rsidTr="00A265E7">
        <w:trPr>
          <w:trHeight w:val="335"/>
          <w:tblHeader/>
        </w:trPr>
        <w:tc>
          <w:tcPr>
            <w:tcW w:w="2148" w:type="pct"/>
          </w:tcPr>
          <w:p w14:paraId="64E2362E" w14:textId="77777777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55456923" w14:textId="1FECFFB0" w:rsidR="00D3486A" w:rsidRPr="0062556F" w:rsidRDefault="006E763D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2DF492A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B06CE37" w14:textId="223FC1D9" w:rsidR="00D3486A" w:rsidRPr="0062556F" w:rsidRDefault="006E763D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3F21D46B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DEEECE" w14:textId="28F0C060" w:rsidR="00D3486A" w:rsidRPr="0062556F" w:rsidRDefault="006E763D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67C17D2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1AABBF8" w14:textId="5F60C8EA" w:rsidR="00D3486A" w:rsidRPr="0062556F" w:rsidRDefault="006E763D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3486A" w:rsidRPr="0062556F" w14:paraId="28A6D0E8" w14:textId="77777777" w:rsidTr="00A265E7">
        <w:trPr>
          <w:trHeight w:val="335"/>
          <w:tblHeader/>
        </w:trPr>
        <w:tc>
          <w:tcPr>
            <w:tcW w:w="2148" w:type="pct"/>
          </w:tcPr>
          <w:p w14:paraId="51BF9F01" w14:textId="77777777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2" w:type="pct"/>
            <w:gridSpan w:val="7"/>
          </w:tcPr>
          <w:p w14:paraId="3F43D749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86A" w:rsidRPr="0062556F" w14:paraId="3E5CC4AF" w14:textId="77777777" w:rsidTr="00A265E7">
        <w:tc>
          <w:tcPr>
            <w:tcW w:w="2148" w:type="pct"/>
          </w:tcPr>
          <w:p w14:paraId="22A90F67" w14:textId="77777777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4AC0A1F5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120F0A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D7E712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C881B9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25440F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B0F9F3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671948D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3752" w:rsidRPr="0062556F" w14:paraId="0E544A0E" w14:textId="77777777" w:rsidTr="00A265E7">
        <w:tc>
          <w:tcPr>
            <w:tcW w:w="2148" w:type="pct"/>
          </w:tcPr>
          <w:p w14:paraId="07F230CA" w14:textId="67F50549" w:rsidR="00FC3752" w:rsidRPr="0062556F" w:rsidRDefault="00FC3752" w:rsidP="00FC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1" w:type="pct"/>
          </w:tcPr>
          <w:p w14:paraId="7146663C" w14:textId="37675598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CCF61F" w14:textId="77777777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60AD383" w14:textId="38E4F379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6110AB" w14:textId="77777777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C96649" w14:textId="124B8595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65C328" w14:textId="77777777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DFC97B1" w14:textId="006F1F4B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C3752" w:rsidRPr="0062556F" w14:paraId="2A7E5375" w14:textId="77777777" w:rsidTr="00A265E7">
        <w:tc>
          <w:tcPr>
            <w:tcW w:w="2148" w:type="pct"/>
          </w:tcPr>
          <w:p w14:paraId="52A9AC2A" w14:textId="77777777" w:rsidR="00FC3752" w:rsidRPr="0062556F" w:rsidRDefault="00FC3752" w:rsidP="00FC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14:paraId="523EA01F" w14:textId="2B4DA399" w:rsidR="00FC3752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91AF6F" w14:textId="77777777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041DED" w14:textId="425D2A12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FCD674" w14:textId="77777777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BBF350" w14:textId="35850E45" w:rsidR="00FC3752" w:rsidRPr="0062556F" w:rsidRDefault="006E763D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F549F" w:rsidRPr="00DF5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3" w:type="pct"/>
          </w:tcPr>
          <w:p w14:paraId="2A720F5E" w14:textId="77777777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4C451AD" w14:textId="42102CC1" w:rsidR="00FC3752" w:rsidRPr="0062556F" w:rsidRDefault="00FC3752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549F" w:rsidRPr="0062556F" w14:paraId="65994987" w14:textId="77777777" w:rsidTr="00A265E7">
        <w:tc>
          <w:tcPr>
            <w:tcW w:w="2148" w:type="pct"/>
          </w:tcPr>
          <w:p w14:paraId="066418F2" w14:textId="1522B41F" w:rsidR="00DF549F" w:rsidRPr="0062556F" w:rsidRDefault="00DF549F" w:rsidP="00FC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91DA5B9" w14:textId="242AD84D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16B91B0" w14:textId="77777777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6C0BA7E" w14:textId="3F010151" w:rsidR="00DF549F" w:rsidRPr="00986A55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BF5E66" w14:textId="77777777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A9534BC" w14:textId="79FBBFEA" w:rsidR="00DF549F" w:rsidRPr="00DF549F" w:rsidRDefault="006E763D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DF549F" w:rsidRPr="00DF54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3" w:type="pct"/>
          </w:tcPr>
          <w:p w14:paraId="79150DA6" w14:textId="77777777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7B99516" w14:textId="1A5CF59D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F549F" w:rsidRPr="0062556F" w14:paraId="5726A3D6" w14:textId="77777777" w:rsidTr="00A265E7">
        <w:tc>
          <w:tcPr>
            <w:tcW w:w="2148" w:type="pct"/>
          </w:tcPr>
          <w:p w14:paraId="19C00B63" w14:textId="7B47525C" w:rsidR="00DF549F" w:rsidRPr="0062556F" w:rsidRDefault="00DF549F" w:rsidP="00FC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77819FAA" w14:textId="7A2F9AD0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2D740A2" w14:textId="77777777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6D754B3" w14:textId="0F532676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D94CAB" w14:textId="77777777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45EF657" w14:textId="30C8467F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A1D469D" w14:textId="77777777" w:rsidR="00DF549F" w:rsidRPr="0062556F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02ADB2A" w14:textId="03F72AF4" w:rsidR="00DF549F" w:rsidRPr="006A5776" w:rsidRDefault="00DF549F" w:rsidP="00FC3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1DF7" w:rsidRPr="0062556F" w14:paraId="43C59C8B" w14:textId="77777777" w:rsidTr="00A265E7">
        <w:tc>
          <w:tcPr>
            <w:tcW w:w="2148" w:type="pct"/>
          </w:tcPr>
          <w:p w14:paraId="5836FC96" w14:textId="3C377AF4" w:rsidR="00351DF7" w:rsidRPr="0062556F" w:rsidRDefault="00351DF7" w:rsidP="0035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37" w:type="pct"/>
            <w:gridSpan w:val="3"/>
          </w:tcPr>
          <w:p w14:paraId="20026740" w14:textId="2F1CF368" w:rsidR="00351DF7" w:rsidRPr="0062556F" w:rsidRDefault="00351DF7" w:rsidP="0010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73FB44E" w14:textId="77777777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2092462" w14:textId="088A96FD" w:rsidR="00351DF7" w:rsidRPr="0062556F" w:rsidRDefault="00351DF7" w:rsidP="0010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0EE" w:rsidRPr="0062556F" w14:paraId="6EDFCE2D" w14:textId="77777777" w:rsidTr="00A265E7">
        <w:tc>
          <w:tcPr>
            <w:tcW w:w="2148" w:type="pct"/>
          </w:tcPr>
          <w:p w14:paraId="2678C8A6" w14:textId="77777777" w:rsidR="001020EE" w:rsidRPr="0062556F" w:rsidRDefault="001020EE" w:rsidP="0010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02B6502A" w14:textId="528567C0" w:rsidR="001020EE" w:rsidRPr="0062556F" w:rsidRDefault="001020EE" w:rsidP="0010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72E1627" w14:textId="77777777" w:rsidR="001020EE" w:rsidRPr="0062556F" w:rsidRDefault="001020EE" w:rsidP="0010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E14A72B" w14:textId="4B25EC2D" w:rsidR="001020EE" w:rsidRPr="0062556F" w:rsidRDefault="001020EE" w:rsidP="0010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695DF4A9" w14:textId="77777777" w:rsidR="001020EE" w:rsidRPr="0062556F" w:rsidRDefault="001020EE" w:rsidP="0010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47FE1A4" w14:textId="707C27CF" w:rsidR="001020EE" w:rsidRPr="0062556F" w:rsidRDefault="001020EE" w:rsidP="0010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9004025" w14:textId="77777777" w:rsidR="001020EE" w:rsidRPr="0062556F" w:rsidRDefault="001020EE" w:rsidP="0010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9A9B70A" w14:textId="161231AF" w:rsidR="001020EE" w:rsidRPr="0062556F" w:rsidRDefault="001020EE" w:rsidP="0010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51DF7" w:rsidRPr="0062556F" w14:paraId="1996829B" w14:textId="77777777" w:rsidTr="00A265E7">
        <w:trPr>
          <w:trHeight w:val="335"/>
          <w:tblHeader/>
        </w:trPr>
        <w:tc>
          <w:tcPr>
            <w:tcW w:w="2148" w:type="pct"/>
          </w:tcPr>
          <w:p w14:paraId="34ED1FD4" w14:textId="77777777" w:rsidR="00351DF7" w:rsidRPr="0062556F" w:rsidRDefault="00351DF7" w:rsidP="0035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2" w:type="pct"/>
            <w:gridSpan w:val="7"/>
          </w:tcPr>
          <w:p w14:paraId="333BD63C" w14:textId="57732744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65E7" w:rsidRPr="0062556F" w14:paraId="6993382B" w14:textId="77777777" w:rsidTr="00A265E7">
        <w:tc>
          <w:tcPr>
            <w:tcW w:w="2148" w:type="pct"/>
          </w:tcPr>
          <w:p w14:paraId="7C9B9098" w14:textId="4ADCFA84" w:rsidR="00A265E7" w:rsidRPr="0062556F" w:rsidRDefault="00A265E7" w:rsidP="0035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77071099" w14:textId="77777777" w:rsidR="00A265E7" w:rsidRPr="00986A55" w:rsidRDefault="00A265E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514C7AC" w14:textId="77777777" w:rsidR="00A265E7" w:rsidRPr="0062556F" w:rsidRDefault="00A265E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93D08B1" w14:textId="77777777" w:rsidR="00A265E7" w:rsidRPr="00986A55" w:rsidRDefault="00A265E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836E20" w14:textId="77777777" w:rsidR="00A265E7" w:rsidRPr="0062556F" w:rsidRDefault="00A265E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E24BD2E" w14:textId="77777777" w:rsidR="00A265E7" w:rsidRPr="006E763D" w:rsidRDefault="00A265E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7A7BB4" w14:textId="77777777" w:rsidR="00A265E7" w:rsidRPr="0062556F" w:rsidRDefault="00A265E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FE89B1C" w14:textId="77777777" w:rsidR="00A265E7" w:rsidRPr="006E763D" w:rsidRDefault="00A265E7" w:rsidP="00781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5E7" w:rsidRPr="0062556F" w14:paraId="454F6C61" w14:textId="77777777" w:rsidTr="00A265E7">
        <w:tc>
          <w:tcPr>
            <w:tcW w:w="2148" w:type="pct"/>
          </w:tcPr>
          <w:p w14:paraId="6D3E2413" w14:textId="6F90CDBD" w:rsidR="00A265E7" w:rsidRPr="0062556F" w:rsidRDefault="00A265E7" w:rsidP="00A2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1" w:type="pct"/>
          </w:tcPr>
          <w:p w14:paraId="03FACC37" w14:textId="2131C785" w:rsidR="00A265E7" w:rsidRPr="00986A55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790F41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A4B1013" w14:textId="0DBFF689" w:rsidR="00A265E7" w:rsidRPr="00986A55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B46C1C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0A46BC1" w14:textId="1861A89C" w:rsidR="00A265E7" w:rsidRPr="006E763D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158</w:t>
            </w:r>
            <w:r w:rsidRPr="00650D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143" w:type="pct"/>
          </w:tcPr>
          <w:p w14:paraId="2EC68F13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26B9C14" w14:textId="758E1D0B" w:rsidR="00A265E7" w:rsidRPr="006E763D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</w:tr>
      <w:tr w:rsidR="00A265E7" w:rsidRPr="0062556F" w14:paraId="7C5B284C" w14:textId="77777777" w:rsidTr="00A265E7">
        <w:tc>
          <w:tcPr>
            <w:tcW w:w="2148" w:type="pct"/>
          </w:tcPr>
          <w:p w14:paraId="0BCD6BC4" w14:textId="79D5FF78" w:rsidR="00A265E7" w:rsidRPr="0062556F" w:rsidRDefault="00A265E7" w:rsidP="00A2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14:paraId="62ABE337" w14:textId="08770218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738AAD7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3FEEF98" w14:textId="74AF1899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3A6CDD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6F4189" w14:textId="52C97544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218" w:hanging="3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650D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739</w:t>
            </w:r>
          </w:p>
        </w:tc>
        <w:tc>
          <w:tcPr>
            <w:tcW w:w="143" w:type="pct"/>
          </w:tcPr>
          <w:p w14:paraId="59320A4C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FC1E42B" w14:textId="62A3D8F3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A265E7" w:rsidRPr="0062556F" w14:paraId="2499941D" w14:textId="77777777" w:rsidTr="00A265E7">
        <w:tc>
          <w:tcPr>
            <w:tcW w:w="2148" w:type="pct"/>
          </w:tcPr>
          <w:p w14:paraId="5025F45A" w14:textId="33CCB3C5" w:rsidR="00A265E7" w:rsidRPr="0062556F" w:rsidRDefault="00A265E7" w:rsidP="00A2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1" w:type="pct"/>
          </w:tcPr>
          <w:p w14:paraId="5B1C0D91" w14:textId="5898012C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E414A97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D777AC" w14:textId="1C523744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16BBC8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52EA745" w14:textId="44CBF605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0DD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650D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478</w:t>
            </w:r>
            <w:r w:rsidRPr="00650DD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9D3E413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0E176DB" w14:textId="56EF7F56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981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265E7" w:rsidRPr="0062556F" w14:paraId="6BA083AA" w14:textId="77777777" w:rsidTr="00A265E7">
        <w:tc>
          <w:tcPr>
            <w:tcW w:w="2148" w:type="pct"/>
          </w:tcPr>
          <w:p w14:paraId="32D3ED3C" w14:textId="0E901ACE" w:rsidR="00A265E7" w:rsidRPr="0062556F" w:rsidRDefault="00A265E7" w:rsidP="00A2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740E254" w14:textId="5A71E680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F376796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B8DD2BC" w14:textId="6EC43703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ADA700E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909A95E" w14:textId="1C1C9695" w:rsidR="00A265E7" w:rsidRPr="00650DD0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</w:t>
            </w:r>
            <w:r w:rsidRPr="00650D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143" w:type="pct"/>
          </w:tcPr>
          <w:p w14:paraId="32B364A6" w14:textId="77777777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729048E" w14:textId="47F676F8" w:rsidR="00A265E7" w:rsidRPr="0062556F" w:rsidRDefault="00A265E7" w:rsidP="00A2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right="-2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</w:t>
            </w:r>
          </w:p>
        </w:tc>
      </w:tr>
    </w:tbl>
    <w:p w14:paraId="220E7904" w14:textId="77777777" w:rsidR="002903B6" w:rsidRDefault="002903B6" w:rsidP="0029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D93DAB" w14:textId="74315C3E" w:rsidR="004D4081" w:rsidRPr="0062556F" w:rsidRDefault="004D4081" w:rsidP="004D4081">
      <w:pPr>
        <w:ind w:left="547"/>
        <w:rPr>
          <w:rFonts w:ascii="Angsana New" w:hAnsi="Angsana New" w:cs="Angsana New"/>
          <w:b/>
          <w:bCs/>
          <w:sz w:val="30"/>
          <w:szCs w:val="30"/>
          <w:cs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เงินกู้ยืมระยะยาวจากบุคคลและกิจการที่เกี่ยวข้องกัน</w:t>
      </w:r>
    </w:p>
    <w:p w14:paraId="091FADAE" w14:textId="77777777" w:rsidR="004D4081" w:rsidRPr="0062556F" w:rsidRDefault="004D4081" w:rsidP="004D4081">
      <w:pPr>
        <w:ind w:left="547"/>
        <w:rPr>
          <w:rFonts w:ascii="Angsana New" w:hAnsi="Angsana New" w:cs="Angsana New"/>
          <w:b/>
          <w:bCs/>
          <w:sz w:val="20"/>
          <w:szCs w:val="20"/>
        </w:rPr>
      </w:pPr>
    </w:p>
    <w:p w14:paraId="1F56968C" w14:textId="2D591B6C" w:rsidR="004D4081" w:rsidRPr="0062556F" w:rsidRDefault="004D4081" w:rsidP="004D4081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เงินต้นและดอกเบี้ยที่เกี่ยวข้องมีกำหนดชำระคืนภายใน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วันนับจากวันที่ทวงถาม </w:t>
      </w:r>
    </w:p>
    <w:p w14:paraId="57DA4463" w14:textId="77777777" w:rsidR="004D4081" w:rsidRPr="0062556F" w:rsidRDefault="004D4081" w:rsidP="004D4081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6B7E6766" w14:textId="697C9356" w:rsidR="00B17AE5" w:rsidRPr="0062556F" w:rsidRDefault="00B17AE5" w:rsidP="00B17AE5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เงินกู้ยืมระยะยาวจากบริษัทย่อย มีเงื่อนไขการเรียกชำระคืนเงินกู้เมื่อทวงถาม เงินกู้ยืมระยะยาวจากบริษัทย่อยถูกจัดประเภทเป็นหนี้สินระยะยาว เนื่องจากทั้ง </w:t>
      </w:r>
      <w:r w:rsidR="006E763D" w:rsidRPr="006E763D">
        <w:rPr>
          <w:rFonts w:ascii="Angsana New" w:hAnsi="Angsana New" w:cs="Angsana New"/>
          <w:sz w:val="30"/>
          <w:szCs w:val="30"/>
        </w:rPr>
        <w:t>2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ฝ่ายตกลงจะไม่เรียกชำระคืนเงินกู้ภายในสิบสองเดือนนับจากวันสิ้นงวด ตามสัญญาร่วมทุนระหว่างผู้ถือหุ้น</w:t>
      </w:r>
    </w:p>
    <w:p w14:paraId="6B51A14C" w14:textId="77777777" w:rsidR="00B17AE5" w:rsidRPr="0062556F" w:rsidRDefault="00B17AE5" w:rsidP="00B17AE5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35A5DA85" w14:textId="77777777" w:rsidR="00B17AE5" w:rsidRPr="0062556F" w:rsidRDefault="00B17AE5" w:rsidP="00B17AE5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สำหรับโครงการพระโขนงและโครงการเชียงใหม่ เงินต้นและดอกเบี้ยจะจ่ายชำระคืนทั้งหมดหรือบางส่วนเมื่อจำหน่ายเงินลงทุนและเป็นไปตามเงื่อนไขตามที่ระบุในสัญญา </w:t>
      </w:r>
    </w:p>
    <w:p w14:paraId="36BCE82C" w14:textId="06DB9E3E" w:rsidR="00A91D6F" w:rsidRDefault="00A91D6F" w:rsidP="00B17AE5">
      <w:pPr>
        <w:ind w:firstLine="547"/>
        <w:rPr>
          <w:rFonts w:ascii="Angsana New" w:hAnsi="Angsana New" w:cs="Angsana New"/>
          <w:b/>
          <w:bCs/>
          <w:sz w:val="30"/>
          <w:szCs w:val="30"/>
        </w:rPr>
      </w:pPr>
    </w:p>
    <w:p w14:paraId="0823C13F" w14:textId="77777777" w:rsidR="00B17AE5" w:rsidRPr="0062556F" w:rsidRDefault="00B17AE5" w:rsidP="00B17AE5">
      <w:pPr>
        <w:ind w:firstLine="547"/>
        <w:rPr>
          <w:rFonts w:ascii="Angsana New" w:hAnsi="Angsana New" w:cs="Angsana New"/>
          <w:b/>
          <w:b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</w:rPr>
        <w:t>สัญญาบริหารจัดการ</w:t>
      </w:r>
    </w:p>
    <w:p w14:paraId="5EB93885" w14:textId="77777777" w:rsidR="00B17AE5" w:rsidRPr="0062556F" w:rsidRDefault="00B17AE5" w:rsidP="00B17AE5">
      <w:pPr>
        <w:ind w:firstLine="547"/>
        <w:rPr>
          <w:rFonts w:ascii="Angsana New" w:hAnsi="Angsana New" w:cs="Angsana New"/>
          <w:b/>
          <w:bCs/>
          <w:sz w:val="22"/>
          <w:szCs w:val="22"/>
        </w:rPr>
      </w:pPr>
    </w:p>
    <w:p w14:paraId="02BA2DB9" w14:textId="7FCD6751" w:rsidR="00B17AE5" w:rsidRPr="0062556F" w:rsidRDefault="00B17AE5" w:rsidP="002B61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บริษัทได้ทำสัญญาบริหารจัดการกับบริษัทที่เกี่ยวข้องกันหลายแห่ง โดยบริษัทจะเป็นผู้บริหารสินทรัพย์และให้บริการงานธุรการต่าง</w:t>
      </w:r>
      <w:r w:rsidR="005E299A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ๆ โดยคิดค่าบริการเป็นไปตามที่ระบุไว้ในสัญญา สัญญาดังกล่าวไม่มีกำหนดวันสิ้นสุดของสัญญา ค่าธรรมเนียมการให้บริการเป็นไปตามเงื่อนไขที่ระบุไว้ในสัญญา</w:t>
      </w:r>
    </w:p>
    <w:p w14:paraId="3B78B8CC" w14:textId="77777777" w:rsidR="00B17AE5" w:rsidRPr="0062556F" w:rsidRDefault="00B17AE5" w:rsidP="00B17AE5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156327F" w14:textId="42ECD054" w:rsidR="00F34C85" w:rsidRDefault="004D4081" w:rsidP="00F34C85">
      <w:pPr>
        <w:ind w:left="547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การสนับสนุนทางการเงินและการค้ำประกัน </w:t>
      </w:r>
      <w:r w:rsidRPr="0062556F">
        <w:rPr>
          <w:rFonts w:ascii="Angsana New" w:hAnsi="Angsana New" w:cs="Angsana New"/>
          <w:sz w:val="30"/>
          <w:szCs w:val="30"/>
          <w:cs/>
        </w:rPr>
        <w:t>(หมายเหตุข้อ</w:t>
      </w:r>
      <w:r w:rsidR="00B17AE5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12</w:t>
      </w:r>
      <w:r w:rsidR="00B93C19" w:rsidRPr="0062556F">
        <w:rPr>
          <w:rFonts w:ascii="Angsana New" w:hAnsi="Angsana New" w:cs="Angsana New"/>
          <w:sz w:val="30"/>
          <w:szCs w:val="30"/>
        </w:rPr>
        <w:t xml:space="preserve"> </w:t>
      </w:r>
      <w:r w:rsidR="00B93C19" w:rsidRPr="0062556F">
        <w:rPr>
          <w:rFonts w:ascii="Angsana New" w:hAnsi="Angsana New" w:cs="Angsana New"/>
          <w:sz w:val="30"/>
          <w:szCs w:val="30"/>
          <w:cs/>
        </w:rPr>
        <w:t>และ</w:t>
      </w:r>
      <w:r w:rsidR="0057319A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17</w:t>
      </w:r>
      <w:r w:rsidRPr="0062556F">
        <w:rPr>
          <w:rFonts w:ascii="Angsana New" w:hAnsi="Angsana New" w:cs="Angsana New"/>
          <w:sz w:val="30"/>
          <w:szCs w:val="30"/>
          <w:cs/>
        </w:rPr>
        <w:t>)</w:t>
      </w:r>
    </w:p>
    <w:p w14:paraId="74F5A512" w14:textId="77777777" w:rsidR="006A5776" w:rsidRPr="0062556F" w:rsidRDefault="006A5776" w:rsidP="00F34C85">
      <w:pPr>
        <w:ind w:left="547"/>
        <w:rPr>
          <w:rFonts w:ascii="Angsana New" w:hAnsi="Angsana New" w:cs="Angsana New"/>
          <w:sz w:val="30"/>
          <w:szCs w:val="30"/>
        </w:rPr>
      </w:pPr>
    </w:p>
    <w:p w14:paraId="02DBE817" w14:textId="7930A75A" w:rsidR="00804175" w:rsidRPr="00DB42CF" w:rsidRDefault="006E763D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DB42CF">
        <w:rPr>
          <w:rFonts w:ascii="Angsana New" w:hAnsi="Angsana New" w:cs="Angsana New"/>
          <w:b/>
          <w:bCs/>
          <w:sz w:val="30"/>
          <w:szCs w:val="30"/>
          <w:u w:val="none"/>
        </w:rPr>
        <w:t>7</w:t>
      </w:r>
      <w:r w:rsidR="00F727BA" w:rsidRPr="00DB42CF">
        <w:rPr>
          <w:rFonts w:ascii="Angsana New" w:hAnsi="Angsana New" w:cs="Angsana New"/>
          <w:b/>
          <w:bCs/>
          <w:sz w:val="30"/>
          <w:szCs w:val="30"/>
          <w:u w:val="none"/>
        </w:rPr>
        <w:tab/>
      </w:r>
      <w:r w:rsidR="005670FC" w:rsidRPr="00DB42CF">
        <w:rPr>
          <w:rFonts w:ascii="Angsana New" w:hAnsi="Angsana New" w:cs="Angsana New"/>
          <w:b/>
          <w:bCs/>
          <w:sz w:val="30"/>
          <w:szCs w:val="30"/>
          <w:u w:val="none"/>
          <w:cs/>
        </w:rPr>
        <w:t>ลูกหนี้การค้า</w:t>
      </w:r>
    </w:p>
    <w:p w14:paraId="49636570" w14:textId="77777777" w:rsidR="00B17AE5" w:rsidRPr="0062556F" w:rsidRDefault="00B17AE5" w:rsidP="00B17AE5"/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67"/>
        <w:gridCol w:w="1127"/>
        <w:gridCol w:w="270"/>
        <w:gridCol w:w="1076"/>
        <w:gridCol w:w="270"/>
        <w:gridCol w:w="1081"/>
        <w:gridCol w:w="272"/>
        <w:gridCol w:w="1041"/>
        <w:gridCol w:w="15"/>
      </w:tblGrid>
      <w:tr w:rsidR="005670FC" w:rsidRPr="0062556F" w14:paraId="053D0709" w14:textId="77777777" w:rsidTr="00B90747">
        <w:tc>
          <w:tcPr>
            <w:tcW w:w="1667" w:type="pct"/>
          </w:tcPr>
          <w:p w14:paraId="0537648B" w14:textId="77777777" w:rsidR="005670FC" w:rsidRPr="0062556F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918CD5D" w14:textId="77777777" w:rsidR="005670FC" w:rsidRPr="0062556F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078B2A5A" w14:textId="77777777" w:rsidR="005670FC" w:rsidRPr="0062556F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0E46FB4" w14:textId="77777777" w:rsidR="005670FC" w:rsidRPr="0062556F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4"/>
          </w:tcPr>
          <w:p w14:paraId="569DF7EC" w14:textId="77777777" w:rsidR="005670FC" w:rsidRPr="0062556F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836A8" w:rsidRPr="0062556F" w14:paraId="4CEF5113" w14:textId="77777777" w:rsidTr="00B90747">
        <w:trPr>
          <w:trHeight w:val="704"/>
        </w:trPr>
        <w:tc>
          <w:tcPr>
            <w:tcW w:w="1667" w:type="pct"/>
          </w:tcPr>
          <w:p w14:paraId="11438B3C" w14:textId="77777777" w:rsidR="006836A8" w:rsidRPr="0062556F" w:rsidRDefault="006836A8" w:rsidP="0068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4141A7" w14:textId="77777777" w:rsidR="006836A8" w:rsidRPr="0062556F" w:rsidRDefault="006836A8" w:rsidP="0068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  <w:p w14:paraId="4D80A119" w14:textId="77777777" w:rsidR="006836A8" w:rsidRPr="0062556F" w:rsidRDefault="006836A8" w:rsidP="0068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4" w:type="pct"/>
          </w:tcPr>
          <w:p w14:paraId="5AB11878" w14:textId="4B82F436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7048C02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7C0F74" w14:textId="6B3021C6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0669B01B" w14:textId="3EFF28E0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1F95C2EB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F63734F" w14:textId="0FDFFD91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54B718C" w14:textId="77777777" w:rsidR="006836A8" w:rsidRPr="0062556F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2A4FC527" w14:textId="1ACC2285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514B32F9" w14:textId="115D36C6" w:rsidR="006836A8" w:rsidRPr="0062556F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4081" w:rsidRPr="0062556F" w14:paraId="6D1E87E0" w14:textId="77777777" w:rsidTr="00B90747">
        <w:tc>
          <w:tcPr>
            <w:tcW w:w="1667" w:type="pct"/>
          </w:tcPr>
          <w:p w14:paraId="14061ED8" w14:textId="77777777" w:rsidR="004D4081" w:rsidRPr="0062556F" w:rsidRDefault="004D4081" w:rsidP="004D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DA0F3F" w14:textId="77777777" w:rsidR="004D4081" w:rsidRPr="0062556F" w:rsidRDefault="004D4081" w:rsidP="004D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06" w:type="pct"/>
            <w:gridSpan w:val="8"/>
          </w:tcPr>
          <w:p w14:paraId="4D87C85D" w14:textId="77777777" w:rsidR="004D4081" w:rsidRPr="0062556F" w:rsidRDefault="004D4081" w:rsidP="004D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1DF7" w:rsidRPr="0062556F" w14:paraId="6DE9FBB8" w14:textId="77777777" w:rsidTr="00C454E2">
        <w:trPr>
          <w:gridAfter w:val="1"/>
          <w:wAfter w:w="8" w:type="pct"/>
        </w:trPr>
        <w:tc>
          <w:tcPr>
            <w:tcW w:w="1667" w:type="pct"/>
          </w:tcPr>
          <w:p w14:paraId="474F9263" w14:textId="77777777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27" w:type="pct"/>
          </w:tcPr>
          <w:p w14:paraId="52AFBD1A" w14:textId="7238A311" w:rsidR="00351DF7" w:rsidRPr="0062556F" w:rsidRDefault="006E763D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14" w:type="pct"/>
          </w:tcPr>
          <w:p w14:paraId="3AF65FD1" w14:textId="3CC8BD96" w:rsidR="00351DF7" w:rsidRPr="00351DF7" w:rsidRDefault="00351DF7" w:rsidP="00351DF7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96" w:hanging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D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8C6B8CF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AAC958C" w14:textId="69D79097" w:rsidR="00351DF7" w:rsidRPr="0062556F" w:rsidRDefault="006E763D" w:rsidP="00351DF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7" w:type="pct"/>
            <w:vAlign w:val="bottom"/>
          </w:tcPr>
          <w:p w14:paraId="69F1E61C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015C09A" w14:textId="046E2501" w:rsidR="00351DF7" w:rsidRPr="00351DF7" w:rsidRDefault="006E763D" w:rsidP="00351D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  <w:r w:rsidR="00351DF7" w:rsidRPr="00351D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148" w:type="pct"/>
            <w:vAlign w:val="bottom"/>
          </w:tcPr>
          <w:p w14:paraId="5D8A9428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862B5ED" w14:textId="6B498C8C" w:rsidR="00351DF7" w:rsidRPr="0062556F" w:rsidRDefault="006E763D" w:rsidP="00351D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351DF7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137</w:t>
            </w:r>
          </w:p>
        </w:tc>
      </w:tr>
      <w:tr w:rsidR="00351DF7" w:rsidRPr="0062556F" w14:paraId="7FCF362A" w14:textId="77777777" w:rsidTr="00C454E2">
        <w:trPr>
          <w:gridAfter w:val="1"/>
          <w:wAfter w:w="8" w:type="pct"/>
        </w:trPr>
        <w:tc>
          <w:tcPr>
            <w:tcW w:w="1667" w:type="pct"/>
          </w:tcPr>
          <w:p w14:paraId="446AABA4" w14:textId="77777777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527" w:type="pct"/>
          </w:tcPr>
          <w:p w14:paraId="4B479EB3" w14:textId="77777777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15A016FE" w14:textId="3D3EB2C3" w:rsidR="00351DF7" w:rsidRPr="00351DF7" w:rsidRDefault="006E763D" w:rsidP="00351DF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51DF7" w:rsidRPr="00351D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</w:p>
        </w:tc>
        <w:tc>
          <w:tcPr>
            <w:tcW w:w="147" w:type="pct"/>
            <w:vAlign w:val="bottom"/>
          </w:tcPr>
          <w:p w14:paraId="399EB935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934032B" w14:textId="4F88C0FA" w:rsidR="00351DF7" w:rsidRPr="0062556F" w:rsidRDefault="006E763D" w:rsidP="00351DF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351DF7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147" w:type="pct"/>
            <w:vAlign w:val="bottom"/>
          </w:tcPr>
          <w:p w14:paraId="7B6A4516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6E94D3C" w14:textId="6B853FA8" w:rsidR="00351DF7" w:rsidRPr="00351DF7" w:rsidRDefault="00351DF7" w:rsidP="00351D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51DF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F44D489" w14:textId="77777777" w:rsidR="00351DF7" w:rsidRPr="0062556F" w:rsidRDefault="00351DF7" w:rsidP="00351DF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E9A4829" w14:textId="77777777" w:rsidR="00351DF7" w:rsidRPr="0062556F" w:rsidRDefault="00351DF7" w:rsidP="00351DF7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1DF7" w:rsidRPr="0062556F" w14:paraId="64900DC2" w14:textId="77777777" w:rsidTr="00C454E2">
        <w:trPr>
          <w:gridAfter w:val="1"/>
          <w:wAfter w:w="8" w:type="pct"/>
        </w:trPr>
        <w:tc>
          <w:tcPr>
            <w:tcW w:w="1667" w:type="pct"/>
          </w:tcPr>
          <w:p w14:paraId="4B5DF167" w14:textId="77777777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14:paraId="6E02D7E7" w14:textId="77777777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7E21B0CD" w14:textId="6488BED9" w:rsidR="00351DF7" w:rsidRPr="00351DF7" w:rsidRDefault="006E763D" w:rsidP="00351DF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351DF7" w:rsidRPr="00351DF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147" w:type="pct"/>
            <w:vAlign w:val="bottom"/>
          </w:tcPr>
          <w:p w14:paraId="6D889A49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C93DF6D" w14:textId="1D9F873B" w:rsidR="00351DF7" w:rsidRPr="0062556F" w:rsidRDefault="006E763D" w:rsidP="00351DF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351DF7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47" w:type="pct"/>
            <w:vAlign w:val="bottom"/>
          </w:tcPr>
          <w:p w14:paraId="3FEF2AA5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543D1CF" w14:textId="5F9D0519" w:rsidR="00351DF7" w:rsidRPr="00351DF7" w:rsidRDefault="006E763D" w:rsidP="00351DF7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</w:t>
            </w:r>
            <w:r w:rsidR="00351DF7" w:rsidRPr="00351DF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062</w:t>
            </w:r>
          </w:p>
        </w:tc>
        <w:tc>
          <w:tcPr>
            <w:tcW w:w="148" w:type="pct"/>
            <w:vAlign w:val="bottom"/>
          </w:tcPr>
          <w:p w14:paraId="25D4D22F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09022B3" w14:textId="69421C98" w:rsidR="00351DF7" w:rsidRPr="0062556F" w:rsidRDefault="006E763D" w:rsidP="00351DF7">
            <w:pPr>
              <w:pStyle w:val="acctfourfigures"/>
              <w:shd w:val="clear" w:color="auto" w:fill="FFFFFF"/>
              <w:tabs>
                <w:tab w:val="clear" w:pos="765"/>
                <w:tab w:val="decimal" w:pos="7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351DF7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  <w:tr w:rsidR="00351DF7" w:rsidRPr="0062556F" w14:paraId="0BE325EE" w14:textId="77777777" w:rsidTr="00C454E2">
        <w:trPr>
          <w:gridAfter w:val="1"/>
          <w:wAfter w:w="8" w:type="pct"/>
        </w:trPr>
        <w:tc>
          <w:tcPr>
            <w:tcW w:w="1667" w:type="pct"/>
          </w:tcPr>
          <w:p w14:paraId="056CB880" w14:textId="77777777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527" w:type="pct"/>
          </w:tcPr>
          <w:p w14:paraId="36EEC4FE" w14:textId="77777777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1080A7C" w14:textId="7008B498" w:rsidR="00351DF7" w:rsidRPr="00351DF7" w:rsidRDefault="00351DF7" w:rsidP="00351DF7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96" w:hanging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D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C86F218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0023B4A" w14:textId="77777777" w:rsidR="00351DF7" w:rsidRPr="0062556F" w:rsidRDefault="00351DF7" w:rsidP="00351DF7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96" w:hanging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0A9708C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F4F60CE" w14:textId="1D237474" w:rsidR="00351DF7" w:rsidRPr="0062556F" w:rsidRDefault="00351DF7" w:rsidP="00351D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51DF7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351D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510</w:t>
            </w:r>
            <w:r w:rsidRPr="00351DF7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  <w:vAlign w:val="bottom"/>
          </w:tcPr>
          <w:p w14:paraId="2341B6A6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B08CE68" w14:textId="77777777" w:rsidR="00351DF7" w:rsidRPr="0062556F" w:rsidRDefault="00351DF7" w:rsidP="00351DF7">
            <w:pPr>
              <w:pStyle w:val="acctfourfigures"/>
              <w:shd w:val="clear" w:color="auto" w:fill="FFFFFF"/>
              <w:tabs>
                <w:tab w:val="clear" w:pos="765"/>
                <w:tab w:val="decimal" w:pos="4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1DF7" w:rsidRPr="0062556F" w14:paraId="2462FABD" w14:textId="77777777" w:rsidTr="00C454E2">
        <w:trPr>
          <w:gridAfter w:val="1"/>
          <w:wAfter w:w="8" w:type="pct"/>
        </w:trPr>
        <w:tc>
          <w:tcPr>
            <w:tcW w:w="1667" w:type="pct"/>
          </w:tcPr>
          <w:p w14:paraId="2432CD24" w14:textId="77777777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14:paraId="4BF4A1F6" w14:textId="77777777" w:rsidR="00351DF7" w:rsidRPr="0062556F" w:rsidRDefault="00351DF7" w:rsidP="00351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649F1" w14:textId="23E63032" w:rsidR="00351DF7" w:rsidRPr="00351DF7" w:rsidRDefault="006E763D" w:rsidP="00351DF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351DF7" w:rsidRPr="00351DF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147" w:type="pct"/>
            <w:vAlign w:val="bottom"/>
          </w:tcPr>
          <w:p w14:paraId="3D7F416C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5FD9FC8" w14:textId="0802F90B" w:rsidR="00351DF7" w:rsidRPr="0062556F" w:rsidRDefault="006E763D" w:rsidP="00351DF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351DF7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47" w:type="pct"/>
            <w:vAlign w:val="bottom"/>
          </w:tcPr>
          <w:p w14:paraId="7DE79A70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CB246" w14:textId="672865FB" w:rsidR="00351DF7" w:rsidRPr="00351DF7" w:rsidRDefault="006E763D" w:rsidP="00351DF7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</w:t>
            </w:r>
            <w:r w:rsidR="00351DF7" w:rsidRPr="00351DF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552</w:t>
            </w:r>
          </w:p>
        </w:tc>
        <w:tc>
          <w:tcPr>
            <w:tcW w:w="148" w:type="pct"/>
            <w:vAlign w:val="bottom"/>
          </w:tcPr>
          <w:p w14:paraId="1CEFFD60" w14:textId="77777777" w:rsidR="00351DF7" w:rsidRPr="0062556F" w:rsidRDefault="00351DF7" w:rsidP="00351DF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DD80C77" w14:textId="56CF25EF" w:rsidR="00351DF7" w:rsidRPr="0062556F" w:rsidRDefault="006E763D" w:rsidP="00351DF7">
            <w:pPr>
              <w:pStyle w:val="acctfourfigures"/>
              <w:shd w:val="clear" w:color="auto" w:fill="FFFFFF"/>
              <w:tabs>
                <w:tab w:val="clear" w:pos="765"/>
                <w:tab w:val="decimal" w:pos="7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351DF7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</w:tbl>
    <w:p w14:paraId="0439DF68" w14:textId="23F855EF" w:rsidR="00BE23CB" w:rsidRDefault="00BE23CB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25"/>
        <w:jc w:val="thaiDistribute"/>
        <w:rPr>
          <w:rFonts w:ascii="Angsana New" w:hAnsi="Angsana New" w:cs="Angsana New"/>
          <w:i/>
          <w:iCs/>
          <w:color w:val="0000FF"/>
          <w:sz w:val="16"/>
          <w:szCs w:val="16"/>
        </w:rPr>
      </w:pPr>
    </w:p>
    <w:p w14:paraId="090564B4" w14:textId="77777777" w:rsidR="00BE23CB" w:rsidRDefault="00BE2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16"/>
          <w:szCs w:val="16"/>
        </w:rPr>
      </w:pPr>
      <w:r>
        <w:rPr>
          <w:rFonts w:ascii="Angsana New" w:hAnsi="Angsana New" w:cs="Angsana New"/>
          <w:i/>
          <w:iCs/>
          <w:color w:val="0000FF"/>
          <w:sz w:val="16"/>
          <w:szCs w:val="16"/>
        </w:rPr>
        <w:br w:type="page"/>
      </w:r>
    </w:p>
    <w:p w14:paraId="3B3C5BD8" w14:textId="77777777" w:rsidR="00804175" w:rsidRPr="0062556F" w:rsidRDefault="00804175" w:rsidP="00AF3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159C36C0" w14:textId="77777777" w:rsidR="005670FC" w:rsidRPr="0062556F" w:rsidRDefault="005670FC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68"/>
        <w:gridCol w:w="1019"/>
        <w:gridCol w:w="268"/>
        <w:gridCol w:w="1056"/>
        <w:gridCol w:w="268"/>
        <w:gridCol w:w="1081"/>
      </w:tblGrid>
      <w:tr w:rsidR="005670FC" w:rsidRPr="0062556F" w14:paraId="29D23AF8" w14:textId="77777777" w:rsidTr="000C6620">
        <w:trPr>
          <w:trHeight w:val="403"/>
          <w:tblHeader/>
        </w:trPr>
        <w:tc>
          <w:tcPr>
            <w:tcW w:w="2206" w:type="pct"/>
          </w:tcPr>
          <w:p w14:paraId="24ED2FF4" w14:textId="77777777" w:rsidR="005670FC" w:rsidRPr="00E04EE0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3A557311" w14:textId="77777777" w:rsidR="005670FC" w:rsidRPr="00E04EE0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B2C1B54" w14:textId="77777777" w:rsidR="005670FC" w:rsidRPr="00E04EE0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62162A5" w14:textId="77777777" w:rsidR="005670FC" w:rsidRPr="00E04EE0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B1954" w:rsidRPr="0062556F" w14:paraId="3B270A55" w14:textId="77777777" w:rsidTr="000C6620">
        <w:trPr>
          <w:trHeight w:val="209"/>
          <w:tblHeader/>
        </w:trPr>
        <w:tc>
          <w:tcPr>
            <w:tcW w:w="2206" w:type="pct"/>
          </w:tcPr>
          <w:p w14:paraId="012D0C92" w14:textId="77777777" w:rsidR="001B1954" w:rsidRPr="00E04EE0" w:rsidRDefault="001B1954" w:rsidP="001B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47F3AA" w14:textId="2BAD824B" w:rsidR="001B1954" w:rsidRPr="00E04EE0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B1954" w:rsidRPr="00E04E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 w:rsidRPr="00E04EE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1B1954" w:rsidRPr="00E04E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4EE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B5B8432" w14:textId="77777777" w:rsidR="001B1954" w:rsidRPr="00E04EE0" w:rsidRDefault="001B1954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7A8C193" w14:textId="68FF03AB" w:rsidR="001B1954" w:rsidRPr="00E04EE0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B1954" w:rsidRPr="00E04E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 w:rsidRPr="00E04EE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1C8502E9" w14:textId="02B6D207" w:rsidR="001B1954" w:rsidRPr="00E04EE0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35CD653C" w14:textId="77777777" w:rsidR="001B1954" w:rsidRPr="00E04EE0" w:rsidRDefault="001B1954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3B1784E" w14:textId="4493D74C" w:rsidR="001B1954" w:rsidRPr="00E04EE0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B1954" w:rsidRPr="00E04E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 w:rsidRPr="00E04EE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1B1954" w:rsidRPr="00E04E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4EE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6A610314" w14:textId="77777777" w:rsidR="001B1954" w:rsidRPr="00E04EE0" w:rsidRDefault="001B1954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1D3F75E" w14:textId="210AB99C" w:rsidR="001B1954" w:rsidRPr="00E04EE0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B1954" w:rsidRPr="00E04E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 w:rsidRPr="00E04EE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2EC0F295" w14:textId="4E96EF6F" w:rsidR="001B1954" w:rsidRPr="00E04EE0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11D16E8B" w14:textId="77777777" w:rsidTr="005670FC">
        <w:trPr>
          <w:trHeight w:val="408"/>
        </w:trPr>
        <w:tc>
          <w:tcPr>
            <w:tcW w:w="2206" w:type="pct"/>
          </w:tcPr>
          <w:p w14:paraId="63C42E4D" w14:textId="77777777" w:rsidR="00BC4457" w:rsidRPr="00E04EE0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94" w:type="pct"/>
            <w:gridSpan w:val="7"/>
          </w:tcPr>
          <w:p w14:paraId="78312E7D" w14:textId="77777777" w:rsidR="00BC4457" w:rsidRPr="00E04EE0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40C7" w:rsidRPr="0062556F" w14:paraId="3BDD1271" w14:textId="77777777" w:rsidTr="00C454E2">
        <w:trPr>
          <w:trHeight w:val="293"/>
        </w:trPr>
        <w:tc>
          <w:tcPr>
            <w:tcW w:w="2206" w:type="pct"/>
          </w:tcPr>
          <w:p w14:paraId="2A8A8B29" w14:textId="77777777" w:rsidR="001640C7" w:rsidRPr="00E04EE0" w:rsidRDefault="001640C7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E04EE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7" w:type="pct"/>
          </w:tcPr>
          <w:p w14:paraId="2009745F" w14:textId="068E26B9" w:rsidR="001640C7" w:rsidRPr="00E04EE0" w:rsidRDefault="001640C7" w:rsidP="00794103">
            <w:pPr>
              <w:pStyle w:val="acctfourfigures"/>
              <w:shd w:val="clear" w:color="auto" w:fill="FFFFFF"/>
              <w:tabs>
                <w:tab w:val="clear" w:pos="765"/>
                <w:tab w:val="decimal" w:pos="6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5C21723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1FE5D27" w14:textId="7EAECBBB" w:rsidR="001640C7" w:rsidRPr="00E04EE0" w:rsidRDefault="006E763D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6" w:type="pct"/>
          </w:tcPr>
          <w:p w14:paraId="364866ED" w14:textId="77777777" w:rsidR="001640C7" w:rsidRPr="00E04EE0" w:rsidRDefault="001640C7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2A17010" w14:textId="478AC26C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146" w:type="pct"/>
          </w:tcPr>
          <w:p w14:paraId="5654C0BF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C733C4D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40C7" w:rsidRPr="0062556F" w14:paraId="01C3592A" w14:textId="77777777" w:rsidTr="005670FC">
        <w:trPr>
          <w:trHeight w:val="293"/>
        </w:trPr>
        <w:tc>
          <w:tcPr>
            <w:tcW w:w="2206" w:type="pct"/>
          </w:tcPr>
          <w:p w14:paraId="2B1942EF" w14:textId="77777777" w:rsidR="001640C7" w:rsidRPr="00E04EE0" w:rsidRDefault="001640C7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04EE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37" w:type="pct"/>
          </w:tcPr>
          <w:p w14:paraId="0329820D" w14:textId="77777777" w:rsidR="001640C7" w:rsidRPr="00E04EE0" w:rsidRDefault="001640C7" w:rsidP="00794103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6EDB2D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9DB3EDE" w14:textId="77777777" w:rsidR="001640C7" w:rsidRPr="00E04EE0" w:rsidRDefault="001640C7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079C3F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E01EF4E" w14:textId="77777777" w:rsidR="001640C7" w:rsidRPr="00E04EE0" w:rsidRDefault="001640C7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B467C0D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A11A3BD" w14:textId="77777777" w:rsidR="001640C7" w:rsidRPr="00E04EE0" w:rsidRDefault="001640C7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640C7" w:rsidRPr="0062556F" w14:paraId="39801FFD" w14:textId="77777777" w:rsidTr="005670FC">
        <w:trPr>
          <w:trHeight w:val="293"/>
        </w:trPr>
        <w:tc>
          <w:tcPr>
            <w:tcW w:w="2206" w:type="pct"/>
          </w:tcPr>
          <w:p w14:paraId="3E404905" w14:textId="35355878" w:rsidR="001640C7" w:rsidRPr="00E04EE0" w:rsidRDefault="001640C7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6E763D" w:rsidRPr="00E04EE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04EE0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433E1777" w14:textId="02E291E1" w:rsidR="001640C7" w:rsidRPr="00E04EE0" w:rsidRDefault="001640C7" w:rsidP="00794103">
            <w:pPr>
              <w:pStyle w:val="acctfourfigures"/>
              <w:shd w:val="clear" w:color="auto" w:fill="FFFFFF"/>
              <w:tabs>
                <w:tab w:val="clear" w:pos="765"/>
                <w:tab w:val="decimal" w:pos="6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17081F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E9F6993" w14:textId="77777777" w:rsidR="001640C7" w:rsidRPr="00E04EE0" w:rsidRDefault="001640C7" w:rsidP="00794103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A1FDD9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59458AE" w14:textId="7FDDCAD0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146" w:type="pct"/>
          </w:tcPr>
          <w:p w14:paraId="071AE5CE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EEB41A" w14:textId="04986878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053</w:t>
            </w:r>
          </w:p>
        </w:tc>
      </w:tr>
      <w:tr w:rsidR="001640C7" w:rsidRPr="0062556F" w14:paraId="615AB16D" w14:textId="77777777" w:rsidTr="005670FC">
        <w:trPr>
          <w:trHeight w:val="293"/>
        </w:trPr>
        <w:tc>
          <w:tcPr>
            <w:tcW w:w="2206" w:type="pct"/>
          </w:tcPr>
          <w:p w14:paraId="0357FEE3" w14:textId="7DF7CBF0" w:rsidR="001640C7" w:rsidRPr="00E04EE0" w:rsidRDefault="006E763D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04EE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61D9F300" w14:textId="49031D89" w:rsidR="001640C7" w:rsidRPr="00E04EE0" w:rsidRDefault="001640C7" w:rsidP="00794103">
            <w:pPr>
              <w:pStyle w:val="acctfourfigures"/>
              <w:shd w:val="clear" w:color="auto" w:fill="FFFFFF"/>
              <w:tabs>
                <w:tab w:val="clear" w:pos="765"/>
                <w:tab w:val="decimal" w:pos="6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4C2B1C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21E780F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F0BBB4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5DCF0B" w14:textId="44085ED3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D215FD"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</w:tcPr>
          <w:p w14:paraId="0CDCACFF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8E55781" w14:textId="7D2E0285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817</w:t>
            </w:r>
          </w:p>
        </w:tc>
      </w:tr>
      <w:tr w:rsidR="001640C7" w:rsidRPr="0062556F" w14:paraId="3DD7A7B0" w14:textId="77777777" w:rsidTr="005670FC">
        <w:trPr>
          <w:trHeight w:val="293"/>
        </w:trPr>
        <w:tc>
          <w:tcPr>
            <w:tcW w:w="2206" w:type="pct"/>
          </w:tcPr>
          <w:p w14:paraId="6F5579F6" w14:textId="2120CA6D" w:rsidR="001640C7" w:rsidRPr="00E04EE0" w:rsidRDefault="006E763D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04EE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3D34CAA1" w14:textId="1790DE7A" w:rsidR="001640C7" w:rsidRPr="00E04EE0" w:rsidRDefault="001640C7" w:rsidP="00794103">
            <w:pPr>
              <w:pStyle w:val="acctfourfigures"/>
              <w:shd w:val="clear" w:color="auto" w:fill="FFFFFF"/>
              <w:tabs>
                <w:tab w:val="clear" w:pos="765"/>
                <w:tab w:val="decimal" w:pos="6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4E4A7F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F8CB2F8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BA9CD9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2018FB" w14:textId="3630B744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146" w:type="pct"/>
          </w:tcPr>
          <w:p w14:paraId="0F6B4175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0BAEB0A" w14:textId="6B7F20D9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492</w:t>
            </w:r>
          </w:p>
        </w:tc>
      </w:tr>
      <w:tr w:rsidR="001640C7" w:rsidRPr="0062556F" w14:paraId="4E9B5557" w14:textId="77777777" w:rsidTr="00C454E2">
        <w:trPr>
          <w:trHeight w:val="293"/>
        </w:trPr>
        <w:tc>
          <w:tcPr>
            <w:tcW w:w="2206" w:type="pct"/>
          </w:tcPr>
          <w:p w14:paraId="1548E89A" w14:textId="5BF9B0B5" w:rsidR="001640C7" w:rsidRPr="00E04EE0" w:rsidRDefault="001640C7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6E763D" w:rsidRPr="00E04EE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E04E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04EE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910115F" w14:textId="2BB3A04D" w:rsidR="001640C7" w:rsidRPr="00E04EE0" w:rsidRDefault="001640C7" w:rsidP="00794103">
            <w:pPr>
              <w:pStyle w:val="acctfourfigures"/>
              <w:shd w:val="clear" w:color="auto" w:fill="FFFFFF"/>
              <w:tabs>
                <w:tab w:val="clear" w:pos="765"/>
                <w:tab w:val="decimal" w:pos="6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77308B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3F8E25D4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B4E0DFB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B3978" w14:textId="47A84639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874</w:t>
            </w:r>
          </w:p>
        </w:tc>
        <w:tc>
          <w:tcPr>
            <w:tcW w:w="146" w:type="pct"/>
          </w:tcPr>
          <w:p w14:paraId="6E58578E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E23CDCF" w14:textId="1236DE56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775</w:t>
            </w:r>
          </w:p>
        </w:tc>
      </w:tr>
      <w:tr w:rsidR="001640C7" w:rsidRPr="00E7628B" w14:paraId="4B438072" w14:textId="77777777" w:rsidTr="00C454E2">
        <w:trPr>
          <w:trHeight w:val="403"/>
        </w:trPr>
        <w:tc>
          <w:tcPr>
            <w:tcW w:w="2206" w:type="pct"/>
          </w:tcPr>
          <w:p w14:paraId="3825CDF6" w14:textId="77777777" w:rsidR="001640C7" w:rsidRPr="00E04EE0" w:rsidRDefault="001640C7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1D5B2AAA" w14:textId="2519635F" w:rsidR="001640C7" w:rsidRPr="00E04EE0" w:rsidRDefault="001640C7" w:rsidP="00794103">
            <w:pPr>
              <w:pStyle w:val="acctfourfigures"/>
              <w:shd w:val="clear" w:color="auto" w:fill="FFFFFF"/>
              <w:tabs>
                <w:tab w:val="clear" w:pos="765"/>
                <w:tab w:val="decimal" w:pos="6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807C7F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5534EB94" w14:textId="39D1F408" w:rsidR="001640C7" w:rsidRPr="00E04EE0" w:rsidRDefault="006E763D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6" w:type="pct"/>
          </w:tcPr>
          <w:p w14:paraId="6A3E65A1" w14:textId="77777777" w:rsidR="001640C7" w:rsidRPr="00E04EE0" w:rsidRDefault="001640C7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DBBA9" w14:textId="5971E0AD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146" w:type="pct"/>
          </w:tcPr>
          <w:p w14:paraId="4DA52AFE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46F41FE" w14:textId="34ABC2BC" w:rsidR="001640C7" w:rsidRPr="00E04EE0" w:rsidRDefault="006E763D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137</w:t>
            </w:r>
          </w:p>
        </w:tc>
      </w:tr>
      <w:tr w:rsidR="001640C7" w:rsidRPr="00E7628B" w14:paraId="6D83BCE3" w14:textId="77777777" w:rsidTr="00593BC7">
        <w:trPr>
          <w:trHeight w:val="403"/>
        </w:trPr>
        <w:tc>
          <w:tcPr>
            <w:tcW w:w="2206" w:type="pct"/>
          </w:tcPr>
          <w:p w14:paraId="5C75C7F4" w14:textId="77777777" w:rsidR="001640C7" w:rsidRPr="00A97FB8" w:rsidRDefault="001640C7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D84CF68" w14:textId="77777777" w:rsidR="001640C7" w:rsidRPr="00A97FB8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5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5B15949B" w14:textId="77777777" w:rsidR="001640C7" w:rsidRPr="00A97FB8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65F2F79E" w14:textId="77777777" w:rsidR="001640C7" w:rsidRPr="00A97FB8" w:rsidRDefault="001640C7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6" w:type="pct"/>
          </w:tcPr>
          <w:p w14:paraId="35124529" w14:textId="77777777" w:rsidR="001640C7" w:rsidRPr="00A97FB8" w:rsidRDefault="001640C7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8F40ACA" w14:textId="77777777" w:rsidR="001640C7" w:rsidRPr="00A97FB8" w:rsidRDefault="001640C7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654EB981" w14:textId="77777777" w:rsidR="001640C7" w:rsidRPr="00A97FB8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82F66B4" w14:textId="77777777" w:rsidR="001640C7" w:rsidRPr="00A97FB8" w:rsidRDefault="001640C7" w:rsidP="001640C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1640C7" w:rsidRPr="0062556F" w14:paraId="3ACCC649" w14:textId="77777777" w:rsidTr="001B1954">
        <w:trPr>
          <w:trHeight w:val="80"/>
        </w:trPr>
        <w:tc>
          <w:tcPr>
            <w:tcW w:w="2206" w:type="pct"/>
            <w:vAlign w:val="bottom"/>
          </w:tcPr>
          <w:p w14:paraId="28E905F6" w14:textId="77777777" w:rsidR="001640C7" w:rsidRPr="00E04EE0" w:rsidRDefault="001640C7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2794" w:type="pct"/>
            <w:gridSpan w:val="7"/>
          </w:tcPr>
          <w:p w14:paraId="0E9665D1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640C7" w:rsidRPr="0062556F" w14:paraId="3512F8C3" w14:textId="77777777" w:rsidTr="00C454E2">
        <w:trPr>
          <w:trHeight w:val="403"/>
        </w:trPr>
        <w:tc>
          <w:tcPr>
            <w:tcW w:w="2206" w:type="pct"/>
          </w:tcPr>
          <w:p w14:paraId="5CDFC3AC" w14:textId="77777777" w:rsidR="001640C7" w:rsidRPr="00E04EE0" w:rsidRDefault="001640C7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E04EE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7" w:type="pct"/>
          </w:tcPr>
          <w:p w14:paraId="0F627F92" w14:textId="1DF4363D" w:rsidR="001640C7" w:rsidRPr="00E04EE0" w:rsidRDefault="006E763D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8E120C"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D7CA9"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="00E04EE0"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</w:tcPr>
          <w:p w14:paraId="50C4AE99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46B0404" w14:textId="3798EF8E" w:rsidR="001640C7" w:rsidRPr="00E04EE0" w:rsidRDefault="006E763D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146" w:type="pct"/>
          </w:tcPr>
          <w:p w14:paraId="3885DE87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bottom"/>
          </w:tcPr>
          <w:p w14:paraId="02B6A90E" w14:textId="1B3F54A6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480208E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26DB058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640C7" w:rsidRPr="0062556F" w14:paraId="14D50819" w14:textId="77777777" w:rsidTr="00C454E2">
        <w:trPr>
          <w:trHeight w:val="403"/>
        </w:trPr>
        <w:tc>
          <w:tcPr>
            <w:tcW w:w="2206" w:type="pct"/>
          </w:tcPr>
          <w:p w14:paraId="33DE0DAF" w14:textId="77777777" w:rsidR="001640C7" w:rsidRPr="00E04EE0" w:rsidRDefault="001640C7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04EE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37" w:type="pct"/>
          </w:tcPr>
          <w:p w14:paraId="68BFB8EE" w14:textId="77777777" w:rsidR="001640C7" w:rsidRPr="00E04EE0" w:rsidRDefault="001640C7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E2671CF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3E8C287" w14:textId="77777777" w:rsidR="001640C7" w:rsidRPr="00E04EE0" w:rsidRDefault="001640C7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37B94F3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470E1B4C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3A1778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6A2F670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40C7" w:rsidRPr="0062556F" w14:paraId="303CE161" w14:textId="77777777" w:rsidTr="00C454E2">
        <w:trPr>
          <w:trHeight w:val="403"/>
        </w:trPr>
        <w:tc>
          <w:tcPr>
            <w:tcW w:w="2206" w:type="pct"/>
          </w:tcPr>
          <w:p w14:paraId="4BA476A8" w14:textId="5544BD96" w:rsidR="001640C7" w:rsidRPr="00E04EE0" w:rsidRDefault="001640C7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6E763D" w:rsidRPr="00E04EE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04EE0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7F68E11F" w14:textId="53E72203" w:rsidR="001640C7" w:rsidRPr="00E04EE0" w:rsidRDefault="00E04EE0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146" w:type="pct"/>
          </w:tcPr>
          <w:p w14:paraId="75915726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3C9346E" w14:textId="46933EA9" w:rsidR="001640C7" w:rsidRPr="00E04EE0" w:rsidRDefault="006E763D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146" w:type="pct"/>
          </w:tcPr>
          <w:p w14:paraId="38ED41E5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bottom"/>
          </w:tcPr>
          <w:p w14:paraId="0105B12E" w14:textId="679F22A5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6AF406" w14:textId="77777777" w:rsidR="001640C7" w:rsidRPr="00E04EE0" w:rsidRDefault="001640C7" w:rsidP="001640C7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C205A80" w14:textId="77777777" w:rsidR="001640C7" w:rsidRPr="00E04EE0" w:rsidRDefault="001640C7" w:rsidP="00630A31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640C7" w:rsidRPr="0062556F" w14:paraId="66B91CD8" w14:textId="77777777" w:rsidTr="00C454E2">
        <w:trPr>
          <w:trHeight w:val="403"/>
        </w:trPr>
        <w:tc>
          <w:tcPr>
            <w:tcW w:w="2206" w:type="pct"/>
          </w:tcPr>
          <w:p w14:paraId="2A9F09E6" w14:textId="7488CD89" w:rsidR="001640C7" w:rsidRPr="00E04EE0" w:rsidRDefault="006E763D" w:rsidP="0016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04EE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640C7" w:rsidRPr="00E04EE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324B9738" w14:textId="5147A16D" w:rsidR="001640C7" w:rsidRPr="00E04EE0" w:rsidRDefault="00E04EE0" w:rsidP="001640C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2,119</w:t>
            </w:r>
          </w:p>
        </w:tc>
        <w:tc>
          <w:tcPr>
            <w:tcW w:w="146" w:type="pct"/>
          </w:tcPr>
          <w:p w14:paraId="18F510F2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C97BFFA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6" w:type="pct"/>
          </w:tcPr>
          <w:p w14:paraId="34AC85CE" w14:textId="77777777" w:rsidR="001640C7" w:rsidRPr="00E04EE0" w:rsidRDefault="001640C7" w:rsidP="001640C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995FB36" w14:textId="5F00F293" w:rsidR="001640C7" w:rsidRPr="00E04EE0" w:rsidRDefault="001640C7" w:rsidP="00630A31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D33C7A" w14:textId="77777777" w:rsidR="001640C7" w:rsidRPr="00E04EE0" w:rsidRDefault="001640C7" w:rsidP="001640C7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7C409CE" w14:textId="77777777" w:rsidR="001640C7" w:rsidRPr="00E04EE0" w:rsidRDefault="001640C7" w:rsidP="001640C7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29EE" w:rsidRPr="0062556F" w14:paraId="0CBC6C5E" w14:textId="77777777" w:rsidTr="00BE757D">
        <w:trPr>
          <w:trHeight w:val="403"/>
        </w:trPr>
        <w:tc>
          <w:tcPr>
            <w:tcW w:w="2206" w:type="pct"/>
          </w:tcPr>
          <w:p w14:paraId="0E276330" w14:textId="2575AA9B" w:rsidR="00AA29EE" w:rsidRPr="00E04EE0" w:rsidRDefault="006E763D" w:rsidP="00A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A29EE" w:rsidRPr="00E04EE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04EE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AA29EE" w:rsidRPr="00E04E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A29EE" w:rsidRPr="00E04EE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1814F3E5" w14:textId="242BB25E" w:rsidR="00AA29EE" w:rsidRPr="00E04EE0" w:rsidRDefault="00ED7CA9" w:rsidP="00AA29EE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E04EE0"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46" w:type="pct"/>
          </w:tcPr>
          <w:p w14:paraId="76DD484B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222B569D" w14:textId="42E80EBE" w:rsidR="00AA29EE" w:rsidRPr="00E04EE0" w:rsidRDefault="00AA29EE" w:rsidP="00AA29EE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3A69821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92714AF" w14:textId="4266DB0D" w:rsidR="00AA29EE" w:rsidRPr="00E04EE0" w:rsidRDefault="00AA29EE" w:rsidP="00AA29E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517097" w14:textId="77777777" w:rsidR="00AA29EE" w:rsidRPr="00E04EE0" w:rsidRDefault="00AA29EE" w:rsidP="00AA29EE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E5923BB" w14:textId="42CDAF69" w:rsidR="00AA29EE" w:rsidRPr="00E04EE0" w:rsidRDefault="00AA29EE" w:rsidP="00AA29E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29EE" w:rsidRPr="0062556F" w14:paraId="2959577E" w14:textId="77777777" w:rsidTr="00C454E2">
        <w:trPr>
          <w:trHeight w:val="403"/>
        </w:trPr>
        <w:tc>
          <w:tcPr>
            <w:tcW w:w="2206" w:type="pct"/>
          </w:tcPr>
          <w:p w14:paraId="669471B8" w14:textId="77777777" w:rsidR="00AA29EE" w:rsidRPr="00E04EE0" w:rsidRDefault="00AA29EE" w:rsidP="00A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B8538" w14:textId="0D6C979E" w:rsidR="00AA29EE" w:rsidRPr="00E04EE0" w:rsidRDefault="006E763D" w:rsidP="00AA29EE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AA29EE"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46" w:type="pct"/>
          </w:tcPr>
          <w:p w14:paraId="6B92AC54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74E9FD6F" w14:textId="3A014BCE" w:rsidR="00AA29EE" w:rsidRPr="00E04EE0" w:rsidRDefault="006E763D" w:rsidP="00AA29E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AA29EE" w:rsidRPr="00E04E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4EE0">
              <w:rPr>
                <w:rFonts w:ascii="Angsana New" w:hAnsi="Angsana New" w:cs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146" w:type="pct"/>
          </w:tcPr>
          <w:p w14:paraId="4FAC9352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C7E57" w14:textId="19E22D7C" w:rsidR="00AA29EE" w:rsidRPr="00E04EE0" w:rsidRDefault="00AA29EE" w:rsidP="00AA29E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A7A95E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4B196C37" w14:textId="77777777" w:rsidR="00AA29EE" w:rsidRPr="00E04EE0" w:rsidRDefault="00AA29EE" w:rsidP="00AA29E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29EE" w:rsidRPr="0062556F" w14:paraId="4E202FC9" w14:textId="77777777" w:rsidTr="00C454E2">
        <w:trPr>
          <w:trHeight w:val="403"/>
        </w:trPr>
        <w:tc>
          <w:tcPr>
            <w:tcW w:w="2206" w:type="pct"/>
          </w:tcPr>
          <w:p w14:paraId="637E4A9F" w14:textId="77777777" w:rsidR="00AA29EE" w:rsidRPr="00E04EE0" w:rsidRDefault="00AA29EE" w:rsidP="00A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</w:tcPr>
          <w:p w14:paraId="7F01AB65" w14:textId="3FBE4B61" w:rsidR="00AA29EE" w:rsidRPr="00E04EE0" w:rsidRDefault="006E763D" w:rsidP="00AA29EE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AA29EE"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146" w:type="pct"/>
          </w:tcPr>
          <w:p w14:paraId="7E1948A2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2B04744D" w14:textId="687F9EC3" w:rsidR="00AA29EE" w:rsidRPr="00E04EE0" w:rsidRDefault="006E763D" w:rsidP="00AA29E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AA29EE" w:rsidRPr="00E04E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46" w:type="pct"/>
          </w:tcPr>
          <w:p w14:paraId="64EE74C7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2B02E916" w14:textId="02BC139B" w:rsidR="00AA29EE" w:rsidRPr="00E04EE0" w:rsidRDefault="006E763D" w:rsidP="00CA5382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</w:t>
            </w:r>
            <w:r w:rsidR="00AA29EE"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062</w:t>
            </w:r>
          </w:p>
        </w:tc>
        <w:tc>
          <w:tcPr>
            <w:tcW w:w="146" w:type="pct"/>
          </w:tcPr>
          <w:p w14:paraId="29B4AEF6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3A8CF2A" w14:textId="6346FF95" w:rsidR="00AA29EE" w:rsidRPr="00E04EE0" w:rsidRDefault="006E763D" w:rsidP="00AA29EE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AA29EE" w:rsidRPr="00E04E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  <w:tr w:rsidR="00AA29EE" w:rsidRPr="0062556F" w14:paraId="1FC050A2" w14:textId="77777777" w:rsidTr="00C454E2">
        <w:trPr>
          <w:trHeight w:val="403"/>
        </w:trPr>
        <w:tc>
          <w:tcPr>
            <w:tcW w:w="2206" w:type="pct"/>
          </w:tcPr>
          <w:p w14:paraId="43D60E55" w14:textId="77777777" w:rsidR="00AA29EE" w:rsidRPr="00E04EE0" w:rsidRDefault="00AA29EE" w:rsidP="00A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4EE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04E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</w:tcPr>
          <w:p w14:paraId="05F0A454" w14:textId="10150AB2" w:rsidR="00AA29EE" w:rsidRPr="00E04EE0" w:rsidRDefault="00AA29EE" w:rsidP="00AA29EE">
            <w:pPr>
              <w:pStyle w:val="acctfourfigures"/>
              <w:shd w:val="clear" w:color="auto" w:fill="FFFFFF"/>
              <w:tabs>
                <w:tab w:val="clear" w:pos="765"/>
                <w:tab w:val="decimal" w:pos="6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DCEEFF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65C9AD96" w14:textId="77777777" w:rsidR="00AA29EE" w:rsidRPr="00E04EE0" w:rsidRDefault="00AA29EE" w:rsidP="00AA29E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154490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vAlign w:val="bottom"/>
          </w:tcPr>
          <w:p w14:paraId="1BF3FF76" w14:textId="7F57B12B" w:rsidR="00AA29EE" w:rsidRPr="00E04EE0" w:rsidRDefault="00AA29EE" w:rsidP="00CA5382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(4,510)</w:t>
            </w:r>
          </w:p>
        </w:tc>
        <w:tc>
          <w:tcPr>
            <w:tcW w:w="146" w:type="pct"/>
          </w:tcPr>
          <w:p w14:paraId="7A9C1FB7" w14:textId="77777777" w:rsidR="00AA29EE" w:rsidRPr="00E04EE0" w:rsidRDefault="00AA29EE" w:rsidP="00AA29EE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279A51E" w14:textId="77777777" w:rsidR="00AA29EE" w:rsidRPr="00E04EE0" w:rsidRDefault="00AA29EE" w:rsidP="00AA29E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29EE" w:rsidRPr="0062556F" w14:paraId="05E920DD" w14:textId="77777777" w:rsidTr="00C454E2">
        <w:trPr>
          <w:trHeight w:val="403"/>
        </w:trPr>
        <w:tc>
          <w:tcPr>
            <w:tcW w:w="2206" w:type="pct"/>
          </w:tcPr>
          <w:p w14:paraId="2FE21D6F" w14:textId="77777777" w:rsidR="00AA29EE" w:rsidRPr="00E04EE0" w:rsidRDefault="00AA29EE" w:rsidP="00A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00936" w14:textId="7A291F67" w:rsidR="00AA29EE" w:rsidRPr="00E04EE0" w:rsidRDefault="006E763D" w:rsidP="00AA29EE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AA29EE"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146" w:type="pct"/>
          </w:tcPr>
          <w:p w14:paraId="00BE26F3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19E8F2F3" w14:textId="4E101E1D" w:rsidR="00AA29EE" w:rsidRPr="00E04EE0" w:rsidRDefault="006E763D" w:rsidP="00AA29E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AA29EE" w:rsidRPr="00E04E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46" w:type="pct"/>
          </w:tcPr>
          <w:p w14:paraId="18BD1060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9E56A" w14:textId="105FC4B9" w:rsidR="00AA29EE" w:rsidRPr="00E04EE0" w:rsidRDefault="006E763D" w:rsidP="00AA29EE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</w:t>
            </w:r>
            <w:r w:rsidR="00AA29EE"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552</w:t>
            </w:r>
          </w:p>
        </w:tc>
        <w:tc>
          <w:tcPr>
            <w:tcW w:w="146" w:type="pct"/>
          </w:tcPr>
          <w:p w14:paraId="6A52EDFB" w14:textId="77777777" w:rsidR="00AA29EE" w:rsidRPr="00E04EE0" w:rsidRDefault="00AA29EE" w:rsidP="00AA29E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A80AFE8" w14:textId="0FEA542E" w:rsidR="00AA29EE" w:rsidRPr="00E04EE0" w:rsidRDefault="006E763D" w:rsidP="00AA29EE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AA29EE" w:rsidRPr="00E04E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04E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</w:tbl>
    <w:p w14:paraId="5B9E7FFF" w14:textId="77777777" w:rsidR="00804175" w:rsidRPr="0062556F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4"/>
          <w:szCs w:val="24"/>
        </w:rPr>
      </w:pPr>
    </w:p>
    <w:p w14:paraId="6AA13EF0" w14:textId="06A23984" w:rsidR="00482C3C" w:rsidRPr="0062556F" w:rsidRDefault="00804175" w:rsidP="00E8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2556F">
        <w:rPr>
          <w:rFonts w:ascii="Angsana New" w:hAnsi="Angsana New" w:cs="Angsana New"/>
          <w:sz w:val="30"/>
          <w:szCs w:val="30"/>
          <w:cs/>
        </w:rPr>
        <w:t>กลุ่ม</w:t>
      </w:r>
      <w:r w:rsidRPr="0062556F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6E763D" w:rsidRPr="006E763D">
        <w:rPr>
          <w:rFonts w:ascii="Angsana New" w:hAnsi="Angsana New" w:cs="Angsana New"/>
          <w:sz w:val="30"/>
          <w:szCs w:val="30"/>
        </w:rPr>
        <w:t>15</w:t>
      </w:r>
      <w:r w:rsidR="002305C0"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วัน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2305C0"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วัน</w:t>
      </w:r>
    </w:p>
    <w:p w14:paraId="46F86D35" w14:textId="7DDB2341" w:rsidR="00414951" w:rsidRDefault="00414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38252EF" w14:textId="12072E3B" w:rsidR="005670FC" w:rsidRPr="00DB42CF" w:rsidRDefault="006E763D" w:rsidP="00D655C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/>
          <w:bCs/>
          <w:sz w:val="30"/>
          <w:szCs w:val="30"/>
          <w:u w:val="none"/>
          <w:cs/>
        </w:rPr>
      </w:pPr>
      <w:r w:rsidRPr="00DB42CF">
        <w:rPr>
          <w:rFonts w:ascii="Angsana New" w:hAnsi="Angsana New" w:cs="Angsana New"/>
          <w:b/>
          <w:bCs/>
          <w:sz w:val="30"/>
          <w:szCs w:val="30"/>
          <w:u w:val="none"/>
        </w:rPr>
        <w:lastRenderedPageBreak/>
        <w:t>8</w:t>
      </w:r>
      <w:r w:rsidR="00022177" w:rsidRPr="00DB42CF">
        <w:rPr>
          <w:rFonts w:ascii="Angsana New" w:hAnsi="Angsana New" w:cs="Angsana New"/>
          <w:b/>
          <w:bCs/>
          <w:sz w:val="30"/>
          <w:szCs w:val="30"/>
          <w:u w:val="none"/>
          <w:cs/>
        </w:rPr>
        <w:tab/>
      </w:r>
      <w:r w:rsidR="007C262E" w:rsidRPr="00DB42CF">
        <w:rPr>
          <w:rFonts w:ascii="Angsana New" w:hAnsi="Angsana New" w:cs="Angsana New"/>
          <w:b/>
          <w:bCs/>
          <w:sz w:val="30"/>
          <w:szCs w:val="30"/>
          <w:u w:val="none"/>
          <w:cs/>
        </w:rPr>
        <w:t>เงินลงทุนในการร่วมค้า</w:t>
      </w:r>
    </w:p>
    <w:tbl>
      <w:tblPr>
        <w:tblW w:w="92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877"/>
        <w:gridCol w:w="1530"/>
        <w:gridCol w:w="273"/>
        <w:gridCol w:w="1527"/>
      </w:tblGrid>
      <w:tr w:rsidR="0065205B" w:rsidRPr="0062556F" w14:paraId="327031A3" w14:textId="77777777" w:rsidTr="00B712EB">
        <w:trPr>
          <w:trHeight w:val="402"/>
        </w:trPr>
        <w:tc>
          <w:tcPr>
            <w:tcW w:w="3192" w:type="pct"/>
          </w:tcPr>
          <w:p w14:paraId="79B47C01" w14:textId="77777777" w:rsidR="0065205B" w:rsidRPr="0062556F" w:rsidRDefault="0065205B" w:rsidP="00B8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08" w:type="pct"/>
            <w:gridSpan w:val="3"/>
          </w:tcPr>
          <w:p w14:paraId="1C0622C2" w14:textId="77777777" w:rsidR="0065205B" w:rsidRPr="0062556F" w:rsidRDefault="0065205B" w:rsidP="00B8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205B" w:rsidRPr="0062556F" w14:paraId="50BE67D1" w14:textId="77777777" w:rsidTr="00B712EB">
        <w:trPr>
          <w:trHeight w:val="402"/>
        </w:trPr>
        <w:tc>
          <w:tcPr>
            <w:tcW w:w="3192" w:type="pct"/>
          </w:tcPr>
          <w:p w14:paraId="152D06CB" w14:textId="5F69D914" w:rsidR="0065205B" w:rsidRPr="0062556F" w:rsidRDefault="0065205B" w:rsidP="00263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31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11AB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F11AB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1" w:type="pct"/>
          </w:tcPr>
          <w:p w14:paraId="7B6A65A5" w14:textId="4763A179" w:rsidR="0065205B" w:rsidRPr="0062556F" w:rsidRDefault="006E763D" w:rsidP="00BF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BCA6B38" w14:textId="77777777" w:rsidR="0065205B" w:rsidRPr="0062556F" w:rsidRDefault="0065205B" w:rsidP="00482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9" w:type="pct"/>
          </w:tcPr>
          <w:p w14:paraId="5F801BFB" w14:textId="152BA5CD" w:rsidR="0065205B" w:rsidRPr="0062556F" w:rsidRDefault="006E763D" w:rsidP="00482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5205B" w:rsidRPr="0062556F" w14:paraId="5EFC952A" w14:textId="77777777" w:rsidTr="00B712EB">
        <w:trPr>
          <w:trHeight w:val="391"/>
        </w:trPr>
        <w:tc>
          <w:tcPr>
            <w:tcW w:w="3192" w:type="pct"/>
          </w:tcPr>
          <w:p w14:paraId="33A18B87" w14:textId="77777777" w:rsidR="0065205B" w:rsidRPr="0062556F" w:rsidRDefault="0065205B" w:rsidP="00B8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pct"/>
            <w:gridSpan w:val="3"/>
          </w:tcPr>
          <w:p w14:paraId="57728246" w14:textId="77777777" w:rsidR="0065205B" w:rsidRPr="0062556F" w:rsidRDefault="0065205B" w:rsidP="00B8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635E" w:rsidRPr="0062556F" w14:paraId="3E88CC06" w14:textId="77777777" w:rsidTr="00C454E2">
        <w:trPr>
          <w:trHeight w:val="391"/>
        </w:trPr>
        <w:tc>
          <w:tcPr>
            <w:tcW w:w="3192" w:type="pct"/>
          </w:tcPr>
          <w:p w14:paraId="1AF34F04" w14:textId="48E79A66" w:rsidR="0039635E" w:rsidRPr="0062556F" w:rsidRDefault="0039635E" w:rsidP="0039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31" w:type="pct"/>
            <w:shd w:val="clear" w:color="auto" w:fill="auto"/>
          </w:tcPr>
          <w:p w14:paraId="032B0F5E" w14:textId="08E0E2B0" w:rsidR="0039635E" w:rsidRPr="0062556F" w:rsidRDefault="0039635E" w:rsidP="0039635E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177,298</w:t>
            </w:r>
          </w:p>
        </w:tc>
        <w:tc>
          <w:tcPr>
            <w:tcW w:w="148" w:type="pct"/>
          </w:tcPr>
          <w:p w14:paraId="25F9447E" w14:textId="77777777" w:rsidR="0039635E" w:rsidRPr="0062556F" w:rsidRDefault="0039635E" w:rsidP="0039635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9" w:type="pct"/>
          </w:tcPr>
          <w:p w14:paraId="66C56A38" w14:textId="77777777" w:rsidR="0039635E" w:rsidRPr="0062556F" w:rsidRDefault="0039635E" w:rsidP="0039635E">
            <w:pPr>
              <w:pStyle w:val="acctfourfigures"/>
              <w:shd w:val="clear" w:color="auto" w:fill="FFFFFF"/>
              <w:tabs>
                <w:tab w:val="clear" w:pos="765"/>
                <w:tab w:val="decimal" w:pos="11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143,413</w:t>
            </w:r>
          </w:p>
        </w:tc>
      </w:tr>
      <w:tr w:rsidR="0039635E" w:rsidRPr="0062556F" w14:paraId="6D27AFBB" w14:textId="77777777" w:rsidTr="00C454E2">
        <w:trPr>
          <w:trHeight w:val="381"/>
        </w:trPr>
        <w:tc>
          <w:tcPr>
            <w:tcW w:w="3192" w:type="pct"/>
          </w:tcPr>
          <w:p w14:paraId="2107C851" w14:textId="77777777" w:rsidR="0039635E" w:rsidRPr="0062556F" w:rsidRDefault="0039635E" w:rsidP="0039635E">
            <w:pPr>
              <w:tabs>
                <w:tab w:val="clear" w:pos="227"/>
                <w:tab w:val="left" w:pos="346"/>
              </w:tabs>
              <w:ind w:left="-10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ส่วนแบ่งกำไร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ขาดทุน) สุทธิจากเงินลงทุนในการร่วมค้า</w:t>
            </w:r>
          </w:p>
        </w:tc>
        <w:tc>
          <w:tcPr>
            <w:tcW w:w="831" w:type="pct"/>
            <w:shd w:val="clear" w:color="auto" w:fill="auto"/>
          </w:tcPr>
          <w:p w14:paraId="429C7F80" w14:textId="36653FFF" w:rsidR="0039635E" w:rsidRPr="0039635E" w:rsidRDefault="0039635E" w:rsidP="0039635E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(29,385)</w:t>
            </w:r>
          </w:p>
        </w:tc>
        <w:tc>
          <w:tcPr>
            <w:tcW w:w="148" w:type="pct"/>
          </w:tcPr>
          <w:p w14:paraId="08D4348F" w14:textId="77777777" w:rsidR="0039635E" w:rsidRPr="0062556F" w:rsidRDefault="0039635E" w:rsidP="0039635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9" w:type="pct"/>
          </w:tcPr>
          <w:p w14:paraId="4FF10A5F" w14:textId="1C488031" w:rsidR="0039635E" w:rsidRPr="0062556F" w:rsidRDefault="0039635E" w:rsidP="0039635E">
            <w:pPr>
              <w:pStyle w:val="acctfourfigures"/>
              <w:shd w:val="clear" w:color="auto" w:fill="FFFFFF"/>
              <w:tabs>
                <w:tab w:val="clear" w:pos="765"/>
                <w:tab w:val="decimal" w:pos="11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056</w:t>
            </w:r>
          </w:p>
        </w:tc>
      </w:tr>
      <w:tr w:rsidR="0039635E" w:rsidRPr="0062556F" w14:paraId="3B0BFA4A" w14:textId="77777777" w:rsidTr="00C454E2">
        <w:trPr>
          <w:trHeight w:val="391"/>
        </w:trPr>
        <w:tc>
          <w:tcPr>
            <w:tcW w:w="3192" w:type="pct"/>
          </w:tcPr>
          <w:p w14:paraId="268D953E" w14:textId="54A6DF86" w:rsidR="0039635E" w:rsidRPr="0062556F" w:rsidRDefault="0039635E" w:rsidP="0039635E">
            <w:pPr>
              <w:tabs>
                <w:tab w:val="clear" w:pos="227"/>
                <w:tab w:val="left" w:pos="346"/>
              </w:tabs>
              <w:ind w:left="-10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สำรองภาระผูกพันในผลขาดทุนในการร่วมค้า</w:t>
            </w:r>
          </w:p>
        </w:tc>
        <w:tc>
          <w:tcPr>
            <w:tcW w:w="831" w:type="pct"/>
            <w:shd w:val="clear" w:color="auto" w:fill="auto"/>
          </w:tcPr>
          <w:p w14:paraId="20A32C30" w14:textId="06F9A755" w:rsidR="0039635E" w:rsidRPr="0039635E" w:rsidRDefault="0039635E" w:rsidP="0039635E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10,759</w:t>
            </w:r>
          </w:p>
        </w:tc>
        <w:tc>
          <w:tcPr>
            <w:tcW w:w="148" w:type="pct"/>
          </w:tcPr>
          <w:p w14:paraId="2EE2FDE9" w14:textId="77777777" w:rsidR="0039635E" w:rsidRPr="0062556F" w:rsidRDefault="0039635E" w:rsidP="0039635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9" w:type="pct"/>
          </w:tcPr>
          <w:p w14:paraId="5533B0A1" w14:textId="115EF0F7" w:rsidR="0039635E" w:rsidRPr="0062556F" w:rsidRDefault="00A97FB8" w:rsidP="00A97FB8">
            <w:pPr>
              <w:pStyle w:val="acctfourfigures"/>
              <w:shd w:val="clear" w:color="auto" w:fill="FFFFFF"/>
              <w:tabs>
                <w:tab w:val="clear" w:pos="765"/>
                <w:tab w:val="decimal" w:pos="11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2,691</w:t>
            </w:r>
          </w:p>
        </w:tc>
      </w:tr>
      <w:tr w:rsidR="0039635E" w:rsidRPr="0062556F" w14:paraId="1DA73FD8" w14:textId="77777777" w:rsidTr="00B712EB">
        <w:trPr>
          <w:trHeight w:val="391"/>
        </w:trPr>
        <w:tc>
          <w:tcPr>
            <w:tcW w:w="3192" w:type="pct"/>
          </w:tcPr>
          <w:p w14:paraId="558DAEA4" w14:textId="416FE6F0" w:rsidR="0039635E" w:rsidRPr="0062556F" w:rsidRDefault="0039635E" w:rsidP="0039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771A78A" w14:textId="1C43E13B" w:rsidR="0039635E" w:rsidRPr="0062556F" w:rsidRDefault="0039635E" w:rsidP="0039635E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158,672</w:t>
            </w:r>
          </w:p>
        </w:tc>
        <w:tc>
          <w:tcPr>
            <w:tcW w:w="148" w:type="pct"/>
          </w:tcPr>
          <w:p w14:paraId="1E352A6F" w14:textId="77777777" w:rsidR="0039635E" w:rsidRPr="0062556F" w:rsidRDefault="0039635E" w:rsidP="0039635E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9" w:type="pct"/>
            <w:tcBorders>
              <w:top w:val="single" w:sz="4" w:space="0" w:color="auto"/>
              <w:bottom w:val="double" w:sz="4" w:space="0" w:color="auto"/>
            </w:tcBorders>
          </w:tcPr>
          <w:p w14:paraId="78A99ADE" w14:textId="23A34BB6" w:rsidR="0039635E" w:rsidRPr="006A5776" w:rsidRDefault="006E763D" w:rsidP="0039635E">
            <w:pPr>
              <w:pStyle w:val="acctfourfigures"/>
              <w:shd w:val="clear" w:color="auto" w:fill="FFFFFF"/>
              <w:tabs>
                <w:tab w:val="clear" w:pos="765"/>
                <w:tab w:val="decimal" w:pos="112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</w:t>
            </w:r>
            <w:r w:rsidR="003963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</w:tr>
    </w:tbl>
    <w:p w14:paraId="34490B6D" w14:textId="77777777" w:rsidR="004916E5" w:rsidRPr="0062556F" w:rsidRDefault="004916E5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14812C9" w14:textId="5EAF6ACB" w:rsidR="00C75B95" w:rsidRPr="0062556F" w:rsidRDefault="00EE586F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="00882B8C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ไม่มีการซื้อและจำหน่ายเงินลงทุนในการร่วมค้า</w:t>
      </w:r>
      <w:r w:rsidR="001F2725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ในระหว่างงวด</w:t>
      </w:r>
      <w:r w:rsidR="001B1954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="00CD15F5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0F4AC9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B1954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</w:t>
      </w:r>
      <w:r w:rsidR="000F4AC9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ายน</w:t>
      </w:r>
      <w:r w:rsidR="00B73664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7505A014" w14:textId="77777777" w:rsidR="001340BB" w:rsidRPr="0062556F" w:rsidRDefault="001340BB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3DB113B" w14:textId="77777777" w:rsidR="001340BB" w:rsidRPr="0062556F" w:rsidRDefault="00794D58" w:rsidP="00CB6CFE">
      <w:pPr>
        <w:pStyle w:val="block"/>
        <w:spacing w:after="0" w:line="240" w:lineRule="auto"/>
        <w:ind w:left="518" w:right="-29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กลุ่มบริษัทรับรู้ส่วนแบ่ง</w:t>
      </w:r>
      <w:r w:rsidR="001340BB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ขาดทุน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="001340BB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ที่บันทึกตามวิธีส่วนได้เสีย</w:t>
      </w:r>
      <w:r w:rsidR="00CD4243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ในบริษัท บูทิค บูเลอวาร์ด จำกัด </w:t>
      </w:r>
      <w:r w:rsidR="001340BB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ซึ่งส่วนแบ่งขาดทุนมีมูลค่าเกินกว่ามูลค่าต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ามบัญชีของเงินลงทุน เนื่องจากบริษัทหรือกลุ่มบริษัทมีภาระ</w:t>
      </w:r>
      <w:r w:rsidR="001340BB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ค้ำประกันเงินกู้ภายใต้เงื่อนไขตามสัญญาเงินกู้</w:t>
      </w:r>
    </w:p>
    <w:p w14:paraId="3630E8EA" w14:textId="77777777" w:rsidR="00804175" w:rsidRPr="0062556F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30"/>
          <w:szCs w:val="30"/>
        </w:rPr>
        <w:sectPr w:rsidR="00804175" w:rsidRPr="0062556F" w:rsidSect="0094028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D6422D1" w14:textId="6CA1EE08" w:rsidR="00804175" w:rsidRPr="0062556F" w:rsidRDefault="00804175" w:rsidP="00B84BCC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</w:t>
      </w:r>
      <w:r w:rsidR="003A000F" w:rsidRPr="0062556F">
        <w:rPr>
          <w:rFonts w:ascii="Angsana New" w:hAnsi="Angsana New" w:cs="Angsana New"/>
          <w:sz w:val="30"/>
          <w:szCs w:val="30"/>
          <w:cs/>
          <w:lang w:bidi="th-TH"/>
        </w:rPr>
        <w:t>ใน</w:t>
      </w:r>
      <w:r w:rsidR="00D75CE8" w:rsidRPr="0062556F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30</w:t>
      </w:r>
      <w:r w:rsidR="000F4AC9" w:rsidRPr="0062556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B1954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</w:t>
      </w:r>
      <w:r w:rsidR="000F4AC9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ายน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B73664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B73664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73511A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55985C2E" w14:textId="77777777" w:rsidR="00B84BCC" w:rsidRPr="0062556F" w:rsidRDefault="00B84BCC" w:rsidP="005670FC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tbl>
      <w:tblPr>
        <w:tblW w:w="4794" w:type="pct"/>
        <w:tblInd w:w="4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9"/>
        <w:gridCol w:w="2402"/>
        <w:gridCol w:w="984"/>
        <w:gridCol w:w="181"/>
        <w:gridCol w:w="981"/>
        <w:gridCol w:w="181"/>
        <w:gridCol w:w="972"/>
        <w:gridCol w:w="181"/>
        <w:gridCol w:w="984"/>
        <w:gridCol w:w="181"/>
        <w:gridCol w:w="975"/>
        <w:gridCol w:w="181"/>
        <w:gridCol w:w="978"/>
        <w:gridCol w:w="181"/>
        <w:gridCol w:w="978"/>
        <w:gridCol w:w="184"/>
        <w:gridCol w:w="958"/>
      </w:tblGrid>
      <w:tr w:rsidR="001E5A36" w:rsidRPr="0062556F" w14:paraId="74C317E4" w14:textId="77777777" w:rsidTr="000F2EA2">
        <w:trPr>
          <w:cantSplit/>
          <w:tblHeader/>
        </w:trPr>
        <w:tc>
          <w:tcPr>
            <w:tcW w:w="879" w:type="pct"/>
          </w:tcPr>
          <w:p w14:paraId="511529A6" w14:textId="77777777" w:rsidR="001E5A36" w:rsidRPr="0062556F" w:rsidRDefault="001E5A36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21" w:type="pct"/>
            <w:gridSpan w:val="16"/>
          </w:tcPr>
          <w:p w14:paraId="33EBB673" w14:textId="77777777" w:rsidR="001E5A36" w:rsidRPr="0062556F" w:rsidRDefault="001E5A36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E5A36" w:rsidRPr="0062556F" w14:paraId="15130C61" w14:textId="77777777" w:rsidTr="0039635E">
        <w:trPr>
          <w:cantSplit/>
          <w:tblHeader/>
        </w:trPr>
        <w:tc>
          <w:tcPr>
            <w:tcW w:w="879" w:type="pct"/>
          </w:tcPr>
          <w:p w14:paraId="7B7875EB" w14:textId="77777777" w:rsidR="001E5A36" w:rsidRPr="0062556F" w:rsidRDefault="001E5A36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5750AE62" w14:textId="77777777" w:rsidR="001E5A36" w:rsidRPr="0062556F" w:rsidRDefault="001E5A36" w:rsidP="00B84BCC">
            <w:pPr>
              <w:framePr w:w="6521" w:h="1054" w:hSpace="142" w:wrap="around" w:vAnchor="page" w:hAnchor="page" w:x="1441" w:y="592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770" w:type="pct"/>
            <w:gridSpan w:val="3"/>
          </w:tcPr>
          <w:p w14:paraId="4D3EC2BD" w14:textId="77777777" w:rsidR="001E5A36" w:rsidRPr="0062556F" w:rsidRDefault="001E5A36" w:rsidP="00B84BCC">
            <w:pPr>
              <w:framePr w:w="6521" w:h="1054" w:hSpace="142" w:wrap="around" w:vAnchor="page" w:hAnchor="page" w:x="1441" w:y="592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65" w:type="pct"/>
          </w:tcPr>
          <w:p w14:paraId="7BC19E07" w14:textId="77777777" w:rsidR="001E5A36" w:rsidRPr="0062556F" w:rsidRDefault="001E5A36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7" w:type="pct"/>
            <w:gridSpan w:val="3"/>
          </w:tcPr>
          <w:p w14:paraId="053809CF" w14:textId="19DBD75C" w:rsidR="001E5A36" w:rsidRPr="0062556F" w:rsidRDefault="001E5A36" w:rsidP="00FD78B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65" w:type="pct"/>
          </w:tcPr>
          <w:p w14:paraId="51DCF50F" w14:textId="77777777" w:rsidR="001E5A36" w:rsidRPr="0062556F" w:rsidRDefault="001E5A36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66" w:type="pct"/>
            <w:gridSpan w:val="3"/>
          </w:tcPr>
          <w:p w14:paraId="5F11E147" w14:textId="77777777" w:rsidR="001E5A36" w:rsidRPr="0062556F" w:rsidRDefault="001E5A36" w:rsidP="00FD78B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65" w:type="pct"/>
          </w:tcPr>
          <w:p w14:paraId="4BFC50A9" w14:textId="77777777" w:rsidR="001E5A36" w:rsidRPr="0062556F" w:rsidRDefault="001E5A36" w:rsidP="00B84BCC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1" w:type="pct"/>
            <w:gridSpan w:val="3"/>
          </w:tcPr>
          <w:p w14:paraId="43E3CBED" w14:textId="288538AC" w:rsidR="001E5A36" w:rsidRPr="00FD78B6" w:rsidRDefault="001E5A36" w:rsidP="00FD78B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F2EA2" w:rsidRPr="0062556F" w14:paraId="7CA84BFB" w14:textId="77777777" w:rsidTr="0039635E">
        <w:trPr>
          <w:cantSplit/>
          <w:tblHeader/>
        </w:trPr>
        <w:tc>
          <w:tcPr>
            <w:tcW w:w="879" w:type="pct"/>
          </w:tcPr>
          <w:p w14:paraId="16CEB171" w14:textId="77777777" w:rsidR="001E5A36" w:rsidRPr="0062556F" w:rsidRDefault="001E5A36" w:rsidP="00BC445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127A0B7A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6F170F79" w14:textId="70781906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F4AC9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0F4AC9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5" w:type="pct"/>
          </w:tcPr>
          <w:p w14:paraId="62B99216" w14:textId="77777777" w:rsidR="001E5A36" w:rsidRPr="0062556F" w:rsidRDefault="001E5A36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04263D06" w14:textId="777AFB1A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9FFB94A" w14:textId="31D685E2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65" w:type="pct"/>
          </w:tcPr>
          <w:p w14:paraId="727428DE" w14:textId="77777777" w:rsidR="001E5A36" w:rsidRPr="0062556F" w:rsidRDefault="001E5A36" w:rsidP="00BC445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6D50B672" w14:textId="2415D834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B1954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1B1954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5" w:type="pct"/>
          </w:tcPr>
          <w:p w14:paraId="4C741F89" w14:textId="77777777" w:rsidR="001E5A36" w:rsidRPr="0062556F" w:rsidRDefault="001E5A36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1DEAA8CF" w14:textId="4FE0502D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E5ABF1A" w14:textId="32A872D9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65" w:type="pct"/>
          </w:tcPr>
          <w:p w14:paraId="0A62213D" w14:textId="77777777" w:rsidR="001E5A36" w:rsidRPr="0062556F" w:rsidRDefault="001E5A36" w:rsidP="00BC445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50" w:type="pct"/>
          </w:tcPr>
          <w:p w14:paraId="71A1DE00" w14:textId="64D958FC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B1954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1B1954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5" w:type="pct"/>
          </w:tcPr>
          <w:p w14:paraId="69CE92B8" w14:textId="77777777" w:rsidR="001E5A36" w:rsidRPr="0062556F" w:rsidRDefault="001E5A36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34DF8C43" w14:textId="5B3073C6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7F14C3FF" w14:textId="579CE619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65" w:type="pct"/>
          </w:tcPr>
          <w:p w14:paraId="5AB00FC9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2F5A7F7E" w14:textId="243B5593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B1954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1B1954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6" w:type="pct"/>
          </w:tcPr>
          <w:p w14:paraId="3DD9C6B6" w14:textId="77777777" w:rsidR="001E5A36" w:rsidRPr="0062556F" w:rsidRDefault="001E5A36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66A907F6" w14:textId="755FE6D2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7DA34C05" w14:textId="1AA9CCAD" w:rsidR="001E5A36" w:rsidRPr="0062556F" w:rsidRDefault="006E763D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E5A36" w:rsidRPr="0062556F" w14:paraId="594F8DF4" w14:textId="77777777" w:rsidTr="0039635E">
        <w:trPr>
          <w:cantSplit/>
          <w:tblHeader/>
        </w:trPr>
        <w:tc>
          <w:tcPr>
            <w:tcW w:w="879" w:type="pct"/>
          </w:tcPr>
          <w:p w14:paraId="5F77D93D" w14:textId="77777777" w:rsidR="001E5A36" w:rsidRPr="0062556F" w:rsidRDefault="001E5A36" w:rsidP="00BC445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13D5D925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gridSpan w:val="3"/>
          </w:tcPr>
          <w:p w14:paraId="0DF82E12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65" w:type="pct"/>
          </w:tcPr>
          <w:p w14:paraId="050C22EA" w14:textId="77777777" w:rsidR="001E5A36" w:rsidRPr="0062556F" w:rsidRDefault="001E5A36" w:rsidP="00BC445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4" w:type="pct"/>
            <w:gridSpan w:val="11"/>
          </w:tcPr>
          <w:p w14:paraId="3DA40B3A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1E5A36" w:rsidRPr="0062556F" w14:paraId="4D1263E1" w14:textId="77777777" w:rsidTr="0039635E">
        <w:trPr>
          <w:cantSplit/>
          <w:tblHeader/>
        </w:trPr>
        <w:tc>
          <w:tcPr>
            <w:tcW w:w="879" w:type="pct"/>
          </w:tcPr>
          <w:p w14:paraId="5C05BA55" w14:textId="77777777" w:rsidR="001E5A36" w:rsidRPr="0062556F" w:rsidRDefault="001E5A36" w:rsidP="00BC4457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โครงการ </w:t>
            </w:r>
            <w:proofErr w:type="spellStart"/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Citadines</w:t>
            </w:r>
            <w:proofErr w:type="spellEnd"/>
          </w:p>
        </w:tc>
        <w:tc>
          <w:tcPr>
            <w:tcW w:w="862" w:type="pct"/>
          </w:tcPr>
          <w:p w14:paraId="62CA2FE9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gridSpan w:val="3"/>
          </w:tcPr>
          <w:p w14:paraId="019CE01B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5" w:type="pct"/>
          </w:tcPr>
          <w:p w14:paraId="7A4E12D8" w14:textId="77777777" w:rsidR="001E5A36" w:rsidRPr="0062556F" w:rsidRDefault="001E5A36" w:rsidP="00BC445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4" w:type="pct"/>
            <w:gridSpan w:val="11"/>
          </w:tcPr>
          <w:p w14:paraId="2035DAAA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1E5A36" w:rsidRPr="0062556F" w14:paraId="58624434" w14:textId="77777777" w:rsidTr="000F2EA2">
        <w:trPr>
          <w:cantSplit/>
        </w:trPr>
        <w:tc>
          <w:tcPr>
            <w:tcW w:w="5000" w:type="pct"/>
            <w:gridSpan w:val="17"/>
          </w:tcPr>
          <w:p w14:paraId="558E8A73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เงินลงทุนในการร่วมค้าทางอ้อม</w:t>
            </w:r>
          </w:p>
        </w:tc>
      </w:tr>
      <w:tr w:rsidR="0039635E" w:rsidRPr="0062556F" w14:paraId="50EBAE61" w14:textId="77777777" w:rsidTr="00C454E2">
        <w:trPr>
          <w:cantSplit/>
        </w:trPr>
        <w:tc>
          <w:tcPr>
            <w:tcW w:w="879" w:type="pct"/>
          </w:tcPr>
          <w:p w14:paraId="4CDF6458" w14:textId="77777777" w:rsidR="0039635E" w:rsidRPr="0062556F" w:rsidRDefault="0039635E" w:rsidP="0039635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แลนด์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62" w:type="pct"/>
          </w:tcPr>
          <w:p w14:paraId="31195B90" w14:textId="77777777" w:rsidR="0039635E" w:rsidRPr="0062556F" w:rsidRDefault="0039635E" w:rsidP="0039635E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34DA63C0" w14:textId="215976BB" w:rsidR="0039635E" w:rsidRPr="0062556F" w:rsidRDefault="0039635E" w:rsidP="0039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2556F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53" w:type="pct"/>
          </w:tcPr>
          <w:p w14:paraId="761EB190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39319EAF" w14:textId="34163F15" w:rsidR="0039635E" w:rsidRPr="0062556F" w:rsidRDefault="006E763D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3FA1628F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2D4EF0A0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4871FA73" w14:textId="21477857" w:rsidR="0039635E" w:rsidRPr="0062556F" w:rsidRDefault="006E763D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57A1DCD3" w14:textId="77777777" w:rsidR="0039635E" w:rsidRPr="0062556F" w:rsidRDefault="0039635E" w:rsidP="0039635E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</w:tcPr>
          <w:p w14:paraId="27B2DC5F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7A17CB1" w14:textId="1235D4DA" w:rsidR="0039635E" w:rsidRPr="0062556F" w:rsidRDefault="006E763D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09397DAD" w14:textId="77777777" w:rsidR="0039635E" w:rsidRPr="0062556F" w:rsidRDefault="0039635E" w:rsidP="0039635E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7D97148F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7FCB36D" w14:textId="03334703" w:rsidR="0039635E" w:rsidRPr="0062556F" w:rsidRDefault="006E763D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247C31A5" w14:textId="77777777" w:rsidR="0039635E" w:rsidRPr="0062556F" w:rsidRDefault="0039635E" w:rsidP="0039635E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4B8940A3" w14:textId="1EA03A32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22,950</w:t>
            </w:r>
          </w:p>
        </w:tc>
        <w:tc>
          <w:tcPr>
            <w:tcW w:w="65" w:type="pct"/>
          </w:tcPr>
          <w:p w14:paraId="6B8181CE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625DBECF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16DF885" w14:textId="55F93E72" w:rsidR="0039635E" w:rsidRPr="0062556F" w:rsidRDefault="006E763D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65" w:type="pct"/>
          </w:tcPr>
          <w:p w14:paraId="32E3E0AE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6B2F4F4C" w14:textId="3E09E29F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5,908</w:t>
            </w:r>
          </w:p>
        </w:tc>
        <w:tc>
          <w:tcPr>
            <w:tcW w:w="66" w:type="pct"/>
          </w:tcPr>
          <w:p w14:paraId="1101F985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14:paraId="13CE0DCE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62F44AEF" w14:textId="70EB518E" w:rsidR="0039635E" w:rsidRPr="0062556F" w:rsidRDefault="006E763D" w:rsidP="0039635E">
            <w:pPr>
              <w:pStyle w:val="acctfourfigures"/>
              <w:tabs>
                <w:tab w:val="clear" w:pos="765"/>
                <w:tab w:val="decimal" w:pos="64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583</w:t>
            </w:r>
          </w:p>
        </w:tc>
      </w:tr>
      <w:tr w:rsidR="0039635E" w:rsidRPr="0062556F" w14:paraId="589BD7C1" w14:textId="77777777" w:rsidTr="00C454E2">
        <w:trPr>
          <w:cantSplit/>
        </w:trPr>
        <w:tc>
          <w:tcPr>
            <w:tcW w:w="879" w:type="pct"/>
          </w:tcPr>
          <w:p w14:paraId="7C8DAD3B" w14:textId="77777777" w:rsidR="0039635E" w:rsidRPr="0062556F" w:rsidRDefault="004925C0" w:rsidP="0039635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hyperlink r:id="rId10" w:history="1">
              <w:r w:rsidR="0039635E" w:rsidRPr="0062556F">
                <w:rPr>
                  <w:rFonts w:ascii="Angsana New" w:hAnsi="Angsana New" w:cs="Angsana New"/>
                  <w:sz w:val="30"/>
                  <w:szCs w:val="30"/>
                  <w:cs/>
                </w:rPr>
                <w:t>บริษัท</w:t>
              </w:r>
              <w:r w:rsidR="0039635E" w:rsidRPr="0062556F">
                <w:rPr>
                  <w:rFonts w:ascii="Angsana New" w:hAnsi="Angsana New" w:cs="Angsana New"/>
                  <w:sz w:val="30"/>
                  <w:szCs w:val="30"/>
                </w:rPr>
                <w:t xml:space="preserve"> </w:t>
              </w:r>
              <w:r w:rsidR="0039635E" w:rsidRPr="0062556F">
                <w:rPr>
                  <w:rFonts w:ascii="Angsana New" w:hAnsi="Angsana New" w:cs="Angsana New"/>
                  <w:sz w:val="30"/>
                  <w:szCs w:val="30"/>
                  <w:cs/>
                </w:rPr>
                <w:t>บูทิค</w:t>
              </w:r>
              <w:r w:rsidR="0039635E" w:rsidRPr="0062556F">
                <w:rPr>
                  <w:rFonts w:ascii="Angsana New" w:hAnsi="Angsana New" w:cs="Angsana New"/>
                  <w:sz w:val="30"/>
                  <w:szCs w:val="30"/>
                </w:rPr>
                <w:t xml:space="preserve"> </w:t>
              </w:r>
              <w:r w:rsidR="0039635E" w:rsidRPr="0062556F">
                <w:rPr>
                  <w:rFonts w:ascii="Angsana New" w:hAnsi="Angsana New" w:cs="Angsana New"/>
                  <w:sz w:val="30"/>
                  <w:szCs w:val="30"/>
                  <w:cs/>
                </w:rPr>
                <w:t>บูเลอวาร์ด จำกัด</w:t>
              </w:r>
            </w:hyperlink>
          </w:p>
        </w:tc>
        <w:tc>
          <w:tcPr>
            <w:tcW w:w="862" w:type="pct"/>
          </w:tcPr>
          <w:p w14:paraId="623BA326" w14:textId="77777777" w:rsidR="0039635E" w:rsidRPr="0062556F" w:rsidRDefault="0039635E" w:rsidP="0039635E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24EEC63E" w14:textId="08D189BD" w:rsidR="0039635E" w:rsidRPr="0062556F" w:rsidRDefault="0039635E" w:rsidP="0039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2556F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53" w:type="pct"/>
          </w:tcPr>
          <w:p w14:paraId="0E3D78FA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7737FF67" w14:textId="30269F67" w:rsidR="0039635E" w:rsidRPr="0062556F" w:rsidRDefault="006E763D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3A4E0C2D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5F35FAA1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34DCDBFD" w14:textId="165CBA85" w:rsidR="0039635E" w:rsidRPr="0062556F" w:rsidRDefault="006E763D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17F04929" w14:textId="77777777" w:rsidR="0039635E" w:rsidRPr="0062556F" w:rsidRDefault="0039635E" w:rsidP="0039635E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</w:tcPr>
          <w:p w14:paraId="52F3A0AE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83371F9" w14:textId="17AA08D1" w:rsidR="0039635E" w:rsidRPr="0062556F" w:rsidRDefault="006E763D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68A8539E" w14:textId="77777777" w:rsidR="0039635E" w:rsidRPr="0062556F" w:rsidRDefault="0039635E" w:rsidP="0039635E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1C9CBF79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46A4E16" w14:textId="1AEF2FAC" w:rsidR="0039635E" w:rsidRPr="0062556F" w:rsidRDefault="006E763D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3D42869F" w14:textId="77777777" w:rsidR="0039635E" w:rsidRPr="0062556F" w:rsidRDefault="0039635E" w:rsidP="0039635E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3C33596E" w14:textId="03E55B79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10,200</w:t>
            </w:r>
          </w:p>
        </w:tc>
        <w:tc>
          <w:tcPr>
            <w:tcW w:w="65" w:type="pct"/>
          </w:tcPr>
          <w:p w14:paraId="18FA985F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60B42BF5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B073FB9" w14:textId="7EFBD8DB" w:rsidR="0039635E" w:rsidRPr="0062556F" w:rsidRDefault="006E763D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65" w:type="pct"/>
          </w:tcPr>
          <w:p w14:paraId="6024A7B9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7943466F" w14:textId="1C47C834" w:rsidR="0039635E" w:rsidRPr="0062556F" w:rsidRDefault="0039635E" w:rsidP="005F04BC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pct"/>
          </w:tcPr>
          <w:p w14:paraId="24F2158C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76317432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6243A849" w14:textId="77777777" w:rsidR="0039635E" w:rsidRPr="0062556F" w:rsidRDefault="0039635E" w:rsidP="005F04BC">
            <w:pPr>
              <w:pStyle w:val="acctfourfigures"/>
              <w:tabs>
                <w:tab w:val="clear" w:pos="765"/>
                <w:tab w:val="decimal" w:pos="41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635E" w:rsidRPr="0062556F" w14:paraId="21A6F7C0" w14:textId="77777777" w:rsidTr="00C454E2">
        <w:trPr>
          <w:cantSplit/>
        </w:trPr>
        <w:tc>
          <w:tcPr>
            <w:tcW w:w="879" w:type="pct"/>
          </w:tcPr>
          <w:p w14:paraId="6DB0DBC8" w14:textId="77777777" w:rsidR="0039635E" w:rsidRPr="0062556F" w:rsidRDefault="004925C0" w:rsidP="0039635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hyperlink r:id="rId11" w:history="1">
              <w:r w:rsidR="0039635E" w:rsidRPr="0062556F">
                <w:rPr>
                  <w:rFonts w:ascii="Angsana New" w:hAnsi="Angsana New" w:cs="Angsana New"/>
                  <w:sz w:val="30"/>
                  <w:szCs w:val="30"/>
                  <w:cs/>
                </w:rPr>
                <w:t xml:space="preserve">บริษัท บูทิค เรียลตี้ จำกัด </w:t>
              </w:r>
            </w:hyperlink>
          </w:p>
        </w:tc>
        <w:tc>
          <w:tcPr>
            <w:tcW w:w="862" w:type="pct"/>
          </w:tcPr>
          <w:p w14:paraId="34EC6B3D" w14:textId="77777777" w:rsidR="0039635E" w:rsidRPr="0062556F" w:rsidRDefault="0039635E" w:rsidP="0039635E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6CDAC612" w14:textId="4C3D797F" w:rsidR="0039635E" w:rsidRPr="0062556F" w:rsidRDefault="0039635E" w:rsidP="0039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2556F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53" w:type="pct"/>
          </w:tcPr>
          <w:p w14:paraId="076E4384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1FED823F" w14:textId="13CFBB28" w:rsidR="0039635E" w:rsidRPr="0062556F" w:rsidRDefault="006E763D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75AA7F54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28E3AE8E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41AC4CEF" w14:textId="288EEE57" w:rsidR="0039635E" w:rsidRPr="0062556F" w:rsidRDefault="006E763D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0A105461" w14:textId="77777777" w:rsidR="0039635E" w:rsidRPr="0062556F" w:rsidRDefault="0039635E" w:rsidP="0039635E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</w:tcPr>
          <w:p w14:paraId="1ED7B13D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F81C1C4" w14:textId="0F45F9E0" w:rsidR="0039635E" w:rsidRPr="0062556F" w:rsidRDefault="006E763D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1FF33C58" w14:textId="77777777" w:rsidR="0039635E" w:rsidRPr="0062556F" w:rsidRDefault="0039635E" w:rsidP="0039635E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515EC207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B465A04" w14:textId="5DCEFE69" w:rsidR="0039635E" w:rsidRPr="0062556F" w:rsidRDefault="006E763D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14F80C45" w14:textId="77777777" w:rsidR="0039635E" w:rsidRPr="0062556F" w:rsidRDefault="0039635E" w:rsidP="0039635E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0AFB6B1E" w14:textId="10F2D321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43,348</w:t>
            </w:r>
          </w:p>
        </w:tc>
        <w:tc>
          <w:tcPr>
            <w:tcW w:w="65" w:type="pct"/>
          </w:tcPr>
          <w:p w14:paraId="6A490C47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0F68EA58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6F2F0AF" w14:textId="4D7F1505" w:rsidR="0039635E" w:rsidRPr="0062556F" w:rsidRDefault="006E763D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65" w:type="pct"/>
          </w:tcPr>
          <w:p w14:paraId="710844AF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653FE8FB" w14:textId="08D82F96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73,266</w:t>
            </w:r>
          </w:p>
        </w:tc>
        <w:tc>
          <w:tcPr>
            <w:tcW w:w="66" w:type="pct"/>
          </w:tcPr>
          <w:p w14:paraId="5FD9C551" w14:textId="77777777" w:rsidR="0039635E" w:rsidRPr="0062556F" w:rsidRDefault="0039635E" w:rsidP="0039635E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40738FFD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C67B567" w14:textId="1507708C" w:rsidR="0039635E" w:rsidRPr="0062556F" w:rsidRDefault="006E763D" w:rsidP="0039635E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668</w:t>
            </w:r>
          </w:p>
        </w:tc>
      </w:tr>
      <w:tr w:rsidR="0039635E" w:rsidRPr="0062556F" w14:paraId="2204ADEF" w14:textId="77777777" w:rsidTr="0039635E">
        <w:trPr>
          <w:cantSplit/>
        </w:trPr>
        <w:tc>
          <w:tcPr>
            <w:tcW w:w="879" w:type="pct"/>
          </w:tcPr>
          <w:p w14:paraId="1D7B5798" w14:textId="77777777" w:rsidR="0039635E" w:rsidRPr="0062556F" w:rsidRDefault="0039635E" w:rsidP="0039635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แอสเซ็ท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62" w:type="pct"/>
          </w:tcPr>
          <w:p w14:paraId="1FDC29B4" w14:textId="77777777" w:rsidR="0039635E" w:rsidRPr="0062556F" w:rsidRDefault="0039635E" w:rsidP="0039635E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5C389CCE" w14:textId="3632951F" w:rsidR="0039635E" w:rsidRPr="0062556F" w:rsidRDefault="0039635E" w:rsidP="0039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2556F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53" w:type="pct"/>
          </w:tcPr>
          <w:p w14:paraId="036EE98A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02E47071" w14:textId="1651E169" w:rsidR="0039635E" w:rsidRPr="0062556F" w:rsidRDefault="006E763D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10BA5E38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58BD428B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6FAEA1D0" w14:textId="060339CF" w:rsidR="0039635E" w:rsidRPr="0062556F" w:rsidRDefault="006E763D" w:rsidP="0039635E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1982A82B" w14:textId="77777777" w:rsidR="0039635E" w:rsidRPr="0062556F" w:rsidRDefault="0039635E" w:rsidP="0039635E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</w:tcPr>
          <w:p w14:paraId="392417EA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47A39FC" w14:textId="50654119" w:rsidR="0039635E" w:rsidRPr="0062556F" w:rsidRDefault="006E763D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200F5383" w14:textId="77777777" w:rsidR="0039635E" w:rsidRPr="0062556F" w:rsidRDefault="0039635E" w:rsidP="0039635E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07038FB3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EAC87F7" w14:textId="1807D8B7" w:rsidR="0039635E" w:rsidRPr="0062556F" w:rsidRDefault="006E763D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2BE8E294" w14:textId="77777777" w:rsidR="0039635E" w:rsidRPr="0062556F" w:rsidRDefault="0039635E" w:rsidP="0039635E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9050F" w14:textId="4E9A45DF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44,880</w:t>
            </w:r>
          </w:p>
        </w:tc>
        <w:tc>
          <w:tcPr>
            <w:tcW w:w="65" w:type="pct"/>
          </w:tcPr>
          <w:p w14:paraId="2C53DA41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27E8C63B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8099E60" w14:textId="40A5C528" w:rsidR="0039635E" w:rsidRPr="0062556F" w:rsidRDefault="006E763D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65" w:type="pct"/>
          </w:tcPr>
          <w:p w14:paraId="140D93A8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65225" w14:textId="68A645E9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79,498</w:t>
            </w:r>
          </w:p>
        </w:tc>
        <w:tc>
          <w:tcPr>
            <w:tcW w:w="66" w:type="pct"/>
            <w:vAlign w:val="bottom"/>
          </w:tcPr>
          <w:p w14:paraId="09EA458A" w14:textId="77777777" w:rsidR="0039635E" w:rsidRPr="0062556F" w:rsidRDefault="0039635E" w:rsidP="0039635E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7B7A686A" w14:textId="5A8598E0" w:rsidR="0039635E" w:rsidRPr="0062556F" w:rsidRDefault="006E763D" w:rsidP="0039635E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  <w:r w:rsidR="0039635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047</w:t>
            </w:r>
          </w:p>
        </w:tc>
      </w:tr>
      <w:tr w:rsidR="0039635E" w:rsidRPr="0062556F" w14:paraId="146B1287" w14:textId="77777777" w:rsidTr="007817C9">
        <w:trPr>
          <w:cantSplit/>
        </w:trPr>
        <w:tc>
          <w:tcPr>
            <w:tcW w:w="879" w:type="pct"/>
          </w:tcPr>
          <w:p w14:paraId="28917461" w14:textId="77777777" w:rsidR="0039635E" w:rsidRPr="0062556F" w:rsidRDefault="0039635E" w:rsidP="0039635E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</w:tcPr>
          <w:p w14:paraId="6F2A7CCF" w14:textId="77777777" w:rsidR="0039635E" w:rsidRPr="0062556F" w:rsidRDefault="0039635E" w:rsidP="0039635E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pct"/>
          </w:tcPr>
          <w:p w14:paraId="4C030DA8" w14:textId="77777777" w:rsidR="0039635E" w:rsidRPr="0062556F" w:rsidRDefault="0039635E" w:rsidP="0039635E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" w:type="pct"/>
          </w:tcPr>
          <w:p w14:paraId="2C2FB4A2" w14:textId="77777777" w:rsidR="0039635E" w:rsidRPr="0062556F" w:rsidRDefault="0039635E" w:rsidP="0039635E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</w:tcPr>
          <w:p w14:paraId="3D317315" w14:textId="77777777" w:rsidR="0039635E" w:rsidRPr="0062556F" w:rsidRDefault="0039635E" w:rsidP="0039635E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" w:type="pct"/>
          </w:tcPr>
          <w:p w14:paraId="2D18CA5E" w14:textId="77777777" w:rsidR="0039635E" w:rsidRPr="0062556F" w:rsidRDefault="0039635E" w:rsidP="0039635E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2B18348B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" w:type="pct"/>
          </w:tcPr>
          <w:p w14:paraId="5AA47B68" w14:textId="77777777" w:rsidR="0039635E" w:rsidRPr="0062556F" w:rsidRDefault="0039635E" w:rsidP="0039635E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pct"/>
          </w:tcPr>
          <w:p w14:paraId="731F267C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" w:type="pct"/>
          </w:tcPr>
          <w:p w14:paraId="0D145DDC" w14:textId="77777777" w:rsidR="0039635E" w:rsidRPr="0062556F" w:rsidRDefault="0039635E" w:rsidP="0039635E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14:paraId="6161694E" w14:textId="15F2CEAC" w:rsidR="0039635E" w:rsidRPr="0039635E" w:rsidRDefault="006E763D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="003963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65" w:type="pct"/>
          </w:tcPr>
          <w:p w14:paraId="7111D1DD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" w:type="pct"/>
            <w:tcBorders>
              <w:bottom w:val="double" w:sz="4" w:space="0" w:color="auto"/>
            </w:tcBorders>
          </w:tcPr>
          <w:p w14:paraId="53AD0724" w14:textId="5F1A73AF" w:rsidR="0039635E" w:rsidRPr="0062556F" w:rsidRDefault="006E763D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121</w:t>
            </w:r>
            <w:r w:rsidR="0039635E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65" w:type="pct"/>
          </w:tcPr>
          <w:p w14:paraId="2FF7D3A9" w14:textId="77777777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7FBD3B" w14:textId="452AC1E9" w:rsidR="0039635E" w:rsidRPr="0039635E" w:rsidRDefault="006E763D" w:rsidP="0039635E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158</w:t>
            </w:r>
            <w:r w:rsidR="0039635E" w:rsidRPr="003963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672</w:t>
            </w:r>
          </w:p>
        </w:tc>
        <w:tc>
          <w:tcPr>
            <w:tcW w:w="66" w:type="pct"/>
          </w:tcPr>
          <w:p w14:paraId="2C8B5B2C" w14:textId="77777777" w:rsidR="0039635E" w:rsidRPr="0062556F" w:rsidRDefault="0039635E" w:rsidP="0039635E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79357F8C" w14:textId="732CA65C" w:rsidR="0039635E" w:rsidRPr="0062556F" w:rsidRDefault="006E763D" w:rsidP="0039635E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177</w:t>
            </w:r>
            <w:r w:rsidR="0039635E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298</w:t>
            </w:r>
          </w:p>
        </w:tc>
      </w:tr>
    </w:tbl>
    <w:p w14:paraId="6AB27179" w14:textId="77777777" w:rsidR="00AD59F9" w:rsidRPr="0062556F" w:rsidRDefault="00AD59F9" w:rsidP="005670F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14" w:right="-45" w:hanging="360"/>
        <w:jc w:val="thaiDistribute"/>
        <w:rPr>
          <w:rFonts w:ascii="Angsana New" w:hAnsi="Angsana New" w:cs="Angsana New"/>
          <w:sz w:val="16"/>
          <w:szCs w:val="16"/>
        </w:rPr>
      </w:pPr>
    </w:p>
    <w:p w14:paraId="5AB82425" w14:textId="77777777" w:rsidR="001E5A36" w:rsidRPr="0062556F" w:rsidRDefault="001E5A36" w:rsidP="008628AB">
      <w:pPr>
        <w:pStyle w:val="block"/>
        <w:spacing w:line="240" w:lineRule="auto"/>
        <w:ind w:left="51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การร่วมค้าทั้งหมดจดทะเบียนจัดตั้งและดำเนินธุรกิจในประเทศไทย</w:t>
      </w:r>
    </w:p>
    <w:p w14:paraId="654F7C93" w14:textId="77777777" w:rsidR="008C1D9F" w:rsidRPr="0062556F" w:rsidRDefault="008C1D9F" w:rsidP="005670FC">
      <w:pPr>
        <w:pStyle w:val="block"/>
        <w:spacing w:after="0" w:line="240" w:lineRule="auto"/>
        <w:ind w:left="518"/>
        <w:jc w:val="both"/>
        <w:rPr>
          <w:rFonts w:ascii="Angsana New" w:hAnsi="Angsana New" w:cs="Angsana New"/>
          <w:i/>
          <w:iCs/>
          <w:color w:val="0000FF"/>
          <w:sz w:val="30"/>
          <w:szCs w:val="30"/>
          <w:cs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กลุ่มบริษัทไม่มีเงินลงทุนใน</w:t>
      </w:r>
      <w:r w:rsidR="00D75CE8" w:rsidRPr="0062556F">
        <w:rPr>
          <w:rFonts w:ascii="Angsana New" w:hAnsi="Angsana New" w:cs="Angsana New"/>
          <w:sz w:val="30"/>
          <w:szCs w:val="30"/>
          <w:cs/>
          <w:lang w:bidi="th-TH"/>
        </w:rPr>
        <w:t>การร่วมค้าที่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จดทะเบียนในตลาดหลักทรัพย์ ดังนั้นจึงไม่มีราคาที่เปิดเผยต่อสาธารณชน </w:t>
      </w:r>
    </w:p>
    <w:p w14:paraId="356B0B24" w14:textId="77777777" w:rsidR="00401CE5" w:rsidRPr="0062556F" w:rsidRDefault="00401CE5" w:rsidP="001340B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  <w:sectPr w:rsidR="00401CE5" w:rsidRPr="0062556F" w:rsidSect="001E04AD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972198" w14:textId="5410E337" w:rsidR="00093B30" w:rsidRPr="00DB42CF" w:rsidRDefault="006E763D" w:rsidP="00B84BC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DB42CF">
        <w:rPr>
          <w:rFonts w:ascii="Angsana New" w:hAnsi="Angsana New" w:cs="Angsana New"/>
          <w:b/>
          <w:bCs/>
          <w:sz w:val="30"/>
          <w:szCs w:val="30"/>
          <w:u w:val="none"/>
        </w:rPr>
        <w:lastRenderedPageBreak/>
        <w:t>9</w:t>
      </w:r>
      <w:r w:rsidR="00B84BCC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</w:r>
      <w:r w:rsidR="00804175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4EF0A2ED" w14:textId="77777777" w:rsidR="00B84BCC" w:rsidRPr="0062556F" w:rsidRDefault="00B84BCC" w:rsidP="00B84BCC">
      <w:pPr>
        <w:rPr>
          <w:rFonts w:cs="Cordia New"/>
          <w:sz w:val="14"/>
          <w:szCs w:val="14"/>
          <w:cs/>
          <w:lang w:val="th-TH"/>
        </w:rPr>
      </w:pPr>
    </w:p>
    <w:tbl>
      <w:tblPr>
        <w:tblW w:w="9331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541"/>
        <w:gridCol w:w="1260"/>
        <w:gridCol w:w="263"/>
        <w:gridCol w:w="1267"/>
      </w:tblGrid>
      <w:tr w:rsidR="00B84BCC" w:rsidRPr="0062556F" w14:paraId="2D196713" w14:textId="77777777" w:rsidTr="00745640">
        <w:tc>
          <w:tcPr>
            <w:tcW w:w="3505" w:type="pct"/>
          </w:tcPr>
          <w:p w14:paraId="00A74EB8" w14:textId="7B1884D7" w:rsidR="00B84BCC" w:rsidRPr="0062556F" w:rsidRDefault="00285224" w:rsidP="002B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710A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B84BCC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B84BCC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="000F2EA2"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="001B195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F2EA2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495" w:type="pct"/>
            <w:gridSpan w:val="3"/>
          </w:tcPr>
          <w:p w14:paraId="2D839C8C" w14:textId="77777777" w:rsidR="00B84BCC" w:rsidRPr="0062556F" w:rsidRDefault="00B84BCC" w:rsidP="0038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4BCC" w:rsidRPr="0062556F" w14:paraId="3D1C84CE" w14:textId="77777777" w:rsidTr="00745640">
        <w:tc>
          <w:tcPr>
            <w:tcW w:w="3505" w:type="pct"/>
          </w:tcPr>
          <w:p w14:paraId="42941C6E" w14:textId="77777777" w:rsidR="00B84BCC" w:rsidRPr="0062556F" w:rsidRDefault="00B84BCC" w:rsidP="00A8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471385F5" w14:textId="2A0AA10D" w:rsidR="00B84BCC" w:rsidRPr="0062556F" w:rsidRDefault="006E763D" w:rsidP="0038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5306F001" w14:textId="77777777" w:rsidR="00B84BCC" w:rsidRPr="0062556F" w:rsidRDefault="00B84BCC" w:rsidP="0038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4C3234B3" w14:textId="272225FF" w:rsidR="00B84BCC" w:rsidRPr="0062556F" w:rsidRDefault="006E763D" w:rsidP="0073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84BCC" w:rsidRPr="0062556F" w14:paraId="14E50F4B" w14:textId="77777777" w:rsidTr="00745640">
        <w:tc>
          <w:tcPr>
            <w:tcW w:w="3505" w:type="pct"/>
          </w:tcPr>
          <w:p w14:paraId="0A1F9B25" w14:textId="77777777" w:rsidR="00B84BCC" w:rsidRPr="0062556F" w:rsidRDefault="00B84BCC" w:rsidP="00A8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5" w:type="pct"/>
            <w:gridSpan w:val="3"/>
          </w:tcPr>
          <w:p w14:paraId="798F98C7" w14:textId="77777777" w:rsidR="00B84BCC" w:rsidRPr="0062556F" w:rsidRDefault="00B84BCC" w:rsidP="0038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EA2" w:rsidRPr="0062556F" w14:paraId="6A9F81F5" w14:textId="77777777" w:rsidTr="00745640">
        <w:tc>
          <w:tcPr>
            <w:tcW w:w="3505" w:type="pct"/>
          </w:tcPr>
          <w:p w14:paraId="3288739C" w14:textId="099BADB0" w:rsidR="000F2EA2" w:rsidRPr="0062556F" w:rsidRDefault="000F2EA2" w:rsidP="002B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5" w:type="pct"/>
          </w:tcPr>
          <w:p w14:paraId="37C7E676" w14:textId="5979E58E" w:rsidR="000F2EA2" w:rsidRPr="0062556F" w:rsidRDefault="000023A1" w:rsidP="00DC239F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359,157</w:t>
            </w:r>
          </w:p>
        </w:tc>
        <w:tc>
          <w:tcPr>
            <w:tcW w:w="141" w:type="pct"/>
          </w:tcPr>
          <w:p w14:paraId="0AE11EF4" w14:textId="77777777" w:rsidR="000F2EA2" w:rsidRPr="0062556F" w:rsidRDefault="000F2EA2" w:rsidP="000F2E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796D2132" w14:textId="60123B00" w:rsidR="000F2EA2" w:rsidRPr="0062556F" w:rsidRDefault="000F2EA2" w:rsidP="00DC239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252,61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39635E" w:rsidRPr="0062556F" w14:paraId="53460A2A" w14:textId="77777777" w:rsidTr="00745640">
        <w:tc>
          <w:tcPr>
            <w:tcW w:w="3505" w:type="pct"/>
          </w:tcPr>
          <w:p w14:paraId="04498B85" w14:textId="77777777" w:rsidR="0039635E" w:rsidRPr="0062556F" w:rsidRDefault="0039635E" w:rsidP="0039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75" w:type="pct"/>
          </w:tcPr>
          <w:p w14:paraId="147A15EE" w14:textId="7658D4E3" w:rsidR="0039635E" w:rsidRPr="0062556F" w:rsidRDefault="0039635E" w:rsidP="0039635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sz w:val="30"/>
                <w:szCs w:val="30"/>
              </w:rPr>
              <w:t>14,787</w:t>
            </w:r>
          </w:p>
        </w:tc>
        <w:tc>
          <w:tcPr>
            <w:tcW w:w="141" w:type="pct"/>
          </w:tcPr>
          <w:p w14:paraId="2AA8102C" w14:textId="77777777" w:rsidR="0039635E" w:rsidRPr="0062556F" w:rsidRDefault="0039635E" w:rsidP="0039635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0C81311E" w14:textId="473950C6" w:rsidR="0039635E" w:rsidRPr="0062556F" w:rsidRDefault="0039635E" w:rsidP="0039635E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106,536</w:t>
            </w:r>
          </w:p>
        </w:tc>
      </w:tr>
      <w:tr w:rsidR="0039635E" w:rsidRPr="0062556F" w14:paraId="0979837C" w14:textId="77777777" w:rsidTr="00745640">
        <w:tc>
          <w:tcPr>
            <w:tcW w:w="3505" w:type="pct"/>
          </w:tcPr>
          <w:p w14:paraId="4100C4ED" w14:textId="77777777" w:rsidR="0039635E" w:rsidRPr="0062556F" w:rsidRDefault="0039635E" w:rsidP="0039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75" w:type="pct"/>
          </w:tcPr>
          <w:p w14:paraId="558F7F81" w14:textId="48EC0824" w:rsidR="0039635E" w:rsidRPr="0062556F" w:rsidRDefault="0039635E" w:rsidP="0039635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t>-</w:t>
            </w:r>
          </w:p>
        </w:tc>
        <w:tc>
          <w:tcPr>
            <w:tcW w:w="141" w:type="pct"/>
          </w:tcPr>
          <w:p w14:paraId="7D1B55AC" w14:textId="77777777" w:rsidR="0039635E" w:rsidRPr="0062556F" w:rsidRDefault="0039635E" w:rsidP="0039635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1CB29136" w14:textId="1B958D79" w:rsidR="0039635E" w:rsidRPr="0062556F" w:rsidRDefault="0039635E" w:rsidP="0039635E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3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(175)</w:t>
            </w:r>
          </w:p>
        </w:tc>
      </w:tr>
      <w:tr w:rsidR="00F95A82" w:rsidRPr="0062556F" w14:paraId="54AA5B65" w14:textId="77777777" w:rsidTr="00745640">
        <w:tc>
          <w:tcPr>
            <w:tcW w:w="3505" w:type="pct"/>
          </w:tcPr>
          <w:p w14:paraId="466D5B4C" w14:textId="76B9AFBA" w:rsidR="00F95A82" w:rsidRPr="0062556F" w:rsidRDefault="00F95A82" w:rsidP="0039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75" w:type="pct"/>
          </w:tcPr>
          <w:p w14:paraId="6C54500B" w14:textId="1D806D28" w:rsidR="00F95A82" w:rsidRDefault="00F95A82" w:rsidP="0039635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11"/>
            </w:pPr>
            <w:r>
              <w:t>-</w:t>
            </w:r>
          </w:p>
        </w:tc>
        <w:tc>
          <w:tcPr>
            <w:tcW w:w="141" w:type="pct"/>
          </w:tcPr>
          <w:p w14:paraId="798FA33D" w14:textId="77777777" w:rsidR="00F95A82" w:rsidRPr="0062556F" w:rsidRDefault="00F95A82" w:rsidP="0039635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16765512" w14:textId="54255862" w:rsidR="00F95A82" w:rsidRPr="00F95A82" w:rsidRDefault="00F95A82" w:rsidP="0039635E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32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9635E" w:rsidRPr="0062556F" w14:paraId="0C097D15" w14:textId="77777777" w:rsidTr="0039635E">
        <w:trPr>
          <w:trHeight w:val="307"/>
        </w:trPr>
        <w:tc>
          <w:tcPr>
            <w:tcW w:w="3505" w:type="pct"/>
          </w:tcPr>
          <w:p w14:paraId="15B5EEBC" w14:textId="75622669" w:rsidR="0039635E" w:rsidRPr="0062556F" w:rsidRDefault="0039635E" w:rsidP="00396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B19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7F946F18" w14:textId="40AFB2AA" w:rsidR="0039635E" w:rsidRPr="0062556F" w:rsidRDefault="0039635E" w:rsidP="0039635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3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373,944</w:t>
            </w:r>
          </w:p>
        </w:tc>
        <w:tc>
          <w:tcPr>
            <w:tcW w:w="141" w:type="pct"/>
          </w:tcPr>
          <w:p w14:paraId="7C76F2E3" w14:textId="77777777" w:rsidR="0039635E" w:rsidRPr="0062556F" w:rsidRDefault="0039635E" w:rsidP="0039635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A50E260" w14:textId="3450327E" w:rsidR="0039635E" w:rsidRPr="0062556F" w:rsidRDefault="0039635E" w:rsidP="0039635E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358,</w:t>
            </w:r>
            <w:r w:rsidR="00F95A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</w:p>
        </w:tc>
      </w:tr>
    </w:tbl>
    <w:p w14:paraId="63103A03" w14:textId="77777777" w:rsidR="00105E29" w:rsidRPr="0062556F" w:rsidRDefault="00105E29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08E6574" w14:textId="77777777" w:rsidR="0066463E" w:rsidRPr="0062556F" w:rsidRDefault="002F5A75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รายละเอียดการซื้อและขาย</w:t>
      </w:r>
      <w:r w:rsidR="0066463E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เงินลงทุนในบริษัทย่อยอธิบายได้ดังนี้</w:t>
      </w:r>
    </w:p>
    <w:p w14:paraId="71D6B6E1" w14:textId="77777777" w:rsidR="00DE25FA" w:rsidRPr="0062556F" w:rsidRDefault="00DE25FA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532C83B" w14:textId="165DAE59" w:rsidR="00CD4243" w:rsidRPr="0062556F" w:rsidRDefault="00CD4243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ปี </w:t>
      </w:r>
      <w:r w:rsidR="006E763D" w:rsidRPr="006E763D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2563</w:t>
      </w:r>
    </w:p>
    <w:p w14:paraId="1838536E" w14:textId="77777777" w:rsidR="00646933" w:rsidRPr="0062556F" w:rsidRDefault="00646933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3E56E30" w14:textId="7AA27B6E" w:rsidR="003F4893" w:rsidRPr="0062556F" w:rsidRDefault="003F4893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แบงค็อก สุขุมวิท </w:t>
      </w:r>
      <w:r w:rsidR="006E763D" w:rsidRPr="006E763D">
        <w:rPr>
          <w:rFonts w:ascii="Angsana New" w:hAnsi="Angsana New" w:cs="Angsana New"/>
          <w:i/>
          <w:iCs/>
          <w:sz w:val="30"/>
          <w:szCs w:val="30"/>
        </w:rPr>
        <w:t>5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โฮลดิ้งส์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53C10F5D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0773A27" w14:textId="77158EFE" w:rsidR="003F4893" w:rsidRPr="0062556F" w:rsidRDefault="003F4893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ในเดือนมกราคม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บริษัทได้จัดตั้งบริษัท บูทิค แบงค็อก สุขุมวิท </w:t>
      </w:r>
      <w:r w:rsidR="006E763D" w:rsidRPr="006E763D">
        <w:rPr>
          <w:rFonts w:ascii="Angsana New" w:hAnsi="Angsana New" w:cs="Angsana New"/>
          <w:sz w:val="30"/>
          <w:szCs w:val="30"/>
        </w:rPr>
        <w:t>5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โฮลดิ้งส์ จำกัด เป็นบริษัทย่อยแห่งใหม่ ซึ่งเป็นนิติบุคคลที่จัดตั้งขึ้นในประเทศไทย มีทุนจดทะเบียนหุ้นสามัญจำนวน </w:t>
      </w:r>
      <w:r w:rsidR="006E763D" w:rsidRPr="006E763D">
        <w:rPr>
          <w:rFonts w:ascii="Angsana New" w:hAnsi="Angsana New" w:cs="Angsana New"/>
          <w:sz w:val="30"/>
          <w:szCs w:val="30"/>
        </w:rPr>
        <w:t>40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="006E763D" w:rsidRPr="006E763D">
        <w:rPr>
          <w:rFonts w:ascii="Angsana New" w:hAnsi="Angsana New" w:cs="Angsana New"/>
          <w:sz w:val="30"/>
          <w:szCs w:val="30"/>
        </w:rPr>
        <w:t>000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6E763D" w:rsidRPr="006E763D">
        <w:rPr>
          <w:rFonts w:ascii="Angsana New" w:hAnsi="Angsana New" w:cs="Angsana New"/>
          <w:sz w:val="30"/>
          <w:szCs w:val="30"/>
        </w:rPr>
        <w:t>5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62556F">
        <w:rPr>
          <w:rFonts w:ascii="Angsana New" w:hAnsi="Angsana New" w:cs="Angsana New"/>
          <w:sz w:val="30"/>
          <w:szCs w:val="30"/>
          <w:cs/>
        </w:rPr>
        <w:br/>
      </w:r>
      <w:r w:rsidR="006F792B" w:rsidRPr="0062556F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="006E763D" w:rsidRPr="006E763D">
        <w:rPr>
          <w:rFonts w:ascii="Angsana New" w:hAnsi="Angsana New" w:cs="Angsana New"/>
          <w:sz w:val="30"/>
          <w:szCs w:val="30"/>
        </w:rPr>
        <w:t>200</w:t>
      </w:r>
      <w:r w:rsidR="006F792B" w:rsidRPr="0062556F">
        <w:rPr>
          <w:rFonts w:ascii="Angsana New" w:hAnsi="Angsana New" w:cs="Angsana New"/>
          <w:sz w:val="30"/>
          <w:szCs w:val="30"/>
        </w:rPr>
        <w:t>,</w:t>
      </w:r>
      <w:r w:rsidR="006E763D" w:rsidRPr="006E763D">
        <w:rPr>
          <w:rFonts w:ascii="Angsana New" w:hAnsi="Angsana New" w:cs="Angsana New"/>
          <w:sz w:val="30"/>
          <w:szCs w:val="30"/>
        </w:rPr>
        <w:t>000</w:t>
      </w:r>
      <w:r w:rsidR="006F792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F792B" w:rsidRPr="0062556F">
        <w:rPr>
          <w:rFonts w:ascii="Angsana New" w:hAnsi="Angsana New" w:cs="Angsana New"/>
          <w:sz w:val="30"/>
          <w:szCs w:val="30"/>
          <w:cs/>
        </w:rPr>
        <w:t>บาท</w:t>
      </w:r>
    </w:p>
    <w:p w14:paraId="68FEBC10" w14:textId="77777777" w:rsidR="006F792B" w:rsidRPr="0062556F" w:rsidRDefault="006F792B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F81A01C" w14:textId="46989AC4" w:rsidR="003F4893" w:rsidRPr="0062556F" w:rsidRDefault="003F4893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แบงค็อก สุขุมวิท </w:t>
      </w:r>
      <w:r w:rsidR="006E763D" w:rsidRPr="006E763D">
        <w:rPr>
          <w:rFonts w:ascii="Angsana New" w:hAnsi="Angsana New" w:cs="Angsana New"/>
          <w:i/>
          <w:iCs/>
          <w:sz w:val="30"/>
          <w:szCs w:val="30"/>
        </w:rPr>
        <w:t>5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จำกัด</w:t>
      </w:r>
    </w:p>
    <w:p w14:paraId="7AE81408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4556A26" w14:textId="72192C10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ในเดือนมกราคม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2563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กลุ่</w:t>
      </w:r>
      <w:r w:rsidR="00AB6398" w:rsidRPr="0062556F">
        <w:rPr>
          <w:rFonts w:ascii="Angsana New" w:hAnsi="Angsana New" w:cs="Angsana New"/>
          <w:sz w:val="30"/>
          <w:szCs w:val="30"/>
          <w:cs/>
          <w:lang w:bidi="th-TH"/>
        </w:rPr>
        <w:t>ม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บริษัทได้จัดตั้งบริษัท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บูทิค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แบงค็อก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สุขุมวิท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5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จำกัด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เป็นบริษัทย่อยทางอ้อม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ซึ่งเป็น</w:t>
      </w:r>
      <w:r w:rsidR="00BE5B9B">
        <w:rPr>
          <w:rFonts w:ascii="Angsana New" w:hAnsi="Angsana New" w:cs="Angsana New"/>
          <w:sz w:val="30"/>
          <w:szCs w:val="30"/>
          <w:lang w:bidi="th-TH"/>
        </w:rPr>
        <w:br/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นิติบุคคลที่จัดตั้งขึ้นในประเทศไทย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มีทุนจดทะเบียนหุ้นสามัญจำนวน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20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000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มูลค่าที่ตราไว้หุ้นละ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5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="006F792B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คิดเป็นจำนวนเงิน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="006F792B" w:rsidRPr="0062556F">
        <w:rPr>
          <w:rFonts w:ascii="Angsana New" w:hAnsi="Angsana New" w:cs="Angsana New"/>
          <w:sz w:val="30"/>
          <w:szCs w:val="30"/>
          <w:lang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000</w:t>
      </w:r>
      <w:r w:rsidR="006F792B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บาท</w:t>
      </w:r>
    </w:p>
    <w:p w14:paraId="6A32EE83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EF50FDA" w14:textId="77777777" w:rsidR="003F4893" w:rsidRPr="0062556F" w:rsidRDefault="003F4893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บริษัท บูทิค สมุย ละไม โฮลดิ้งส์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5A6DE620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52241DA" w14:textId="42F215A7" w:rsidR="003F4893" w:rsidRPr="0062556F" w:rsidRDefault="003F4893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ในเดือนมกราคม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บริษัทได้จัดตั้งบริษัท บูทิค สมุย ละไม โฮลดิ้งส์ จำกัด เป็นบริษัทย่อยแห่งใหม่ ซึ่งเป็น</w:t>
      </w:r>
      <w:r w:rsidR="00382E47">
        <w:rPr>
          <w:rFonts w:ascii="Angsana New" w:hAnsi="Angsana New" w:cs="Angsana New"/>
          <w:sz w:val="30"/>
          <w:szCs w:val="30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นิติบุคคลที่จัดตั้งขึ้นในประเทศไทย มีทุนจดทะเบียนหุ้นสามัญจำนวน </w:t>
      </w:r>
      <w:r w:rsidR="006E763D" w:rsidRPr="006E763D">
        <w:rPr>
          <w:rFonts w:ascii="Angsana New" w:hAnsi="Angsana New" w:cs="Angsana New"/>
          <w:sz w:val="30"/>
          <w:szCs w:val="30"/>
        </w:rPr>
        <w:t>40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="006E763D" w:rsidRPr="006E763D">
        <w:rPr>
          <w:rFonts w:ascii="Angsana New" w:hAnsi="Angsana New" w:cs="Angsana New"/>
          <w:sz w:val="30"/>
          <w:szCs w:val="30"/>
        </w:rPr>
        <w:t>000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6E763D" w:rsidRPr="006E763D">
        <w:rPr>
          <w:rFonts w:ascii="Angsana New" w:hAnsi="Angsana New" w:cs="Angsana New"/>
          <w:sz w:val="30"/>
          <w:szCs w:val="30"/>
        </w:rPr>
        <w:t>5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62556F">
        <w:rPr>
          <w:rFonts w:ascii="Angsana New" w:hAnsi="Angsana New" w:cs="Angsana New"/>
          <w:sz w:val="30"/>
          <w:szCs w:val="30"/>
          <w:cs/>
        </w:rPr>
        <w:br/>
      </w:r>
      <w:r w:rsidR="006F792B" w:rsidRPr="0062556F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="006E763D" w:rsidRPr="006E763D">
        <w:rPr>
          <w:rFonts w:ascii="Angsana New" w:hAnsi="Angsana New" w:cs="Angsana New"/>
          <w:sz w:val="30"/>
          <w:szCs w:val="30"/>
        </w:rPr>
        <w:t>200</w:t>
      </w:r>
      <w:r w:rsidR="006F792B" w:rsidRPr="0062556F">
        <w:rPr>
          <w:rFonts w:ascii="Angsana New" w:hAnsi="Angsana New" w:cs="Angsana New"/>
          <w:sz w:val="30"/>
          <w:szCs w:val="30"/>
        </w:rPr>
        <w:t>,</w:t>
      </w:r>
      <w:r w:rsidR="006E763D" w:rsidRPr="006E763D">
        <w:rPr>
          <w:rFonts w:ascii="Angsana New" w:hAnsi="Angsana New" w:cs="Angsana New"/>
          <w:sz w:val="30"/>
          <w:szCs w:val="30"/>
        </w:rPr>
        <w:t>000</w:t>
      </w:r>
      <w:r w:rsidR="006F792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F792B" w:rsidRPr="0062556F">
        <w:rPr>
          <w:rFonts w:ascii="Angsana New" w:hAnsi="Angsana New" w:cs="Angsana New"/>
          <w:sz w:val="30"/>
          <w:szCs w:val="30"/>
          <w:cs/>
        </w:rPr>
        <w:t>บาท</w:t>
      </w:r>
    </w:p>
    <w:p w14:paraId="4E451512" w14:textId="77777777" w:rsidR="003F4893" w:rsidRPr="0062556F" w:rsidRDefault="006F792B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</w:rPr>
        <w:br w:type="page"/>
      </w:r>
      <w:r w:rsidR="003F4893" w:rsidRPr="0062556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บริษัท บูทิค สมุย ละไม จำกัด</w:t>
      </w:r>
    </w:p>
    <w:p w14:paraId="4B463B50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05E5BDB" w14:textId="0A8E7796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ในเดือนมกราคม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2563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กลุ่</w:t>
      </w:r>
      <w:r w:rsidR="00AB6398" w:rsidRPr="0062556F">
        <w:rPr>
          <w:rFonts w:ascii="Angsana New" w:hAnsi="Angsana New" w:cs="Angsana New"/>
          <w:sz w:val="30"/>
          <w:szCs w:val="30"/>
          <w:cs/>
          <w:lang w:bidi="th-TH"/>
        </w:rPr>
        <w:t>ม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บริษัทได้จัดตั้งบริษัท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บูทิค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สมุย ละไม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จำกัด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เป็นบริษัทย่อยทางอ้อม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มีทุนจดทะเบียนหุ้นสามัญจำนวน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20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000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มูลค่าที่ตราไว้หุ้นละ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5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="006F792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F792B" w:rsidRPr="0062556F">
        <w:rPr>
          <w:rFonts w:ascii="Angsana New" w:hAnsi="Angsana New" w:cs="Angsana New"/>
          <w:sz w:val="30"/>
          <w:szCs w:val="30"/>
          <w:cs/>
          <w:lang w:bidi="th-TH"/>
        </w:rPr>
        <w:t>คิดเป็น</w:t>
      </w:r>
      <w:r w:rsidR="006F792B" w:rsidRPr="0062556F">
        <w:rPr>
          <w:rFonts w:ascii="Angsana New" w:hAnsi="Angsana New" w:cs="Angsana New"/>
          <w:sz w:val="30"/>
          <w:szCs w:val="30"/>
        </w:rPr>
        <w:br/>
      </w:r>
      <w:r w:rsidR="006F792B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จำนวนเงิน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100</w:t>
      </w:r>
      <w:r w:rsidR="006F792B" w:rsidRPr="0062556F">
        <w:rPr>
          <w:rFonts w:ascii="Angsana New" w:hAnsi="Angsana New" w:cs="Angsana New"/>
          <w:sz w:val="30"/>
          <w:szCs w:val="30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000</w:t>
      </w:r>
      <w:r w:rsidR="006F792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F792B"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</w:p>
    <w:p w14:paraId="2BE0A490" w14:textId="77777777" w:rsidR="00AD6543" w:rsidRPr="0062556F" w:rsidRDefault="00AD6543" w:rsidP="00AD654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050444F" w14:textId="469E8BAF" w:rsidR="00AD6543" w:rsidRPr="0062556F" w:rsidRDefault="00AD6543" w:rsidP="00AD654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บริษัท บีสโปค ซีนเนอร์จี้ส์ จำกัด</w:t>
      </w:r>
    </w:p>
    <w:p w14:paraId="4259407F" w14:textId="77777777" w:rsidR="00AD6543" w:rsidRPr="0062556F" w:rsidRDefault="00AD6543" w:rsidP="00AD654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50C3202" w14:textId="21493A0E" w:rsidR="00AD6543" w:rsidRPr="0062556F" w:rsidRDefault="00AD6543" w:rsidP="00AD654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ในเดือนมิถุนายน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2563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บริษัทได้จัดตั้งบริษัท บีสโปค ซีนเนอร์จี้ส์ จำกัด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เป็นบริษัทย่อยแห่งใหม่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มีทุนจดทะเบียนหุ้นสามัญจำนวน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10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000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มูลค่าที่ตราไว้หุ้นละ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rtl/>
        </w:rPr>
        <w:t>10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="00FD7431">
        <w:rPr>
          <w:rFonts w:ascii="Angsana New" w:hAnsi="Angsana New" w:cs="Angsana New"/>
          <w:sz w:val="30"/>
          <w:szCs w:val="30"/>
          <w:cs/>
          <w:lang w:bidi="th-TH"/>
        </w:rPr>
        <w:t xml:space="preserve"> และเรียกชำระแล้วหุ้นละ</w:t>
      </w:r>
      <w:r w:rsidR="00FD743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FD7431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บาท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คิดเป็นจำนวนเงิน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000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</w:p>
    <w:p w14:paraId="1EF6BAB3" w14:textId="77777777" w:rsidR="006F792B" w:rsidRPr="0062556F" w:rsidRDefault="006F792B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7A652C35" w14:textId="1EC9B60F" w:rsidR="00646933" w:rsidRPr="0062556F" w:rsidRDefault="00646933" w:rsidP="0064693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บริษัท บูทิค แบงค็อก สุขุมวิท </w:t>
      </w:r>
      <w:r w:rsidR="006E763D" w:rsidRPr="006E763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16</w:t>
      </w:r>
      <w:r w:rsidRPr="0062556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-</w:t>
      </w:r>
      <w:r w:rsidR="006E763D" w:rsidRPr="006E763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62556F">
        <w:rPr>
          <w:rFonts w:ascii="Angsana New" w:hAnsi="Angsana New" w:cs="Angsana New"/>
          <w:i/>
          <w:iCs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</w:t>
      </w:r>
      <w:r w:rsidR="00A92ED9" w:rsidRPr="0062556F">
        <w:rPr>
          <w:rFonts w:ascii="Angsana New" w:hAnsi="Angsana New" w:cs="Angsana New"/>
          <w:i/>
          <w:iCs/>
          <w:sz w:val="30"/>
          <w:szCs w:val="30"/>
          <w:rtl/>
          <w:cs/>
          <w:lang w:bidi="th-TH"/>
        </w:rPr>
        <w:t>ฮล</w:t>
      </w:r>
      <w:r w:rsidR="00A92ED9"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ดิ้งส์ วัน จำกัด</w:t>
      </w:r>
      <w:r w:rsidR="00A92ED9" w:rsidRPr="0062556F">
        <w:rPr>
          <w:rFonts w:ascii="Angsana New" w:hAnsi="Angsana New" w:cs="Angsana New"/>
          <w:i/>
          <w:iCs/>
          <w:sz w:val="24"/>
          <w:szCs w:val="24"/>
        </w:rPr>
        <w:t xml:space="preserve"> </w:t>
      </w:r>
    </w:p>
    <w:p w14:paraId="165DDC86" w14:textId="77777777" w:rsidR="00A92ED9" w:rsidRPr="0062556F" w:rsidRDefault="00A92ED9" w:rsidP="0064693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9E1D07B" w14:textId="7A1DF988" w:rsidR="00646933" w:rsidRPr="00E53A19" w:rsidRDefault="00D20803" w:rsidP="0064693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ในเดือนกุมภาพันธ์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646933" w:rsidRPr="0062556F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0170A" w:rsidRPr="0062556F">
        <w:rPr>
          <w:rFonts w:ascii="Angsana New" w:hAnsi="Angsana New" w:cs="Angsana New"/>
          <w:sz w:val="30"/>
          <w:szCs w:val="30"/>
          <w:cs/>
          <w:lang w:bidi="th-TH"/>
        </w:rPr>
        <w:t>ได้ชำระค่าหุ้นเพิ่มเติม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ของบริษัท </w:t>
      </w:r>
      <w:r w:rsidRPr="00465D9F">
        <w:rPr>
          <w:rFonts w:ascii="Angsana New" w:hAnsi="Angsana New" w:cs="Angsana New"/>
          <w:sz w:val="30"/>
          <w:szCs w:val="30"/>
          <w:cs/>
          <w:lang w:bidi="th-TH"/>
        </w:rPr>
        <w:t xml:space="preserve">บูทิค แบงค็อก สุขุมวิท </w:t>
      </w:r>
      <w:r w:rsidRPr="00465D9F">
        <w:rPr>
          <w:rFonts w:ascii="Angsana New" w:hAnsi="Angsana New" w:cs="Angsana New"/>
          <w:sz w:val="30"/>
          <w:szCs w:val="30"/>
          <w:lang w:val="en-US"/>
        </w:rPr>
        <w:t>16</w:t>
      </w:r>
      <w:r w:rsidRPr="00465D9F">
        <w:rPr>
          <w:rFonts w:ascii="Angsana New" w:hAnsi="Angsana New" w:cs="Angsana New"/>
          <w:sz w:val="30"/>
          <w:szCs w:val="30"/>
        </w:rPr>
        <w:t>-</w:t>
      </w:r>
      <w:r w:rsidRPr="00465D9F">
        <w:rPr>
          <w:rFonts w:ascii="Angsana New" w:hAnsi="Angsana New" w:cs="Angsana New"/>
          <w:sz w:val="30"/>
          <w:szCs w:val="30"/>
          <w:lang w:val="en-US"/>
        </w:rPr>
        <w:t>2</w:t>
      </w:r>
      <w:r w:rsidRPr="00465D9F">
        <w:rPr>
          <w:rFonts w:ascii="Angsana New" w:hAnsi="Angsana New" w:cs="Angsana New"/>
          <w:sz w:val="30"/>
          <w:szCs w:val="30"/>
        </w:rPr>
        <w:t xml:space="preserve"> </w:t>
      </w:r>
      <w:r w:rsidRPr="00465D9F">
        <w:rPr>
          <w:rFonts w:ascii="Angsana New" w:hAnsi="Angsana New" w:cs="Angsana New"/>
          <w:sz w:val="30"/>
          <w:szCs w:val="30"/>
          <w:cs/>
          <w:lang w:bidi="th-TH"/>
        </w:rPr>
        <w:t>โฮลดิ้งส์ วัน จำกัด</w:t>
      </w:r>
      <w:r w:rsidR="00B0170A" w:rsidRPr="00465D9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0170A" w:rsidRPr="00465D9F">
        <w:rPr>
          <w:rFonts w:ascii="Angsana New" w:hAnsi="Angsana New" w:cs="Angsana New"/>
          <w:sz w:val="30"/>
          <w:szCs w:val="30"/>
          <w:cs/>
          <w:lang w:val="en-US" w:bidi="th-TH"/>
        </w:rPr>
        <w:t>ที่ออก</w:t>
      </w:r>
      <w:r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</w:t>
      </w:r>
      <w:r w:rsidR="00B0170A" w:rsidRPr="00465D9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เดือนมิถุนายน </w:t>
      </w:r>
      <w:r w:rsidR="006E763D" w:rsidRPr="00465D9F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B0170A" w:rsidRPr="00465D9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46933" w:rsidRPr="00465D9F">
        <w:rPr>
          <w:rFonts w:ascii="Angsana New" w:hAnsi="Angsana New" w:cs="Angsana New"/>
          <w:sz w:val="30"/>
          <w:szCs w:val="30"/>
          <w:cs/>
          <w:lang w:bidi="th-TH"/>
        </w:rPr>
        <w:t>โดยชำระ</w:t>
      </w:r>
      <w:r w:rsidR="00B0170A" w:rsidRPr="00465D9F">
        <w:rPr>
          <w:rFonts w:ascii="Angsana New" w:hAnsi="Angsana New" w:cs="Angsana New"/>
          <w:sz w:val="30"/>
          <w:szCs w:val="30"/>
          <w:cs/>
          <w:lang w:bidi="th-TH"/>
        </w:rPr>
        <w:t>เพิ่มเติมหุ้น</w:t>
      </w:r>
      <w:r w:rsidR="00646933" w:rsidRPr="00465D9F">
        <w:rPr>
          <w:rFonts w:ascii="Angsana New" w:hAnsi="Angsana New" w:cs="Angsana New"/>
          <w:sz w:val="30"/>
          <w:szCs w:val="30"/>
          <w:cs/>
          <w:lang w:bidi="th-TH"/>
        </w:rPr>
        <w:t xml:space="preserve">ละ </w:t>
      </w:r>
      <w:r w:rsidR="006E763D" w:rsidRPr="00465D9F">
        <w:rPr>
          <w:rFonts w:ascii="Angsana New" w:hAnsi="Angsana New" w:cs="Angsana New"/>
          <w:sz w:val="30"/>
          <w:szCs w:val="30"/>
          <w:lang w:val="en-US"/>
        </w:rPr>
        <w:t>1</w:t>
      </w:r>
      <w:r w:rsidR="00B0170A" w:rsidRPr="00465D9F">
        <w:rPr>
          <w:rFonts w:ascii="Angsana New" w:hAnsi="Angsana New" w:cs="Angsana New"/>
          <w:sz w:val="30"/>
          <w:szCs w:val="30"/>
        </w:rPr>
        <w:t>.</w:t>
      </w:r>
      <w:r w:rsidR="006E763D" w:rsidRPr="00465D9F">
        <w:rPr>
          <w:rFonts w:ascii="Angsana New" w:hAnsi="Angsana New" w:cs="Angsana New"/>
          <w:sz w:val="30"/>
          <w:szCs w:val="30"/>
          <w:lang w:val="en-US"/>
        </w:rPr>
        <w:t>55</w:t>
      </w:r>
      <w:r w:rsidR="00646933" w:rsidRPr="00465D9F">
        <w:rPr>
          <w:rFonts w:ascii="Angsana New" w:hAnsi="Angsana New" w:cs="Angsana New"/>
          <w:sz w:val="30"/>
          <w:szCs w:val="30"/>
        </w:rPr>
        <w:t xml:space="preserve"> </w:t>
      </w:r>
      <w:r w:rsidR="00646933" w:rsidRPr="00465D9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Pr="00465D9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จำนวน</w:t>
      </w:r>
      <w:r w:rsidRPr="00465D9F">
        <w:rPr>
          <w:rFonts w:ascii="Angsana New" w:hAnsi="Angsana New" w:cs="Angsana New"/>
          <w:sz w:val="30"/>
          <w:szCs w:val="30"/>
          <w:lang w:val="en-US" w:bidi="th-TH"/>
        </w:rPr>
        <w:t xml:space="preserve"> 4.4</w:t>
      </w:r>
      <w:r w:rsidR="00465D9F" w:rsidRPr="00465D9F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465D9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="00AC223F" w:rsidRPr="00465D9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46933" w:rsidRPr="00465D9F">
        <w:rPr>
          <w:rFonts w:ascii="Angsana New" w:hAnsi="Angsana New" w:cs="Angsana New"/>
          <w:sz w:val="30"/>
          <w:szCs w:val="30"/>
          <w:cs/>
          <w:lang w:bidi="th-TH"/>
        </w:rPr>
        <w:t>เป็นจำนวน</w:t>
      </w:r>
      <w:r w:rsidR="00AC223F" w:rsidRPr="00465D9F">
        <w:rPr>
          <w:rFonts w:ascii="Angsana New" w:hAnsi="Angsana New" w:cs="Angsana New"/>
          <w:sz w:val="30"/>
          <w:szCs w:val="30"/>
          <w:cs/>
          <w:lang w:bidi="th-TH"/>
        </w:rPr>
        <w:t>เงิน</w:t>
      </w:r>
      <w:r w:rsidR="00646933" w:rsidRPr="00465D9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E763D" w:rsidRPr="00465D9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B0170A" w:rsidRPr="00465D9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465D9F">
        <w:rPr>
          <w:rFonts w:ascii="Angsana New" w:hAnsi="Angsana New" w:cs="Angsana New"/>
          <w:sz w:val="30"/>
          <w:szCs w:val="30"/>
          <w:lang w:val="en-US" w:bidi="th-TH"/>
        </w:rPr>
        <w:t>96</w:t>
      </w:r>
      <w:r w:rsidR="00646933" w:rsidRPr="00465D9F">
        <w:rPr>
          <w:rFonts w:ascii="Angsana New" w:hAnsi="Angsana New" w:cs="Angsana New"/>
          <w:sz w:val="30"/>
          <w:szCs w:val="30"/>
        </w:rPr>
        <w:t xml:space="preserve"> </w:t>
      </w:r>
      <w:r w:rsidR="00646933" w:rsidRPr="00465D9F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="004704A2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และชำระค่าหุ้นเพิ่มเติม</w:t>
      </w:r>
      <w:r w:rsidR="00465D9F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>จนครบ</w:t>
      </w:r>
      <w:r w:rsidR="004704A2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อีกหุ้นละ </w:t>
      </w:r>
      <w:r w:rsidR="004704A2" w:rsidRPr="00465D9F">
        <w:rPr>
          <w:rFonts w:ascii="Angsana New" w:hAnsi="Angsana New" w:cs="Angsana New"/>
          <w:sz w:val="30"/>
          <w:szCs w:val="30"/>
          <w:lang w:val="en-US" w:bidi="th-TH"/>
        </w:rPr>
        <w:t xml:space="preserve">1.65 </w:t>
      </w:r>
      <w:r w:rsidR="004704A2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="00465D9F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จำนวน</w:t>
      </w:r>
      <w:r w:rsidR="00465D9F" w:rsidRPr="00465D9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65D9F" w:rsidRPr="00465D9F">
        <w:rPr>
          <w:rFonts w:ascii="Angsana New" w:hAnsi="Angsana New" w:cs="Angsana New"/>
          <w:sz w:val="30"/>
          <w:szCs w:val="30"/>
          <w:lang w:val="en-US" w:bidi="th-TH"/>
        </w:rPr>
        <w:t>4.49</w:t>
      </w:r>
      <w:r w:rsidR="00465D9F" w:rsidRPr="00465D9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65D9F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="004704A2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465D9F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="004704A2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จำนวนเงิน </w:t>
      </w:r>
      <w:r w:rsidR="004704A2" w:rsidRPr="00465D9F">
        <w:rPr>
          <w:rFonts w:ascii="Angsana New" w:hAnsi="Angsana New" w:cs="Angsana New"/>
          <w:sz w:val="30"/>
          <w:szCs w:val="30"/>
          <w:lang w:val="en-US" w:bidi="th-TH"/>
        </w:rPr>
        <w:t xml:space="preserve">7.40 </w:t>
      </w:r>
      <w:r w:rsidR="004704A2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="00465D9F" w:rsidRPr="00465D9F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="00646933" w:rsidRPr="00465D9F">
        <w:rPr>
          <w:rFonts w:ascii="Angsana New" w:hAnsi="Angsana New" w:cs="Angsana New"/>
          <w:sz w:val="30"/>
          <w:szCs w:val="30"/>
          <w:cs/>
          <w:lang w:bidi="th-TH"/>
        </w:rPr>
        <w:t>ส่วนได้เสียใน</w:t>
      </w:r>
      <w:r w:rsidR="00465D9F" w:rsidRPr="00465D9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 </w:t>
      </w:r>
      <w:r w:rsidR="00465D9F" w:rsidRPr="00465D9F">
        <w:rPr>
          <w:rFonts w:ascii="Angsana New" w:hAnsi="Angsana New" w:cs="Angsana New"/>
          <w:sz w:val="30"/>
          <w:szCs w:val="30"/>
          <w:cs/>
          <w:lang w:bidi="th-TH"/>
        </w:rPr>
        <w:t xml:space="preserve">บูทิค แบงค็อก สุขุมวิท </w:t>
      </w:r>
      <w:r w:rsidR="00465D9F" w:rsidRPr="00465D9F">
        <w:rPr>
          <w:rFonts w:ascii="Angsana New" w:hAnsi="Angsana New" w:cs="Angsana New"/>
          <w:sz w:val="30"/>
          <w:szCs w:val="30"/>
          <w:lang w:val="en-US"/>
        </w:rPr>
        <w:t>16</w:t>
      </w:r>
      <w:r w:rsidR="00465D9F" w:rsidRPr="00465D9F">
        <w:rPr>
          <w:rFonts w:ascii="Angsana New" w:hAnsi="Angsana New" w:cs="Angsana New"/>
          <w:sz w:val="30"/>
          <w:szCs w:val="30"/>
        </w:rPr>
        <w:t>-</w:t>
      </w:r>
      <w:r w:rsidR="00465D9F" w:rsidRPr="00465D9F">
        <w:rPr>
          <w:rFonts w:ascii="Angsana New" w:hAnsi="Angsana New" w:cs="Angsana New"/>
          <w:sz w:val="30"/>
          <w:szCs w:val="30"/>
          <w:lang w:val="en-US"/>
        </w:rPr>
        <w:t>2</w:t>
      </w:r>
      <w:r w:rsidR="00465D9F" w:rsidRPr="00465D9F">
        <w:rPr>
          <w:rFonts w:ascii="Angsana New" w:hAnsi="Angsana New" w:cs="Angsana New"/>
          <w:sz w:val="30"/>
          <w:szCs w:val="30"/>
        </w:rPr>
        <w:t xml:space="preserve"> </w:t>
      </w:r>
      <w:r w:rsidR="00465D9F" w:rsidRPr="00465D9F">
        <w:rPr>
          <w:rFonts w:ascii="Angsana New" w:hAnsi="Angsana New" w:cs="Angsana New"/>
          <w:sz w:val="30"/>
          <w:szCs w:val="30"/>
          <w:cs/>
          <w:lang w:bidi="th-TH"/>
        </w:rPr>
        <w:t>โฮลดิ้งส์ วัน จำกัด</w:t>
      </w:r>
      <w:r w:rsidR="00465D9F" w:rsidRPr="00465D9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ใน</w:t>
      </w:r>
      <w:r w:rsidR="00646933" w:rsidRPr="00465D9F">
        <w:rPr>
          <w:rFonts w:ascii="Angsana New" w:hAnsi="Angsana New" w:cs="Angsana New"/>
          <w:sz w:val="30"/>
          <w:szCs w:val="30"/>
          <w:cs/>
          <w:lang w:bidi="th-TH"/>
        </w:rPr>
        <w:t xml:space="preserve">งบการเงินรวมยังคงเป็นร้อยละ </w:t>
      </w:r>
      <w:r w:rsidR="006E763D" w:rsidRPr="00465D9F">
        <w:rPr>
          <w:rFonts w:ascii="Angsana New" w:hAnsi="Angsana New" w:cs="Angsana New"/>
          <w:sz w:val="30"/>
          <w:szCs w:val="30"/>
          <w:lang w:val="en-US" w:bidi="th-TH"/>
        </w:rPr>
        <w:t>51</w:t>
      </w:r>
      <w:r w:rsidR="00646933" w:rsidRPr="00465D9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46933" w:rsidRPr="00465D9F">
        <w:rPr>
          <w:rFonts w:ascii="Angsana New" w:hAnsi="Angsana New" w:cs="Angsana New"/>
          <w:sz w:val="30"/>
          <w:szCs w:val="30"/>
          <w:cs/>
          <w:lang w:val="en-US" w:bidi="th-TH"/>
        </w:rPr>
        <w:t>ดังเดิม</w:t>
      </w:r>
    </w:p>
    <w:p w14:paraId="0DE814AA" w14:textId="77777777" w:rsidR="00604CA3" w:rsidRPr="0062556F" w:rsidRDefault="00604CA3" w:rsidP="0064693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FDCE2F3" w14:textId="3D7F4717" w:rsidR="00646933" w:rsidRPr="0062556F" w:rsidRDefault="00646933" w:rsidP="0064693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สรุปผลกระทบจากการเพิ่มทุนของบริษัท</w:t>
      </w:r>
      <w:r w:rsidRPr="0062556F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บูทิค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แบงค็อก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สุขุมวิท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16</w:t>
      </w:r>
      <w:r w:rsidRPr="0062556F">
        <w:rPr>
          <w:rFonts w:ascii="Angsana New" w:hAnsi="Angsana New" w:cs="Angsana New"/>
          <w:sz w:val="30"/>
          <w:szCs w:val="30"/>
        </w:rPr>
        <w:t>-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2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โฮลดิ้งส์ วัน จำกัด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37FB6D07" w14:textId="77777777" w:rsidR="00646933" w:rsidRPr="0062556F" w:rsidRDefault="00646933" w:rsidP="00646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646933" w:rsidRPr="0062556F" w14:paraId="5AA9DA89" w14:textId="77777777" w:rsidTr="00FD7431">
        <w:tc>
          <w:tcPr>
            <w:tcW w:w="6822" w:type="dxa"/>
            <w:shd w:val="clear" w:color="auto" w:fill="auto"/>
          </w:tcPr>
          <w:p w14:paraId="43927CD6" w14:textId="77777777" w:rsidR="00646933" w:rsidRPr="0062556F" w:rsidRDefault="00646933" w:rsidP="00E94A42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5CBE8AB" w14:textId="77777777" w:rsidR="00646933" w:rsidRPr="0062556F" w:rsidRDefault="00646933" w:rsidP="00E94A42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6933" w:rsidRPr="0062556F" w14:paraId="5A8EF7E9" w14:textId="77777777" w:rsidTr="00FD7431">
        <w:tc>
          <w:tcPr>
            <w:tcW w:w="6822" w:type="dxa"/>
            <w:shd w:val="clear" w:color="auto" w:fill="auto"/>
          </w:tcPr>
          <w:p w14:paraId="4131A19F" w14:textId="77777777" w:rsidR="00646933" w:rsidRPr="0062556F" w:rsidRDefault="00646933" w:rsidP="00E94A4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</w:t>
            </w:r>
          </w:p>
        </w:tc>
        <w:tc>
          <w:tcPr>
            <w:tcW w:w="1710" w:type="dxa"/>
            <w:shd w:val="clear" w:color="auto" w:fill="auto"/>
          </w:tcPr>
          <w:p w14:paraId="28122129" w14:textId="1C600A9C" w:rsidR="00646933" w:rsidRPr="0062556F" w:rsidRDefault="006E763D" w:rsidP="00E94A42">
            <w:pPr>
              <w:tabs>
                <w:tab w:val="left" w:pos="1782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40179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646933" w:rsidRPr="0062556F" w14:paraId="73630BEE" w14:textId="77777777" w:rsidTr="00FD7431">
        <w:tc>
          <w:tcPr>
            <w:tcW w:w="6822" w:type="dxa"/>
            <w:shd w:val="clear" w:color="auto" w:fill="auto"/>
          </w:tcPr>
          <w:p w14:paraId="39C99391" w14:textId="77777777" w:rsidR="00646933" w:rsidRPr="0062556F" w:rsidRDefault="00646933" w:rsidP="00E94A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52EE710" w14:textId="7679C6C7" w:rsidR="00646933" w:rsidRPr="0062556F" w:rsidRDefault="00540179" w:rsidP="00E94A42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646933"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46933" w:rsidRPr="0062556F" w14:paraId="43DC15BA" w14:textId="77777777" w:rsidTr="00FD7431">
        <w:tc>
          <w:tcPr>
            <w:tcW w:w="6822" w:type="dxa"/>
            <w:shd w:val="clear" w:color="auto" w:fill="auto"/>
          </w:tcPr>
          <w:p w14:paraId="39CD8F5D" w14:textId="77777777" w:rsidR="00646933" w:rsidRPr="0062556F" w:rsidRDefault="00646933" w:rsidP="00E94A4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1BDD3" w14:textId="77777777" w:rsidR="00646933" w:rsidRPr="0062556F" w:rsidRDefault="00646933" w:rsidP="00B52A1E">
            <w:pPr>
              <w:tabs>
                <w:tab w:val="clear" w:pos="907"/>
                <w:tab w:val="clear" w:pos="1644"/>
                <w:tab w:val="left" w:pos="880"/>
              </w:tabs>
              <w:ind w:right="6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D3A64BF" w14:textId="77777777" w:rsidR="00646933" w:rsidRPr="0062556F" w:rsidRDefault="00646933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107BACF0" w14:textId="77777777" w:rsidR="003A3639" w:rsidRDefault="003A3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lang w:val="en-GB" w:bidi="ar-SA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7437EDF7" w14:textId="3191AA0E" w:rsidR="006F792B" w:rsidRPr="0062556F" w:rsidRDefault="006F792B" w:rsidP="006F792B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</w:rPr>
        <w:lastRenderedPageBreak/>
        <w:t xml:space="preserve">Boutique Overseas Holdings </w:t>
      </w:r>
      <w:r w:rsidR="006E763D" w:rsidRPr="006E763D">
        <w:rPr>
          <w:rFonts w:ascii="Angsana New" w:hAnsi="Angsana New" w:cs="Angsana New"/>
          <w:i/>
          <w:iCs/>
          <w:sz w:val="30"/>
          <w:szCs w:val="30"/>
          <w:lang w:val="en-US"/>
        </w:rPr>
        <w:t>6</w:t>
      </w:r>
      <w:r w:rsidRPr="0062556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E5A36" w:rsidRPr="0062556F">
        <w:rPr>
          <w:rFonts w:ascii="Angsana New" w:hAnsi="Angsana New" w:cs="Angsana New"/>
          <w:i/>
          <w:iCs/>
          <w:sz w:val="30"/>
          <w:szCs w:val="30"/>
        </w:rPr>
        <w:t>Limited</w:t>
      </w:r>
    </w:p>
    <w:p w14:paraId="20B1233B" w14:textId="77777777" w:rsidR="006F792B" w:rsidRPr="0062556F" w:rsidRDefault="006F792B" w:rsidP="006F792B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6A143B5" w14:textId="49A38ADC" w:rsidR="006F792B" w:rsidRPr="0062556F" w:rsidRDefault="006F792B" w:rsidP="00E7614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ในเดือนมีนาคม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กลุ่มบริษั</w:t>
      </w:r>
      <w:r w:rsidR="00AB6398" w:rsidRPr="0062556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ท</w:t>
      </w:r>
      <w:r w:rsidRPr="0062556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ได้จำหน่ายเงินลงทุน</w:t>
      </w:r>
      <w:r w:rsidR="00E76147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ใน </w:t>
      </w:r>
      <w:r w:rsidR="00E76147" w:rsidRPr="00FA3FB6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6</w:t>
      </w:r>
      <w:r w:rsidR="00E76147" w:rsidRPr="00FA3FB6">
        <w:rPr>
          <w:rFonts w:ascii="Angsana New" w:hAnsi="Angsana New" w:cs="Angsana New"/>
          <w:sz w:val="30"/>
          <w:szCs w:val="30"/>
        </w:rPr>
        <w:t xml:space="preserve"> Limited</w:t>
      </w:r>
      <w:r w:rsidR="00E7614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="00E76147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ใ</w:t>
      </w:r>
      <w:r w:rsidRPr="0062556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ห้แก่ส่วนได้เสีย</w:t>
      </w:r>
      <w:r w:rsidR="00E76147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br/>
      </w:r>
      <w:r w:rsidRPr="0062556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ที่ไม่มีอำนาจควบคุมเป็นจำนวน </w:t>
      </w:r>
      <w:r w:rsidR="006E763D" w:rsidRPr="006E763D">
        <w:rPr>
          <w:rFonts w:ascii="Angsana New" w:hAnsi="Angsana New" w:cs="Angsana New"/>
          <w:spacing w:val="-6"/>
          <w:sz w:val="30"/>
          <w:szCs w:val="30"/>
          <w:lang w:val="en-US" w:bidi="th-TH"/>
        </w:rPr>
        <w:t>35</w:t>
      </w:r>
      <w:r w:rsidRPr="0062556F">
        <w:rPr>
          <w:rFonts w:ascii="Angsana New" w:hAnsi="Angsana New" w:cs="Angsana New"/>
          <w:spacing w:val="-6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pacing w:val="-6"/>
          <w:sz w:val="30"/>
          <w:szCs w:val="30"/>
          <w:lang w:val="en-US" w:bidi="th-TH"/>
        </w:rPr>
        <w:t>78</w:t>
      </w:r>
      <w:r w:rsidRPr="0062556F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คิดเป็นส่วนได้เสียร้อยละ 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lang w:val="en-US" w:bidi="th-TH"/>
        </w:rPr>
        <w:t>26</w:t>
      </w:r>
      <w:r w:rsidRPr="0062556F">
        <w:rPr>
          <w:rFonts w:ascii="Angsana New" w:hAnsi="Angsana New" w:cs="Angsana New"/>
          <w:spacing w:val="-4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lang w:val="en-US" w:bidi="th-TH"/>
        </w:rPr>
        <w:t>98</w:t>
      </w:r>
      <w:r w:rsidRPr="0062556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ของเงินลงทุนในบริษัทย่อย</w:t>
      </w:r>
      <w:r w:rsidR="00E76147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br/>
      </w:r>
      <w:r w:rsidRPr="0062556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ทางอ้อม เงินที่ได้รับจากการจำหน่ายมีมูลค่า 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lang w:val="en-US" w:bidi="th-TH"/>
        </w:rPr>
        <w:t>35</w:t>
      </w:r>
      <w:r w:rsidRPr="0062556F">
        <w:rPr>
          <w:rFonts w:ascii="Angsana New" w:hAnsi="Angsana New" w:cs="Angsana New"/>
          <w:spacing w:val="-4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lang w:val="en-US" w:bidi="th-TH"/>
        </w:rPr>
        <w:t>78</w:t>
      </w:r>
      <w:r w:rsidRPr="0062556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ล้านบาท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ซึ่งจ่ายโดยตรงให้แก่บริษัทย่อย</w:t>
      </w:r>
      <w:r w:rsidR="001E5A36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เป็นจำนวนเงิน </w:t>
      </w:r>
      <w:r w:rsidR="00E7614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35</w:t>
      </w:r>
      <w:r w:rsidR="001E5A36"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78</w:t>
      </w:r>
      <w:r w:rsidR="001E5A36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E5A36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14:paraId="33AF5637" w14:textId="77777777" w:rsidR="00E52F94" w:rsidRPr="0062556F" w:rsidRDefault="00E52F94" w:rsidP="006F792B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7059E06F" w14:textId="7B2F98CD" w:rsidR="00915894" w:rsidRPr="00FD7431" w:rsidRDefault="00915894" w:rsidP="00915894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ในเดือนพฤษภาคม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FD7431">
        <w:rPr>
          <w:rFonts w:ascii="Angsana New" w:hAnsi="Angsana New" w:cs="Angsana New"/>
          <w:sz w:val="30"/>
          <w:szCs w:val="30"/>
        </w:rPr>
        <w:t xml:space="preserve"> </w:t>
      </w:r>
      <w:r w:rsidRPr="00FD7431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กลุ่มบริษั</w:t>
      </w:r>
      <w:r w:rsidRPr="00FD743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ท</w:t>
      </w:r>
      <w:r w:rsidRPr="00FD7431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ได้จำหน่ายเงินลงทุน</w:t>
      </w:r>
      <w:r w:rsidR="00E76147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ใน </w:t>
      </w:r>
      <w:r w:rsidR="00E76147" w:rsidRPr="00975C1E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6</w:t>
      </w:r>
      <w:r w:rsidR="00E76147" w:rsidRPr="00975C1E">
        <w:rPr>
          <w:rFonts w:ascii="Angsana New" w:hAnsi="Angsana New" w:cs="Angsana New"/>
          <w:sz w:val="30"/>
          <w:szCs w:val="30"/>
        </w:rPr>
        <w:t xml:space="preserve"> Limited</w:t>
      </w:r>
      <w:r w:rsidR="00E7614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Pr="00FD7431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ให้แก่ส่วนได้เสียที่ไม่มีอำนาจควบคุมเป็นจำนวน </w:t>
      </w:r>
      <w:r w:rsidR="006E763D" w:rsidRPr="006E763D">
        <w:rPr>
          <w:rFonts w:ascii="Angsana New" w:hAnsi="Angsana New" w:cs="Angsana New"/>
          <w:spacing w:val="-6"/>
          <w:sz w:val="30"/>
          <w:szCs w:val="30"/>
          <w:lang w:val="en-US" w:bidi="th-TH"/>
        </w:rPr>
        <w:t>0</w:t>
      </w:r>
      <w:r w:rsidRPr="00FD7431">
        <w:rPr>
          <w:rFonts w:ascii="Angsana New" w:hAnsi="Angsana New" w:cs="Angsana New"/>
          <w:spacing w:val="-6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pacing w:val="-6"/>
          <w:sz w:val="30"/>
          <w:szCs w:val="30"/>
          <w:lang w:val="en-US" w:bidi="th-TH"/>
        </w:rPr>
        <w:t>03</w:t>
      </w:r>
      <w:r w:rsidRPr="00FD7431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  <w:r w:rsidRPr="00FD7431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ล้านหุ้น</w:t>
      </w:r>
      <w:r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D743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คิดเป็นส่วนได้เสียร้อยละ 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lang w:val="en-US" w:bidi="th-TH"/>
        </w:rPr>
        <w:t>0</w:t>
      </w:r>
      <w:r w:rsidRPr="00FD7431">
        <w:rPr>
          <w:rFonts w:ascii="Angsana New" w:hAnsi="Angsana New" w:cs="Angsana New"/>
          <w:spacing w:val="-4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lang w:val="en-US" w:bidi="th-TH"/>
        </w:rPr>
        <w:t>02</w:t>
      </w:r>
      <w:r w:rsidR="00FD7431" w:rsidRPr="00FD7431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FD743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ของเงินลงทุนในบริษัทย่อยทางอ้อม เงินที่ได้รับจากการจำหน่ายมีมูลค่า 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lang w:val="en-US" w:bidi="th-TH"/>
        </w:rPr>
        <w:t>0</w:t>
      </w:r>
      <w:r w:rsidRPr="00FD7431">
        <w:rPr>
          <w:rFonts w:ascii="Angsana New" w:hAnsi="Angsana New" w:cs="Angsana New"/>
          <w:spacing w:val="-4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lang w:val="en-US" w:bidi="th-TH"/>
        </w:rPr>
        <w:t>03</w:t>
      </w:r>
      <w:r w:rsidRPr="00FD743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ล้านบาท</w:t>
      </w:r>
      <w:r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ซึ่งจ่ายโดยตรงให้แก่บริษัทย่อยเป็นจำนวนเงิน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FD7431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03</w:t>
      </w:r>
      <w:r w:rsidRPr="00FD743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14:paraId="70C4FFF3" w14:textId="77777777" w:rsidR="00915894" w:rsidRPr="00FD7431" w:rsidRDefault="00915894" w:rsidP="00915894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98BE1B1" w14:textId="3B22AC44" w:rsidR="00915894" w:rsidRPr="0062556F" w:rsidRDefault="00915894" w:rsidP="00915894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D7431">
        <w:rPr>
          <w:rFonts w:ascii="Angsana New" w:hAnsi="Angsana New" w:cs="Angsana New"/>
          <w:sz w:val="30"/>
          <w:szCs w:val="30"/>
          <w:cs/>
          <w:lang w:bidi="th-TH"/>
        </w:rPr>
        <w:t>ในเดือน</w:t>
      </w:r>
      <w:r w:rsidR="00FD7431" w:rsidRPr="00FD7431">
        <w:rPr>
          <w:rFonts w:ascii="Angsana New" w:hAnsi="Angsana New" w:cs="Angsana New"/>
          <w:sz w:val="30"/>
          <w:szCs w:val="30"/>
          <w:cs/>
          <w:lang w:bidi="th-TH"/>
        </w:rPr>
        <w:t>พฤษภาคม</w:t>
      </w:r>
      <w:r w:rsidR="00FD7431" w:rsidRPr="00FD743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D7431">
        <w:rPr>
          <w:rFonts w:ascii="Angsana New" w:hAnsi="Angsana New" w:cs="Angsana New"/>
          <w:sz w:val="30"/>
          <w:szCs w:val="30"/>
        </w:rPr>
        <w:t>256</w:t>
      </w:r>
      <w:r w:rsidR="00873742" w:rsidRPr="00FD7431">
        <w:rPr>
          <w:rFonts w:ascii="Angsana New" w:hAnsi="Angsana New" w:cs="Angsana New"/>
          <w:sz w:val="30"/>
          <w:szCs w:val="30"/>
        </w:rPr>
        <w:t>3</w:t>
      </w:r>
      <w:r w:rsidRPr="00FD743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4C6135" w:rsidRPr="00FD7431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6</w:t>
      </w:r>
      <w:r w:rsidR="004C6135" w:rsidRPr="00FD7431">
        <w:rPr>
          <w:rFonts w:ascii="Angsana New" w:hAnsi="Angsana New" w:cs="Angsana New"/>
          <w:sz w:val="30"/>
          <w:szCs w:val="30"/>
        </w:rPr>
        <w:t xml:space="preserve"> Limited</w:t>
      </w:r>
      <w:r w:rsidR="004C6135"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ออกหุ้นสามัญเพิ่มทุนจำนวน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45</w:t>
      </w:r>
      <w:r w:rsidR="00FD7431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75</w:t>
      </w:r>
      <w:r w:rsidRPr="00FD743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FD7431">
        <w:rPr>
          <w:rFonts w:ascii="Angsana New" w:hAnsi="Angsana New" w:cs="Angsana New"/>
          <w:sz w:val="30"/>
          <w:szCs w:val="30"/>
          <w:cs/>
          <w:lang w:val="en-US" w:bidi="th-TH"/>
        </w:rPr>
        <w:t>ล้าน</w:t>
      </w:r>
      <w:r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>หุ้น โดย</w:t>
      </w:r>
      <w:r w:rsidR="00A22264"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>กลุ่ม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บริษัทได้เข้าลงทุนในหุ้นดังกล่าวเป็นจำนวน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FD7431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5</w:t>
      </w:r>
      <w:r w:rsidR="004C6135" w:rsidRPr="00FD7431">
        <w:rPr>
          <w:rFonts w:ascii="Angsana New" w:hAnsi="Angsana New" w:cs="Angsana New"/>
          <w:sz w:val="30"/>
          <w:szCs w:val="30"/>
        </w:rPr>
        <w:t>0</w:t>
      </w:r>
      <w:r w:rsidRPr="00FD7431">
        <w:rPr>
          <w:rFonts w:ascii="Angsana New" w:hAnsi="Angsana New" w:cs="Angsana New"/>
          <w:sz w:val="30"/>
          <w:szCs w:val="30"/>
        </w:rPr>
        <w:t xml:space="preserve"> </w:t>
      </w:r>
      <w:r w:rsidR="00FD7431">
        <w:rPr>
          <w:rFonts w:ascii="Angsana New" w:hAnsi="Angsana New" w:cs="Angsana New"/>
          <w:sz w:val="30"/>
          <w:szCs w:val="30"/>
          <w:cs/>
          <w:lang w:val="en-US" w:bidi="th-TH"/>
        </w:rPr>
        <w:t>ล้าน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FD7431">
        <w:rPr>
          <w:rFonts w:ascii="Angsana New" w:hAnsi="Angsana New" w:cs="Angsana New"/>
          <w:sz w:val="30"/>
          <w:szCs w:val="30"/>
        </w:rPr>
        <w:t xml:space="preserve"> 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มูลค่าที่ตราไว้หุ้นละ </w:t>
      </w:r>
      <w:r w:rsidR="004C6135" w:rsidRPr="00FD7431">
        <w:rPr>
          <w:rFonts w:ascii="Angsana New" w:hAnsi="Angsana New" w:cs="Angsana New"/>
          <w:sz w:val="30"/>
          <w:szCs w:val="30"/>
        </w:rPr>
        <w:t>1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เป็นจำนวน</w:t>
      </w:r>
      <w:r w:rsidR="00FD7431">
        <w:rPr>
          <w:rFonts w:ascii="Angsana New" w:hAnsi="Angsana New" w:cs="Angsana New"/>
          <w:sz w:val="30"/>
          <w:szCs w:val="30"/>
          <w:cs/>
          <w:lang w:bidi="th-TH"/>
        </w:rPr>
        <w:t>เงิน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22264" w:rsidRPr="00FD7431">
        <w:rPr>
          <w:rFonts w:ascii="Angsana New" w:hAnsi="Angsana New" w:cs="Angsana New"/>
          <w:sz w:val="30"/>
          <w:szCs w:val="30"/>
        </w:rPr>
        <w:t>25.50</w:t>
      </w:r>
      <w:r w:rsidRPr="00FD7431">
        <w:rPr>
          <w:rFonts w:ascii="Angsana New" w:hAnsi="Angsana New" w:cs="Angsana New"/>
          <w:sz w:val="30"/>
          <w:szCs w:val="30"/>
        </w:rPr>
        <w:t xml:space="preserve"> 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ทำให้ส่วนได้เสียในงบการเงินรวมเป็นร้อยละ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58</w:t>
      </w:r>
      <w:r w:rsidR="00A22264" w:rsidRPr="00FD7431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54</w:t>
      </w:r>
    </w:p>
    <w:p w14:paraId="55B769D0" w14:textId="3F9CF1F0" w:rsidR="00BB0DBA" w:rsidRDefault="00BB0DBA" w:rsidP="006F792B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447F2A0D" w14:textId="77777777" w:rsidR="004E7A33" w:rsidRPr="0062556F" w:rsidRDefault="004E7A33" w:rsidP="004E7A3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สรุปผลกระทบจากการจำหน่ายเงินลงทุนให้แก่ส่วนได้เสียใน </w:t>
      </w:r>
      <w:r w:rsidRPr="0062556F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Pr="006E763D">
        <w:rPr>
          <w:rFonts w:ascii="Angsana New" w:hAnsi="Angsana New" w:cs="Angsana New"/>
          <w:sz w:val="30"/>
          <w:szCs w:val="30"/>
          <w:lang w:val="en-US"/>
        </w:rPr>
        <w:t>6</w:t>
      </w:r>
      <w:r w:rsidRPr="0062556F">
        <w:rPr>
          <w:rFonts w:ascii="Angsana New" w:hAnsi="Angsana New" w:cs="Angsana New"/>
          <w:sz w:val="30"/>
          <w:szCs w:val="30"/>
        </w:rPr>
        <w:t xml:space="preserve"> Limited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5D7D184D" w14:textId="77777777" w:rsidR="004E7A33" w:rsidRPr="0062556F" w:rsidRDefault="004E7A33" w:rsidP="004E7A33">
      <w:pPr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6912"/>
        <w:gridCol w:w="1710"/>
      </w:tblGrid>
      <w:tr w:rsidR="004E7A33" w:rsidRPr="0062556F" w14:paraId="4A6FBEC6" w14:textId="77777777" w:rsidTr="004E7A33">
        <w:tc>
          <w:tcPr>
            <w:tcW w:w="6912" w:type="dxa"/>
            <w:shd w:val="clear" w:color="auto" w:fill="auto"/>
          </w:tcPr>
          <w:p w14:paraId="231A2B2D" w14:textId="77777777" w:rsidR="004E7A33" w:rsidRPr="0062556F" w:rsidRDefault="004E7A33" w:rsidP="000156D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DF711B9" w14:textId="77777777" w:rsidR="004E7A33" w:rsidRPr="0062556F" w:rsidRDefault="004E7A33" w:rsidP="000156D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7A33" w:rsidRPr="0062556F" w14:paraId="3A380863" w14:textId="77777777" w:rsidTr="004E7A33">
        <w:trPr>
          <w:trHeight w:val="353"/>
        </w:trPr>
        <w:tc>
          <w:tcPr>
            <w:tcW w:w="6912" w:type="dxa"/>
            <w:shd w:val="clear" w:color="auto" w:fill="auto"/>
          </w:tcPr>
          <w:p w14:paraId="3BF6803B" w14:textId="77777777" w:rsidR="004E7A33" w:rsidRPr="0062556F" w:rsidRDefault="004E7A33" w:rsidP="004E7A33">
            <w:pPr>
              <w:ind w:left="77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</w:t>
            </w:r>
          </w:p>
        </w:tc>
        <w:tc>
          <w:tcPr>
            <w:tcW w:w="1710" w:type="dxa"/>
            <w:shd w:val="clear" w:color="auto" w:fill="auto"/>
          </w:tcPr>
          <w:p w14:paraId="7AA22A27" w14:textId="77777777" w:rsidR="004E7A33" w:rsidRPr="0062556F" w:rsidRDefault="004E7A33" w:rsidP="000156DF">
            <w:pPr>
              <w:tabs>
                <w:tab w:val="left" w:pos="1782"/>
              </w:tabs>
              <w:ind w:right="4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</w:tr>
      <w:tr w:rsidR="004E7A33" w:rsidRPr="0062556F" w14:paraId="54E830AE" w14:textId="77777777" w:rsidTr="004E7A33">
        <w:tc>
          <w:tcPr>
            <w:tcW w:w="6912" w:type="dxa"/>
            <w:shd w:val="clear" w:color="auto" w:fill="auto"/>
          </w:tcPr>
          <w:p w14:paraId="12A69F4D" w14:textId="77777777" w:rsidR="004E7A33" w:rsidRPr="0062556F" w:rsidRDefault="004E7A33" w:rsidP="004E7A33">
            <w:pPr>
              <w:ind w:left="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A33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D39FE94" w14:textId="77777777" w:rsidR="004E7A33" w:rsidRPr="0062556F" w:rsidRDefault="004E7A33" w:rsidP="000156DF">
            <w:pPr>
              <w:ind w:right="3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E7A33" w:rsidRPr="0062556F" w14:paraId="3D07E95C" w14:textId="77777777" w:rsidTr="004E7A33">
        <w:trPr>
          <w:trHeight w:val="452"/>
        </w:trPr>
        <w:tc>
          <w:tcPr>
            <w:tcW w:w="6912" w:type="dxa"/>
            <w:shd w:val="clear" w:color="auto" w:fill="auto"/>
          </w:tcPr>
          <w:p w14:paraId="6AA076E6" w14:textId="77777777" w:rsidR="004E7A33" w:rsidRPr="004E7A33" w:rsidRDefault="004E7A33" w:rsidP="004E7A33">
            <w:pPr>
              <w:ind w:lef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7A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E40C7" w14:textId="77777777" w:rsidR="004E7A33" w:rsidRPr="0062556F" w:rsidRDefault="004E7A33" w:rsidP="0001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12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904ACE" w14:textId="28E59E6C" w:rsidR="004E7A33" w:rsidRDefault="004E7A33" w:rsidP="004E7A3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BFB547A" w14:textId="77777777" w:rsidR="004E7A33" w:rsidRDefault="004E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lang w:val="en-GB" w:bidi="ar-SA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02FA5A6F" w14:textId="32006709" w:rsidR="00954C0F" w:rsidRDefault="00480C54" w:rsidP="006F792B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lastRenderedPageBreak/>
        <w:t>Boutique Overseas Holdings 2</w:t>
      </w:r>
      <w:r w:rsidR="00954C0F" w:rsidRPr="00480C54">
        <w:rPr>
          <w:rFonts w:ascii="Angsana New" w:hAnsi="Angsana New" w:cs="Angsana New"/>
          <w:i/>
          <w:iCs/>
          <w:sz w:val="30"/>
          <w:szCs w:val="30"/>
        </w:rPr>
        <w:t xml:space="preserve"> Limited</w:t>
      </w:r>
    </w:p>
    <w:p w14:paraId="4B58233A" w14:textId="65793C07" w:rsidR="00480C54" w:rsidRDefault="00480C54" w:rsidP="006F792B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8ECAF38" w14:textId="724A6100" w:rsidR="00480C54" w:rsidRPr="004E7A33" w:rsidRDefault="00480C54" w:rsidP="004E7A3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ในเดือนกันยายน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/>
          <w:sz w:val="30"/>
          <w:szCs w:val="30"/>
          <w:lang w:bidi="th-TH"/>
        </w:rPr>
        <w:t xml:space="preserve">2563 Boutique Overseas Holdings 2 Limited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ออกหุ้นสามัญเพิ่มเติมจำนวน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/>
          <w:sz w:val="30"/>
          <w:szCs w:val="30"/>
          <w:lang w:bidi="th-TH"/>
        </w:rPr>
        <w:t>41.95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ล้านหุ้นโดยกลุ่มบริษัทได้เข้าลงทุนในหุ้นดังกล่าวเป็นจำนวน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/>
          <w:sz w:val="30"/>
          <w:szCs w:val="30"/>
          <w:lang w:bidi="th-TH"/>
        </w:rPr>
        <w:t>10.20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ล้านหุ้น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มูลค่าที่ตราไว้หุ้นละ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/>
          <w:sz w:val="30"/>
          <w:szCs w:val="30"/>
          <w:lang w:bidi="th-TH"/>
        </w:rPr>
        <w:t>1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เป็นจำนวนเงิน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/>
          <w:sz w:val="30"/>
          <w:szCs w:val="30"/>
          <w:lang w:bidi="th-TH"/>
        </w:rPr>
        <w:t>10.20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E7A33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4E7A3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E7A33">
        <w:rPr>
          <w:rFonts w:ascii="Angsana New" w:hAnsi="Angsana New" w:cs="Angsana New" w:hint="cs"/>
          <w:sz w:val="30"/>
          <w:szCs w:val="30"/>
          <w:cs/>
          <w:lang w:bidi="th-TH"/>
        </w:rPr>
        <w:t>ทำให้ส่วนได้เสียในงบการเงินรวม</w:t>
      </w:r>
      <w:r w:rsidR="004704A2" w:rsidRPr="004E7A3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ลดลงจากร้อยละ </w:t>
      </w:r>
      <w:r w:rsidR="004704A2" w:rsidRPr="004E7A33">
        <w:rPr>
          <w:rFonts w:ascii="Angsana New" w:hAnsi="Angsana New" w:cs="Angsana New"/>
          <w:sz w:val="30"/>
          <w:szCs w:val="30"/>
          <w:lang w:bidi="th-TH"/>
        </w:rPr>
        <w:t xml:space="preserve">66.30 </w:t>
      </w:r>
      <w:r w:rsidRPr="004E7A33">
        <w:rPr>
          <w:rFonts w:ascii="Angsana New" w:hAnsi="Angsana New" w:cs="Angsana New" w:hint="cs"/>
          <w:sz w:val="30"/>
          <w:szCs w:val="30"/>
          <w:cs/>
          <w:lang w:bidi="th-TH"/>
        </w:rPr>
        <w:t>เป็นร้อยละ</w:t>
      </w:r>
      <w:r w:rsidRPr="004E7A3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95A82" w:rsidRPr="004E7A33">
        <w:rPr>
          <w:rFonts w:ascii="Angsana New" w:hAnsi="Angsana New" w:cs="Angsana New"/>
          <w:sz w:val="30"/>
          <w:szCs w:val="30"/>
          <w:lang w:bidi="th-TH"/>
        </w:rPr>
        <w:t>49</w:t>
      </w:r>
      <w:r w:rsidRPr="004E7A33">
        <w:rPr>
          <w:rFonts w:ascii="Angsana New" w:hAnsi="Angsana New" w:cs="Angsana New"/>
          <w:sz w:val="30"/>
          <w:szCs w:val="30"/>
          <w:lang w:bidi="th-TH"/>
        </w:rPr>
        <w:t>.</w:t>
      </w:r>
      <w:r w:rsidR="00F95A82" w:rsidRPr="004E7A33">
        <w:rPr>
          <w:rFonts w:ascii="Angsana New" w:hAnsi="Angsana New" w:cs="Angsana New"/>
          <w:sz w:val="30"/>
          <w:szCs w:val="30"/>
          <w:lang w:bidi="th-TH"/>
        </w:rPr>
        <w:t>96</w:t>
      </w:r>
    </w:p>
    <w:p w14:paraId="19756880" w14:textId="5AF50E4C" w:rsidR="00480C54" w:rsidRPr="004E7A33" w:rsidRDefault="00480C54" w:rsidP="00480C54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9D2DDE2" w14:textId="31C7F29C" w:rsidR="004704A2" w:rsidRPr="0062556F" w:rsidRDefault="004704A2" w:rsidP="004704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สรุปผลกระทบจากการจำหน่ายเงินลงทุนให้แก่ส่วนได้เสียใน </w:t>
      </w:r>
      <w:r w:rsidRPr="0062556F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="004E7A33">
        <w:rPr>
          <w:rFonts w:ascii="Angsana New" w:hAnsi="Angsana New" w:cs="Angsana New"/>
          <w:sz w:val="30"/>
          <w:szCs w:val="30"/>
          <w:lang w:val="en-US"/>
        </w:rPr>
        <w:t>2</w:t>
      </w:r>
      <w:r w:rsidRPr="0062556F">
        <w:rPr>
          <w:rFonts w:ascii="Angsana New" w:hAnsi="Angsana New" w:cs="Angsana New"/>
          <w:sz w:val="30"/>
          <w:szCs w:val="30"/>
        </w:rPr>
        <w:t xml:space="preserve"> Limited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5997134C" w14:textId="77777777" w:rsidR="004704A2" w:rsidRPr="0062556F" w:rsidRDefault="004704A2" w:rsidP="004704A2">
      <w:pPr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4704A2" w:rsidRPr="0062556F" w14:paraId="498849FC" w14:textId="77777777" w:rsidTr="000156DF">
        <w:tc>
          <w:tcPr>
            <w:tcW w:w="6822" w:type="dxa"/>
            <w:shd w:val="clear" w:color="auto" w:fill="auto"/>
          </w:tcPr>
          <w:p w14:paraId="13CC2F8A" w14:textId="77777777" w:rsidR="004704A2" w:rsidRPr="0062556F" w:rsidRDefault="004704A2" w:rsidP="000156D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B488E50" w14:textId="77777777" w:rsidR="004704A2" w:rsidRPr="0062556F" w:rsidRDefault="004704A2" w:rsidP="000156D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04A2" w:rsidRPr="0062556F" w14:paraId="7066D59F" w14:textId="77777777" w:rsidTr="000156DF">
        <w:tc>
          <w:tcPr>
            <w:tcW w:w="6822" w:type="dxa"/>
            <w:shd w:val="clear" w:color="auto" w:fill="auto"/>
          </w:tcPr>
          <w:p w14:paraId="0C8B27DC" w14:textId="77777777" w:rsidR="004704A2" w:rsidRPr="0062556F" w:rsidRDefault="004704A2" w:rsidP="000156D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</w:t>
            </w:r>
          </w:p>
        </w:tc>
        <w:tc>
          <w:tcPr>
            <w:tcW w:w="1710" w:type="dxa"/>
            <w:shd w:val="clear" w:color="auto" w:fill="auto"/>
          </w:tcPr>
          <w:p w14:paraId="5184D832" w14:textId="3850508F" w:rsidR="004704A2" w:rsidRPr="0062556F" w:rsidRDefault="004E7A33" w:rsidP="004E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265"/>
              </w:tabs>
              <w:ind w:right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32.71</w:t>
            </w:r>
          </w:p>
        </w:tc>
      </w:tr>
      <w:tr w:rsidR="004704A2" w:rsidRPr="0062556F" w14:paraId="4EE172B2" w14:textId="77777777" w:rsidTr="000156DF">
        <w:tc>
          <w:tcPr>
            <w:tcW w:w="6822" w:type="dxa"/>
            <w:shd w:val="clear" w:color="auto" w:fill="auto"/>
          </w:tcPr>
          <w:p w14:paraId="341E1E56" w14:textId="77777777" w:rsidR="004704A2" w:rsidRPr="0062556F" w:rsidRDefault="004704A2" w:rsidP="000156DF">
            <w:pPr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27EA08A" w14:textId="742ADBAF" w:rsidR="004704A2" w:rsidRPr="0062556F" w:rsidRDefault="004704A2" w:rsidP="004E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265"/>
              </w:tabs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7A33">
              <w:rPr>
                <w:rFonts w:ascii="Angsana New" w:hAnsi="Angsana New" w:cs="Angsana New"/>
                <w:sz w:val="30"/>
                <w:szCs w:val="30"/>
              </w:rPr>
              <w:t>35.49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704A2" w:rsidRPr="0062556F" w14:paraId="248AC398" w14:textId="77777777" w:rsidTr="000156DF">
        <w:trPr>
          <w:trHeight w:val="452"/>
        </w:trPr>
        <w:tc>
          <w:tcPr>
            <w:tcW w:w="6822" w:type="dxa"/>
            <w:shd w:val="clear" w:color="auto" w:fill="auto"/>
          </w:tcPr>
          <w:p w14:paraId="39FA0915" w14:textId="15257D3E" w:rsidR="004704A2" w:rsidRPr="0062556F" w:rsidRDefault="004704A2" w:rsidP="000156DF">
            <w:pPr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</w:t>
            </w:r>
            <w:r w:rsidR="004E7A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ต่ำ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B431E" w14:textId="6FAEAA4D" w:rsidR="004704A2" w:rsidRPr="0062556F" w:rsidRDefault="004E7A33" w:rsidP="004E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right="14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(2.78)</w:t>
            </w:r>
          </w:p>
        </w:tc>
      </w:tr>
    </w:tbl>
    <w:p w14:paraId="377099A0" w14:textId="77777777" w:rsidR="00480C54" w:rsidRDefault="00480C54" w:rsidP="00480C54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FF527B0" w14:textId="00C39824" w:rsidR="00480C54" w:rsidRDefault="00480C54" w:rsidP="00480C54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80C54">
        <w:rPr>
          <w:rFonts w:ascii="Angsana New" w:hAnsi="Angsana New" w:cs="Angsana New"/>
          <w:i/>
          <w:iCs/>
          <w:sz w:val="30"/>
          <w:szCs w:val="30"/>
        </w:rPr>
        <w:t>Boutique Overseas Holdings 4 Limited</w:t>
      </w:r>
    </w:p>
    <w:p w14:paraId="0B006F7F" w14:textId="77777777" w:rsidR="00480C54" w:rsidRDefault="00480C54" w:rsidP="00480C54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34BC91A" w14:textId="2E6188E0" w:rsidR="00480C54" w:rsidRDefault="00480C54" w:rsidP="00D75598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ในเดือนกันยายน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480C54">
        <w:rPr>
          <w:rFonts w:ascii="Angsana New" w:hAnsi="Angsana New"/>
          <w:sz w:val="30"/>
          <w:szCs w:val="30"/>
          <w:lang w:bidi="th-TH"/>
        </w:rPr>
        <w:t xml:space="preserve"> Boutique Overseas Holdings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480C54">
        <w:rPr>
          <w:rFonts w:ascii="Angsana New" w:hAnsi="Angsana New"/>
          <w:sz w:val="30"/>
          <w:szCs w:val="30"/>
          <w:lang w:bidi="th-TH"/>
        </w:rPr>
        <w:t xml:space="preserve"> Limited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ออกหุ้นสามัญเพิ่มเติมจำนวน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05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ล้านหุ้น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75598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เป็นจำนวนเงิน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05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="00D7559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75598">
        <w:rPr>
          <w:rFonts w:ascii="Angsana New" w:hAnsi="Angsana New" w:cs="Angsana New" w:hint="cs"/>
          <w:sz w:val="30"/>
          <w:szCs w:val="30"/>
          <w:cs/>
          <w:lang w:bidi="th-TH"/>
        </w:rPr>
        <w:t>ให้แก่ส่วนได้เสียที่ไม่มีอำนาจควบคุม</w:t>
      </w:r>
      <w:r w:rsidRPr="00480C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ทำให้ส่วนได้เสียของกลุ่มบริษัทในงบการเงิน</w:t>
      </w:r>
      <w:r w:rsidRPr="00D75598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="00D7559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ลดลงจากร้อยละ </w:t>
      </w:r>
      <w:r w:rsidR="00D75598" w:rsidRPr="00D75598">
        <w:rPr>
          <w:rFonts w:ascii="Angsana New" w:hAnsi="Angsana New" w:cs="Angsana New"/>
          <w:sz w:val="30"/>
          <w:szCs w:val="30"/>
          <w:lang w:bidi="th-TH"/>
        </w:rPr>
        <w:t xml:space="preserve">66.30 </w:t>
      </w:r>
      <w:r w:rsidRPr="00480C54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D75598">
        <w:rPr>
          <w:rFonts w:ascii="Angsana New" w:hAnsi="Angsana New" w:cs="Angsana New" w:hint="cs"/>
          <w:sz w:val="30"/>
          <w:szCs w:val="30"/>
          <w:cs/>
          <w:lang w:bidi="th-TH"/>
        </w:rPr>
        <w:t>ร้อยละ</w:t>
      </w:r>
      <w:r w:rsidRPr="00D7559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95A82" w:rsidRPr="00D75598">
        <w:rPr>
          <w:rFonts w:ascii="Angsana New" w:hAnsi="Angsana New" w:cs="Angsana New"/>
          <w:sz w:val="30"/>
          <w:szCs w:val="30"/>
          <w:lang w:bidi="th-TH"/>
        </w:rPr>
        <w:t>49.72</w:t>
      </w:r>
    </w:p>
    <w:p w14:paraId="19D88E76" w14:textId="77777777" w:rsidR="00D75598" w:rsidRPr="004E7A33" w:rsidRDefault="00D75598" w:rsidP="00D75598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3DE0FF3" w14:textId="0C825B0F" w:rsidR="00D75598" w:rsidRPr="0062556F" w:rsidRDefault="00D75598" w:rsidP="00D75598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สรุปผลกระทบจากการจำหน่ายเงินลงทุนให้แก่ส่วนได้เสียใน </w:t>
      </w:r>
      <w:r w:rsidRPr="0062556F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="00C0662A">
        <w:rPr>
          <w:rFonts w:ascii="Angsana New" w:hAnsi="Angsana New" w:cs="Angsana New"/>
          <w:sz w:val="30"/>
          <w:szCs w:val="30"/>
        </w:rPr>
        <w:t>4</w:t>
      </w:r>
      <w:r w:rsidRPr="0062556F">
        <w:rPr>
          <w:rFonts w:ascii="Angsana New" w:hAnsi="Angsana New" w:cs="Angsana New"/>
          <w:sz w:val="30"/>
          <w:szCs w:val="30"/>
        </w:rPr>
        <w:t xml:space="preserve"> Limited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191690E8" w14:textId="77777777" w:rsidR="00D75598" w:rsidRPr="0062556F" w:rsidRDefault="00D75598" w:rsidP="00D75598">
      <w:pPr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D75598" w:rsidRPr="0062556F" w14:paraId="566077C6" w14:textId="77777777" w:rsidTr="000156DF">
        <w:tc>
          <w:tcPr>
            <w:tcW w:w="6822" w:type="dxa"/>
            <w:shd w:val="clear" w:color="auto" w:fill="auto"/>
          </w:tcPr>
          <w:p w14:paraId="11C1CD88" w14:textId="77777777" w:rsidR="00D75598" w:rsidRPr="0062556F" w:rsidRDefault="00D75598" w:rsidP="000156D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2F68531" w14:textId="77777777" w:rsidR="00D75598" w:rsidRPr="0062556F" w:rsidRDefault="00D75598" w:rsidP="000156D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5598" w:rsidRPr="0062556F" w14:paraId="6B127B66" w14:textId="77777777" w:rsidTr="000156DF">
        <w:tc>
          <w:tcPr>
            <w:tcW w:w="6822" w:type="dxa"/>
            <w:shd w:val="clear" w:color="auto" w:fill="auto"/>
          </w:tcPr>
          <w:p w14:paraId="4DDFD200" w14:textId="77777777" w:rsidR="00D75598" w:rsidRPr="0062556F" w:rsidRDefault="00D75598" w:rsidP="000156D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</w:t>
            </w:r>
          </w:p>
        </w:tc>
        <w:tc>
          <w:tcPr>
            <w:tcW w:w="1710" w:type="dxa"/>
            <w:shd w:val="clear" w:color="auto" w:fill="auto"/>
          </w:tcPr>
          <w:p w14:paraId="1E88397F" w14:textId="4E84765C" w:rsidR="00D75598" w:rsidRPr="0062556F" w:rsidRDefault="00D75598" w:rsidP="0001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265"/>
              </w:tabs>
              <w:ind w:right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23.01</w:t>
            </w:r>
          </w:p>
        </w:tc>
      </w:tr>
      <w:tr w:rsidR="00D75598" w:rsidRPr="0062556F" w14:paraId="5DDDF39B" w14:textId="77777777" w:rsidTr="000156DF">
        <w:tc>
          <w:tcPr>
            <w:tcW w:w="6822" w:type="dxa"/>
            <w:shd w:val="clear" w:color="auto" w:fill="auto"/>
          </w:tcPr>
          <w:p w14:paraId="3F14F616" w14:textId="77777777" w:rsidR="00D75598" w:rsidRPr="0062556F" w:rsidRDefault="00D75598" w:rsidP="000156DF">
            <w:pPr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231718D" w14:textId="107294A7" w:rsidR="00D75598" w:rsidRPr="0062556F" w:rsidRDefault="00D75598" w:rsidP="0001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265"/>
              </w:tabs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26.28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5598" w:rsidRPr="0062556F" w14:paraId="029E5C90" w14:textId="77777777" w:rsidTr="000156DF">
        <w:trPr>
          <w:trHeight w:val="452"/>
        </w:trPr>
        <w:tc>
          <w:tcPr>
            <w:tcW w:w="6822" w:type="dxa"/>
            <w:shd w:val="clear" w:color="auto" w:fill="auto"/>
          </w:tcPr>
          <w:p w14:paraId="26D762CB" w14:textId="77777777" w:rsidR="00D75598" w:rsidRPr="0062556F" w:rsidRDefault="00D75598" w:rsidP="000156DF">
            <w:pPr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ต่ำ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5C549" w14:textId="4661FED2" w:rsidR="00D75598" w:rsidRPr="0062556F" w:rsidRDefault="00D75598" w:rsidP="0001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right="14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(3.27)</w:t>
            </w:r>
          </w:p>
        </w:tc>
      </w:tr>
    </w:tbl>
    <w:p w14:paraId="6ECCCDD1" w14:textId="77777777" w:rsidR="00D75598" w:rsidRPr="00D75598" w:rsidRDefault="00D75598" w:rsidP="00D75598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C3DFEA4" w14:textId="77777777" w:rsidR="00D75598" w:rsidRDefault="00D75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8632AB3" w14:textId="27A7D25D" w:rsidR="000F2EA2" w:rsidRPr="0062556F" w:rsidRDefault="000F2EA2" w:rsidP="000F2E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 xml:space="preserve">ปี </w:t>
      </w:r>
      <w:r w:rsidR="006E763D" w:rsidRPr="006E763D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2562</w:t>
      </w:r>
    </w:p>
    <w:p w14:paraId="0F6A0293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76FEAE8B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บริษัท บูทิค แบงค็อก สุขุมวิท </w:t>
      </w:r>
      <w:r w:rsidRPr="0062556F">
        <w:rPr>
          <w:rFonts w:ascii="Angsana New" w:hAnsi="Angsana New" w:cs="Angsana New"/>
          <w:i/>
          <w:iCs/>
          <w:sz w:val="30"/>
          <w:szCs w:val="30"/>
        </w:rPr>
        <w:t>36</w:t>
      </w: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โฮลดิ้งส์ จำกัด</w:t>
      </w:r>
    </w:p>
    <w:p w14:paraId="237B0FB8" w14:textId="77777777" w:rsidR="000F2EA2" w:rsidRPr="0062556F" w:rsidRDefault="000F2EA2" w:rsidP="000F2E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Cs w:val="22"/>
          <w:lang w:val="en-US" w:bidi="th-TH"/>
        </w:rPr>
      </w:pPr>
    </w:p>
    <w:p w14:paraId="4316DE2F" w14:textId="5AE98B31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ในเดือนเมษายน </w:t>
      </w:r>
      <w:r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บูทิค แบงค็อก สุขุมวิท </w:t>
      </w:r>
      <w:r w:rsidRPr="0062556F">
        <w:rPr>
          <w:rFonts w:ascii="Angsana New" w:hAnsi="Angsana New" w:cs="Angsana New"/>
          <w:sz w:val="30"/>
          <w:szCs w:val="30"/>
        </w:rPr>
        <w:t xml:space="preserve">36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โฮลดิ้งส์ จำกัด</w:t>
      </w:r>
      <w:r w:rsidRPr="0062556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ออกหุ้นสามัญเพิ่มทุนจำนวน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26,975,000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 โดยบริษัทได้เข้าลงทุนในหุ้นดังกล่าวเป็นจำนวน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19,691,748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มูลค่าที่ตราไว้และชำระแล้วมูลค่าหุ้นละ</w:t>
      </w:r>
      <w:r w:rsidRPr="0062556F">
        <w:rPr>
          <w:rFonts w:ascii="Angsana New" w:hAnsi="Angsana New" w:cs="Angsana New"/>
          <w:sz w:val="30"/>
          <w:szCs w:val="30"/>
        </w:rPr>
        <w:br/>
        <w:t xml:space="preserve">5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98.46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ทำให้ส่วนได้เสียในงบการเงินรวมยังคงเป็นร้อยละ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73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ดังเดิม</w:t>
      </w:r>
    </w:p>
    <w:p w14:paraId="5F5690D5" w14:textId="56CDFE00" w:rsidR="000F2EA2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6FF1A77" w14:textId="5F0F6D1A" w:rsidR="000F2EA2" w:rsidRPr="0062556F" w:rsidRDefault="000F2EA2" w:rsidP="000F2E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สรุปผลกระทบจากการเพิ่มทุนของบริษัท บูทิค แบงค็อก สุขุมวิท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36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โฮลดิ้งส์ จำกัดในงบการเงินรวมได้ดังนี้</w:t>
      </w:r>
    </w:p>
    <w:p w14:paraId="53A70DF6" w14:textId="2F1F92ED" w:rsidR="000F2EA2" w:rsidRPr="0062556F" w:rsidRDefault="000F2EA2" w:rsidP="000F2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532" w:type="dxa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0F2EA2" w:rsidRPr="0062556F" w14:paraId="5B190D3F" w14:textId="77777777" w:rsidTr="00972469">
        <w:tc>
          <w:tcPr>
            <w:tcW w:w="6822" w:type="dxa"/>
            <w:shd w:val="clear" w:color="auto" w:fill="auto"/>
          </w:tcPr>
          <w:p w14:paraId="4ACF8230" w14:textId="77777777" w:rsidR="000F2EA2" w:rsidRPr="0062556F" w:rsidRDefault="000F2EA2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5C253E4" w14:textId="77777777" w:rsidR="000F2EA2" w:rsidRPr="0062556F" w:rsidRDefault="000F2EA2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2EA2" w:rsidRPr="0062556F" w14:paraId="0EB27BB2" w14:textId="77777777" w:rsidTr="00972469">
        <w:tc>
          <w:tcPr>
            <w:tcW w:w="6822" w:type="dxa"/>
            <w:shd w:val="clear" w:color="auto" w:fill="auto"/>
          </w:tcPr>
          <w:p w14:paraId="6B1E054C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79BE2586" w14:textId="21C77A47" w:rsidR="000F2EA2" w:rsidRPr="00877CCF" w:rsidRDefault="006E763D" w:rsidP="00877CCF">
            <w:pPr>
              <w:tabs>
                <w:tab w:val="left" w:pos="1782"/>
              </w:tabs>
              <w:ind w:right="4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0F2EA2" w:rsidRPr="00877CC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0F2EA2" w:rsidRPr="0062556F" w14:paraId="3744377B" w14:textId="77777777" w:rsidTr="00972469">
        <w:tc>
          <w:tcPr>
            <w:tcW w:w="6822" w:type="dxa"/>
            <w:shd w:val="clear" w:color="auto" w:fill="auto"/>
          </w:tcPr>
          <w:p w14:paraId="7040126F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510240F" w14:textId="3AFB846D" w:rsidR="000F2EA2" w:rsidRPr="00877CCF" w:rsidRDefault="000F2EA2" w:rsidP="00877CCF">
            <w:pPr>
              <w:tabs>
                <w:tab w:val="left" w:pos="1782"/>
              </w:tabs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C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877CC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877C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F2EA2" w:rsidRPr="0062556F" w14:paraId="3A6C899F" w14:textId="77777777" w:rsidTr="00972469">
        <w:tc>
          <w:tcPr>
            <w:tcW w:w="6822" w:type="dxa"/>
            <w:shd w:val="clear" w:color="auto" w:fill="auto"/>
          </w:tcPr>
          <w:p w14:paraId="4F112FF7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9FF1B" w14:textId="77777777" w:rsidR="000F2EA2" w:rsidRPr="00877CCF" w:rsidRDefault="000F2EA2" w:rsidP="00877CCF">
            <w:pPr>
              <w:tabs>
                <w:tab w:val="clear" w:pos="907"/>
                <w:tab w:val="left" w:pos="790"/>
                <w:tab w:val="left" w:pos="1782"/>
              </w:tabs>
              <w:ind w:right="6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C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0E8784B" w14:textId="77777777" w:rsidR="000F2EA2" w:rsidRPr="0062556F" w:rsidRDefault="000F2EA2" w:rsidP="000F2EA2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595B8D93" w14:textId="77777777" w:rsidR="00E53A19" w:rsidRPr="0062556F" w:rsidRDefault="00E53A19" w:rsidP="00E53A19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บริษัท บูทิค แบงค็อก สุขุมวิท</w:t>
      </w:r>
      <w:r w:rsidRPr="0062556F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16-2 </w:t>
      </w: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โฮลดิ้งส์ วัน จำกัด</w:t>
      </w:r>
    </w:p>
    <w:p w14:paraId="28532808" w14:textId="77777777" w:rsidR="00E53A19" w:rsidRPr="0062556F" w:rsidRDefault="00E53A19" w:rsidP="00E53A19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Cs w:val="22"/>
        </w:rPr>
      </w:pPr>
    </w:p>
    <w:p w14:paraId="19337667" w14:textId="77777777" w:rsidR="00E53A19" w:rsidRPr="0062556F" w:rsidRDefault="00E53A19" w:rsidP="00E53A19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ในเดือนมิถุนายน </w:t>
      </w:r>
      <w:r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บูทิค แบงค็อก สุขุมวิท </w:t>
      </w:r>
      <w:r w:rsidRPr="0062556F">
        <w:rPr>
          <w:rFonts w:ascii="Angsana New" w:hAnsi="Angsana New" w:cs="Angsana New"/>
          <w:sz w:val="30"/>
          <w:szCs w:val="30"/>
        </w:rPr>
        <w:t xml:space="preserve">16-2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โฮลดิ้งส์ วัน จำกัด</w:t>
      </w:r>
      <w:r w:rsidRPr="0062556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ออกหุ้นสามัญเพิ่มทุนจำนวน </w:t>
      </w:r>
      <w:r w:rsidRPr="006E763D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Pr="006E763D">
        <w:rPr>
          <w:rFonts w:ascii="Angsana New" w:hAnsi="Angsana New" w:cs="Angsana New"/>
          <w:sz w:val="30"/>
          <w:szCs w:val="30"/>
          <w:lang w:val="en-US" w:bidi="th-TH"/>
        </w:rPr>
        <w:t>800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Pr="006E763D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หุ้น โดย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บริษัทได้เข้าลงทุนในหุ้นดังกล่าวเป็นจำนวน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4,488,000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มูลค่าที่ตราไว้หุ้นละ </w:t>
      </w:r>
      <w:r w:rsidRPr="0062556F">
        <w:rPr>
          <w:rFonts w:ascii="Angsana New" w:hAnsi="Angsana New" w:cs="Angsana New"/>
          <w:sz w:val="30"/>
          <w:szCs w:val="30"/>
        </w:rPr>
        <w:t>5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โดยชำระแล้วมูลค่าหุ้นละ </w:t>
      </w:r>
      <w:r w:rsidRPr="0062556F">
        <w:rPr>
          <w:rFonts w:ascii="Angsana New" w:hAnsi="Angsana New" w:cs="Angsana New"/>
          <w:sz w:val="30"/>
          <w:szCs w:val="30"/>
        </w:rPr>
        <w:t>1.8</w:t>
      </w:r>
      <w:r>
        <w:rPr>
          <w:rFonts w:ascii="Angsana New" w:hAnsi="Angsana New" w:cs="Angsana New"/>
          <w:sz w:val="30"/>
          <w:szCs w:val="30"/>
        </w:rPr>
        <w:t>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บาทเป็นจำนวน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8.08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ทำให้ส่วนได้เสียในงบการเงินรวมยังคงเป็นร้อยละ </w:t>
      </w:r>
      <w:r w:rsidRPr="006E763D">
        <w:rPr>
          <w:rFonts w:ascii="Angsana New" w:hAnsi="Angsana New" w:cs="Angsana New"/>
          <w:sz w:val="30"/>
          <w:szCs w:val="30"/>
          <w:lang w:val="en-US" w:bidi="th-TH"/>
        </w:rPr>
        <w:t>51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ดังเดิม</w:t>
      </w:r>
    </w:p>
    <w:p w14:paraId="6652096F" w14:textId="77777777" w:rsidR="00E53A19" w:rsidRPr="0062556F" w:rsidRDefault="00E53A19" w:rsidP="00E53A19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440D41E" w14:textId="77777777" w:rsidR="00E53A19" w:rsidRPr="0062556F" w:rsidRDefault="00E53A19" w:rsidP="00E53A19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สรุปผลกระทบจากการเพิ่มทุนของบริษัท</w:t>
      </w:r>
      <w:r w:rsidRPr="0062556F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บูทิค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แบงค็อก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สุขุมวิท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</w:rPr>
        <w:t>16-2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โฮลดิ้งส์ วัน จำกัด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76167935" w14:textId="77777777" w:rsidR="00E53A19" w:rsidRPr="0062556F" w:rsidRDefault="00E53A19" w:rsidP="00E5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532" w:type="dxa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E53A19" w:rsidRPr="0062556F" w14:paraId="3C680A1B" w14:textId="77777777" w:rsidTr="005B0EA3">
        <w:tc>
          <w:tcPr>
            <w:tcW w:w="6822" w:type="dxa"/>
            <w:shd w:val="clear" w:color="auto" w:fill="auto"/>
          </w:tcPr>
          <w:p w14:paraId="5734DF43" w14:textId="77777777" w:rsidR="00E53A19" w:rsidRPr="0062556F" w:rsidRDefault="00E53A19" w:rsidP="005B0EA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265F4AB" w14:textId="77777777" w:rsidR="00E53A19" w:rsidRPr="0062556F" w:rsidRDefault="00E53A19" w:rsidP="005B0EA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3A19" w:rsidRPr="0062556F" w14:paraId="2B60FBAC" w14:textId="77777777" w:rsidTr="005B0EA3">
        <w:tc>
          <w:tcPr>
            <w:tcW w:w="6822" w:type="dxa"/>
            <w:shd w:val="clear" w:color="auto" w:fill="auto"/>
          </w:tcPr>
          <w:p w14:paraId="7E587A4F" w14:textId="77777777" w:rsidR="00E53A19" w:rsidRPr="0062556F" w:rsidRDefault="00E53A19" w:rsidP="005B0EA3">
            <w:pPr>
              <w:ind w:left="-2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23591400" w14:textId="77777777" w:rsidR="00E53A19" w:rsidRPr="00915894" w:rsidRDefault="00E53A19" w:rsidP="005B0EA3">
            <w:pPr>
              <w:tabs>
                <w:tab w:val="left" w:pos="1782"/>
              </w:tabs>
              <w:ind w:right="4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1589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E53A19" w:rsidRPr="0062556F" w14:paraId="5AA8EC56" w14:textId="77777777" w:rsidTr="005B0EA3">
        <w:tc>
          <w:tcPr>
            <w:tcW w:w="6822" w:type="dxa"/>
            <w:shd w:val="clear" w:color="auto" w:fill="auto"/>
          </w:tcPr>
          <w:p w14:paraId="42A3CDC0" w14:textId="77777777" w:rsidR="00E53A19" w:rsidRPr="0062556F" w:rsidRDefault="00E53A19" w:rsidP="005B0EA3">
            <w:pPr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119178B" w14:textId="77777777" w:rsidR="00E53A19" w:rsidRPr="00915894" w:rsidRDefault="00E53A19" w:rsidP="005B0EA3">
            <w:pPr>
              <w:tabs>
                <w:tab w:val="left" w:pos="1782"/>
              </w:tabs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8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1589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Pr="0091589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53A19" w:rsidRPr="0062556F" w14:paraId="684A5BCF" w14:textId="77777777" w:rsidTr="005B0EA3">
        <w:tc>
          <w:tcPr>
            <w:tcW w:w="6822" w:type="dxa"/>
            <w:shd w:val="clear" w:color="auto" w:fill="auto"/>
          </w:tcPr>
          <w:p w14:paraId="1D7F8BF7" w14:textId="77777777" w:rsidR="00E53A19" w:rsidRPr="0062556F" w:rsidRDefault="00E53A19" w:rsidP="005B0EA3">
            <w:pPr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94BB6" w14:textId="77777777" w:rsidR="00E53A19" w:rsidRPr="00915894" w:rsidRDefault="00E53A19" w:rsidP="005B0EA3">
            <w:pPr>
              <w:tabs>
                <w:tab w:val="clear" w:pos="680"/>
                <w:tab w:val="clear" w:pos="907"/>
                <w:tab w:val="left" w:pos="700"/>
                <w:tab w:val="left" w:pos="1782"/>
              </w:tabs>
              <w:ind w:right="6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58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87C44E" w14:textId="77777777" w:rsidR="00006C88" w:rsidRDefault="00006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lang w:val="en-GB" w:bidi="ar-SA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215BC5CA" w14:textId="761F86EA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</w:rPr>
        <w:lastRenderedPageBreak/>
        <w:t>PS3 Holdings Mauritius Limited</w:t>
      </w:r>
    </w:p>
    <w:p w14:paraId="58BFA9A1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</w:rPr>
      </w:pPr>
    </w:p>
    <w:p w14:paraId="4BDB57C2" w14:textId="00F4FA98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ในเดือนมิถุนายน </w:t>
      </w:r>
      <w:r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บริษัทได้ปรับโครงสร้างการถือหุ้นในบริษัทย่อยโดยบริษัทได้ขายเงินลงทุนใน </w:t>
      </w:r>
      <w:r w:rsidRPr="0062556F">
        <w:rPr>
          <w:rFonts w:ascii="Angsana New" w:hAnsi="Angsana New" w:cs="Angsana New"/>
          <w:sz w:val="30"/>
          <w:szCs w:val="30"/>
        </w:rPr>
        <w:t xml:space="preserve">PS3 Holdings Mauritius Limited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ให้แก่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</w:rPr>
        <w:t>Boutique International Holdings Ltd.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61,600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 ราคาหุ้นละ </w:t>
      </w:r>
      <w:r w:rsidRPr="0062556F">
        <w:rPr>
          <w:rFonts w:ascii="Angsana New" w:hAnsi="Angsana New" w:cs="Angsana New"/>
          <w:sz w:val="30"/>
          <w:szCs w:val="30"/>
        </w:rPr>
        <w:t xml:space="preserve">1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บาท และขายให้กับบุคคลภายนอกจำนวน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113,900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 ราคาหุ้นละ </w:t>
      </w:r>
      <w:r w:rsidRPr="0062556F">
        <w:rPr>
          <w:rFonts w:ascii="Angsana New" w:hAnsi="Angsana New" w:cs="Angsana New"/>
          <w:sz w:val="30"/>
          <w:szCs w:val="30"/>
        </w:rPr>
        <w:t xml:space="preserve">1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ทำให้ส่วนได้เสียในงบการเงินรวมลดลงจากร้อยละ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เป็นร้อยละ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35</w:t>
      </w:r>
    </w:p>
    <w:p w14:paraId="38C29840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C57A2DF" w14:textId="4DDD42F7" w:rsidR="000F2EA2" w:rsidRPr="0062556F" w:rsidRDefault="000F2EA2" w:rsidP="000F2E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สรุปผลกระทบจากการเพิ่มทุนของ</w:t>
      </w:r>
      <w:r w:rsidRPr="0062556F">
        <w:t xml:space="preserve"> 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PS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Holdings Mauritius Limited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ในงบการเงินรวมได้ดังนี้</w:t>
      </w:r>
    </w:p>
    <w:p w14:paraId="691013C2" w14:textId="77777777" w:rsidR="000F2EA2" w:rsidRPr="0062556F" w:rsidRDefault="000F2EA2" w:rsidP="000F2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532" w:type="dxa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0F2EA2" w:rsidRPr="0062556F" w14:paraId="3927C7D9" w14:textId="77777777" w:rsidTr="005B0EA3">
        <w:tc>
          <w:tcPr>
            <w:tcW w:w="6822" w:type="dxa"/>
            <w:shd w:val="clear" w:color="auto" w:fill="auto"/>
          </w:tcPr>
          <w:p w14:paraId="28D2F602" w14:textId="77777777" w:rsidR="000F2EA2" w:rsidRPr="0062556F" w:rsidRDefault="000F2EA2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0348038" w14:textId="77777777" w:rsidR="000F2EA2" w:rsidRPr="0062556F" w:rsidRDefault="000F2EA2" w:rsidP="004E65E1">
            <w:pPr>
              <w:tabs>
                <w:tab w:val="clear" w:pos="1871"/>
                <w:tab w:val="left" w:pos="185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2EA2" w:rsidRPr="0062556F" w14:paraId="1EBA14AD" w14:textId="77777777" w:rsidTr="005B0EA3">
        <w:tc>
          <w:tcPr>
            <w:tcW w:w="6822" w:type="dxa"/>
            <w:shd w:val="clear" w:color="auto" w:fill="auto"/>
          </w:tcPr>
          <w:p w14:paraId="462AB210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6EFDEEAB" w14:textId="7DDD84A7" w:rsidR="000F2EA2" w:rsidRPr="0062556F" w:rsidRDefault="006E763D" w:rsidP="00877CCF">
            <w:pPr>
              <w:tabs>
                <w:tab w:val="clear" w:pos="1871"/>
                <w:tab w:val="left" w:pos="1782"/>
                <w:tab w:val="left" w:pos="1850"/>
              </w:tabs>
              <w:ind w:right="4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F2EA2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0F2EA2" w:rsidRPr="0062556F" w14:paraId="416108A7" w14:textId="77777777" w:rsidTr="005B0EA3">
        <w:tc>
          <w:tcPr>
            <w:tcW w:w="6822" w:type="dxa"/>
            <w:shd w:val="clear" w:color="auto" w:fill="auto"/>
          </w:tcPr>
          <w:p w14:paraId="63B802BE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54E2152" w14:textId="7C5004BB" w:rsidR="000F2EA2" w:rsidRPr="0062556F" w:rsidRDefault="000F2EA2" w:rsidP="00877CCF">
            <w:pPr>
              <w:tabs>
                <w:tab w:val="clear" w:pos="1871"/>
                <w:tab w:val="left" w:pos="1782"/>
                <w:tab w:val="left" w:pos="1850"/>
              </w:tabs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F2EA2" w:rsidRPr="0062556F" w14:paraId="4FDF65DC" w14:textId="77777777" w:rsidTr="005B0EA3">
        <w:tc>
          <w:tcPr>
            <w:tcW w:w="6822" w:type="dxa"/>
            <w:shd w:val="clear" w:color="auto" w:fill="auto"/>
          </w:tcPr>
          <w:p w14:paraId="4295BB8B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8AB47" w14:textId="77777777" w:rsidR="000F2EA2" w:rsidRPr="00877CCF" w:rsidRDefault="000F2EA2" w:rsidP="00877CCF">
            <w:pPr>
              <w:tabs>
                <w:tab w:val="clear" w:pos="1871"/>
                <w:tab w:val="left" w:pos="1782"/>
                <w:tab w:val="left" w:pos="1850"/>
              </w:tabs>
              <w:ind w:right="6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C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853830F" w14:textId="77777777" w:rsidR="000F2EA2" w:rsidRPr="0062556F" w:rsidRDefault="000F2EA2" w:rsidP="006F792B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0CC3F639" w14:textId="77777777" w:rsidR="004E49F8" w:rsidRDefault="004E49F8" w:rsidP="004E49F8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17EE6">
        <w:rPr>
          <w:rFonts w:ascii="Angsana New" w:hAnsi="Angsana New" w:cs="Angsana New" w:hint="cs"/>
          <w:i/>
          <w:iCs/>
          <w:sz w:val="30"/>
          <w:szCs w:val="30"/>
        </w:rPr>
        <w:t xml:space="preserve">Boutique Overseas Holdings 6 </w:t>
      </w:r>
      <w:proofErr w:type="spellStart"/>
      <w:r w:rsidRPr="00917EE6">
        <w:rPr>
          <w:rFonts w:ascii="Angsana New" w:hAnsi="Angsana New" w:cs="Angsana New" w:hint="cs"/>
          <w:i/>
          <w:iCs/>
          <w:sz w:val="30"/>
          <w:szCs w:val="30"/>
        </w:rPr>
        <w:t>Limite</w:t>
      </w:r>
      <w:proofErr w:type="spellEnd"/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d</w:t>
      </w:r>
    </w:p>
    <w:p w14:paraId="54C9AEB0" w14:textId="77777777" w:rsidR="004E49F8" w:rsidRPr="00656C2E" w:rsidRDefault="004E49F8" w:rsidP="004E49F8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583F88CD" w14:textId="1AE18358" w:rsidR="004E49F8" w:rsidRDefault="004E49F8" w:rsidP="004E49F8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17EE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ในเดือนกรกฎาคม </w:t>
      </w:r>
      <w:r w:rsidRPr="00917EE6">
        <w:rPr>
          <w:rFonts w:ascii="Angsana New" w:hAnsi="Angsana New" w:cs="Angsana New" w:hint="cs"/>
          <w:sz w:val="30"/>
          <w:szCs w:val="30"/>
        </w:rPr>
        <w:t xml:space="preserve">2562 </w:t>
      </w:r>
      <w:r w:rsidRPr="00917EE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กลุ่มบริษัทได้จัดตั้ง </w:t>
      </w:r>
      <w:r w:rsidRPr="00917EE6">
        <w:rPr>
          <w:rFonts w:ascii="Angsana New" w:hAnsi="Angsana New" w:cs="Angsana New" w:hint="cs"/>
          <w:sz w:val="30"/>
          <w:szCs w:val="30"/>
        </w:rPr>
        <w:t xml:space="preserve">Boutique Overseas Holdings 6 Limited </w:t>
      </w:r>
      <w:r w:rsidRPr="00917EE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เป็นบริษัทย่อยทางอ้อมแห่งใหม่ ซึ่งเป็นนิติบุคคลที่จัดตั้งขึ้นในประเทศสาธารณรัฐเซเชลส์มีทุนจดทะเบียนหุ้นสามัญจำนวน </w:t>
      </w:r>
      <w:r w:rsidRPr="00917EE6">
        <w:rPr>
          <w:rFonts w:ascii="Angsana New" w:hAnsi="Angsana New" w:cs="Angsana New" w:hint="cs"/>
          <w:sz w:val="30"/>
          <w:szCs w:val="30"/>
        </w:rPr>
        <w:t xml:space="preserve">120,000 </w:t>
      </w:r>
      <w:r w:rsidRPr="00917EE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หุ้น มูลค่าที่ตราไว้หุ้นละ </w:t>
      </w:r>
      <w:r w:rsidRPr="00917EE6">
        <w:rPr>
          <w:rFonts w:ascii="Angsana New" w:hAnsi="Angsana New" w:cs="Angsana New" w:hint="cs"/>
          <w:sz w:val="30"/>
          <w:szCs w:val="30"/>
        </w:rPr>
        <w:t xml:space="preserve">1 </w:t>
      </w:r>
      <w:r w:rsidRPr="00917EE6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ต่อมาในเดือนกันยายน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2562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บริษัทย่อยทางอ้อมดังกล่าวออกหุ้นสามัญเพิ่มทุนจำนวน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132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519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985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ราคาหุ้นละ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โดย </w:t>
      </w:r>
      <w:r w:rsidRPr="00D60F0B">
        <w:rPr>
          <w:rFonts w:ascii="Angsana New" w:hAnsi="Angsana New" w:cs="Angsana New"/>
          <w:sz w:val="30"/>
          <w:szCs w:val="30"/>
          <w:lang w:val="en-US" w:bidi="th-TH"/>
        </w:rPr>
        <w:t xml:space="preserve">Boutique International Holdings Limited </w:t>
      </w:r>
      <w:r w:rsidRPr="00D60F0B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ได้ล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งทุนเพิ่มในหุ้นสามัญจำนวน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96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859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589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คิดเป็นจำนวนเงิน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96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859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589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ในขณะเดียวกัน ส่วนได้เสียที่ไม่มีอำนาจควบคุมลงทุนในหุ้นสามัญของบริษัทย่อยดังกล่าวจำนวน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35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780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396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คิดเป็นจำนวนเงิน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35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780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396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โดยแสดงเป็นส่วนหนึ่งของลูกหนี้อื่น ณ วันที่รายงาน</w:t>
      </w:r>
    </w:p>
    <w:p w14:paraId="7A4C8414" w14:textId="3383E211" w:rsidR="00E824E0" w:rsidRDefault="00E8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8700BC6" w14:textId="1FE39EB7" w:rsidR="004E49F8" w:rsidRPr="00986A55" w:rsidRDefault="004E49F8" w:rsidP="004E49F8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ออกหุ้นใหม่สำหรับส่วนได้เสียใน </w:t>
      </w:r>
      <w:r w:rsidRPr="00917EE6">
        <w:rPr>
          <w:rFonts w:ascii="Angsana New" w:hAnsi="Angsana New" w:cs="Angsana New" w:hint="cs"/>
          <w:sz w:val="30"/>
          <w:szCs w:val="30"/>
        </w:rPr>
        <w:t>Boutique Overseas Holdings 6 Limited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ได้ดังนี้</w:t>
      </w:r>
    </w:p>
    <w:p w14:paraId="1D80629B" w14:textId="77777777" w:rsidR="004E49F8" w:rsidRPr="005535E7" w:rsidRDefault="004E49F8" w:rsidP="004E4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4E49F8" w:rsidRPr="00986A55" w14:paraId="1BD9DEFD" w14:textId="77777777" w:rsidTr="005B0EA3">
        <w:tc>
          <w:tcPr>
            <w:tcW w:w="6822" w:type="dxa"/>
            <w:shd w:val="clear" w:color="auto" w:fill="auto"/>
          </w:tcPr>
          <w:p w14:paraId="61538636" w14:textId="77777777" w:rsidR="004E49F8" w:rsidRPr="00986A55" w:rsidRDefault="004E49F8" w:rsidP="004E49F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C509E68" w14:textId="77777777" w:rsidR="004E49F8" w:rsidRPr="00986A55" w:rsidRDefault="004E49F8" w:rsidP="004E49F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49F8" w:rsidRPr="00986A55" w14:paraId="32A2C90D" w14:textId="77777777" w:rsidTr="005B0EA3">
        <w:tc>
          <w:tcPr>
            <w:tcW w:w="6822" w:type="dxa"/>
            <w:shd w:val="clear" w:color="auto" w:fill="auto"/>
          </w:tcPr>
          <w:p w14:paraId="104C5645" w14:textId="77777777" w:rsidR="004E49F8" w:rsidRPr="00986A55" w:rsidRDefault="004E49F8" w:rsidP="004E49F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5B965E0C" w14:textId="760DB22E" w:rsidR="004E49F8" w:rsidRPr="00986A55" w:rsidRDefault="006E763D" w:rsidP="004E49F8">
            <w:pPr>
              <w:tabs>
                <w:tab w:val="left" w:pos="1782"/>
              </w:tabs>
              <w:ind w:right="3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4E49F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</w:tr>
      <w:tr w:rsidR="004E49F8" w:rsidRPr="00986A55" w14:paraId="2A66E815" w14:textId="77777777" w:rsidTr="005B0EA3">
        <w:tc>
          <w:tcPr>
            <w:tcW w:w="6822" w:type="dxa"/>
            <w:shd w:val="clear" w:color="auto" w:fill="auto"/>
          </w:tcPr>
          <w:p w14:paraId="2A07D7A2" w14:textId="77777777" w:rsidR="004E49F8" w:rsidRPr="00986A55" w:rsidRDefault="004E49F8" w:rsidP="004E49F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9E82883" w14:textId="01C28972" w:rsidR="004E49F8" w:rsidRPr="00986A55" w:rsidRDefault="004E49F8" w:rsidP="004E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E49F8" w:rsidRPr="00986A55" w14:paraId="6CB9E2BD" w14:textId="77777777" w:rsidTr="005B0EA3">
        <w:tc>
          <w:tcPr>
            <w:tcW w:w="6822" w:type="dxa"/>
            <w:shd w:val="clear" w:color="auto" w:fill="auto"/>
          </w:tcPr>
          <w:p w14:paraId="48E233D6" w14:textId="77777777" w:rsidR="004E49F8" w:rsidRPr="00986A55" w:rsidRDefault="004E49F8" w:rsidP="004E49F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B7A27" w14:textId="77777777" w:rsidR="004E49F8" w:rsidRPr="00E81C90" w:rsidRDefault="004E49F8" w:rsidP="004E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3C4BD2" w14:textId="77777777" w:rsidR="004E49F8" w:rsidRDefault="004E49F8" w:rsidP="004E49F8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591FDC0" w14:textId="77777777" w:rsidR="005B0EA3" w:rsidRDefault="005B0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4E358524" w14:textId="65847539" w:rsidR="004E49F8" w:rsidRPr="00895B8E" w:rsidRDefault="004E49F8" w:rsidP="004E4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jc w:val="thaiDistribute"/>
        <w:rPr>
          <w:rFonts w:ascii="Angsana New" w:hAnsi="Angsana New" w:cs="Angsana New"/>
          <w:sz w:val="30"/>
          <w:szCs w:val="30"/>
        </w:rPr>
      </w:pPr>
      <w:r w:rsidRPr="00895B8E">
        <w:rPr>
          <w:rFonts w:ascii="Angsana New" w:hAnsi="Angsana New" w:cs="Angsana New"/>
          <w:i/>
          <w:iCs/>
          <w:sz w:val="30"/>
          <w:szCs w:val="30"/>
        </w:rPr>
        <w:lastRenderedPageBreak/>
        <w:t>Boutique Offshore Holdings L</w:t>
      </w:r>
      <w:r>
        <w:rPr>
          <w:rFonts w:ascii="Angsana New" w:hAnsi="Angsana New" w:cs="Angsana New"/>
          <w:i/>
          <w:iCs/>
          <w:sz w:val="30"/>
          <w:szCs w:val="30"/>
        </w:rPr>
        <w:t>imited</w:t>
      </w:r>
    </w:p>
    <w:p w14:paraId="76418559" w14:textId="77777777" w:rsidR="004E49F8" w:rsidRPr="00656C2E" w:rsidRDefault="004E49F8" w:rsidP="004E49F8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4AA5AE47" w14:textId="24ACC6FA" w:rsidR="004E49F8" w:rsidRDefault="004E49F8" w:rsidP="004E49F8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ในเดือน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ปี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Boutique Offshore Holding</w:t>
      </w:r>
      <w:r>
        <w:rPr>
          <w:rFonts w:ascii="Angsana New" w:hAnsi="Angsana New" w:cs="Angsana New"/>
          <w:sz w:val="30"/>
          <w:szCs w:val="30"/>
          <w:lang w:val="en-US" w:bidi="th-TH"/>
        </w:rPr>
        <w:t>s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Limited 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ออกหุ้นสามัญเพิ่มทุนจำนวน </w:t>
      </w:r>
      <w:r w:rsidRPr="00895B8E">
        <w:rPr>
          <w:rFonts w:ascii="Angsana New" w:hAnsi="Angsana New" w:cs="Angsana New"/>
          <w:sz w:val="30"/>
          <w:szCs w:val="30"/>
          <w:lang w:bidi="th-TH"/>
        </w:rPr>
        <w:t>56.</w:t>
      </w:r>
      <w:r>
        <w:rPr>
          <w:rFonts w:ascii="Angsana New" w:hAnsi="Angsana New" w:cs="Angsana New"/>
          <w:sz w:val="30"/>
          <w:szCs w:val="30"/>
          <w:lang w:bidi="th-TH"/>
        </w:rPr>
        <w:t>39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ล้านหุ้น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ราคาหุ้นละ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ย่อยแห่งหนึ่ง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ได้เข้าลงทุนในหุ้นดังกล่าวจำนวน </w:t>
      </w:r>
      <w:r w:rsidRPr="00895B8E">
        <w:rPr>
          <w:rFonts w:ascii="Angsana New" w:hAnsi="Angsana New" w:cs="Angsana New"/>
          <w:sz w:val="30"/>
          <w:szCs w:val="30"/>
          <w:lang w:bidi="th-TH"/>
        </w:rPr>
        <w:t>35.5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895B8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ล้าน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Pr="00895B8E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ทำให้ส่วนได้เสียในงบการเงินรวมลดลงจากร้อยละ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100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เหลือ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ร้อยละ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63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โดย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บริษัทย่อยดังกล่าวได้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ชำระค่าหุ้น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เพิ่มทุนดังกล่าว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ด้วยการแปลงเงินให้กู้ยืมและดอกเบี้ยค้างรับจากบริษัท บริษัท บูทิค 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นิมมาน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โฮลดิ้งส์ 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จำกัด ซึ่ง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บริษัทย่อยทางตรง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อีกแห่งหนึ่ง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ของบริษัท เป็นจำนวนเงิน 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42</w:t>
      </w:r>
      <w:r w:rsidRPr="00895B8E">
        <w:rPr>
          <w:rFonts w:ascii="Angsana New" w:hAnsi="Angsana New" w:cs="Angsana New"/>
          <w:sz w:val="30"/>
          <w:szCs w:val="30"/>
          <w:lang w:val="en-US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/>
        </w:rPr>
        <w:t>9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</w:t>
      </w:r>
      <w:r w:rsidRP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หุ้นสามัญที่ออกใหม่จำนวน</w:t>
      </w:r>
      <w:r w:rsidRPr="00A71A9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20</w:t>
      </w:r>
      <w:r w:rsidRPr="00A71A9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86</w:t>
      </w:r>
      <w:r w:rsidRPr="00A71A9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A71A9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>คิดเป็นส่วนได้เสียร้อยละ</w:t>
      </w:r>
      <w:r w:rsidRPr="00A71A9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37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ของเงินลงทุนในบริษัทย่อยทางอ้อม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ได้ขาย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ให้แก่ส่วนได้เสียที่ไม่มีอำนาจ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ควบคุม เงินที่ได้รับจากการเพิ่มทุนมีมูลค่า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32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74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ซึ่งจ่ายโดยตรงให้แก่บริษัทย่อยเป็นจำนวน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23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57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และส่วนที่เหลือจ่ายให้แก่บริษัทเป็นจำนวน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9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17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หลังจากการ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ออกหุ้นใหม่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แล้วกลุ่มบริษัทยังคงมีอำนาจควบคุมเหนือบริษัทย่อยทางอ้อมดังกล่าว มูลค่า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ตามบัญชี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ของส่วนได้เสียที่ไม่มีอำนาจควบคุม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เพิ่มขึ้นหลังจากการเพิ่มทุนเป็นจำนว</w:t>
      </w:r>
      <w:r w:rsidRPr="00F607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Pr="00F607E0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44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ผลต่างระหว่าง</w:t>
      </w:r>
      <w:r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มูลค่าของส่วนได้เสียที่ไม่มีอำนาจควบคุมที่เพิ่มขึ้นกับ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เงินที่ได้รับถูกบันทึกในส่วนเกินมูลค่าหุ้นจากการขายหุ้นในบริษัทย่อยจำนวน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21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ล้านบาทในงบการเงินรวม สำหรับจำนวนเงินที่จ่ายให้แก่บริษัท บริษัทรับรู้กำไรจากการขายเงินลงทุนในบริษัทย่อยจำนวน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9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17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ล้านบาทในงบการเงินเฉพาะกิจการ</w:t>
      </w:r>
    </w:p>
    <w:p w14:paraId="135A1EE5" w14:textId="77777777" w:rsidR="004C0697" w:rsidRDefault="004C0697" w:rsidP="004E49F8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11BB8E0" w14:textId="77777777" w:rsidR="004E49F8" w:rsidRPr="00986A55" w:rsidRDefault="004E49F8" w:rsidP="004E49F8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ออกหุ้นใหม่สำหรับส่วนได้เสียใน 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>Boutique Offshore Holding</w:t>
      </w:r>
      <w:r>
        <w:rPr>
          <w:rFonts w:ascii="Angsana New" w:hAnsi="Angsana New" w:cs="Angsana New"/>
          <w:sz w:val="30"/>
          <w:szCs w:val="30"/>
          <w:lang w:val="en-US" w:bidi="th-TH"/>
        </w:rPr>
        <w:t>s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Limited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ในงบการเงินรวม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ได้ดังนี้</w:t>
      </w:r>
    </w:p>
    <w:p w14:paraId="2F905679" w14:textId="77777777" w:rsidR="004E49F8" w:rsidRPr="00656C2E" w:rsidRDefault="004E49F8" w:rsidP="004E4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4E49F8" w:rsidRPr="00986A55" w14:paraId="427307C9" w14:textId="77777777" w:rsidTr="005B0EA3">
        <w:tc>
          <w:tcPr>
            <w:tcW w:w="6822" w:type="dxa"/>
            <w:shd w:val="clear" w:color="auto" w:fill="auto"/>
          </w:tcPr>
          <w:p w14:paraId="4F52256A" w14:textId="77777777" w:rsidR="004E49F8" w:rsidRPr="00986A55" w:rsidRDefault="004E49F8" w:rsidP="004E49F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D723BF6" w14:textId="77777777" w:rsidR="004E49F8" w:rsidRPr="00986A55" w:rsidRDefault="004E49F8" w:rsidP="004E49F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49F8" w:rsidRPr="00986A55" w14:paraId="56EE3050" w14:textId="77777777" w:rsidTr="005B0EA3">
        <w:tc>
          <w:tcPr>
            <w:tcW w:w="6822" w:type="dxa"/>
            <w:shd w:val="clear" w:color="auto" w:fill="auto"/>
          </w:tcPr>
          <w:p w14:paraId="51FE856E" w14:textId="77777777" w:rsidR="004E49F8" w:rsidRPr="00986A55" w:rsidRDefault="004E49F8" w:rsidP="004E49F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2C51BDE1" w14:textId="3CC400D9" w:rsidR="004E49F8" w:rsidRPr="00986A55" w:rsidRDefault="006E763D" w:rsidP="004E49F8">
            <w:pPr>
              <w:tabs>
                <w:tab w:val="left" w:pos="1782"/>
              </w:tabs>
              <w:ind w:right="3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4E49F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4E49F8" w:rsidRPr="00986A55" w14:paraId="1ABD14B7" w14:textId="77777777" w:rsidTr="005B0EA3">
        <w:tc>
          <w:tcPr>
            <w:tcW w:w="6822" w:type="dxa"/>
            <w:shd w:val="clear" w:color="auto" w:fill="auto"/>
          </w:tcPr>
          <w:p w14:paraId="0AC04329" w14:textId="77777777" w:rsidR="004E49F8" w:rsidRPr="00986A55" w:rsidRDefault="004E49F8" w:rsidP="004E49F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CDD240F" w14:textId="53CA4579" w:rsidR="004E49F8" w:rsidRPr="00986A55" w:rsidRDefault="004E49F8" w:rsidP="004E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E49F8" w:rsidRPr="00986A55" w14:paraId="39782B8A" w14:textId="77777777" w:rsidTr="005B0EA3">
        <w:tc>
          <w:tcPr>
            <w:tcW w:w="6822" w:type="dxa"/>
            <w:shd w:val="clear" w:color="auto" w:fill="auto"/>
          </w:tcPr>
          <w:p w14:paraId="62D06BF9" w14:textId="77777777" w:rsidR="004E49F8" w:rsidRPr="00986A55" w:rsidRDefault="004E49F8" w:rsidP="004E49F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B11D6" w14:textId="22232B05" w:rsidR="004E49F8" w:rsidRPr="00E81C90" w:rsidRDefault="006E763D" w:rsidP="004E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="004E49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</w:tr>
    </w:tbl>
    <w:p w14:paraId="46D7C3FF" w14:textId="2AF0BBC4" w:rsidR="004E49F8" w:rsidRPr="0062556F" w:rsidRDefault="004E49F8" w:rsidP="00B9481F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16"/>
          <w:szCs w:val="16"/>
          <w:lang w:val="en-US"/>
        </w:rPr>
        <w:sectPr w:rsidR="004E49F8" w:rsidRPr="0062556F" w:rsidSect="005670FC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E86D68A" w14:textId="7333FE22" w:rsidR="00F15275" w:rsidRPr="0062556F" w:rsidRDefault="00804175" w:rsidP="00CB6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0F2EA2" w:rsidRPr="0062556F">
        <w:rPr>
          <w:rFonts w:ascii="Angsana New" w:hAnsi="Angsana New" w:cs="Angsana New"/>
          <w:sz w:val="30"/>
          <w:szCs w:val="30"/>
        </w:rPr>
        <w:t xml:space="preserve"> </w:t>
      </w:r>
      <w:r w:rsidR="004E49F8">
        <w:rPr>
          <w:rFonts w:ascii="Angsana New" w:hAnsi="Angsana New" w:cs="Angsana New" w:hint="cs"/>
          <w:sz w:val="30"/>
          <w:szCs w:val="30"/>
          <w:cs/>
        </w:rPr>
        <w:t>กันย</w:t>
      </w:r>
      <w:r w:rsidR="000F2EA2" w:rsidRPr="0062556F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="00CD4243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763D" w:rsidRPr="006E763D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E763D" w:rsidRPr="006E763D">
        <w:rPr>
          <w:rFonts w:ascii="Angsana New" w:hAnsi="Angsana New" w:cs="Angsana New"/>
          <w:sz w:val="30"/>
          <w:szCs w:val="30"/>
        </w:rPr>
        <w:t>2562</w:t>
      </w:r>
      <w:r w:rsidR="00CD4243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และเงินปันผลรับจากเงินลงทุนสำหรับงวด</w:t>
      </w:r>
      <w:r w:rsidR="004E49F8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2556F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AF3E65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0F2EA2" w:rsidRPr="0062556F">
        <w:rPr>
          <w:rFonts w:ascii="Angsana New" w:hAnsi="Angsana New" w:cs="Angsana New"/>
          <w:sz w:val="30"/>
          <w:szCs w:val="30"/>
        </w:rPr>
        <w:t xml:space="preserve"> </w:t>
      </w:r>
      <w:r w:rsidR="004E49F8">
        <w:rPr>
          <w:rFonts w:ascii="Angsana New" w:hAnsi="Angsana New" w:cs="Angsana New" w:hint="cs"/>
          <w:sz w:val="30"/>
          <w:szCs w:val="30"/>
          <w:cs/>
        </w:rPr>
        <w:t>กันย</w:t>
      </w:r>
      <w:r w:rsidR="000F2EA2" w:rsidRPr="0062556F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62556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5E16238" w14:textId="77777777" w:rsidR="002F05F2" w:rsidRPr="0062556F" w:rsidRDefault="002F05F2" w:rsidP="002F05F2">
      <w:pPr>
        <w:rPr>
          <w:rFonts w:ascii="Times New Roman" w:hAnsi="Times New Roman"/>
          <w:sz w:val="22"/>
          <w:szCs w:val="20"/>
        </w:rPr>
      </w:pPr>
    </w:p>
    <w:tbl>
      <w:tblPr>
        <w:tblpPr w:leftFromText="180" w:rightFromText="180" w:vertAnchor="text" w:tblpX="-39" w:tblpY="1"/>
        <w:tblOverlap w:val="never"/>
        <w:tblW w:w="151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66"/>
        <w:gridCol w:w="1828"/>
        <w:gridCol w:w="1432"/>
        <w:gridCol w:w="838"/>
        <w:gridCol w:w="792"/>
        <w:gridCol w:w="828"/>
        <w:gridCol w:w="810"/>
        <w:gridCol w:w="747"/>
        <w:gridCol w:w="810"/>
        <w:gridCol w:w="828"/>
        <w:gridCol w:w="783"/>
        <w:gridCol w:w="747"/>
        <w:gridCol w:w="720"/>
        <w:gridCol w:w="810"/>
        <w:gridCol w:w="747"/>
      </w:tblGrid>
      <w:tr w:rsidR="002F05F2" w:rsidRPr="0062556F" w14:paraId="2BD6433C" w14:textId="77777777" w:rsidTr="004E49F8">
        <w:tc>
          <w:tcPr>
            <w:tcW w:w="15186" w:type="dxa"/>
            <w:gridSpan w:val="15"/>
            <w:vAlign w:val="bottom"/>
            <w:hideMark/>
          </w:tcPr>
          <w:p w14:paraId="6281E25F" w14:textId="77777777" w:rsidR="002F05F2" w:rsidRPr="0062556F" w:rsidRDefault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2F05F2" w:rsidRPr="0062556F" w14:paraId="495E2B4C" w14:textId="77777777" w:rsidTr="004E49F8">
        <w:tc>
          <w:tcPr>
            <w:tcW w:w="2466" w:type="dxa"/>
          </w:tcPr>
          <w:p w14:paraId="55DE1DC7" w14:textId="77777777" w:rsidR="002F05F2" w:rsidRPr="0062556F" w:rsidRDefault="002F05F2" w:rsidP="002F05F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28" w:type="dxa"/>
          </w:tcPr>
          <w:p w14:paraId="452931FC" w14:textId="77777777" w:rsidR="002F05F2" w:rsidRPr="0062556F" w:rsidRDefault="002F05F2" w:rsidP="002F05F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2" w:type="dxa"/>
            <w:hideMark/>
          </w:tcPr>
          <w:p w14:paraId="586F7074" w14:textId="77777777" w:rsidR="002F05F2" w:rsidRPr="0062556F" w:rsidRDefault="002F05F2" w:rsidP="002F05F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630" w:type="dxa"/>
            <w:gridSpan w:val="2"/>
            <w:vAlign w:val="bottom"/>
            <w:hideMark/>
          </w:tcPr>
          <w:p w14:paraId="4639FF29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39FEACC0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  <w:hideMark/>
          </w:tcPr>
          <w:p w14:paraId="7A3607F4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  <w:vAlign w:val="bottom"/>
            <w:hideMark/>
          </w:tcPr>
          <w:p w14:paraId="05DC236A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69475214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2"/>
            <w:vAlign w:val="bottom"/>
            <w:hideMark/>
          </w:tcPr>
          <w:p w14:paraId="7024A86C" w14:textId="1289CCCA" w:rsidR="002F05F2" w:rsidRPr="0062556F" w:rsidRDefault="002F05F2" w:rsidP="002F05F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</w:t>
            </w:r>
            <w:r w:rsidR="008076C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วันที่</w:t>
            </w:r>
          </w:p>
        </w:tc>
      </w:tr>
      <w:tr w:rsidR="004E49F8" w:rsidRPr="0062556F" w14:paraId="6AEFD59E" w14:textId="77777777" w:rsidTr="004E49F8">
        <w:tc>
          <w:tcPr>
            <w:tcW w:w="2466" w:type="dxa"/>
            <w:hideMark/>
          </w:tcPr>
          <w:p w14:paraId="3CAFEA63" w14:textId="77777777" w:rsidR="004E49F8" w:rsidRPr="0062556F" w:rsidRDefault="004E49F8" w:rsidP="004E49F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28" w:type="dxa"/>
            <w:hideMark/>
          </w:tcPr>
          <w:p w14:paraId="43BFA165" w14:textId="77777777" w:rsidR="004E49F8" w:rsidRPr="0062556F" w:rsidRDefault="004E49F8" w:rsidP="004E49F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32" w:type="dxa"/>
            <w:hideMark/>
          </w:tcPr>
          <w:p w14:paraId="299F79D5" w14:textId="77777777" w:rsidR="004E49F8" w:rsidRPr="0062556F" w:rsidRDefault="004E49F8" w:rsidP="004E49F8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38" w:type="dxa"/>
            <w:vAlign w:val="bottom"/>
            <w:hideMark/>
          </w:tcPr>
          <w:p w14:paraId="6611A78F" w14:textId="7555E518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vAlign w:val="bottom"/>
            <w:hideMark/>
          </w:tcPr>
          <w:p w14:paraId="4E560838" w14:textId="307EF2B6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5861C11" w14:textId="38A900CF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14EF9C35" w14:textId="3AC4429B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47486389" w14:textId="4481A989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F1F6725" w14:textId="791038C1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32C4D141" w14:textId="7FBABCD4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439C8A26" w14:textId="07598809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76C9DFB" w14:textId="105687AE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4CF59FA4" w14:textId="290DF52C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83" w:type="dxa"/>
            <w:vAlign w:val="bottom"/>
            <w:hideMark/>
          </w:tcPr>
          <w:p w14:paraId="05FA4148" w14:textId="5A8EE2C4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CA70D71" w14:textId="6417691C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5FBBA148" w14:textId="323A003B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3C274376" w14:textId="750C85D6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953ECD2" w14:textId="0AE3F23B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33B0FDCB" w14:textId="08FF61DF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47" w:type="dxa"/>
            <w:vAlign w:val="bottom"/>
            <w:hideMark/>
          </w:tcPr>
          <w:p w14:paraId="280535DB" w14:textId="6FC629D5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D07A3" w:rsidRPr="0062556F" w14:paraId="0AEF7DFE" w14:textId="77777777" w:rsidTr="004E49F8">
        <w:tc>
          <w:tcPr>
            <w:tcW w:w="2466" w:type="dxa"/>
            <w:vAlign w:val="bottom"/>
          </w:tcPr>
          <w:p w14:paraId="0DE2FE0C" w14:textId="77777777" w:rsidR="007D07A3" w:rsidRPr="0062556F" w:rsidRDefault="007D07A3" w:rsidP="007D07A3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28" w:type="dxa"/>
          </w:tcPr>
          <w:p w14:paraId="5838B859" w14:textId="77777777" w:rsidR="007D07A3" w:rsidRPr="0062556F" w:rsidRDefault="007D07A3" w:rsidP="007D07A3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2" w:type="dxa"/>
          </w:tcPr>
          <w:p w14:paraId="13050BB2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0" w:type="dxa"/>
            <w:gridSpan w:val="2"/>
            <w:vAlign w:val="bottom"/>
            <w:hideMark/>
          </w:tcPr>
          <w:p w14:paraId="439E6B94" w14:textId="77777777" w:rsidR="007D07A3" w:rsidRPr="0062556F" w:rsidRDefault="007D07A3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30" w:type="dxa"/>
            <w:gridSpan w:val="10"/>
            <w:vAlign w:val="bottom"/>
            <w:hideMark/>
          </w:tcPr>
          <w:p w14:paraId="2F91E448" w14:textId="77777777" w:rsidR="007D07A3" w:rsidRPr="0062556F" w:rsidRDefault="007D07A3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D07A3" w:rsidRPr="0062556F" w14:paraId="276B1170" w14:textId="77777777" w:rsidTr="004E49F8">
        <w:tc>
          <w:tcPr>
            <w:tcW w:w="2466" w:type="dxa"/>
            <w:vAlign w:val="bottom"/>
            <w:hideMark/>
          </w:tcPr>
          <w:p w14:paraId="20C138F7" w14:textId="77777777" w:rsidR="007D07A3" w:rsidRPr="0062556F" w:rsidRDefault="007D07A3" w:rsidP="007D07A3">
            <w:pPr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28" w:type="dxa"/>
          </w:tcPr>
          <w:p w14:paraId="2FB31E58" w14:textId="77777777" w:rsidR="007D07A3" w:rsidRPr="0062556F" w:rsidRDefault="007D07A3" w:rsidP="007D07A3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2" w:type="dxa"/>
          </w:tcPr>
          <w:p w14:paraId="059FDBCE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8" w:type="dxa"/>
          </w:tcPr>
          <w:p w14:paraId="60C02C66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7743898" w14:textId="77777777" w:rsidR="007D07A3" w:rsidRPr="0062556F" w:rsidRDefault="007D07A3" w:rsidP="007D07A3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0ABFC81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102C02B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19333A0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303A4B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0393FC9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F50FB7A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0CC6218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BDC0656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EC065B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3BCA74C" w14:textId="77777777" w:rsidR="007D07A3" w:rsidRPr="0062556F" w:rsidRDefault="007D07A3" w:rsidP="007D07A3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46DC3" w:rsidRPr="0062556F" w14:paraId="7C2B5D72" w14:textId="77777777" w:rsidTr="004E49F8">
        <w:tc>
          <w:tcPr>
            <w:tcW w:w="2466" w:type="dxa"/>
            <w:hideMark/>
          </w:tcPr>
          <w:p w14:paraId="5188AEDB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บูทิค เซอร์วิสท์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  <w:p w14:paraId="03A8F81B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อพาร์ทเม้นท์ส จำกัด</w:t>
            </w:r>
          </w:p>
        </w:tc>
        <w:tc>
          <w:tcPr>
            <w:tcW w:w="1828" w:type="dxa"/>
            <w:hideMark/>
          </w:tcPr>
          <w:p w14:paraId="0442D08B" w14:textId="77777777" w:rsidR="00046DC3" w:rsidRPr="0062556F" w:rsidRDefault="00046DC3" w:rsidP="00046DC3">
            <w:pPr>
              <w:ind w:left="91" w:right="-88" w:hanging="9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ให้บริการที่พักโรงแรมและอพาร์ทเม้นท์</w:t>
            </w:r>
          </w:p>
        </w:tc>
        <w:tc>
          <w:tcPr>
            <w:tcW w:w="1432" w:type="dxa"/>
            <w:hideMark/>
          </w:tcPr>
          <w:p w14:paraId="124728D5" w14:textId="77777777" w:rsidR="00046DC3" w:rsidRPr="0062556F" w:rsidRDefault="00046DC3" w:rsidP="00046DC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</w:tcPr>
          <w:p w14:paraId="4EF64008" w14:textId="077299D3" w:rsidR="00046DC3" w:rsidRPr="0062556F" w:rsidRDefault="006E763D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92" w:type="dxa"/>
            <w:hideMark/>
          </w:tcPr>
          <w:p w14:paraId="580345C7" w14:textId="2A6061FD" w:rsidR="00046DC3" w:rsidRPr="0062556F" w:rsidRDefault="006E763D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1098B917" w14:textId="4EBC3B1D" w:rsidR="00046DC3" w:rsidRPr="0062556F" w:rsidRDefault="006E763D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138</w:t>
            </w:r>
            <w:r w:rsidR="00046DC3" w:rsidRPr="00CE294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  <w:hideMark/>
          </w:tcPr>
          <w:p w14:paraId="4E015A02" w14:textId="4FC8C763" w:rsidR="00046DC3" w:rsidRPr="0062556F" w:rsidRDefault="006E763D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138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747" w:type="dxa"/>
          </w:tcPr>
          <w:p w14:paraId="24E6D07A" w14:textId="68958493" w:rsidR="00046DC3" w:rsidRPr="0062556F" w:rsidRDefault="006E763D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138</w:t>
            </w:r>
            <w:r w:rsidR="00046DC3" w:rsidRPr="00CE294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  <w:hideMark/>
          </w:tcPr>
          <w:p w14:paraId="45D89251" w14:textId="24110E62" w:rsidR="00046DC3" w:rsidRPr="0062556F" w:rsidRDefault="006E763D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138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28" w:type="dxa"/>
          </w:tcPr>
          <w:p w14:paraId="2071F788" w14:textId="4B7093F8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E294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4F31E888" w14:textId="77777777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8B2983A" w14:textId="60043F36" w:rsidR="00046DC3" w:rsidRPr="0062556F" w:rsidRDefault="006E763D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138</w:t>
            </w:r>
            <w:r w:rsidR="00046DC3" w:rsidRPr="00CE294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720" w:type="dxa"/>
            <w:hideMark/>
          </w:tcPr>
          <w:p w14:paraId="0686B55A" w14:textId="16A8838A" w:rsidR="00046DC3" w:rsidRPr="0062556F" w:rsidRDefault="006E763D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138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</w:tcPr>
          <w:p w14:paraId="78E7EDB9" w14:textId="251E70BB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497BC9A" w14:textId="7CD95D3E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E294B" w:rsidRPr="0062556F" w14:paraId="25DC5266" w14:textId="77777777" w:rsidTr="00C454E2">
        <w:tc>
          <w:tcPr>
            <w:tcW w:w="2466" w:type="dxa"/>
            <w:hideMark/>
          </w:tcPr>
          <w:p w14:paraId="26ACE836" w14:textId="48E19084" w:rsidR="00CE294B" w:rsidRPr="0062556F" w:rsidRDefault="00CE294B" w:rsidP="00CE294B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เอสเอ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28" w:type="dxa"/>
            <w:hideMark/>
          </w:tcPr>
          <w:p w14:paraId="52551497" w14:textId="77777777" w:rsidR="00CE294B" w:rsidRPr="0062556F" w:rsidRDefault="00CE294B" w:rsidP="00CE294B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ไม่ได้ดำเนินธุรกิจ</w:t>
            </w:r>
          </w:p>
        </w:tc>
        <w:tc>
          <w:tcPr>
            <w:tcW w:w="1432" w:type="dxa"/>
            <w:hideMark/>
          </w:tcPr>
          <w:p w14:paraId="2503CECE" w14:textId="77777777" w:rsidR="00CE294B" w:rsidRPr="0062556F" w:rsidRDefault="00CE294B" w:rsidP="00CE294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  <w:shd w:val="clear" w:color="auto" w:fill="auto"/>
          </w:tcPr>
          <w:p w14:paraId="1E218889" w14:textId="59E153A7" w:rsidR="00CE294B" w:rsidRPr="0062556F" w:rsidRDefault="006E763D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CE294B" w:rsidRPr="00CE294B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92" w:type="dxa"/>
            <w:hideMark/>
          </w:tcPr>
          <w:p w14:paraId="077F9F21" w14:textId="747B680C" w:rsidR="00CE294B" w:rsidRPr="0062556F" w:rsidRDefault="006E763D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CE294B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460860AC" w14:textId="743A7B96" w:rsidR="00CE294B" w:rsidRPr="0062556F" w:rsidRDefault="006E763D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CE294B" w:rsidRPr="00CE294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625</w:t>
            </w:r>
          </w:p>
        </w:tc>
        <w:tc>
          <w:tcPr>
            <w:tcW w:w="810" w:type="dxa"/>
            <w:hideMark/>
          </w:tcPr>
          <w:p w14:paraId="4A717C5A" w14:textId="5692F10E" w:rsidR="00CE294B" w:rsidRPr="0062556F" w:rsidRDefault="006E763D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CE294B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625</w:t>
            </w:r>
          </w:p>
        </w:tc>
        <w:tc>
          <w:tcPr>
            <w:tcW w:w="747" w:type="dxa"/>
          </w:tcPr>
          <w:p w14:paraId="7EBC68AD" w14:textId="042B8E5A" w:rsidR="00CE294B" w:rsidRPr="0062556F" w:rsidRDefault="006E763D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CE294B" w:rsidRPr="00CE294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625</w:t>
            </w:r>
          </w:p>
        </w:tc>
        <w:tc>
          <w:tcPr>
            <w:tcW w:w="810" w:type="dxa"/>
            <w:hideMark/>
          </w:tcPr>
          <w:p w14:paraId="1D08A8D7" w14:textId="5DC9545B" w:rsidR="00CE294B" w:rsidRPr="0062556F" w:rsidRDefault="006E763D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CE294B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625</w:t>
            </w:r>
          </w:p>
        </w:tc>
        <w:tc>
          <w:tcPr>
            <w:tcW w:w="828" w:type="dxa"/>
          </w:tcPr>
          <w:p w14:paraId="7041FA79" w14:textId="14C7B29A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0" w:right="-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94B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CE294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625</w:t>
            </w:r>
            <w:r w:rsidRPr="00CE294B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783" w:type="dxa"/>
            <w:hideMark/>
          </w:tcPr>
          <w:p w14:paraId="2E32E0E7" w14:textId="433AC90D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0" w:right="-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625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747" w:type="dxa"/>
          </w:tcPr>
          <w:p w14:paraId="70EADBF3" w14:textId="696AAFC2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7D04F7E7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2A75839" w14:textId="1D4F7CFF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747" w:type="dxa"/>
          </w:tcPr>
          <w:p w14:paraId="28F04D90" w14:textId="39DB0CC2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CE294B" w:rsidRPr="0062556F" w14:paraId="62471BEF" w14:textId="77777777" w:rsidTr="00C454E2">
        <w:tc>
          <w:tcPr>
            <w:tcW w:w="2466" w:type="dxa"/>
          </w:tcPr>
          <w:p w14:paraId="1051D8AB" w14:textId="543893AF" w:rsidR="00CE294B" w:rsidRPr="0062556F" w:rsidRDefault="00CE294B" w:rsidP="00CE294B">
            <w:pPr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บีสโปค ซินเนอร์จี้ส์ จำกัด</w:t>
            </w:r>
          </w:p>
        </w:tc>
        <w:tc>
          <w:tcPr>
            <w:tcW w:w="1828" w:type="dxa"/>
          </w:tcPr>
          <w:p w14:paraId="2EF1C1C8" w14:textId="28B1F609" w:rsidR="00CE294B" w:rsidRPr="0062556F" w:rsidRDefault="00CE294B" w:rsidP="00CE294B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2" w:type="dxa"/>
          </w:tcPr>
          <w:p w14:paraId="0BA3EF33" w14:textId="6DE135B4" w:rsidR="00CE294B" w:rsidRPr="0062556F" w:rsidRDefault="00CE294B" w:rsidP="00CE294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  <w:shd w:val="clear" w:color="auto" w:fill="auto"/>
          </w:tcPr>
          <w:p w14:paraId="2B1C2D54" w14:textId="1BF85F17" w:rsidR="00CE294B" w:rsidRPr="0062556F" w:rsidRDefault="006E763D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="00CE294B" w:rsidRPr="00CE294B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97</w:t>
            </w:r>
          </w:p>
        </w:tc>
        <w:tc>
          <w:tcPr>
            <w:tcW w:w="792" w:type="dxa"/>
          </w:tcPr>
          <w:p w14:paraId="7303B306" w14:textId="27355041" w:rsidR="00CE294B" w:rsidRPr="0062556F" w:rsidRDefault="00CE294B" w:rsidP="00CE294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FF7E044" w14:textId="488550EA" w:rsidR="00CE294B" w:rsidRPr="0062556F" w:rsidRDefault="006E763D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25</w:t>
            </w:r>
          </w:p>
        </w:tc>
        <w:tc>
          <w:tcPr>
            <w:tcW w:w="810" w:type="dxa"/>
          </w:tcPr>
          <w:p w14:paraId="136390E9" w14:textId="75F5D8B9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DBAE607" w14:textId="2699D6A9" w:rsidR="00CE294B" w:rsidRPr="0062556F" w:rsidRDefault="006E763D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25</w:t>
            </w:r>
          </w:p>
        </w:tc>
        <w:tc>
          <w:tcPr>
            <w:tcW w:w="810" w:type="dxa"/>
          </w:tcPr>
          <w:p w14:paraId="36177AE7" w14:textId="79E1AC36" w:rsidR="00CE294B" w:rsidRPr="0062556F" w:rsidRDefault="00CE294B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DD2BA2C" w14:textId="49A8DE79" w:rsidR="00CE294B" w:rsidRPr="0062556F" w:rsidRDefault="00CE294B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E294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583D040C" w14:textId="326673E7" w:rsidR="00CE294B" w:rsidRPr="0062556F" w:rsidRDefault="00CE294B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7D126F0" w14:textId="299AE5D2" w:rsidR="00CE294B" w:rsidRPr="0062556F" w:rsidRDefault="006E763D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25</w:t>
            </w:r>
          </w:p>
        </w:tc>
        <w:tc>
          <w:tcPr>
            <w:tcW w:w="720" w:type="dxa"/>
          </w:tcPr>
          <w:p w14:paraId="6DCF9236" w14:textId="0516BBF1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F291754" w14:textId="0D7B0EB1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747" w:type="dxa"/>
          </w:tcPr>
          <w:p w14:paraId="7670D923" w14:textId="2385446C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CE294B" w:rsidRPr="0062556F" w14:paraId="3D0A036D" w14:textId="77777777" w:rsidTr="00C454E2">
        <w:tc>
          <w:tcPr>
            <w:tcW w:w="2466" w:type="dxa"/>
          </w:tcPr>
          <w:p w14:paraId="4BBDE48C" w14:textId="77777777" w:rsidR="00CE294B" w:rsidRPr="0062556F" w:rsidRDefault="00CE294B" w:rsidP="00CE294B">
            <w:pPr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28" w:type="dxa"/>
          </w:tcPr>
          <w:p w14:paraId="4EF5B848" w14:textId="77777777" w:rsidR="00CE294B" w:rsidRPr="0062556F" w:rsidRDefault="00CE294B" w:rsidP="00CE294B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32" w:type="dxa"/>
          </w:tcPr>
          <w:p w14:paraId="43AB91CD" w14:textId="77777777" w:rsidR="00CE294B" w:rsidRPr="0062556F" w:rsidRDefault="00CE294B" w:rsidP="00CE294B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8" w:type="dxa"/>
          </w:tcPr>
          <w:p w14:paraId="280531AD" w14:textId="77777777" w:rsidR="00CE294B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A4F8945" w14:textId="77777777" w:rsidR="00CE294B" w:rsidRDefault="00CE294B" w:rsidP="00CE294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8520A97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E6CF342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4BD11DA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62C119" w14:textId="77777777" w:rsidR="00CE294B" w:rsidRPr="0062556F" w:rsidRDefault="00CE294B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B969AF2" w14:textId="77777777" w:rsidR="00CE294B" w:rsidRPr="0062556F" w:rsidRDefault="00CE294B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BC31EF6" w14:textId="77777777" w:rsidR="00CE294B" w:rsidRPr="0062556F" w:rsidRDefault="00CE294B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787B6AE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C781FF4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076EBF51" w14:textId="5421EF5D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EAE3A94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E294B" w:rsidRPr="0062556F" w14:paraId="30D71F42" w14:textId="77777777" w:rsidTr="004E49F8">
        <w:tc>
          <w:tcPr>
            <w:tcW w:w="4294" w:type="dxa"/>
            <w:gridSpan w:val="2"/>
          </w:tcPr>
          <w:p w14:paraId="4C2DA56B" w14:textId="5FE099AD" w:rsidR="00CE294B" w:rsidRPr="0062556F" w:rsidRDefault="00CE294B" w:rsidP="00CE294B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โครงการโรงแรมไฮแอท โครงการวิลล่า วัน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และวิลล่า ทู</w:t>
            </w:r>
          </w:p>
        </w:tc>
        <w:tc>
          <w:tcPr>
            <w:tcW w:w="1432" w:type="dxa"/>
          </w:tcPr>
          <w:p w14:paraId="0E2FE626" w14:textId="77777777" w:rsidR="00CE294B" w:rsidRPr="0062556F" w:rsidRDefault="00CE294B" w:rsidP="00CE294B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8" w:type="dxa"/>
          </w:tcPr>
          <w:p w14:paraId="5E9CED5C" w14:textId="77777777" w:rsidR="00CE294B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54ACD0B" w14:textId="77777777" w:rsidR="00CE294B" w:rsidRDefault="00CE294B" w:rsidP="00CE294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1A90B0A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D197BFD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5B66E54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2B3690E" w14:textId="77777777" w:rsidR="00CE294B" w:rsidRPr="0062556F" w:rsidRDefault="00CE294B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7D1FE13" w14:textId="77777777" w:rsidR="00CE294B" w:rsidRPr="0062556F" w:rsidRDefault="00CE294B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E0CFD65" w14:textId="77777777" w:rsidR="00CE294B" w:rsidRPr="0062556F" w:rsidRDefault="00CE294B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361B1AF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5EA3D92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648F051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7382B05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E294B" w:rsidRPr="0062556F" w14:paraId="2206FE8E" w14:textId="77777777" w:rsidTr="004E49F8">
        <w:tc>
          <w:tcPr>
            <w:tcW w:w="2466" w:type="dxa"/>
          </w:tcPr>
          <w:p w14:paraId="0668598C" w14:textId="77777777" w:rsidR="00CE294B" w:rsidRPr="0062556F" w:rsidRDefault="00CE294B" w:rsidP="00CE294B">
            <w:pPr>
              <w:ind w:left="90" w:hanging="9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828" w:type="dxa"/>
          </w:tcPr>
          <w:p w14:paraId="6C401384" w14:textId="77777777" w:rsidR="00CE294B" w:rsidRPr="0062556F" w:rsidRDefault="00CE294B" w:rsidP="00CE294B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32" w:type="dxa"/>
          </w:tcPr>
          <w:p w14:paraId="7139AFFA" w14:textId="77777777" w:rsidR="00CE294B" w:rsidRPr="0062556F" w:rsidRDefault="00CE294B" w:rsidP="00CE294B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8" w:type="dxa"/>
          </w:tcPr>
          <w:p w14:paraId="4D2101EE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653E7E6" w14:textId="77777777" w:rsidR="00CE294B" w:rsidRPr="0062556F" w:rsidRDefault="00CE294B" w:rsidP="00CE294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BF40D43" w14:textId="77777777" w:rsidR="00CE294B" w:rsidRPr="0062556F" w:rsidRDefault="00CE294B" w:rsidP="00CE294B">
            <w:pPr>
              <w:tabs>
                <w:tab w:val="decimal" w:pos="371"/>
                <w:tab w:val="decimal" w:pos="398"/>
                <w:tab w:val="left" w:pos="48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ADB1B6" w14:textId="77777777" w:rsidR="00CE294B" w:rsidRPr="0062556F" w:rsidRDefault="00CE294B" w:rsidP="00CE294B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E875BF2" w14:textId="77777777" w:rsidR="00CE294B" w:rsidRPr="0062556F" w:rsidRDefault="00CE294B" w:rsidP="00CE294B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DF4208" w14:textId="77777777" w:rsidR="00CE294B" w:rsidRPr="0062556F" w:rsidRDefault="00CE294B" w:rsidP="00CA4372">
            <w:pPr>
              <w:tabs>
                <w:tab w:val="clear" w:pos="454"/>
                <w:tab w:val="decimal" w:pos="366"/>
                <w:tab w:val="decimal" w:pos="44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4F51521" w14:textId="77777777" w:rsidR="00CE294B" w:rsidRPr="0062556F" w:rsidRDefault="00CE294B" w:rsidP="00CA4372">
            <w:pPr>
              <w:tabs>
                <w:tab w:val="decimal" w:pos="260"/>
                <w:tab w:val="decimal" w:pos="366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2938863B" w14:textId="77777777" w:rsidR="00CE294B" w:rsidRPr="0062556F" w:rsidRDefault="00CE294B" w:rsidP="00CA4372">
            <w:pPr>
              <w:tabs>
                <w:tab w:val="decimal" w:pos="420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88246D8" w14:textId="77777777" w:rsidR="00CE294B" w:rsidRPr="0062556F" w:rsidRDefault="00CE294B" w:rsidP="00CE294B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8E4BC43" w14:textId="77777777" w:rsidR="00CE294B" w:rsidRPr="0062556F" w:rsidRDefault="00CE294B" w:rsidP="00CE294B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17307B" w14:textId="77777777" w:rsidR="00CE294B" w:rsidRPr="0062556F" w:rsidRDefault="00CE294B" w:rsidP="00CE294B">
            <w:pPr>
              <w:tabs>
                <w:tab w:val="decimal" w:pos="366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6ABA5DE" w14:textId="77777777" w:rsidR="00CE294B" w:rsidRPr="0062556F" w:rsidRDefault="00CE294B" w:rsidP="00CE294B">
            <w:pPr>
              <w:tabs>
                <w:tab w:val="decimal" w:pos="366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E294B" w:rsidRPr="0062556F" w14:paraId="0C1F82FA" w14:textId="77777777" w:rsidTr="004E49F8">
        <w:tc>
          <w:tcPr>
            <w:tcW w:w="5726" w:type="dxa"/>
            <w:gridSpan w:val="3"/>
          </w:tcPr>
          <w:p w14:paraId="01D2C416" w14:textId="75A70A0D" w:rsidR="00CE294B" w:rsidRPr="0062556F" w:rsidRDefault="00CE294B" w:rsidP="00CE294B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ภูเก็ต จำกัด และ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BT Phuket Ltd.</w:t>
            </w:r>
          </w:p>
        </w:tc>
        <w:tc>
          <w:tcPr>
            <w:tcW w:w="838" w:type="dxa"/>
          </w:tcPr>
          <w:p w14:paraId="0DB92755" w14:textId="77777777" w:rsidR="00CE294B" w:rsidRPr="0062556F" w:rsidRDefault="00CE294B" w:rsidP="00CE2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326A939" w14:textId="77777777" w:rsidR="00CE294B" w:rsidRPr="0062556F" w:rsidRDefault="00CE294B" w:rsidP="00CE294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D36A2CF" w14:textId="77777777" w:rsidR="00CE294B" w:rsidRPr="0062556F" w:rsidRDefault="00CE294B" w:rsidP="00CE294B">
            <w:pPr>
              <w:tabs>
                <w:tab w:val="decimal" w:pos="371"/>
                <w:tab w:val="decimal" w:pos="398"/>
                <w:tab w:val="left" w:pos="48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10B465" w14:textId="77777777" w:rsidR="00CE294B" w:rsidRPr="0062556F" w:rsidRDefault="00CE294B" w:rsidP="00CE294B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FE54E52" w14:textId="77777777" w:rsidR="00CE294B" w:rsidRPr="0062556F" w:rsidRDefault="00CE294B" w:rsidP="00CE294B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FA9282" w14:textId="77777777" w:rsidR="00CE294B" w:rsidRPr="0062556F" w:rsidRDefault="00CE294B" w:rsidP="00CA4372">
            <w:pPr>
              <w:tabs>
                <w:tab w:val="clear" w:pos="454"/>
                <w:tab w:val="decimal" w:pos="366"/>
                <w:tab w:val="decimal" w:pos="44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9D33C39" w14:textId="77777777" w:rsidR="00CE294B" w:rsidRPr="0062556F" w:rsidRDefault="00CE294B" w:rsidP="00CA4372">
            <w:pPr>
              <w:tabs>
                <w:tab w:val="decimal" w:pos="260"/>
                <w:tab w:val="decimal" w:pos="366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7BA3CFB" w14:textId="77777777" w:rsidR="00CE294B" w:rsidRPr="0062556F" w:rsidRDefault="00CE294B" w:rsidP="00CA4372">
            <w:pPr>
              <w:tabs>
                <w:tab w:val="decimal" w:pos="420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EC26710" w14:textId="77777777" w:rsidR="00CE294B" w:rsidRPr="0062556F" w:rsidRDefault="00CE294B" w:rsidP="00CE294B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2F8B0A6" w14:textId="77777777" w:rsidR="00CE294B" w:rsidRPr="0062556F" w:rsidRDefault="00CE294B" w:rsidP="00CE294B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9D9013" w14:textId="77777777" w:rsidR="00CE294B" w:rsidRPr="0062556F" w:rsidRDefault="00CE294B" w:rsidP="00CE294B">
            <w:pPr>
              <w:tabs>
                <w:tab w:val="decimal" w:pos="366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CACCC1E" w14:textId="77777777" w:rsidR="00CE294B" w:rsidRPr="0062556F" w:rsidRDefault="00CE294B" w:rsidP="00CE294B">
            <w:pPr>
              <w:tabs>
                <w:tab w:val="decimal" w:pos="366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54E2" w:rsidRPr="0062556F" w14:paraId="506B5439" w14:textId="77777777" w:rsidTr="004E49F8">
        <w:tc>
          <w:tcPr>
            <w:tcW w:w="2466" w:type="dxa"/>
            <w:hideMark/>
          </w:tcPr>
          <w:p w14:paraId="74C40A2E" w14:textId="77777777" w:rsidR="00C454E2" w:rsidRPr="0062556F" w:rsidRDefault="00C454E2" w:rsidP="00C454E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ทู จำกัด</w:t>
            </w:r>
          </w:p>
        </w:tc>
        <w:tc>
          <w:tcPr>
            <w:tcW w:w="1828" w:type="dxa"/>
            <w:hideMark/>
          </w:tcPr>
          <w:p w14:paraId="1FC76D37" w14:textId="77777777" w:rsidR="00C454E2" w:rsidRPr="0062556F" w:rsidRDefault="00C454E2" w:rsidP="00C454E2">
            <w:pPr>
              <w:tabs>
                <w:tab w:val="left" w:pos="506"/>
                <w:tab w:val="left" w:pos="596"/>
              </w:tabs>
              <w:spacing w:line="240" w:lineRule="auto"/>
              <w:ind w:left="146" w:right="-88" w:hanging="14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บ้านพักตากอากาศ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432" w:type="dxa"/>
            <w:hideMark/>
          </w:tcPr>
          <w:p w14:paraId="40B59D0A" w14:textId="77777777" w:rsidR="00C454E2" w:rsidRPr="0062556F" w:rsidRDefault="00C454E2" w:rsidP="00C454E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</w:tcPr>
          <w:p w14:paraId="12565C1B" w14:textId="6ED85CBA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792" w:type="dxa"/>
            <w:hideMark/>
          </w:tcPr>
          <w:p w14:paraId="161838A0" w14:textId="703A9013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3A410A2C" w14:textId="1037B1E4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  <w:hideMark/>
          </w:tcPr>
          <w:p w14:paraId="6C300EBA" w14:textId="5B45E0CE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747" w:type="dxa"/>
          </w:tcPr>
          <w:p w14:paraId="0AB1E01F" w14:textId="7C739A72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64EFC420" w14:textId="7777777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D43E8AC" w14:textId="1DB1D2E9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14201A7" w14:textId="7777777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C461E1D" w14:textId="6F5FDA6B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18FE0C17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52281C1" w14:textId="78CC4D6C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7D8BA2D" w14:textId="1D505E53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4C4A93C4" w14:textId="77777777" w:rsidTr="004E49F8">
        <w:tc>
          <w:tcPr>
            <w:tcW w:w="2466" w:type="dxa"/>
            <w:hideMark/>
          </w:tcPr>
          <w:p w14:paraId="408ADC8F" w14:textId="77777777" w:rsidR="00C454E2" w:rsidRPr="0062556F" w:rsidRDefault="00C454E2" w:rsidP="00C454E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ทรี จำกัด</w:t>
            </w:r>
          </w:p>
        </w:tc>
        <w:tc>
          <w:tcPr>
            <w:tcW w:w="1828" w:type="dxa"/>
            <w:hideMark/>
          </w:tcPr>
          <w:p w14:paraId="2A3C293A" w14:textId="77777777" w:rsidR="00C454E2" w:rsidRPr="0062556F" w:rsidRDefault="00C454E2" w:rsidP="00C454E2">
            <w:pPr>
              <w:spacing w:line="240" w:lineRule="auto"/>
              <w:ind w:left="146" w:right="-88" w:hanging="14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บ้านพักตากอากาศ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432" w:type="dxa"/>
            <w:hideMark/>
          </w:tcPr>
          <w:p w14:paraId="6106504A" w14:textId="77777777" w:rsidR="00C454E2" w:rsidRPr="0062556F" w:rsidRDefault="00C454E2" w:rsidP="00C454E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</w:tcPr>
          <w:p w14:paraId="4A4305E4" w14:textId="58F7069C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792" w:type="dxa"/>
            <w:hideMark/>
          </w:tcPr>
          <w:p w14:paraId="0845E1F6" w14:textId="0FBC67EC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7BFA3D95" w14:textId="6BFFFEA8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  <w:hideMark/>
          </w:tcPr>
          <w:p w14:paraId="4A196534" w14:textId="6A7DAC23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747" w:type="dxa"/>
          </w:tcPr>
          <w:p w14:paraId="4B4C6145" w14:textId="79F90F68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4C3C64B0" w14:textId="7777777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3EF9EDC" w14:textId="49F4E439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5AAE3F7A" w14:textId="7777777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9C61830" w14:textId="4B4B3B00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6F9AE6B7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491EF4C" w14:textId="50C30EA9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D95F0FB" w14:textId="2F3F692D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0B8F602B" w14:textId="77777777" w:rsidTr="004E49F8">
        <w:tc>
          <w:tcPr>
            <w:tcW w:w="2466" w:type="dxa"/>
          </w:tcPr>
          <w:p w14:paraId="6413A416" w14:textId="77777777" w:rsidR="00C454E2" w:rsidRPr="0062556F" w:rsidRDefault="00C454E2" w:rsidP="00C454E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828" w:type="dxa"/>
          </w:tcPr>
          <w:p w14:paraId="608AD0AF" w14:textId="77777777" w:rsidR="00C454E2" w:rsidRPr="0062556F" w:rsidRDefault="00C454E2" w:rsidP="00C454E2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32" w:type="dxa"/>
          </w:tcPr>
          <w:p w14:paraId="4874AA9B" w14:textId="77777777" w:rsidR="00C454E2" w:rsidRPr="0062556F" w:rsidRDefault="00C454E2" w:rsidP="00C454E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8" w:type="dxa"/>
          </w:tcPr>
          <w:p w14:paraId="3EC1DEC4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E8BD29B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51B5023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DE21A9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BBE2D28" w14:textId="77777777" w:rsidR="00C454E2" w:rsidRPr="0062556F" w:rsidRDefault="00C454E2" w:rsidP="00C454E2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D72C6E" w14:textId="77777777" w:rsidR="00C454E2" w:rsidRPr="0062556F" w:rsidRDefault="00C454E2" w:rsidP="00C454E2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ED023B9" w14:textId="7777777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1F726AE" w14:textId="7777777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193BD12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BC94FE7" w14:textId="77777777" w:rsidR="00C454E2" w:rsidRPr="0062556F" w:rsidRDefault="00C454E2" w:rsidP="00C454E2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50B2E35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8F86034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54E2" w:rsidRPr="0062556F" w14:paraId="69D0700B" w14:textId="77777777" w:rsidTr="004E49F8">
        <w:tc>
          <w:tcPr>
            <w:tcW w:w="2466" w:type="dxa"/>
            <w:hideMark/>
          </w:tcPr>
          <w:p w14:paraId="16690AB8" w14:textId="77777777" w:rsidR="00C454E2" w:rsidRPr="0062556F" w:rsidRDefault="00C454E2" w:rsidP="00C454E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28" w:type="dxa"/>
          </w:tcPr>
          <w:p w14:paraId="56CCF80E" w14:textId="77777777" w:rsidR="00C454E2" w:rsidRPr="0062556F" w:rsidRDefault="00C454E2" w:rsidP="00C454E2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32" w:type="dxa"/>
          </w:tcPr>
          <w:p w14:paraId="1055084E" w14:textId="77777777" w:rsidR="00C454E2" w:rsidRPr="0062556F" w:rsidRDefault="00C454E2" w:rsidP="00C454E2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8" w:type="dxa"/>
          </w:tcPr>
          <w:p w14:paraId="292C5C4C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5DD9FC9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247A322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14A2345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437F8B1" w14:textId="77777777" w:rsidR="00C454E2" w:rsidRPr="0062556F" w:rsidRDefault="00C454E2" w:rsidP="00C454E2">
            <w:pPr>
              <w:tabs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4C63FD" w14:textId="77777777" w:rsidR="00C454E2" w:rsidRPr="0062556F" w:rsidRDefault="00C454E2" w:rsidP="00C454E2">
            <w:pPr>
              <w:tabs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7A4918B" w14:textId="7777777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F70308E" w14:textId="7777777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E036DC3" w14:textId="77777777" w:rsidR="00C454E2" w:rsidRPr="0062556F" w:rsidRDefault="00C454E2" w:rsidP="00C454E2">
            <w:pPr>
              <w:tabs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49691D4" w14:textId="77777777" w:rsidR="00C454E2" w:rsidRPr="0062556F" w:rsidRDefault="00C454E2" w:rsidP="00C454E2">
            <w:pPr>
              <w:tabs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655080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CCE1A36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54E2" w:rsidRPr="0062556F" w14:paraId="37999D27" w14:textId="77777777" w:rsidTr="004E49F8">
        <w:tc>
          <w:tcPr>
            <w:tcW w:w="2466" w:type="dxa"/>
            <w:hideMark/>
          </w:tcPr>
          <w:p w14:paraId="7C673B72" w14:textId="77777777" w:rsidR="00C454E2" w:rsidRPr="0062556F" w:rsidRDefault="00C454E2" w:rsidP="00C454E2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ภูเก็ต แลนด์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28" w:type="dxa"/>
            <w:hideMark/>
          </w:tcPr>
          <w:p w14:paraId="1F60825F" w14:textId="77777777" w:rsidR="00C454E2" w:rsidRPr="0062556F" w:rsidRDefault="00C454E2" w:rsidP="00C454E2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2" w:type="dxa"/>
            <w:hideMark/>
          </w:tcPr>
          <w:p w14:paraId="54763706" w14:textId="77777777" w:rsidR="00C454E2" w:rsidRPr="0062556F" w:rsidRDefault="00C454E2" w:rsidP="00C454E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</w:tcPr>
          <w:p w14:paraId="5629CA14" w14:textId="5D8E5C53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92" w:type="dxa"/>
            <w:hideMark/>
          </w:tcPr>
          <w:p w14:paraId="1C3A467F" w14:textId="6AD2F5F0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02AF38D4" w14:textId="27CE4033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1723C375" w14:textId="41B0567C" w:rsidR="00C454E2" w:rsidRPr="0062556F" w:rsidRDefault="006E763D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520E19F3" w14:textId="0DF065DB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020663D6" w14:textId="0266B74D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28" w:type="dxa"/>
          </w:tcPr>
          <w:p w14:paraId="4A30B314" w14:textId="52E445A8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4952D1CC" w14:textId="7777777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9474D30" w14:textId="4C398B45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20" w:type="dxa"/>
            <w:hideMark/>
          </w:tcPr>
          <w:p w14:paraId="0F68E842" w14:textId="6FF60D04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46A2D9D5" w14:textId="7782E3CF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08BA082" w14:textId="5F849B2D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4E5A544D" w14:textId="77777777" w:rsidTr="004E49F8">
        <w:tc>
          <w:tcPr>
            <w:tcW w:w="2466" w:type="dxa"/>
            <w:hideMark/>
          </w:tcPr>
          <w:p w14:paraId="1B2EB9D0" w14:textId="77777777" w:rsidR="00C454E2" w:rsidRPr="0062556F" w:rsidRDefault="00C454E2" w:rsidP="00C454E2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Square Root Phuket Investment Ltd.</w:t>
            </w:r>
          </w:p>
        </w:tc>
        <w:tc>
          <w:tcPr>
            <w:tcW w:w="1828" w:type="dxa"/>
            <w:hideMark/>
          </w:tcPr>
          <w:p w14:paraId="6A9B0F77" w14:textId="77777777" w:rsidR="00C454E2" w:rsidRPr="0062556F" w:rsidRDefault="00C454E2" w:rsidP="00C454E2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2" w:type="dxa"/>
            <w:hideMark/>
          </w:tcPr>
          <w:p w14:paraId="59AD3D31" w14:textId="77777777" w:rsidR="00C454E2" w:rsidRPr="0062556F" w:rsidRDefault="00C454E2" w:rsidP="00C454E2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8" w:type="dxa"/>
          </w:tcPr>
          <w:p w14:paraId="66116F65" w14:textId="35599701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92" w:type="dxa"/>
            <w:hideMark/>
          </w:tcPr>
          <w:p w14:paraId="45EB536D" w14:textId="0D8C0C79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6FEC5F5A" w14:textId="0341F233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5A12E8F8" w14:textId="44873FCD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228053E1" w14:textId="42038F70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10" w:type="dxa"/>
            <w:hideMark/>
          </w:tcPr>
          <w:p w14:paraId="301E93CA" w14:textId="7FCB1F2C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28" w:type="dxa"/>
          </w:tcPr>
          <w:p w14:paraId="201876F0" w14:textId="1A512DE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6597A4C2" w14:textId="77777777" w:rsidR="00C454E2" w:rsidRPr="0062556F" w:rsidRDefault="00C454E2" w:rsidP="00CA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598A2F0" w14:textId="44325403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720" w:type="dxa"/>
            <w:hideMark/>
          </w:tcPr>
          <w:p w14:paraId="4BAF7959" w14:textId="4A111266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10" w:type="dxa"/>
          </w:tcPr>
          <w:p w14:paraId="25CF32F6" w14:textId="736A7F05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8E2C2DD" w14:textId="5C31579F" w:rsidR="00C454E2" w:rsidRPr="0062556F" w:rsidRDefault="006E763D" w:rsidP="00FE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702</w:t>
            </w:r>
          </w:p>
        </w:tc>
      </w:tr>
    </w:tbl>
    <w:p w14:paraId="7A60FAC4" w14:textId="77777777" w:rsidR="002F05F2" w:rsidRPr="0062556F" w:rsidRDefault="002F05F2" w:rsidP="002F05F2">
      <w:pPr>
        <w:spacing w:line="240" w:lineRule="auto"/>
        <w:rPr>
          <w:sz w:val="2"/>
          <w:szCs w:val="2"/>
          <w:lang w:val="en-GB" w:bidi="ar-SA"/>
        </w:rPr>
      </w:pPr>
      <w:r w:rsidRPr="0062556F">
        <w:br w:type="page"/>
      </w:r>
    </w:p>
    <w:tbl>
      <w:tblPr>
        <w:tblpPr w:leftFromText="180" w:rightFromText="180" w:vertAnchor="text" w:tblpX="-39" w:tblpY="1"/>
        <w:tblOverlap w:val="never"/>
        <w:tblW w:w="1681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0"/>
        <w:gridCol w:w="1798"/>
        <w:gridCol w:w="1402"/>
        <w:gridCol w:w="836"/>
        <w:gridCol w:w="792"/>
        <w:gridCol w:w="828"/>
        <w:gridCol w:w="810"/>
        <w:gridCol w:w="747"/>
        <w:gridCol w:w="810"/>
        <w:gridCol w:w="828"/>
        <w:gridCol w:w="783"/>
        <w:gridCol w:w="738"/>
        <w:gridCol w:w="729"/>
        <w:gridCol w:w="810"/>
        <w:gridCol w:w="801"/>
        <w:gridCol w:w="810"/>
        <w:gridCol w:w="810"/>
      </w:tblGrid>
      <w:tr w:rsidR="002F05F2" w:rsidRPr="0062556F" w14:paraId="76D5C599" w14:textId="77777777" w:rsidTr="00C454E2">
        <w:trPr>
          <w:gridAfter w:val="2"/>
          <w:wAfter w:w="1620" w:type="dxa"/>
          <w:tblHeader/>
        </w:trPr>
        <w:tc>
          <w:tcPr>
            <w:tcW w:w="15192" w:type="dxa"/>
            <w:gridSpan w:val="15"/>
            <w:vAlign w:val="bottom"/>
            <w:hideMark/>
          </w:tcPr>
          <w:p w14:paraId="75812783" w14:textId="77777777" w:rsidR="002F05F2" w:rsidRPr="0062556F" w:rsidRDefault="002F05F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F42199" w:rsidRPr="0062556F" w14:paraId="641ABC46" w14:textId="77777777" w:rsidTr="00C454E2">
        <w:trPr>
          <w:gridAfter w:val="2"/>
          <w:wAfter w:w="1620" w:type="dxa"/>
          <w:tblHeader/>
        </w:trPr>
        <w:tc>
          <w:tcPr>
            <w:tcW w:w="2480" w:type="dxa"/>
          </w:tcPr>
          <w:p w14:paraId="020A65EA" w14:textId="77777777" w:rsidR="00F42199" w:rsidRPr="0062556F" w:rsidRDefault="00F42199" w:rsidP="00F42199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98" w:type="dxa"/>
          </w:tcPr>
          <w:p w14:paraId="63F461B3" w14:textId="77777777" w:rsidR="00F42199" w:rsidRPr="0062556F" w:rsidRDefault="00F42199" w:rsidP="00F42199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2" w:type="dxa"/>
            <w:hideMark/>
          </w:tcPr>
          <w:p w14:paraId="315509DD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628" w:type="dxa"/>
            <w:gridSpan w:val="2"/>
            <w:vAlign w:val="bottom"/>
            <w:hideMark/>
          </w:tcPr>
          <w:p w14:paraId="26683B1A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07B029CB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  <w:hideMark/>
          </w:tcPr>
          <w:p w14:paraId="0C3FFFF4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  <w:vAlign w:val="bottom"/>
            <w:hideMark/>
          </w:tcPr>
          <w:p w14:paraId="0E4AF7C1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6D0F5EDC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11" w:type="dxa"/>
            <w:gridSpan w:val="2"/>
            <w:vAlign w:val="bottom"/>
            <w:hideMark/>
          </w:tcPr>
          <w:p w14:paraId="01B6FD29" w14:textId="639D1E46" w:rsidR="00F42199" w:rsidRPr="0062556F" w:rsidRDefault="00F42199" w:rsidP="00F42199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วันที่</w:t>
            </w:r>
          </w:p>
        </w:tc>
      </w:tr>
      <w:tr w:rsidR="004E49F8" w:rsidRPr="0062556F" w14:paraId="162E56EA" w14:textId="77777777" w:rsidTr="00C454E2">
        <w:trPr>
          <w:gridAfter w:val="2"/>
          <w:wAfter w:w="1620" w:type="dxa"/>
          <w:tblHeader/>
        </w:trPr>
        <w:tc>
          <w:tcPr>
            <w:tcW w:w="2480" w:type="dxa"/>
            <w:hideMark/>
          </w:tcPr>
          <w:p w14:paraId="70B5B3FA" w14:textId="77777777" w:rsidR="004E49F8" w:rsidRPr="0062556F" w:rsidRDefault="004E49F8" w:rsidP="004E49F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98" w:type="dxa"/>
            <w:hideMark/>
          </w:tcPr>
          <w:p w14:paraId="05C679E8" w14:textId="77777777" w:rsidR="004E49F8" w:rsidRPr="0062556F" w:rsidRDefault="004E49F8" w:rsidP="004E49F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2" w:type="dxa"/>
            <w:hideMark/>
          </w:tcPr>
          <w:p w14:paraId="2A3F64F7" w14:textId="77777777" w:rsidR="004E49F8" w:rsidRPr="0062556F" w:rsidRDefault="004E49F8" w:rsidP="004E49F8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36" w:type="dxa"/>
            <w:vAlign w:val="bottom"/>
            <w:hideMark/>
          </w:tcPr>
          <w:p w14:paraId="5D112D99" w14:textId="26501D40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vAlign w:val="bottom"/>
            <w:hideMark/>
          </w:tcPr>
          <w:p w14:paraId="55768081" w14:textId="1CD5F282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B47564E" w14:textId="16610296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1AC6A8B5" w14:textId="60DB4947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41437C0F" w14:textId="6667D3FC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CBE3720" w14:textId="0F6C6C45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5855B751" w14:textId="1BAABF38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0A13BE36" w14:textId="003160ED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6348DF5" w14:textId="58F5B9FF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3936E3EB" w14:textId="59E5929F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83" w:type="dxa"/>
            <w:vAlign w:val="bottom"/>
            <w:hideMark/>
          </w:tcPr>
          <w:p w14:paraId="6746554C" w14:textId="5FB72597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CBD716A" w14:textId="7C657377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8" w:type="dxa"/>
            <w:vAlign w:val="bottom"/>
            <w:hideMark/>
          </w:tcPr>
          <w:p w14:paraId="3AB4F362" w14:textId="693AAC19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9" w:type="dxa"/>
            <w:vAlign w:val="bottom"/>
            <w:hideMark/>
          </w:tcPr>
          <w:p w14:paraId="4B187D86" w14:textId="352C08DF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522656B" w14:textId="139B7D01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13997418" w14:textId="4E5176E7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01" w:type="dxa"/>
            <w:vAlign w:val="bottom"/>
            <w:hideMark/>
          </w:tcPr>
          <w:p w14:paraId="0107755E" w14:textId="52B96A95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D07A3" w:rsidRPr="0062556F" w14:paraId="53B35965" w14:textId="77777777" w:rsidTr="00C454E2">
        <w:trPr>
          <w:gridAfter w:val="2"/>
          <w:wAfter w:w="1620" w:type="dxa"/>
          <w:tblHeader/>
        </w:trPr>
        <w:tc>
          <w:tcPr>
            <w:tcW w:w="2480" w:type="dxa"/>
            <w:vAlign w:val="bottom"/>
          </w:tcPr>
          <w:p w14:paraId="0AC91898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98" w:type="dxa"/>
          </w:tcPr>
          <w:p w14:paraId="5FC12611" w14:textId="77777777" w:rsidR="007D07A3" w:rsidRPr="0062556F" w:rsidRDefault="007D07A3" w:rsidP="007D07A3">
            <w:pPr>
              <w:spacing w:line="300" w:lineRule="exact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2" w:type="dxa"/>
          </w:tcPr>
          <w:p w14:paraId="0FDE4E21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8" w:type="dxa"/>
            <w:gridSpan w:val="2"/>
            <w:vAlign w:val="bottom"/>
            <w:hideMark/>
          </w:tcPr>
          <w:p w14:paraId="5E681204" w14:textId="77777777" w:rsidR="007D07A3" w:rsidRPr="0062556F" w:rsidRDefault="007D07A3" w:rsidP="007D07A3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84" w:type="dxa"/>
            <w:gridSpan w:val="10"/>
            <w:vAlign w:val="bottom"/>
            <w:hideMark/>
          </w:tcPr>
          <w:p w14:paraId="59880EF9" w14:textId="77777777" w:rsidR="007D07A3" w:rsidRPr="0062556F" w:rsidRDefault="007D07A3" w:rsidP="007D07A3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D07A3" w:rsidRPr="0062556F" w14:paraId="55EFC214" w14:textId="77777777" w:rsidTr="00C454E2">
        <w:trPr>
          <w:gridAfter w:val="2"/>
          <w:wAfter w:w="1620" w:type="dxa"/>
          <w:trHeight w:val="80"/>
        </w:trPr>
        <w:tc>
          <w:tcPr>
            <w:tcW w:w="5680" w:type="dxa"/>
            <w:gridSpan w:val="3"/>
            <w:hideMark/>
          </w:tcPr>
          <w:p w14:paraId="227969F6" w14:textId="77777777" w:rsidR="007D07A3" w:rsidRPr="0062556F" w:rsidRDefault="007D07A3" w:rsidP="007D07A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ภูเก็ต แลนด์ จำกัด</w:t>
            </w:r>
          </w:p>
        </w:tc>
        <w:tc>
          <w:tcPr>
            <w:tcW w:w="836" w:type="dxa"/>
          </w:tcPr>
          <w:p w14:paraId="26E2B5EB" w14:textId="77777777" w:rsidR="007D07A3" w:rsidRPr="0062556F" w:rsidRDefault="007D07A3" w:rsidP="007D07A3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269D102" w14:textId="77777777" w:rsidR="007D07A3" w:rsidRPr="0062556F" w:rsidRDefault="007D07A3" w:rsidP="007D07A3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084355D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FFD906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435836A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3FF30E2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0030A7E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FB66D0C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24824711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34ED2B9F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AF4171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236E34E4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54E2" w:rsidRPr="0062556F" w14:paraId="3181AA80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69F55C65" w14:textId="77777777" w:rsidR="00C454E2" w:rsidRPr="0062556F" w:rsidRDefault="00C454E2" w:rsidP="00C454E2">
            <w:pPr>
              <w:spacing w:line="300" w:lineRule="exact"/>
              <w:ind w:right="-37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ทรี จำกัด</w:t>
            </w:r>
          </w:p>
        </w:tc>
        <w:tc>
          <w:tcPr>
            <w:tcW w:w="1798" w:type="dxa"/>
            <w:hideMark/>
          </w:tcPr>
          <w:p w14:paraId="04E67473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180E0685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6D1CCC45" w14:textId="5CF27775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92" w:type="dxa"/>
            <w:hideMark/>
          </w:tcPr>
          <w:p w14:paraId="04D55680" w14:textId="06416442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828" w:type="dxa"/>
          </w:tcPr>
          <w:p w14:paraId="0764217A" w14:textId="133AF11C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276508E8" w14:textId="619FF7C3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6A137FF9" w14:textId="4A6251E6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9216F8B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2C0D32D" w14:textId="6BFC98B1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A726195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1164AC0" w14:textId="1676FDF9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3F3E7560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A29C49B" w14:textId="4D71ABCD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0F685B42" w14:textId="79637918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27E84D3B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5676BAD4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 ทู จำกัด</w:t>
            </w:r>
          </w:p>
        </w:tc>
        <w:tc>
          <w:tcPr>
            <w:tcW w:w="1798" w:type="dxa"/>
            <w:hideMark/>
          </w:tcPr>
          <w:p w14:paraId="23EA380D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6B7506D0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03934D55" w14:textId="464AE19E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15</w:t>
            </w:r>
          </w:p>
        </w:tc>
        <w:tc>
          <w:tcPr>
            <w:tcW w:w="792" w:type="dxa"/>
            <w:hideMark/>
          </w:tcPr>
          <w:p w14:paraId="450A5B6B" w14:textId="3AE52E7D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15</w:t>
            </w:r>
          </w:p>
        </w:tc>
        <w:tc>
          <w:tcPr>
            <w:tcW w:w="828" w:type="dxa"/>
          </w:tcPr>
          <w:p w14:paraId="3961F1C9" w14:textId="67BFF17D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7D8584A8" w14:textId="24B284D9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063F1CAB" w14:textId="38ECC118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E3B7482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9F17566" w14:textId="547A9C43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0F317930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7802E393" w14:textId="6DFA090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21E18700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404C392" w14:textId="1CD8C83E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25CF9733" w14:textId="782997A9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656AB554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15E791C6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 วัน จำกัด</w:t>
            </w:r>
          </w:p>
        </w:tc>
        <w:tc>
          <w:tcPr>
            <w:tcW w:w="1798" w:type="dxa"/>
            <w:hideMark/>
          </w:tcPr>
          <w:p w14:paraId="6FD01B63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1DB7A997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29F1CCD0" w14:textId="1D3B463C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792" w:type="dxa"/>
            <w:hideMark/>
          </w:tcPr>
          <w:p w14:paraId="3C4B21ED" w14:textId="19E118D4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29615D30" w14:textId="6C0EB77C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1740B6FB" w14:textId="611D129A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28B88C08" w14:textId="6DB875B4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4AE0E85F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13F59B5" w14:textId="7EC987C9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66613C62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B566E51" w14:textId="2C394E00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7DD2F6C8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152634D" w14:textId="4386B429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70B83233" w14:textId="6EAC17AB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2A504414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49BB3972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 จำกัด</w:t>
            </w:r>
          </w:p>
        </w:tc>
        <w:tc>
          <w:tcPr>
            <w:tcW w:w="1798" w:type="dxa"/>
            <w:hideMark/>
          </w:tcPr>
          <w:p w14:paraId="2E97B3C4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0CD82885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5B972046" w14:textId="7FD83D6B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792" w:type="dxa"/>
            <w:hideMark/>
          </w:tcPr>
          <w:p w14:paraId="4FBE12D7" w14:textId="4F18B9C0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49E5B425" w14:textId="7AC117F7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0C3CDAD1" w14:textId="7ED18642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15A34292" w14:textId="58887F3D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33D88D2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AB6B974" w14:textId="146B14DF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2EF576D3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19DC54C5" w14:textId="2D72249A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34ACD46C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55DF851" w14:textId="21BA673B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610C2765" w14:textId="5B14DCE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129D1CE3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64508CCE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จำกัด</w:t>
            </w:r>
          </w:p>
        </w:tc>
        <w:tc>
          <w:tcPr>
            <w:tcW w:w="1798" w:type="dxa"/>
            <w:hideMark/>
          </w:tcPr>
          <w:p w14:paraId="01369700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264B9E83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3E0CD451" w14:textId="07DAA20B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792" w:type="dxa"/>
            <w:hideMark/>
          </w:tcPr>
          <w:p w14:paraId="0D3A0CC5" w14:textId="00368F80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07089B91" w14:textId="3F01178A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7044AD6A" w14:textId="5DFE4A9D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15BDAE00" w14:textId="078622F3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28C8FE75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1D69AC8" w14:textId="6B0C6362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60FCC10C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5B86D3C2" w14:textId="0EF2F02E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5E76909E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596E0C2" w14:textId="0717103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08392069" w14:textId="4A6B6568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1E1819A3" w14:textId="77777777" w:rsidTr="00C454E2">
        <w:trPr>
          <w:gridAfter w:val="2"/>
          <w:wAfter w:w="1620" w:type="dxa"/>
        </w:trPr>
        <w:tc>
          <w:tcPr>
            <w:tcW w:w="2480" w:type="dxa"/>
          </w:tcPr>
          <w:p w14:paraId="3069E18B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798" w:type="dxa"/>
          </w:tcPr>
          <w:p w14:paraId="68FE6A5C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2" w:type="dxa"/>
          </w:tcPr>
          <w:p w14:paraId="03433599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446BF0D2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C0271A5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4CEB11E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6D8E37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DF57DF0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ED5599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4F9C0B3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C625F14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74E66A1D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4681D14C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4726B3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2DA495EB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54E2" w:rsidRPr="0062556F" w14:paraId="3DB4FFB4" w14:textId="151E184E" w:rsidTr="00C454E2">
        <w:tc>
          <w:tcPr>
            <w:tcW w:w="5680" w:type="dxa"/>
            <w:gridSpan w:val="3"/>
            <w:hideMark/>
          </w:tcPr>
          <w:p w14:paraId="1D9C3DB6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Square Root Phuket Investment Ltd.</w:t>
            </w:r>
          </w:p>
        </w:tc>
        <w:tc>
          <w:tcPr>
            <w:tcW w:w="836" w:type="dxa"/>
          </w:tcPr>
          <w:p w14:paraId="0DF82B23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49BA427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1F515C0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505FB0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0739CDC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55670E" w14:textId="77777777" w:rsidR="00C454E2" w:rsidRPr="0062556F" w:rsidRDefault="00C454E2" w:rsidP="00C454E2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D5F7AB3" w14:textId="77777777" w:rsidR="00C454E2" w:rsidRPr="0062556F" w:rsidRDefault="00C454E2" w:rsidP="00C454E2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22F2ED1C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5C7F1AF8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133A8718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75D65E1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651A517C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CAD571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0" w:type="dxa"/>
          </w:tcPr>
          <w:p w14:paraId="3E9733CA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454E2" w:rsidRPr="0062556F" w14:paraId="7E67E6B5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63C26751" w14:textId="692452D5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Phuket Holdings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798" w:type="dxa"/>
            <w:hideMark/>
          </w:tcPr>
          <w:p w14:paraId="340280D8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5F159FF4" w14:textId="77777777" w:rsidR="00C454E2" w:rsidRPr="0062556F" w:rsidRDefault="00C454E2" w:rsidP="00C454E2">
            <w:pPr>
              <w:spacing w:line="300" w:lineRule="exact"/>
              <w:ind w:left="-53" w:right="-5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36" w:type="dxa"/>
          </w:tcPr>
          <w:p w14:paraId="5BA64A67" w14:textId="5B46D6AD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92" w:type="dxa"/>
            <w:hideMark/>
          </w:tcPr>
          <w:p w14:paraId="15812770" w14:textId="741D31E9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828" w:type="dxa"/>
          </w:tcPr>
          <w:p w14:paraId="16D2BB3F" w14:textId="1D0C1BC2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810" w:type="dxa"/>
            <w:hideMark/>
          </w:tcPr>
          <w:p w14:paraId="2D662546" w14:textId="0F8DAC02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47" w:type="dxa"/>
          </w:tcPr>
          <w:p w14:paraId="42B0A98C" w14:textId="3FF78B4F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E6545C4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E3224E0" w14:textId="554DA58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44BD99D0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8C2A4BE" w14:textId="18F4CC16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1E36E13F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A6BE7A8" w14:textId="0A6B0853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58A2F398" w14:textId="49AAA2DA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1AA72CEB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730A9B72" w14:textId="558D815F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Phuket Holdings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798" w:type="dxa"/>
            <w:hideMark/>
          </w:tcPr>
          <w:p w14:paraId="78FA619E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387FD852" w14:textId="77777777" w:rsidR="00C454E2" w:rsidRPr="0062556F" w:rsidRDefault="00C454E2" w:rsidP="00C454E2">
            <w:pPr>
              <w:spacing w:line="300" w:lineRule="exact"/>
              <w:ind w:left="-53" w:right="-5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36" w:type="dxa"/>
          </w:tcPr>
          <w:p w14:paraId="1B9A8740" w14:textId="7D67BB2F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15</w:t>
            </w:r>
          </w:p>
        </w:tc>
        <w:tc>
          <w:tcPr>
            <w:tcW w:w="792" w:type="dxa"/>
            <w:hideMark/>
          </w:tcPr>
          <w:p w14:paraId="12436457" w14:textId="78632B7D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15</w:t>
            </w:r>
          </w:p>
        </w:tc>
        <w:tc>
          <w:tcPr>
            <w:tcW w:w="828" w:type="dxa"/>
          </w:tcPr>
          <w:p w14:paraId="3E6D1906" w14:textId="7D39E881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810" w:type="dxa"/>
            <w:hideMark/>
          </w:tcPr>
          <w:p w14:paraId="7A65D697" w14:textId="6E19FC43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47" w:type="dxa"/>
          </w:tcPr>
          <w:p w14:paraId="2FE64FC6" w14:textId="16A83709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18F2E94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CFAC0D3" w14:textId="1ED420DC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AC44F6C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7827A3DE" w14:textId="02462463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23C68059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136A430" w14:textId="472B1B70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78456E58" w14:textId="32365033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3A51B0CC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1A72EC18" w14:textId="003069B2" w:rsidR="00C454E2" w:rsidRPr="0062556F" w:rsidRDefault="00C454E2" w:rsidP="00C454E2">
            <w:pPr>
              <w:spacing w:line="30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Phuket Holdings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798" w:type="dxa"/>
            <w:hideMark/>
          </w:tcPr>
          <w:p w14:paraId="45D81B73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0EA1F69A" w14:textId="77777777" w:rsidR="00C454E2" w:rsidRPr="0062556F" w:rsidRDefault="00C454E2" w:rsidP="00C454E2">
            <w:pPr>
              <w:spacing w:line="300" w:lineRule="exact"/>
              <w:ind w:left="-53" w:right="-5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36" w:type="dxa"/>
          </w:tcPr>
          <w:p w14:paraId="767E3407" w14:textId="5D448D17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792" w:type="dxa"/>
            <w:hideMark/>
          </w:tcPr>
          <w:p w14:paraId="629EF8B0" w14:textId="65DA5955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07B7536E" w14:textId="79A61F40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810" w:type="dxa"/>
            <w:hideMark/>
          </w:tcPr>
          <w:p w14:paraId="1F084E1F" w14:textId="145699C1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47" w:type="dxa"/>
          </w:tcPr>
          <w:p w14:paraId="1CA9C6B8" w14:textId="4E5405DF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83930F3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517A549" w14:textId="4AFD523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772C8E2C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03573815" w14:textId="57EEACE0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440F281D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482BA01" w14:textId="5BC875DF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76266731" w14:textId="68AF878C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2D491A5A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6AF84E76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BT Phuket Holdings Ltd.</w:t>
            </w:r>
          </w:p>
        </w:tc>
        <w:tc>
          <w:tcPr>
            <w:tcW w:w="1798" w:type="dxa"/>
            <w:hideMark/>
          </w:tcPr>
          <w:p w14:paraId="52E6E23A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7E81B17E" w14:textId="77777777" w:rsidR="00C454E2" w:rsidRPr="0062556F" w:rsidRDefault="00C454E2" w:rsidP="00C454E2">
            <w:pPr>
              <w:spacing w:line="300" w:lineRule="exact"/>
              <w:ind w:left="-53" w:right="-5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6" w:type="dxa"/>
          </w:tcPr>
          <w:p w14:paraId="50833A97" w14:textId="57381156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792" w:type="dxa"/>
            <w:hideMark/>
          </w:tcPr>
          <w:p w14:paraId="556B8A98" w14:textId="55D024DE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19B0DDF6" w14:textId="2E5A4EE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810" w:type="dxa"/>
            <w:hideMark/>
          </w:tcPr>
          <w:p w14:paraId="313FD9B2" w14:textId="490B2319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47" w:type="dxa"/>
          </w:tcPr>
          <w:p w14:paraId="798F4565" w14:textId="08721F4C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8663BB1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50C9C7D" w14:textId="7347EDF4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5FDC412C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1FBD260E" w14:textId="7A6AEF15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36699E3C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CE831A7" w14:textId="345ED23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42C57C94" w14:textId="30EFE99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0362E688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6884A757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BT Phuket Ltd.</w:t>
            </w:r>
          </w:p>
        </w:tc>
        <w:tc>
          <w:tcPr>
            <w:tcW w:w="1798" w:type="dxa"/>
            <w:hideMark/>
          </w:tcPr>
          <w:p w14:paraId="44149ABC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6580E7E0" w14:textId="77777777" w:rsidR="00C454E2" w:rsidRPr="0062556F" w:rsidRDefault="00C454E2" w:rsidP="00C454E2">
            <w:pPr>
              <w:spacing w:line="300" w:lineRule="exact"/>
              <w:ind w:left="-53" w:right="-5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6" w:type="dxa"/>
          </w:tcPr>
          <w:p w14:paraId="1D4C6474" w14:textId="3A6BB60C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792" w:type="dxa"/>
            <w:hideMark/>
          </w:tcPr>
          <w:p w14:paraId="16B67515" w14:textId="4AB861AA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70B67048" w14:textId="2793F0DD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21FE6934" w14:textId="24433AF8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3816AADC" w14:textId="1D274D93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8A591E3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2DA94BE" w14:textId="2980B203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768930B6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081EA158" w14:textId="7362E413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1A205DC0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6B94BBD" w14:textId="34B35888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6D9B8C51" w14:textId="7EE116A0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454E2" w:rsidRPr="0062556F" w14:paraId="7F90C529" w14:textId="77777777" w:rsidTr="00C454E2">
        <w:trPr>
          <w:gridAfter w:val="2"/>
          <w:wAfter w:w="1620" w:type="dxa"/>
          <w:trHeight w:val="168"/>
        </w:trPr>
        <w:tc>
          <w:tcPr>
            <w:tcW w:w="2480" w:type="dxa"/>
          </w:tcPr>
          <w:p w14:paraId="0432A07D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98" w:type="dxa"/>
          </w:tcPr>
          <w:p w14:paraId="25438DEA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2" w:type="dxa"/>
          </w:tcPr>
          <w:p w14:paraId="2BA80DD2" w14:textId="77777777" w:rsidR="00C454E2" w:rsidRPr="0062556F" w:rsidRDefault="00C454E2" w:rsidP="00C454E2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6926F386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6594B67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AAE5B39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DEE8B60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365AA7C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E4A0AE6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990E7B5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715CF8B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6AC7B13B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09E704F2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B56997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10A0B01B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54E2" w:rsidRPr="0062556F" w14:paraId="72FC3C7D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6FE8AF6D" w14:textId="77777777" w:rsidR="00C454E2" w:rsidRPr="0062556F" w:rsidRDefault="00C454E2" w:rsidP="00C454E2">
            <w:pPr>
              <w:tabs>
                <w:tab w:val="clear" w:pos="227"/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โครงการพัทยา เบย์ รีสอร์ท</w:t>
            </w:r>
          </w:p>
        </w:tc>
        <w:tc>
          <w:tcPr>
            <w:tcW w:w="1798" w:type="dxa"/>
          </w:tcPr>
          <w:p w14:paraId="4C9EDA6A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2" w:type="dxa"/>
          </w:tcPr>
          <w:p w14:paraId="052DEB0E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4D9F23B2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D293290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085A26A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1B4B020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BD57985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7A39825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A109015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8745F9D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5384F482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2EA4FD56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97AB7B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779A3BFC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54E2" w:rsidRPr="0062556F" w14:paraId="6B3A72D9" w14:textId="77777777" w:rsidTr="00C454E2">
        <w:trPr>
          <w:gridAfter w:val="2"/>
          <w:wAfter w:w="1620" w:type="dxa"/>
        </w:trPr>
        <w:tc>
          <w:tcPr>
            <w:tcW w:w="2480" w:type="dxa"/>
          </w:tcPr>
          <w:p w14:paraId="51A970AF" w14:textId="77777777" w:rsidR="00C454E2" w:rsidRPr="0062556F" w:rsidRDefault="00C454E2" w:rsidP="00C454E2">
            <w:pPr>
              <w:tabs>
                <w:tab w:val="clear" w:pos="227"/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798" w:type="dxa"/>
          </w:tcPr>
          <w:p w14:paraId="6C54CB5A" w14:textId="77777777" w:rsidR="00C454E2" w:rsidRPr="0062556F" w:rsidRDefault="00C454E2" w:rsidP="00C454E2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2" w:type="dxa"/>
          </w:tcPr>
          <w:p w14:paraId="0C0A3D79" w14:textId="7777777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7FE51582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277122B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D00AB7F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C029F7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016A1E6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4DE519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A5AC353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7043FC9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290FECCB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62FBFB5D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7E713E5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76F334B8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54E2" w:rsidRPr="0062556F" w14:paraId="06FF4A98" w14:textId="77777777" w:rsidTr="00C454E2">
        <w:trPr>
          <w:gridAfter w:val="2"/>
          <w:wAfter w:w="1620" w:type="dxa"/>
        </w:trPr>
        <w:tc>
          <w:tcPr>
            <w:tcW w:w="5680" w:type="dxa"/>
            <w:gridSpan w:val="3"/>
          </w:tcPr>
          <w:p w14:paraId="6310B7D2" w14:textId="6A83DFD7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อีโค โฮลดิ้งส์ ทู จำกัด</w:t>
            </w:r>
          </w:p>
        </w:tc>
        <w:tc>
          <w:tcPr>
            <w:tcW w:w="836" w:type="dxa"/>
          </w:tcPr>
          <w:p w14:paraId="1368EF26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3BAB41F2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40DC325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04414E" w14:textId="77777777" w:rsidR="00C454E2" w:rsidRPr="0062556F" w:rsidRDefault="00C454E2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149FF2A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CEC013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CABA697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022DB47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14430644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6A541F84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849E95D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068A6988" w14:textId="77777777" w:rsidR="00C454E2" w:rsidRPr="0062556F" w:rsidRDefault="00C454E2" w:rsidP="00C454E2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54E2" w:rsidRPr="0062556F" w14:paraId="33DA8944" w14:textId="77777777" w:rsidTr="00C454E2">
        <w:trPr>
          <w:gridAfter w:val="2"/>
          <w:wAfter w:w="1620" w:type="dxa"/>
        </w:trPr>
        <w:tc>
          <w:tcPr>
            <w:tcW w:w="2480" w:type="dxa"/>
            <w:hideMark/>
          </w:tcPr>
          <w:p w14:paraId="6FE0A6DE" w14:textId="512D95FA" w:rsidR="00C454E2" w:rsidRPr="0062556F" w:rsidRDefault="00C454E2" w:rsidP="00C454E2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มิด เทียร์ 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8" w:type="dxa"/>
          </w:tcPr>
          <w:p w14:paraId="186E91E2" w14:textId="77777777" w:rsidR="00C454E2" w:rsidRPr="0062556F" w:rsidRDefault="00C454E2" w:rsidP="00C454E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64DF3FA0" w14:textId="77777777" w:rsidR="00C454E2" w:rsidRPr="0062556F" w:rsidRDefault="00C454E2" w:rsidP="00C454E2">
            <w:pPr>
              <w:spacing w:line="300" w:lineRule="exact"/>
              <w:ind w:left="218" w:right="-88" w:hanging="11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2" w:type="dxa"/>
            <w:hideMark/>
          </w:tcPr>
          <w:p w14:paraId="6398C3A0" w14:textId="77777777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7695BD8B" w14:textId="46EFDFF3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C454E2" w:rsidRPr="00C454E2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92" w:type="dxa"/>
            <w:hideMark/>
          </w:tcPr>
          <w:p w14:paraId="69957754" w14:textId="74DA74A8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260FB8D8" w14:textId="0641E2CD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50</w:t>
            </w:r>
            <w:r w:rsidR="00C454E2" w:rsidRPr="00C454E2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  <w:hideMark/>
          </w:tcPr>
          <w:p w14:paraId="4432FC74" w14:textId="647EBB1A" w:rsidR="00C454E2" w:rsidRPr="0062556F" w:rsidRDefault="006E763D" w:rsidP="00C4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50</w:t>
            </w:r>
            <w:r w:rsidR="00C454E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747" w:type="dxa"/>
          </w:tcPr>
          <w:p w14:paraId="730BBAA4" w14:textId="16B351C1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240410E1" w14:textId="24E34C6B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B083F69" w14:textId="214DFF5F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675776A" w14:textId="033A44EC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372CFF0" w14:textId="6C7F7C24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569FE707" w14:textId="335DE605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F6EE443" w14:textId="4736FE60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6C37CDAE" w14:textId="1964650A" w:rsidR="00C454E2" w:rsidRPr="0062556F" w:rsidRDefault="00C454E2" w:rsidP="00C454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61D0D5AF" w14:textId="77777777" w:rsidR="002F05F2" w:rsidRPr="0062556F" w:rsidRDefault="002F05F2" w:rsidP="002F05F2">
      <w:pPr>
        <w:rPr>
          <w:rFonts w:cs="Cordia New"/>
        </w:rPr>
      </w:pPr>
    </w:p>
    <w:tbl>
      <w:tblPr>
        <w:tblpPr w:leftFromText="180" w:rightFromText="180" w:vertAnchor="text" w:tblpX="-39" w:tblpY="1"/>
        <w:tblOverlap w:val="never"/>
        <w:tblW w:w="15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737"/>
        <w:gridCol w:w="1452"/>
        <w:gridCol w:w="822"/>
        <w:gridCol w:w="810"/>
        <w:gridCol w:w="810"/>
        <w:gridCol w:w="810"/>
        <w:gridCol w:w="810"/>
        <w:gridCol w:w="810"/>
        <w:gridCol w:w="810"/>
        <w:gridCol w:w="810"/>
        <w:gridCol w:w="810"/>
        <w:gridCol w:w="720"/>
        <w:gridCol w:w="810"/>
        <w:gridCol w:w="798"/>
        <w:gridCol w:w="11"/>
      </w:tblGrid>
      <w:tr w:rsidR="002F05F2" w:rsidRPr="0062556F" w14:paraId="2E440B0C" w14:textId="77777777" w:rsidTr="004E49F8">
        <w:tc>
          <w:tcPr>
            <w:tcW w:w="15440" w:type="dxa"/>
            <w:gridSpan w:val="16"/>
            <w:vAlign w:val="bottom"/>
            <w:hideMark/>
          </w:tcPr>
          <w:p w14:paraId="23A28E91" w14:textId="77777777" w:rsidR="002F05F2" w:rsidRPr="0062556F" w:rsidRDefault="002F05F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F42199" w:rsidRPr="0062556F" w14:paraId="5518E044" w14:textId="77777777" w:rsidTr="004E49F8">
        <w:trPr>
          <w:gridAfter w:val="1"/>
          <w:wAfter w:w="11" w:type="dxa"/>
        </w:trPr>
        <w:tc>
          <w:tcPr>
            <w:tcW w:w="2610" w:type="dxa"/>
          </w:tcPr>
          <w:p w14:paraId="036891F2" w14:textId="77777777" w:rsidR="00F42199" w:rsidRPr="0062556F" w:rsidRDefault="00F42199" w:rsidP="00F42199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37" w:type="dxa"/>
          </w:tcPr>
          <w:p w14:paraId="5DB3A86F" w14:textId="77777777" w:rsidR="00F42199" w:rsidRPr="0062556F" w:rsidRDefault="00F42199" w:rsidP="00F42199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2" w:type="dxa"/>
            <w:hideMark/>
          </w:tcPr>
          <w:p w14:paraId="50519B04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632" w:type="dxa"/>
            <w:gridSpan w:val="2"/>
            <w:vAlign w:val="bottom"/>
            <w:hideMark/>
          </w:tcPr>
          <w:p w14:paraId="65B4C97C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3A27C80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B8F2E43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EEEB287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5643DE5A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08" w:type="dxa"/>
            <w:gridSpan w:val="2"/>
            <w:vAlign w:val="bottom"/>
            <w:hideMark/>
          </w:tcPr>
          <w:p w14:paraId="04B5FF89" w14:textId="135864B6" w:rsidR="00F42199" w:rsidRPr="0062556F" w:rsidRDefault="00F42199" w:rsidP="00F42199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วันที่</w:t>
            </w:r>
          </w:p>
        </w:tc>
      </w:tr>
      <w:tr w:rsidR="004E49F8" w:rsidRPr="0062556F" w14:paraId="6D38D7E1" w14:textId="77777777" w:rsidTr="004E49F8">
        <w:trPr>
          <w:gridAfter w:val="1"/>
          <w:wAfter w:w="11" w:type="dxa"/>
        </w:trPr>
        <w:tc>
          <w:tcPr>
            <w:tcW w:w="2610" w:type="dxa"/>
            <w:hideMark/>
          </w:tcPr>
          <w:p w14:paraId="36608511" w14:textId="77777777" w:rsidR="004E49F8" w:rsidRPr="0062556F" w:rsidRDefault="004E49F8" w:rsidP="004E49F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37" w:type="dxa"/>
            <w:hideMark/>
          </w:tcPr>
          <w:p w14:paraId="2FDDBA63" w14:textId="77777777" w:rsidR="004E49F8" w:rsidRPr="0062556F" w:rsidRDefault="004E49F8" w:rsidP="004E49F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52" w:type="dxa"/>
            <w:hideMark/>
          </w:tcPr>
          <w:p w14:paraId="6844404E" w14:textId="77777777" w:rsidR="004E49F8" w:rsidRPr="0062556F" w:rsidRDefault="004E49F8" w:rsidP="004E49F8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22" w:type="dxa"/>
            <w:vAlign w:val="bottom"/>
            <w:hideMark/>
          </w:tcPr>
          <w:p w14:paraId="193307CE" w14:textId="06654C0C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33E5C28D" w14:textId="34CE47ED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22B71680" w14:textId="3F04E0B2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A5BD247" w14:textId="0C70DF12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48786833" w14:textId="60C969B0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3DA0307" w14:textId="243178E7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2F68BE14" w14:textId="7B6B0638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32CA4B64" w14:textId="560F615B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73BBB20" w14:textId="1B504B8E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65E7255B" w14:textId="32802D8D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0D585938" w14:textId="2F61ED28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29227E47" w14:textId="20BF49C2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2F4EA976" w14:textId="1499EE54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59512DBF" w14:textId="0EC5E7DC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C9DC2ED" w14:textId="4F2BB6BB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64373E6" w14:textId="445A14C1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8" w:type="dxa"/>
            <w:vAlign w:val="bottom"/>
            <w:hideMark/>
          </w:tcPr>
          <w:p w14:paraId="01351A26" w14:textId="39615E66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D07A3" w:rsidRPr="0062556F" w14:paraId="131A1E58" w14:textId="77777777" w:rsidTr="004E49F8">
        <w:trPr>
          <w:gridAfter w:val="1"/>
          <w:wAfter w:w="11" w:type="dxa"/>
        </w:trPr>
        <w:tc>
          <w:tcPr>
            <w:tcW w:w="2610" w:type="dxa"/>
            <w:vAlign w:val="bottom"/>
          </w:tcPr>
          <w:p w14:paraId="38BEB5CC" w14:textId="77777777" w:rsidR="007D07A3" w:rsidRPr="0062556F" w:rsidRDefault="007D07A3" w:rsidP="007D07A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37" w:type="dxa"/>
          </w:tcPr>
          <w:p w14:paraId="07511713" w14:textId="77777777" w:rsidR="007D07A3" w:rsidRPr="0062556F" w:rsidRDefault="007D07A3" w:rsidP="007D07A3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2" w:type="dxa"/>
          </w:tcPr>
          <w:p w14:paraId="4CEEDDB6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2" w:type="dxa"/>
            <w:gridSpan w:val="2"/>
            <w:vAlign w:val="bottom"/>
            <w:hideMark/>
          </w:tcPr>
          <w:p w14:paraId="02BC7699" w14:textId="77777777" w:rsidR="007D07A3" w:rsidRPr="0062556F" w:rsidRDefault="007D07A3" w:rsidP="007D07A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998" w:type="dxa"/>
            <w:gridSpan w:val="10"/>
            <w:vAlign w:val="bottom"/>
            <w:hideMark/>
          </w:tcPr>
          <w:p w14:paraId="131E7924" w14:textId="77777777" w:rsidR="007D07A3" w:rsidRPr="0062556F" w:rsidRDefault="007D07A3" w:rsidP="007D07A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D07A3" w:rsidRPr="0062556F" w14:paraId="6CA4FCD3" w14:textId="77777777" w:rsidTr="004E49F8">
        <w:trPr>
          <w:gridAfter w:val="1"/>
          <w:wAfter w:w="11" w:type="dxa"/>
          <w:trHeight w:val="80"/>
        </w:trPr>
        <w:tc>
          <w:tcPr>
            <w:tcW w:w="2610" w:type="dxa"/>
            <w:hideMark/>
          </w:tcPr>
          <w:p w14:paraId="6C0ACC4A" w14:textId="77777777" w:rsidR="007D07A3" w:rsidRPr="0062556F" w:rsidRDefault="007D07A3" w:rsidP="007D07A3">
            <w:pPr>
              <w:tabs>
                <w:tab w:val="clear" w:pos="1644"/>
                <w:tab w:val="decimal" w:pos="371"/>
                <w:tab w:val="left" w:pos="16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ab/>
            </w:r>
          </w:p>
        </w:tc>
        <w:tc>
          <w:tcPr>
            <w:tcW w:w="1737" w:type="dxa"/>
          </w:tcPr>
          <w:p w14:paraId="754C272B" w14:textId="77777777" w:rsidR="007D07A3" w:rsidRPr="0062556F" w:rsidRDefault="007D07A3" w:rsidP="007D07A3">
            <w:pPr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587993B" w14:textId="77777777" w:rsidR="007D07A3" w:rsidRPr="0062556F" w:rsidRDefault="007D07A3" w:rsidP="007D07A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3E0E229B" w14:textId="77777777" w:rsidR="007D07A3" w:rsidRPr="0062556F" w:rsidRDefault="007D07A3" w:rsidP="007D07A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527AA9" w14:textId="77777777" w:rsidR="007D07A3" w:rsidRPr="0062556F" w:rsidRDefault="007D07A3" w:rsidP="007D07A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3883E1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282A73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F16435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9E0458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197B8F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A603C1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EABEAF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A20290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4910A0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8" w:type="dxa"/>
          </w:tcPr>
          <w:p w14:paraId="370F9A73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51A1" w:rsidRPr="0062556F" w14:paraId="28B71EE8" w14:textId="77777777" w:rsidTr="004E49F8">
        <w:trPr>
          <w:gridAfter w:val="1"/>
          <w:wAfter w:w="11" w:type="dxa"/>
        </w:trPr>
        <w:tc>
          <w:tcPr>
            <w:tcW w:w="2610" w:type="dxa"/>
            <w:hideMark/>
          </w:tcPr>
          <w:p w14:paraId="10841CB2" w14:textId="77777777" w:rsidR="00A551A1" w:rsidRPr="0062556F" w:rsidRDefault="00A551A1" w:rsidP="00A551A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อีโค โฮลดิ้งส์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ทู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737" w:type="dxa"/>
            <w:hideMark/>
          </w:tcPr>
          <w:p w14:paraId="374D9DD3" w14:textId="77777777" w:rsidR="00A551A1" w:rsidRPr="0062556F" w:rsidRDefault="00A551A1" w:rsidP="00A551A1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37AC743B" w14:textId="77777777" w:rsidR="00A551A1" w:rsidRPr="0062556F" w:rsidRDefault="00A551A1" w:rsidP="00A551A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556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22" w:type="dxa"/>
          </w:tcPr>
          <w:p w14:paraId="6DF3C755" w14:textId="52F97695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  <w:hideMark/>
          </w:tcPr>
          <w:p w14:paraId="3C330828" w14:textId="0F409120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0CCCBF2D" w14:textId="5F4F18BC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25CED041" w14:textId="321C5179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0A181C37" w14:textId="3D2D31FD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10" w:type="dxa"/>
            <w:hideMark/>
          </w:tcPr>
          <w:p w14:paraId="59FF3236" w14:textId="7B099DD9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10" w:type="dxa"/>
          </w:tcPr>
          <w:p w14:paraId="2E361F5B" w14:textId="530D4441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6D5DA273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C2DFF0D" w14:textId="13043E6F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720" w:type="dxa"/>
            <w:hideMark/>
          </w:tcPr>
          <w:p w14:paraId="4B9E7781" w14:textId="21ABB7B9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10" w:type="dxa"/>
          </w:tcPr>
          <w:p w14:paraId="195B6B47" w14:textId="30F7D9FD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</w:tcPr>
          <w:p w14:paraId="632F4D58" w14:textId="12F488F0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551A1" w:rsidRPr="0062556F" w14:paraId="29865335" w14:textId="77777777" w:rsidTr="004E49F8">
        <w:trPr>
          <w:gridAfter w:val="1"/>
          <w:wAfter w:w="11" w:type="dxa"/>
          <w:trHeight w:hRule="exact" w:val="216"/>
        </w:trPr>
        <w:tc>
          <w:tcPr>
            <w:tcW w:w="2610" w:type="dxa"/>
          </w:tcPr>
          <w:p w14:paraId="14298060" w14:textId="77777777" w:rsidR="00A551A1" w:rsidRPr="0062556F" w:rsidRDefault="00A551A1" w:rsidP="00A551A1">
            <w:pPr>
              <w:rPr>
                <w:rFonts w:ascii="Angsana New" w:hAnsi="Angsana New" w:cs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737" w:type="dxa"/>
          </w:tcPr>
          <w:p w14:paraId="172EB167" w14:textId="77777777" w:rsidR="00A551A1" w:rsidRPr="0062556F" w:rsidRDefault="00A551A1" w:rsidP="00A551A1">
            <w:pPr>
              <w:ind w:right="-88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452" w:type="dxa"/>
          </w:tcPr>
          <w:p w14:paraId="75587DAD" w14:textId="77777777" w:rsidR="00A551A1" w:rsidRPr="0062556F" w:rsidRDefault="00A551A1" w:rsidP="00A551A1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22" w:type="dxa"/>
          </w:tcPr>
          <w:p w14:paraId="5EDA5E11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</w:tcPr>
          <w:p w14:paraId="7A5794B4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</w:tcPr>
          <w:p w14:paraId="0CF0B820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</w:tcPr>
          <w:p w14:paraId="09D46B7C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</w:tcPr>
          <w:p w14:paraId="352C2EF1" w14:textId="77777777" w:rsidR="00A551A1" w:rsidRPr="0062556F" w:rsidRDefault="00A551A1" w:rsidP="00A551A1">
            <w:pPr>
              <w:tabs>
                <w:tab w:val="decimal" w:pos="605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</w:tcPr>
          <w:p w14:paraId="7B11A48C" w14:textId="77777777" w:rsidR="00A551A1" w:rsidRPr="0062556F" w:rsidRDefault="00A551A1" w:rsidP="00A551A1">
            <w:pPr>
              <w:tabs>
                <w:tab w:val="decimal" w:pos="605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</w:tcPr>
          <w:p w14:paraId="6EE27642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</w:tcPr>
          <w:p w14:paraId="00DFB54C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</w:tcPr>
          <w:p w14:paraId="213AC6B4" w14:textId="77777777" w:rsidR="00A551A1" w:rsidRPr="0062556F" w:rsidRDefault="00A551A1" w:rsidP="00A551A1">
            <w:pPr>
              <w:tabs>
                <w:tab w:val="decimal" w:pos="524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20" w:type="dxa"/>
          </w:tcPr>
          <w:p w14:paraId="66E5B3AB" w14:textId="77777777" w:rsidR="00A551A1" w:rsidRPr="0062556F" w:rsidRDefault="00A551A1" w:rsidP="00A551A1">
            <w:pPr>
              <w:tabs>
                <w:tab w:val="decimal" w:pos="524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</w:tcPr>
          <w:p w14:paraId="152A8905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98" w:type="dxa"/>
          </w:tcPr>
          <w:p w14:paraId="1BD7312D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A551A1" w:rsidRPr="0062556F" w14:paraId="490602A5" w14:textId="77777777" w:rsidTr="004E49F8">
        <w:trPr>
          <w:gridAfter w:val="1"/>
          <w:wAfter w:w="11" w:type="dxa"/>
        </w:trPr>
        <w:tc>
          <w:tcPr>
            <w:tcW w:w="5799" w:type="dxa"/>
            <w:gridSpan w:val="3"/>
          </w:tcPr>
          <w:p w14:paraId="3F2F4CF2" w14:textId="6A237A9B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อีโค โฮลดิ้งส์ ทู จำกัด</w:t>
            </w:r>
          </w:p>
        </w:tc>
        <w:tc>
          <w:tcPr>
            <w:tcW w:w="822" w:type="dxa"/>
          </w:tcPr>
          <w:p w14:paraId="14A7C5D2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35CBDF8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7F07ACF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A41503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C70EAC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38ABC9D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72D4F6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C60BA02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CCB3FF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9220C3D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A3C4863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</w:tcPr>
          <w:p w14:paraId="75B2020F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551A1" w:rsidRPr="0062556F" w14:paraId="007AF50E" w14:textId="77777777" w:rsidTr="004E49F8">
        <w:trPr>
          <w:gridAfter w:val="1"/>
          <w:wAfter w:w="11" w:type="dxa"/>
        </w:trPr>
        <w:tc>
          <w:tcPr>
            <w:tcW w:w="2610" w:type="dxa"/>
          </w:tcPr>
          <w:p w14:paraId="2F347523" w14:textId="6D02112C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อีโค โฮลดิ้งส์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37" w:type="dxa"/>
          </w:tcPr>
          <w:p w14:paraId="0A7E79A3" w14:textId="0359C471" w:rsidR="00A551A1" w:rsidRPr="0062556F" w:rsidRDefault="00A551A1" w:rsidP="00A551A1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</w:tcPr>
          <w:p w14:paraId="310D255A" w14:textId="25D1D57B" w:rsidR="00A551A1" w:rsidRPr="0062556F" w:rsidRDefault="00A551A1" w:rsidP="00A551A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22" w:type="dxa"/>
          </w:tcPr>
          <w:p w14:paraId="605EBDF1" w14:textId="3C6F20D6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2DA9B4FF" w14:textId="010BDDC4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62916A6F" w14:textId="2DF9E661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7FAD0F51" w14:textId="34B2F538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2D31A551" w14:textId="14F43A2D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49FD6E3" w14:textId="2BF13936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303A0B9" w14:textId="3F004FCC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D39C661" w14:textId="2BDDE978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C7C43AA" w14:textId="2F95D43C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563CB516" w14:textId="268BC1DC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1FBEF25" w14:textId="386BD7EE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</w:tcPr>
          <w:p w14:paraId="69125CB2" w14:textId="21A25891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551A1" w:rsidRPr="0062556F" w14:paraId="51E79622" w14:textId="77777777" w:rsidTr="004E49F8">
        <w:trPr>
          <w:gridAfter w:val="1"/>
          <w:wAfter w:w="11" w:type="dxa"/>
        </w:trPr>
        <w:tc>
          <w:tcPr>
            <w:tcW w:w="2610" w:type="dxa"/>
          </w:tcPr>
          <w:p w14:paraId="63AF5F2A" w14:textId="77777777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737" w:type="dxa"/>
          </w:tcPr>
          <w:p w14:paraId="59E2ACBE" w14:textId="77777777" w:rsidR="00A551A1" w:rsidRPr="0062556F" w:rsidRDefault="00A551A1" w:rsidP="00A551A1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52" w:type="dxa"/>
          </w:tcPr>
          <w:p w14:paraId="6809D0BC" w14:textId="77777777" w:rsidR="00A551A1" w:rsidRPr="0062556F" w:rsidRDefault="00A551A1" w:rsidP="00A551A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5B99A2B9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0478A9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695C2FD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66245A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B8D4C44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B38FB0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19C3B9E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1A7C65C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C71867A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A409BA2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9F813A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</w:tcPr>
          <w:p w14:paraId="512D4CC9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551A1" w:rsidRPr="0062556F" w14:paraId="30366F1E" w14:textId="77777777" w:rsidTr="004E49F8">
        <w:trPr>
          <w:gridAfter w:val="1"/>
          <w:wAfter w:w="11" w:type="dxa"/>
        </w:trPr>
        <w:tc>
          <w:tcPr>
            <w:tcW w:w="2610" w:type="dxa"/>
            <w:hideMark/>
          </w:tcPr>
          <w:p w14:paraId="0792AC31" w14:textId="09672F75" w:rsidR="00A551A1" w:rsidRPr="0062556F" w:rsidRDefault="00A551A1" w:rsidP="00A551A1">
            <w:pPr>
              <w:tabs>
                <w:tab w:val="left" w:pos="1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โครงการบูทิค ป่าตอง สาย</w:t>
            </w:r>
            <w:r w:rsidR="006E763D" w:rsidRPr="006E763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1737" w:type="dxa"/>
          </w:tcPr>
          <w:p w14:paraId="20E47EE3" w14:textId="77777777" w:rsidR="00A551A1" w:rsidRPr="0062556F" w:rsidRDefault="00A551A1" w:rsidP="00A551A1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52" w:type="dxa"/>
          </w:tcPr>
          <w:p w14:paraId="78E48EF2" w14:textId="77777777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2" w:type="dxa"/>
          </w:tcPr>
          <w:p w14:paraId="734CDADD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75415A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58F748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F1359F9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6F96FA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7FFAF6A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6F950FF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A51829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9CA858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9F334CE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23D67A0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</w:tcPr>
          <w:p w14:paraId="18BD4616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551A1" w:rsidRPr="0062556F" w14:paraId="00612972" w14:textId="77777777" w:rsidTr="004E49F8">
        <w:trPr>
          <w:gridAfter w:val="1"/>
          <w:wAfter w:w="11" w:type="dxa"/>
          <w:trHeight w:hRule="exact" w:val="216"/>
        </w:trPr>
        <w:tc>
          <w:tcPr>
            <w:tcW w:w="2610" w:type="dxa"/>
          </w:tcPr>
          <w:p w14:paraId="3351A36C" w14:textId="77777777" w:rsidR="00A551A1" w:rsidRPr="0062556F" w:rsidRDefault="00A551A1" w:rsidP="00A551A1">
            <w:pPr>
              <w:rPr>
                <w:rFonts w:ascii="Angsana New" w:hAnsi="Angsana New" w:cs="Angsana New"/>
                <w:color w:val="000000"/>
                <w:sz w:val="4"/>
                <w:szCs w:val="4"/>
              </w:rPr>
            </w:pPr>
          </w:p>
        </w:tc>
        <w:tc>
          <w:tcPr>
            <w:tcW w:w="1737" w:type="dxa"/>
          </w:tcPr>
          <w:p w14:paraId="5DF731B0" w14:textId="77777777" w:rsidR="00A551A1" w:rsidRPr="0062556F" w:rsidRDefault="00A551A1" w:rsidP="00A551A1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452" w:type="dxa"/>
          </w:tcPr>
          <w:p w14:paraId="6F3A0367" w14:textId="77777777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22" w:type="dxa"/>
          </w:tcPr>
          <w:p w14:paraId="1FA177C9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</w:tcPr>
          <w:p w14:paraId="107D2D1E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</w:tcPr>
          <w:p w14:paraId="2D389C3C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</w:tcPr>
          <w:p w14:paraId="6FCE7672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</w:tcPr>
          <w:p w14:paraId="5EA2ECA6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</w:tcPr>
          <w:p w14:paraId="2B5D7240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</w:tcPr>
          <w:p w14:paraId="3AF4C1D7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</w:tcPr>
          <w:p w14:paraId="5ABD1E9C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</w:tcPr>
          <w:p w14:paraId="244C27C8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720" w:type="dxa"/>
          </w:tcPr>
          <w:p w14:paraId="189EE6B8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</w:tcPr>
          <w:p w14:paraId="2305EA20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798" w:type="dxa"/>
          </w:tcPr>
          <w:p w14:paraId="34F399D4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</w:tr>
      <w:tr w:rsidR="00A551A1" w:rsidRPr="0062556F" w14:paraId="335EAE13" w14:textId="77777777" w:rsidTr="004E49F8">
        <w:trPr>
          <w:gridAfter w:val="1"/>
          <w:wAfter w:w="11" w:type="dxa"/>
        </w:trPr>
        <w:tc>
          <w:tcPr>
            <w:tcW w:w="5799" w:type="dxa"/>
            <w:gridSpan w:val="3"/>
          </w:tcPr>
          <w:p w14:paraId="01F6D34E" w14:textId="12C38391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พีเอส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822" w:type="dxa"/>
          </w:tcPr>
          <w:p w14:paraId="75150723" w14:textId="2D6C9BBD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BFC593" w14:textId="2806F18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20B6C8C" w14:textId="68E804A4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501007" w14:textId="4CF4DDA6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8395DC" w14:textId="3C66C08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8191766" w14:textId="62E66969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A39545" w14:textId="3C74AB8F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A26397" w14:textId="5AB71385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D36482" w14:textId="5EA0D2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FC3A219" w14:textId="448FE068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2E6EE1" w14:textId="5096CEFF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</w:tcPr>
          <w:p w14:paraId="53606064" w14:textId="1E69816C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551A1" w:rsidRPr="0062556F" w14:paraId="5CF81538" w14:textId="77777777" w:rsidTr="004E49F8">
        <w:trPr>
          <w:gridAfter w:val="1"/>
          <w:wAfter w:w="11" w:type="dxa"/>
        </w:trPr>
        <w:tc>
          <w:tcPr>
            <w:tcW w:w="2610" w:type="dxa"/>
          </w:tcPr>
          <w:p w14:paraId="1793F896" w14:textId="62A30087" w:rsidR="00A551A1" w:rsidRPr="0062556F" w:rsidRDefault="00A551A1" w:rsidP="00A551A1">
            <w:pPr>
              <w:spacing w:line="240" w:lineRule="auto"/>
              <w:ind w:right="-71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ป่าตอง สาย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37" w:type="dxa"/>
          </w:tcPr>
          <w:p w14:paraId="22B44D8A" w14:textId="427D241F" w:rsidR="00A551A1" w:rsidRPr="0062556F" w:rsidRDefault="00A551A1" w:rsidP="00A551A1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</w:tc>
        <w:tc>
          <w:tcPr>
            <w:tcW w:w="1452" w:type="dxa"/>
          </w:tcPr>
          <w:p w14:paraId="7A0F5FB3" w14:textId="55DF81B7" w:rsidR="00A551A1" w:rsidRPr="0062556F" w:rsidRDefault="00A551A1" w:rsidP="00A551A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22" w:type="dxa"/>
          </w:tcPr>
          <w:p w14:paraId="3AD75B8D" w14:textId="5F802C7E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72DFFE12" w14:textId="1C71C95D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1622EE2E" w14:textId="37F689E4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</w:tcPr>
          <w:p w14:paraId="55181514" w14:textId="1C7325DF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</w:tcPr>
          <w:p w14:paraId="17ED8D37" w14:textId="78689A39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F4F2E81" w14:textId="532DB22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BB7D531" w14:textId="0A022B51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67A99D6" w14:textId="1209F955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86C62E9" w14:textId="21FBD040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611B5903" w14:textId="0687F268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132B628" w14:textId="6ABCAFE3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</w:tcPr>
          <w:p w14:paraId="41831637" w14:textId="4CA9FF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551A1" w:rsidRPr="0062556F" w14:paraId="32DA4694" w14:textId="77777777" w:rsidTr="004E49F8">
        <w:trPr>
          <w:gridAfter w:val="1"/>
          <w:wAfter w:w="11" w:type="dxa"/>
          <w:trHeight w:hRule="exact" w:val="216"/>
        </w:trPr>
        <w:tc>
          <w:tcPr>
            <w:tcW w:w="2610" w:type="dxa"/>
          </w:tcPr>
          <w:p w14:paraId="177C812A" w14:textId="77777777" w:rsidR="00A551A1" w:rsidRPr="0062556F" w:rsidRDefault="00A551A1" w:rsidP="00A551A1">
            <w:pPr>
              <w:spacing w:line="240" w:lineRule="auto"/>
              <w:ind w:right="-71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737" w:type="dxa"/>
          </w:tcPr>
          <w:p w14:paraId="1E73F284" w14:textId="77777777" w:rsidR="00A551A1" w:rsidRPr="0062556F" w:rsidRDefault="00A551A1" w:rsidP="00A551A1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52" w:type="dxa"/>
          </w:tcPr>
          <w:p w14:paraId="612B65A7" w14:textId="77777777" w:rsidR="00A551A1" w:rsidRPr="0062556F" w:rsidRDefault="00A551A1" w:rsidP="00A551A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58E79E3E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8AEA3EA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D3175B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33E59C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FC6CB5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6E35031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9884BFB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CD7B068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9973F8D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A6DDFC9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2EFA82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</w:tcPr>
          <w:p w14:paraId="494D3AEC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551A1" w:rsidRPr="0062556F" w14:paraId="40D4170B" w14:textId="77777777" w:rsidTr="004E49F8">
        <w:trPr>
          <w:gridAfter w:val="1"/>
          <w:wAfter w:w="11" w:type="dxa"/>
        </w:trPr>
        <w:tc>
          <w:tcPr>
            <w:tcW w:w="2610" w:type="dxa"/>
            <w:hideMark/>
          </w:tcPr>
          <w:p w14:paraId="6A27898F" w14:textId="77777777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37" w:type="dxa"/>
          </w:tcPr>
          <w:p w14:paraId="09D524C5" w14:textId="77777777" w:rsidR="00A551A1" w:rsidRPr="0062556F" w:rsidRDefault="00A551A1" w:rsidP="00A551A1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52" w:type="dxa"/>
          </w:tcPr>
          <w:p w14:paraId="50F049AB" w14:textId="77777777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2" w:type="dxa"/>
          </w:tcPr>
          <w:p w14:paraId="2D47167D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368C6F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6B63BB1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1CC612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E79966" w14:textId="77777777" w:rsidR="00A551A1" w:rsidRPr="0062556F" w:rsidRDefault="00A551A1" w:rsidP="00A551A1">
            <w:pPr>
              <w:tabs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F4B75E" w14:textId="77777777" w:rsidR="00A551A1" w:rsidRPr="0062556F" w:rsidRDefault="00A551A1" w:rsidP="00A551A1">
            <w:pPr>
              <w:tabs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2B7EC5" w14:textId="77777777" w:rsidR="00A551A1" w:rsidRPr="0062556F" w:rsidRDefault="00A551A1" w:rsidP="00A551A1">
            <w:pPr>
              <w:tabs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AB1B83" w14:textId="77777777" w:rsidR="00A551A1" w:rsidRPr="0062556F" w:rsidRDefault="00A551A1" w:rsidP="00A551A1">
            <w:pPr>
              <w:tabs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4B6987" w14:textId="77777777" w:rsidR="00A551A1" w:rsidRPr="0062556F" w:rsidRDefault="00A551A1" w:rsidP="00A551A1">
            <w:pPr>
              <w:tabs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E1C1A1D" w14:textId="77777777" w:rsidR="00A551A1" w:rsidRPr="0062556F" w:rsidRDefault="00A551A1" w:rsidP="00A551A1">
            <w:pPr>
              <w:tabs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7229B9C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</w:tcPr>
          <w:p w14:paraId="75B877AD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551A1" w:rsidRPr="0062556F" w14:paraId="44049CBB" w14:textId="77777777" w:rsidTr="004E49F8">
        <w:trPr>
          <w:gridAfter w:val="1"/>
          <w:wAfter w:w="11" w:type="dxa"/>
        </w:trPr>
        <w:tc>
          <w:tcPr>
            <w:tcW w:w="2610" w:type="dxa"/>
            <w:hideMark/>
          </w:tcPr>
          <w:p w14:paraId="2384C9C1" w14:textId="7ED96FCC" w:rsidR="00A551A1" w:rsidRPr="0062556F" w:rsidRDefault="00A551A1" w:rsidP="00A551A1">
            <w:pPr>
              <w:spacing w:line="240" w:lineRule="auto"/>
              <w:ind w:left="180" w:hanging="18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พีเอส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737" w:type="dxa"/>
            <w:hideMark/>
          </w:tcPr>
          <w:p w14:paraId="383CB2E7" w14:textId="77777777" w:rsidR="00A551A1" w:rsidRPr="0062556F" w:rsidRDefault="00A551A1" w:rsidP="00A551A1">
            <w:pPr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0BA80DD4" w14:textId="77777777" w:rsidR="00A551A1" w:rsidRPr="0062556F" w:rsidRDefault="00A551A1" w:rsidP="00A551A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22" w:type="dxa"/>
          </w:tcPr>
          <w:p w14:paraId="4927438D" w14:textId="4B6DA148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54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  <w:hideMark/>
          </w:tcPr>
          <w:p w14:paraId="02574148" w14:textId="2C25B975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54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68701E74" w14:textId="4791BA22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304D23EE" w14:textId="28871A5F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1A683F80" w14:textId="5A667A08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10" w:type="dxa"/>
            <w:hideMark/>
          </w:tcPr>
          <w:p w14:paraId="2C58C367" w14:textId="310BCF19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10" w:type="dxa"/>
          </w:tcPr>
          <w:p w14:paraId="644D1F35" w14:textId="10446C9D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7DB31775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A97D039" w14:textId="10B21BFD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720" w:type="dxa"/>
            <w:hideMark/>
          </w:tcPr>
          <w:p w14:paraId="0D1C0A21" w14:textId="401CB1EB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10" w:type="dxa"/>
          </w:tcPr>
          <w:p w14:paraId="07BD4B4A" w14:textId="0DA9BA3F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</w:tcPr>
          <w:p w14:paraId="03FE0B50" w14:textId="7473828A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551A1" w:rsidRPr="0062556F" w14:paraId="75008687" w14:textId="77777777" w:rsidTr="004E49F8">
        <w:trPr>
          <w:gridAfter w:val="1"/>
          <w:wAfter w:w="11" w:type="dxa"/>
          <w:trHeight w:hRule="exact" w:val="216"/>
        </w:trPr>
        <w:tc>
          <w:tcPr>
            <w:tcW w:w="2610" w:type="dxa"/>
          </w:tcPr>
          <w:p w14:paraId="7FFD9343" w14:textId="77777777" w:rsidR="00A551A1" w:rsidRPr="0062556F" w:rsidRDefault="00A551A1" w:rsidP="00A551A1">
            <w:pPr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737" w:type="dxa"/>
          </w:tcPr>
          <w:p w14:paraId="3E076FAB" w14:textId="77777777" w:rsidR="00A551A1" w:rsidRPr="0062556F" w:rsidRDefault="00A551A1" w:rsidP="00A551A1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452" w:type="dxa"/>
          </w:tcPr>
          <w:p w14:paraId="3E53D68D" w14:textId="77777777" w:rsidR="00A551A1" w:rsidRPr="0062556F" w:rsidRDefault="00A551A1" w:rsidP="00A551A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22" w:type="dxa"/>
          </w:tcPr>
          <w:p w14:paraId="315ABA7D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</w:tcPr>
          <w:p w14:paraId="00B10A08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</w:tcPr>
          <w:p w14:paraId="22DA865C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</w:tcPr>
          <w:p w14:paraId="34614CC4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</w:tcPr>
          <w:p w14:paraId="13CADC47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</w:tcPr>
          <w:p w14:paraId="68713C30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</w:tcPr>
          <w:p w14:paraId="5B1EDBF5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</w:tcPr>
          <w:p w14:paraId="49E93858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</w:tcPr>
          <w:p w14:paraId="132368DB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720" w:type="dxa"/>
          </w:tcPr>
          <w:p w14:paraId="507A47B7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</w:tcPr>
          <w:p w14:paraId="7E1E0D1F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798" w:type="dxa"/>
          </w:tcPr>
          <w:p w14:paraId="61EA4FB4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</w:tr>
      <w:tr w:rsidR="00A551A1" w:rsidRPr="0062556F" w14:paraId="713EE718" w14:textId="77777777" w:rsidTr="004E49F8">
        <w:trPr>
          <w:gridAfter w:val="1"/>
          <w:wAfter w:w="11" w:type="dxa"/>
        </w:trPr>
        <w:tc>
          <w:tcPr>
            <w:tcW w:w="5799" w:type="dxa"/>
            <w:gridSpan w:val="3"/>
          </w:tcPr>
          <w:p w14:paraId="37ECE2F1" w14:textId="0275E141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22" w:type="dxa"/>
          </w:tcPr>
          <w:p w14:paraId="15CAF658" w14:textId="147328A5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65949B0" w14:textId="31408D22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A6CB5DC" w14:textId="714CFADB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789995B" w14:textId="09A7469F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CD0923" w14:textId="0FBE1138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8E4255C" w14:textId="743E2929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37A0340" w14:textId="140A8FDF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DB9D5F" w14:textId="72BB3C70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310760" w14:textId="513ED69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1F4BAC0" w14:textId="40D5482E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AD3F88" w14:textId="167FD32E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</w:tcPr>
          <w:p w14:paraId="056AE77A" w14:textId="61626314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551A1" w:rsidRPr="0062556F" w14:paraId="48777775" w14:textId="77777777" w:rsidTr="004E49F8">
        <w:trPr>
          <w:gridAfter w:val="1"/>
          <w:wAfter w:w="11" w:type="dxa"/>
        </w:trPr>
        <w:tc>
          <w:tcPr>
            <w:tcW w:w="2610" w:type="dxa"/>
          </w:tcPr>
          <w:p w14:paraId="163556D7" w14:textId="632435B8" w:rsidR="00A551A1" w:rsidRPr="0062556F" w:rsidRDefault="00A551A1" w:rsidP="00A551A1">
            <w:pPr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PS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Holdings Mauritius </w:t>
            </w:r>
          </w:p>
        </w:tc>
        <w:tc>
          <w:tcPr>
            <w:tcW w:w="1737" w:type="dxa"/>
          </w:tcPr>
          <w:p w14:paraId="17513054" w14:textId="6B028265" w:rsidR="00A551A1" w:rsidRPr="0062556F" w:rsidRDefault="00A551A1" w:rsidP="00A551A1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</w:tcPr>
          <w:p w14:paraId="20B7BF2A" w14:textId="5A513FF8" w:rsidR="00A551A1" w:rsidRPr="0062556F" w:rsidRDefault="00A551A1" w:rsidP="00A551A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22" w:type="dxa"/>
          </w:tcPr>
          <w:p w14:paraId="442D6E06" w14:textId="6C169D6C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1DE2A5C3" w14:textId="79149832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1AFDEB8E" w14:textId="26FAC49F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810" w:type="dxa"/>
          </w:tcPr>
          <w:p w14:paraId="1A426587" w14:textId="61A5CF29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810" w:type="dxa"/>
          </w:tcPr>
          <w:p w14:paraId="003DB5B4" w14:textId="4EE181ED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A705CB5" w14:textId="0B5A71A4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3A16CF0" w14:textId="2C0780A1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2DD0B9B" w14:textId="7DCA37CF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512F9AB" w14:textId="0989777A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74011672" w14:textId="1763E1C2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8C717F6" w14:textId="314EF363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</w:tcPr>
          <w:p w14:paraId="38EF1EA5" w14:textId="2AC6BA41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551A1" w:rsidRPr="0062556F" w14:paraId="6C6EBAC5" w14:textId="77777777" w:rsidTr="004E49F8">
        <w:trPr>
          <w:gridAfter w:val="1"/>
          <w:wAfter w:w="11" w:type="dxa"/>
        </w:trPr>
        <w:tc>
          <w:tcPr>
            <w:tcW w:w="2610" w:type="dxa"/>
            <w:hideMark/>
          </w:tcPr>
          <w:p w14:paraId="15347144" w14:textId="77777777" w:rsidR="00A551A1" w:rsidRPr="0062556F" w:rsidRDefault="00A551A1" w:rsidP="00A551A1">
            <w:pPr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proofErr w:type="spellStart"/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Patong</w:t>
            </w:r>
            <w:proofErr w:type="spellEnd"/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Hotel Pte., Ltd.</w:t>
            </w:r>
          </w:p>
        </w:tc>
        <w:tc>
          <w:tcPr>
            <w:tcW w:w="1737" w:type="dxa"/>
            <w:hideMark/>
          </w:tcPr>
          <w:p w14:paraId="17EA06C3" w14:textId="77777777" w:rsidR="00A551A1" w:rsidRPr="0062556F" w:rsidRDefault="00A551A1" w:rsidP="00A551A1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lang w:val="en-GB" w:bidi="ar-SA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08121E24" w14:textId="77777777" w:rsidR="00A551A1" w:rsidRPr="0062556F" w:rsidRDefault="00A551A1" w:rsidP="00A551A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สาธารณรัฐสิงคโปร์</w:t>
            </w:r>
          </w:p>
        </w:tc>
        <w:tc>
          <w:tcPr>
            <w:tcW w:w="822" w:type="dxa"/>
          </w:tcPr>
          <w:p w14:paraId="3A1B0081" w14:textId="4B216FCF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  <w:rtl/>
                <w:cs/>
                <w:lang w:bidi="ar-SA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38EF1BE5" w14:textId="7CC3DED9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  <w:rtl/>
                <w:cs/>
                <w:lang w:bidi="ar-SA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480E0186" w14:textId="642DBE08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SGD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10" w:type="dxa"/>
            <w:hideMark/>
          </w:tcPr>
          <w:p w14:paraId="5C5D49A5" w14:textId="35D148D3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SGD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10" w:type="dxa"/>
          </w:tcPr>
          <w:p w14:paraId="01DF223A" w14:textId="3C423338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6830B208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F2AC822" w14:textId="36DE5FCE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174C8810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E0C7AC4" w14:textId="79B93EF6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6FCEB0CE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761B590" w14:textId="67783119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</w:tcPr>
          <w:p w14:paraId="2A7F305A" w14:textId="06079359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551A1" w:rsidRPr="0062556F" w14:paraId="50AEE30A" w14:textId="77777777" w:rsidTr="004E49F8">
        <w:trPr>
          <w:gridAfter w:val="1"/>
          <w:wAfter w:w="11" w:type="dxa"/>
          <w:trHeight w:hRule="exact" w:val="216"/>
        </w:trPr>
        <w:tc>
          <w:tcPr>
            <w:tcW w:w="2610" w:type="dxa"/>
          </w:tcPr>
          <w:p w14:paraId="6EFFFBBE" w14:textId="77777777" w:rsidR="00A551A1" w:rsidRPr="0062556F" w:rsidRDefault="00A551A1" w:rsidP="00A551A1">
            <w:pPr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737" w:type="dxa"/>
          </w:tcPr>
          <w:p w14:paraId="6D69A2AE" w14:textId="77777777" w:rsidR="00A551A1" w:rsidRPr="0062556F" w:rsidRDefault="00A551A1" w:rsidP="00A551A1">
            <w:pPr>
              <w:ind w:right="-88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452" w:type="dxa"/>
          </w:tcPr>
          <w:p w14:paraId="0892D464" w14:textId="77777777" w:rsidR="00A551A1" w:rsidRPr="0062556F" w:rsidRDefault="00A551A1" w:rsidP="00A551A1">
            <w:pPr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22" w:type="dxa"/>
          </w:tcPr>
          <w:p w14:paraId="03EAB874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0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14:paraId="5EB2EF7D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70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14:paraId="119A74D7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70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14:paraId="6D811B31" w14:textId="77777777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70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14:paraId="0CFD24C2" w14:textId="77777777" w:rsidR="00A551A1" w:rsidRPr="0062556F" w:rsidRDefault="00A551A1" w:rsidP="00A551A1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14:paraId="6677E6FD" w14:textId="77777777" w:rsidR="00A551A1" w:rsidRPr="0062556F" w:rsidRDefault="00A551A1" w:rsidP="00A551A1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14:paraId="20E560D0" w14:textId="77777777" w:rsidR="00A551A1" w:rsidRPr="0062556F" w:rsidRDefault="00A551A1" w:rsidP="00A551A1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14:paraId="1ABFCA6E" w14:textId="77777777" w:rsidR="00A551A1" w:rsidRPr="0062556F" w:rsidRDefault="00A551A1" w:rsidP="00A551A1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14:paraId="4AC5A0A6" w14:textId="77777777" w:rsidR="00A551A1" w:rsidRPr="0062556F" w:rsidRDefault="00A551A1" w:rsidP="00A551A1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</w:tcPr>
          <w:p w14:paraId="1AB0CD1C" w14:textId="77777777" w:rsidR="00A551A1" w:rsidRPr="0062556F" w:rsidRDefault="00A551A1" w:rsidP="00A551A1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14:paraId="0BB9659F" w14:textId="77777777" w:rsidR="00A551A1" w:rsidRPr="0062556F" w:rsidRDefault="00A551A1" w:rsidP="00A551A1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798" w:type="dxa"/>
          </w:tcPr>
          <w:p w14:paraId="627C2BF3" w14:textId="77777777" w:rsidR="00A551A1" w:rsidRPr="0062556F" w:rsidRDefault="00A551A1" w:rsidP="00A551A1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</w:tr>
      <w:tr w:rsidR="00A551A1" w:rsidRPr="0062556F" w14:paraId="08056EAC" w14:textId="77777777" w:rsidTr="004E49F8">
        <w:trPr>
          <w:gridAfter w:val="1"/>
          <w:wAfter w:w="11" w:type="dxa"/>
        </w:trPr>
        <w:tc>
          <w:tcPr>
            <w:tcW w:w="5799" w:type="dxa"/>
            <w:gridSpan w:val="3"/>
          </w:tcPr>
          <w:p w14:paraId="47961E59" w14:textId="0EA7FDED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พีเอส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822" w:type="dxa"/>
          </w:tcPr>
          <w:p w14:paraId="65172335" w14:textId="1BFAFB3E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AE9127" w14:textId="4DF3C5E0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036A66" w14:textId="1F67033C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158DBD" w14:textId="60866895" w:rsidR="00A551A1" w:rsidRPr="0062556F" w:rsidRDefault="00A551A1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EB7ED3" w14:textId="4568CCD2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6D4589" w14:textId="291929E4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116D5E" w14:textId="3C1913CB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9D6565" w14:textId="7AD0ECCB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647C104" w14:textId="0922101D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9C46A75" w14:textId="7959E7E4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34C03A" w14:textId="4818C56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</w:tcPr>
          <w:p w14:paraId="35BF53FA" w14:textId="1900A0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551A1" w:rsidRPr="0062556F" w14:paraId="777346EF" w14:textId="77777777" w:rsidTr="004E49F8">
        <w:trPr>
          <w:gridAfter w:val="1"/>
          <w:wAfter w:w="11" w:type="dxa"/>
        </w:trPr>
        <w:tc>
          <w:tcPr>
            <w:tcW w:w="2610" w:type="dxa"/>
          </w:tcPr>
          <w:p w14:paraId="1009C9B0" w14:textId="6CB66DA2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พีเอส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37" w:type="dxa"/>
          </w:tcPr>
          <w:p w14:paraId="628B1185" w14:textId="26FA17F9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</w:tcPr>
          <w:p w14:paraId="0C2BF815" w14:textId="637660E1" w:rsidR="00A551A1" w:rsidRPr="0062556F" w:rsidRDefault="00A551A1" w:rsidP="00A551A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22" w:type="dxa"/>
          </w:tcPr>
          <w:p w14:paraId="0DD8EC2A" w14:textId="710FF27A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55E8B304" w14:textId="312C951C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5B287D4A" w14:textId="288183D7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3B5B5BBF" w14:textId="53B3BB21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3ADB7C63" w14:textId="52B3C82E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13FBF2E" w14:textId="55CB019A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595F9B0" w14:textId="0C0E27F9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598B4B1" w14:textId="471F5759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E58EFBF" w14:textId="52B153AF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34F25F8F" w14:textId="39B8723A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148BD73" w14:textId="15348B31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</w:tcPr>
          <w:p w14:paraId="6E98D012" w14:textId="6232FEA6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551A1" w:rsidRPr="0062556F" w14:paraId="3DB945CF" w14:textId="77777777" w:rsidTr="004E49F8">
        <w:trPr>
          <w:gridAfter w:val="1"/>
          <w:wAfter w:w="11" w:type="dxa"/>
        </w:trPr>
        <w:tc>
          <w:tcPr>
            <w:tcW w:w="2610" w:type="dxa"/>
            <w:hideMark/>
          </w:tcPr>
          <w:p w14:paraId="0E8CA2B0" w14:textId="232E7E6E" w:rsidR="00A551A1" w:rsidRPr="0062556F" w:rsidRDefault="00A551A1" w:rsidP="00A551A1">
            <w:pPr>
              <w:tabs>
                <w:tab w:val="clear" w:pos="2580"/>
              </w:tabs>
              <w:spacing w:line="240" w:lineRule="auto"/>
              <w:ind w:left="180" w:right="-82" w:hanging="18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ป่าตอง สาย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3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737" w:type="dxa"/>
            <w:hideMark/>
          </w:tcPr>
          <w:p w14:paraId="444A0192" w14:textId="77777777" w:rsidR="00A551A1" w:rsidRPr="0062556F" w:rsidRDefault="00A551A1" w:rsidP="00A551A1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662B0A64" w14:textId="77777777" w:rsidR="00A551A1" w:rsidRPr="0062556F" w:rsidRDefault="00A551A1" w:rsidP="00A551A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22" w:type="dxa"/>
          </w:tcPr>
          <w:p w14:paraId="1C3A7BB1" w14:textId="02A48C2F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0AA7F538" w14:textId="616C0C44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="00A551A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6877167F" w14:textId="18C40519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3BA6E5F8" w14:textId="44F9DE1F" w:rsidR="00A551A1" w:rsidRPr="0062556F" w:rsidRDefault="006E763D" w:rsidP="00A5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0CD14126" w14:textId="56136892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2BD116A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A51FBB4" w14:textId="16202F89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76320D51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935CFF6" w14:textId="77E44533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2078142B" w14:textId="77777777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9AA7C94" w14:textId="12649376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</w:tcPr>
          <w:p w14:paraId="52631213" w14:textId="5AA3BD7C" w:rsidR="00A551A1" w:rsidRPr="0062556F" w:rsidRDefault="00A551A1" w:rsidP="00A551A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07B7E70D" w14:textId="77777777" w:rsidR="002F05F2" w:rsidRPr="0062556F" w:rsidRDefault="002F05F2" w:rsidP="002F05F2">
      <w:pPr>
        <w:spacing w:line="240" w:lineRule="auto"/>
        <w:rPr>
          <w:sz w:val="2"/>
          <w:szCs w:val="2"/>
          <w:lang w:val="en-GB" w:bidi="ar-SA"/>
        </w:rPr>
      </w:pPr>
      <w:r w:rsidRPr="0062556F">
        <w:br w:type="page"/>
      </w:r>
    </w:p>
    <w:tbl>
      <w:tblPr>
        <w:tblpPr w:leftFromText="180" w:rightFromText="180" w:vertAnchor="text" w:tblpX="-39" w:tblpY="1"/>
        <w:tblOverlap w:val="never"/>
        <w:tblW w:w="151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4"/>
        <w:gridCol w:w="1802"/>
        <w:gridCol w:w="1405"/>
        <w:gridCol w:w="837"/>
        <w:gridCol w:w="792"/>
        <w:gridCol w:w="828"/>
        <w:gridCol w:w="810"/>
        <w:gridCol w:w="747"/>
        <w:gridCol w:w="810"/>
        <w:gridCol w:w="828"/>
        <w:gridCol w:w="783"/>
        <w:gridCol w:w="747"/>
        <w:gridCol w:w="720"/>
        <w:gridCol w:w="810"/>
        <w:gridCol w:w="747"/>
      </w:tblGrid>
      <w:tr w:rsidR="002F05F2" w:rsidRPr="0062556F" w14:paraId="49EBC3D8" w14:textId="77777777" w:rsidTr="00A52FA3">
        <w:tc>
          <w:tcPr>
            <w:tcW w:w="15150" w:type="dxa"/>
            <w:gridSpan w:val="15"/>
            <w:vAlign w:val="bottom"/>
            <w:hideMark/>
          </w:tcPr>
          <w:p w14:paraId="352790D3" w14:textId="77777777" w:rsidR="002F05F2" w:rsidRPr="0062556F" w:rsidRDefault="002F05F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F42199" w:rsidRPr="0062556F" w14:paraId="671DFECC" w14:textId="77777777" w:rsidTr="00A52FA3">
        <w:tc>
          <w:tcPr>
            <w:tcW w:w="2484" w:type="dxa"/>
          </w:tcPr>
          <w:p w14:paraId="74C52376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2" w:type="dxa"/>
          </w:tcPr>
          <w:p w14:paraId="49EE5895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5" w:type="dxa"/>
            <w:hideMark/>
          </w:tcPr>
          <w:p w14:paraId="57C92990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629" w:type="dxa"/>
            <w:gridSpan w:val="2"/>
            <w:vAlign w:val="bottom"/>
            <w:hideMark/>
          </w:tcPr>
          <w:p w14:paraId="5B4C668E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1D074F59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  <w:hideMark/>
          </w:tcPr>
          <w:p w14:paraId="3C7BC32D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  <w:vAlign w:val="bottom"/>
            <w:hideMark/>
          </w:tcPr>
          <w:p w14:paraId="72FB77E0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3432C71C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2"/>
            <w:vAlign w:val="bottom"/>
            <w:hideMark/>
          </w:tcPr>
          <w:p w14:paraId="1B0D4508" w14:textId="30F576AD" w:rsidR="00F42199" w:rsidRPr="0062556F" w:rsidRDefault="00F42199" w:rsidP="00F42199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วันที่</w:t>
            </w:r>
          </w:p>
        </w:tc>
      </w:tr>
      <w:tr w:rsidR="004E49F8" w:rsidRPr="0062556F" w14:paraId="6479B5D1" w14:textId="77777777" w:rsidTr="00A52FA3">
        <w:tc>
          <w:tcPr>
            <w:tcW w:w="2484" w:type="dxa"/>
            <w:hideMark/>
          </w:tcPr>
          <w:p w14:paraId="04C4CF79" w14:textId="77777777" w:rsidR="004E49F8" w:rsidRPr="0062556F" w:rsidRDefault="004E49F8" w:rsidP="004E49F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lang w:bidi="ar-SA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2" w:type="dxa"/>
            <w:hideMark/>
          </w:tcPr>
          <w:p w14:paraId="0D581600" w14:textId="77777777" w:rsidR="004E49F8" w:rsidRPr="0062556F" w:rsidRDefault="004E49F8" w:rsidP="004E49F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5" w:type="dxa"/>
            <w:hideMark/>
          </w:tcPr>
          <w:p w14:paraId="0750A498" w14:textId="77777777" w:rsidR="004E49F8" w:rsidRPr="0062556F" w:rsidRDefault="004E49F8" w:rsidP="004E49F8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37" w:type="dxa"/>
            <w:vAlign w:val="bottom"/>
            <w:hideMark/>
          </w:tcPr>
          <w:p w14:paraId="3BC6FD3D" w14:textId="32D9500A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vAlign w:val="bottom"/>
            <w:hideMark/>
          </w:tcPr>
          <w:p w14:paraId="14C56E91" w14:textId="4D9D19A2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DB0201B" w14:textId="399628C0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78CC95D4" w14:textId="129CCE45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6CD7FF78" w14:textId="0CF25BD2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2D5862BF" w14:textId="2B0656D6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32D0F362" w14:textId="3FC9249C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5BB9BE5A" w14:textId="0715AB9A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7E8EABE1" w14:textId="14290CC5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4264C58F" w14:textId="560280DF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83" w:type="dxa"/>
            <w:vAlign w:val="bottom"/>
            <w:hideMark/>
          </w:tcPr>
          <w:p w14:paraId="7219F5B5" w14:textId="68E8E5ED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CB32656" w14:textId="2D131AFA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4FD27128" w14:textId="53B61629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0AB9D6BC" w14:textId="551E579E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5522332" w14:textId="2DDCF152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B1CF4DB" w14:textId="1A528B08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47" w:type="dxa"/>
            <w:vAlign w:val="bottom"/>
            <w:hideMark/>
          </w:tcPr>
          <w:p w14:paraId="70EA382B" w14:textId="57631F9E" w:rsidR="004E49F8" w:rsidRPr="0062556F" w:rsidRDefault="006E763D" w:rsidP="004E49F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4E49F8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4E49F8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D02FD4" w:rsidRPr="0062556F" w14:paraId="0FADC49D" w14:textId="77777777" w:rsidTr="00A52FA3">
        <w:tc>
          <w:tcPr>
            <w:tcW w:w="2484" w:type="dxa"/>
            <w:vAlign w:val="bottom"/>
          </w:tcPr>
          <w:p w14:paraId="2C40F7DB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GB" w:bidi="ar-SA"/>
              </w:rPr>
            </w:pPr>
          </w:p>
        </w:tc>
        <w:tc>
          <w:tcPr>
            <w:tcW w:w="1802" w:type="dxa"/>
          </w:tcPr>
          <w:p w14:paraId="537159BC" w14:textId="77777777" w:rsidR="00D02FD4" w:rsidRPr="0062556F" w:rsidRDefault="00D02FD4" w:rsidP="00D02FD4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5" w:type="dxa"/>
          </w:tcPr>
          <w:p w14:paraId="3E8C5E95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  <w:hideMark/>
          </w:tcPr>
          <w:p w14:paraId="2A155970" w14:textId="77777777" w:rsidR="00D02FD4" w:rsidRPr="0062556F" w:rsidRDefault="00D02FD4" w:rsidP="00D02F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30" w:type="dxa"/>
            <w:gridSpan w:val="10"/>
            <w:vAlign w:val="bottom"/>
            <w:hideMark/>
          </w:tcPr>
          <w:p w14:paraId="1014F954" w14:textId="77777777" w:rsidR="00D02FD4" w:rsidRPr="0062556F" w:rsidRDefault="00D02FD4" w:rsidP="00D02F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D02FD4" w:rsidRPr="0062556F" w14:paraId="68591177" w14:textId="77777777" w:rsidTr="00A52FA3">
        <w:tc>
          <w:tcPr>
            <w:tcW w:w="4286" w:type="dxa"/>
            <w:gridSpan w:val="2"/>
            <w:hideMark/>
          </w:tcPr>
          <w:p w14:paraId="185C7E40" w14:textId="77777777" w:rsidR="00D02FD4" w:rsidRPr="0062556F" w:rsidRDefault="00D02FD4" w:rsidP="00D02FD4">
            <w:pPr>
              <w:tabs>
                <w:tab w:val="clear" w:pos="227"/>
                <w:tab w:val="left" w:pos="240"/>
              </w:tabs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  <w:rtl/>
                <w:cs/>
                <w:lang w:bidi="ar-SA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โครงการพระโขนง วัน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และพระโขนง ทู</w:t>
            </w:r>
          </w:p>
        </w:tc>
        <w:tc>
          <w:tcPr>
            <w:tcW w:w="1405" w:type="dxa"/>
          </w:tcPr>
          <w:p w14:paraId="2F640E1B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2C7DE5C5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4E486BD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E11E822" w14:textId="77777777" w:rsidR="00D02FD4" w:rsidRPr="0062556F" w:rsidRDefault="00D02FD4" w:rsidP="00D02FD4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035AB6" w14:textId="77777777" w:rsidR="00D02FD4" w:rsidRPr="0062556F" w:rsidRDefault="00D02FD4" w:rsidP="00D02FD4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BBBC36B" w14:textId="77777777" w:rsidR="00D02FD4" w:rsidRPr="0062556F" w:rsidRDefault="00D02FD4" w:rsidP="00D02FD4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44CEC4" w14:textId="77777777" w:rsidR="00D02FD4" w:rsidRPr="0062556F" w:rsidRDefault="00D02FD4" w:rsidP="00D02FD4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3BD0872" w14:textId="77777777" w:rsidR="00D02FD4" w:rsidRPr="0062556F" w:rsidRDefault="00D02FD4" w:rsidP="00D02FD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5F9F60D" w14:textId="77777777" w:rsidR="00D02FD4" w:rsidRPr="0062556F" w:rsidRDefault="00D02FD4" w:rsidP="00D02FD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1611548" w14:textId="77777777" w:rsidR="00D02FD4" w:rsidRPr="0062556F" w:rsidRDefault="00D02FD4" w:rsidP="00D02FD4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47A4CB7" w14:textId="77777777" w:rsidR="00D02FD4" w:rsidRPr="0062556F" w:rsidRDefault="00D02FD4" w:rsidP="00D02FD4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DDCEFD" w14:textId="77777777" w:rsidR="00D02FD4" w:rsidRPr="0062556F" w:rsidRDefault="00D02FD4" w:rsidP="00D02FD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25A96D5" w14:textId="77777777" w:rsidR="00D02FD4" w:rsidRPr="0062556F" w:rsidRDefault="00D02FD4" w:rsidP="00D02FD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6FA8B017" w14:textId="77777777" w:rsidTr="00A52FA3">
        <w:tc>
          <w:tcPr>
            <w:tcW w:w="2484" w:type="dxa"/>
          </w:tcPr>
          <w:p w14:paraId="3BFFE2E4" w14:textId="77777777" w:rsidR="00D02FD4" w:rsidRPr="0062556F" w:rsidRDefault="00D02FD4" w:rsidP="00D02FD4">
            <w:pPr>
              <w:tabs>
                <w:tab w:val="decimal" w:pos="371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1802" w:type="dxa"/>
          </w:tcPr>
          <w:p w14:paraId="62B01B72" w14:textId="77777777" w:rsidR="00D02FD4" w:rsidRPr="0062556F" w:rsidRDefault="00D02FD4" w:rsidP="00D02FD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5" w:type="dxa"/>
          </w:tcPr>
          <w:p w14:paraId="1919BD5B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0B8216D7" w14:textId="77777777" w:rsidR="00D02FD4" w:rsidRPr="0062556F" w:rsidRDefault="00D02FD4" w:rsidP="00D02FD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8B2F439" w14:textId="77777777" w:rsidR="00D02FD4" w:rsidRPr="0062556F" w:rsidRDefault="00D02FD4" w:rsidP="00D02FD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44FF870" w14:textId="77777777" w:rsidR="00D02FD4" w:rsidRPr="0062556F" w:rsidRDefault="00D02FD4" w:rsidP="00D02FD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FAB056" w14:textId="77777777" w:rsidR="00D02FD4" w:rsidRPr="0062556F" w:rsidRDefault="00D02FD4" w:rsidP="00D02FD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E4BB04D" w14:textId="77777777" w:rsidR="00D02FD4" w:rsidRPr="0062556F" w:rsidRDefault="00D02FD4" w:rsidP="00D02FD4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B76ABD" w14:textId="77777777" w:rsidR="00D02FD4" w:rsidRPr="0062556F" w:rsidRDefault="00D02FD4" w:rsidP="00D02FD4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F86BCBC" w14:textId="77777777" w:rsidR="00D02FD4" w:rsidRPr="0062556F" w:rsidRDefault="00D02FD4" w:rsidP="00D02FD4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F035D99" w14:textId="77777777" w:rsidR="00D02FD4" w:rsidRPr="0062556F" w:rsidRDefault="00D02FD4" w:rsidP="00D02FD4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F2AA699" w14:textId="77777777" w:rsidR="00D02FD4" w:rsidRPr="0062556F" w:rsidRDefault="00D02FD4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2462AA0" w14:textId="77777777" w:rsidR="00D02FD4" w:rsidRPr="0062556F" w:rsidRDefault="00D02FD4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8DE1D4F" w14:textId="77777777" w:rsidR="00D02FD4" w:rsidRPr="0062556F" w:rsidRDefault="00D02FD4" w:rsidP="00D02FD4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C1729BB" w14:textId="77777777" w:rsidR="00D02FD4" w:rsidRPr="0062556F" w:rsidRDefault="00D02FD4" w:rsidP="00D02FD4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559C1685" w14:textId="77777777" w:rsidTr="00A52FA3">
        <w:tc>
          <w:tcPr>
            <w:tcW w:w="2484" w:type="dxa"/>
            <w:hideMark/>
          </w:tcPr>
          <w:p w14:paraId="3578554C" w14:textId="77777777" w:rsidR="00D02FD4" w:rsidRPr="0062556F" w:rsidRDefault="00D02FD4" w:rsidP="00D02FD4">
            <w:pPr>
              <w:tabs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2" w:type="dxa"/>
          </w:tcPr>
          <w:p w14:paraId="646D10A9" w14:textId="77777777" w:rsidR="00D02FD4" w:rsidRPr="0062556F" w:rsidRDefault="00D02FD4" w:rsidP="00D02FD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5" w:type="dxa"/>
          </w:tcPr>
          <w:p w14:paraId="47250B3F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732D4048" w14:textId="77777777" w:rsidR="00D02FD4" w:rsidRPr="0062556F" w:rsidRDefault="00D02FD4" w:rsidP="00D02FD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A08068A" w14:textId="77777777" w:rsidR="00D02FD4" w:rsidRPr="0062556F" w:rsidRDefault="00D02FD4" w:rsidP="00D02FD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0EFA3B1" w14:textId="77777777" w:rsidR="00D02FD4" w:rsidRPr="0062556F" w:rsidRDefault="00D02FD4" w:rsidP="00D02FD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6782AF" w14:textId="77777777" w:rsidR="00D02FD4" w:rsidRPr="0062556F" w:rsidRDefault="00D02FD4" w:rsidP="00D02FD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20D550F" w14:textId="77777777" w:rsidR="00D02FD4" w:rsidRPr="0062556F" w:rsidRDefault="00D02FD4" w:rsidP="00D02FD4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84DFFC" w14:textId="77777777" w:rsidR="00D02FD4" w:rsidRPr="0062556F" w:rsidRDefault="00D02FD4" w:rsidP="00D02FD4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891C7F3" w14:textId="77777777" w:rsidR="00D02FD4" w:rsidRPr="0062556F" w:rsidRDefault="00D02FD4" w:rsidP="00D02FD4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7BB0836D" w14:textId="77777777" w:rsidR="00D02FD4" w:rsidRPr="0062556F" w:rsidRDefault="00D02FD4" w:rsidP="00D02FD4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DAED7BF" w14:textId="77777777" w:rsidR="00D02FD4" w:rsidRPr="0062556F" w:rsidRDefault="00D02FD4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7978AA2" w14:textId="77777777" w:rsidR="00D02FD4" w:rsidRPr="0062556F" w:rsidRDefault="00D02FD4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AE574D" w14:textId="77777777" w:rsidR="00D02FD4" w:rsidRPr="0062556F" w:rsidRDefault="00D02FD4" w:rsidP="00D02FD4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A57CE8F" w14:textId="77777777" w:rsidR="00D02FD4" w:rsidRPr="0062556F" w:rsidRDefault="00D02FD4" w:rsidP="00D02FD4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46DC3" w:rsidRPr="0062556F" w14:paraId="2ACB1F9C" w14:textId="77777777" w:rsidTr="004E49F8">
        <w:tc>
          <w:tcPr>
            <w:tcW w:w="2484" w:type="dxa"/>
            <w:hideMark/>
          </w:tcPr>
          <w:p w14:paraId="6018CC99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Boutique International Holdings Ltd.</w:t>
            </w:r>
          </w:p>
        </w:tc>
        <w:tc>
          <w:tcPr>
            <w:tcW w:w="1802" w:type="dxa"/>
            <w:hideMark/>
          </w:tcPr>
          <w:p w14:paraId="326DF315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3F133CE1" w14:textId="77777777" w:rsidR="00046DC3" w:rsidRPr="0062556F" w:rsidRDefault="00046DC3" w:rsidP="00046DC3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60134BD1" w14:textId="074A11A5" w:rsidR="00046DC3" w:rsidRPr="0062556F" w:rsidRDefault="006E763D" w:rsidP="00046DC3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92" w:type="dxa"/>
            <w:hideMark/>
          </w:tcPr>
          <w:p w14:paraId="5F508716" w14:textId="1F6C2BF5" w:rsidR="00046DC3" w:rsidRPr="0062556F" w:rsidRDefault="006E763D" w:rsidP="00046DC3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2F5B41FE" w14:textId="6E02CAC9" w:rsidR="00046DC3" w:rsidRPr="0062556F" w:rsidRDefault="006E763D" w:rsidP="00046DC3">
            <w:pPr>
              <w:tabs>
                <w:tab w:val="decimal" w:pos="191"/>
                <w:tab w:val="decimal" w:pos="510"/>
              </w:tabs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  <w:hideMark/>
          </w:tcPr>
          <w:p w14:paraId="5AFF6F6F" w14:textId="02CC5A91" w:rsidR="00046DC3" w:rsidRPr="0062556F" w:rsidRDefault="006E763D" w:rsidP="00046DC3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747" w:type="dxa"/>
          </w:tcPr>
          <w:p w14:paraId="1462DE14" w14:textId="47EA5F92" w:rsidR="00046DC3" w:rsidRPr="0062556F" w:rsidRDefault="006E763D" w:rsidP="00046DC3">
            <w:pPr>
              <w:tabs>
                <w:tab w:val="decimal" w:pos="191"/>
                <w:tab w:val="decimal" w:pos="569"/>
              </w:tabs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  <w:hideMark/>
          </w:tcPr>
          <w:p w14:paraId="2FEE5632" w14:textId="7C790A76" w:rsidR="00046DC3" w:rsidRPr="0062556F" w:rsidRDefault="006E763D" w:rsidP="00046DC3">
            <w:pPr>
              <w:tabs>
                <w:tab w:val="decimal" w:pos="191"/>
                <w:tab w:val="decimal" w:pos="56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28" w:type="dxa"/>
          </w:tcPr>
          <w:p w14:paraId="656D8717" w14:textId="7AA57AC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35E46FC6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7A0C06B" w14:textId="106BF35C" w:rsidR="00046DC3" w:rsidRPr="0062556F" w:rsidRDefault="006E763D" w:rsidP="00046DC3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720" w:type="dxa"/>
            <w:hideMark/>
          </w:tcPr>
          <w:p w14:paraId="0D029946" w14:textId="45BB4799" w:rsidR="00046DC3" w:rsidRPr="0062556F" w:rsidRDefault="006E763D" w:rsidP="00046DC3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37BEC216" w14:textId="3DB32D2E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C288D8D" w14:textId="1DD900C6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46DC3" w:rsidRPr="0062556F" w14:paraId="402E32A8" w14:textId="77777777" w:rsidTr="004E49F8">
        <w:tc>
          <w:tcPr>
            <w:tcW w:w="2484" w:type="dxa"/>
            <w:hideMark/>
          </w:tcPr>
          <w:p w14:paraId="4D885ECA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 ทรี จำกัด</w:t>
            </w:r>
          </w:p>
        </w:tc>
        <w:tc>
          <w:tcPr>
            <w:tcW w:w="1802" w:type="dxa"/>
            <w:hideMark/>
          </w:tcPr>
          <w:p w14:paraId="03A9514A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11A03890" w14:textId="77777777" w:rsidR="00046DC3" w:rsidRPr="0062556F" w:rsidRDefault="00046DC3" w:rsidP="00046DC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4AA69406" w14:textId="6BC3471F" w:rsidR="00046DC3" w:rsidRPr="0062556F" w:rsidRDefault="006E763D" w:rsidP="00046DC3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68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92" w:type="dxa"/>
            <w:hideMark/>
          </w:tcPr>
          <w:p w14:paraId="73898E5B" w14:textId="4EBB460B" w:rsidR="00046DC3" w:rsidRPr="0062556F" w:rsidRDefault="006E763D" w:rsidP="00046DC3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68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7F2733A3" w14:textId="43BFE389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1DF4FAB7" w14:textId="23245345" w:rsidR="00046DC3" w:rsidRPr="0062556F" w:rsidRDefault="006E763D" w:rsidP="00046DC3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5A42F3C1" w14:textId="2A3063C7" w:rsidR="00046DC3" w:rsidRPr="0062556F" w:rsidRDefault="006E763D" w:rsidP="00046DC3">
            <w:pPr>
              <w:tabs>
                <w:tab w:val="decimal" w:pos="191"/>
                <w:tab w:val="decimal" w:pos="56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810" w:type="dxa"/>
            <w:hideMark/>
          </w:tcPr>
          <w:p w14:paraId="558E1292" w14:textId="003B7A0F" w:rsidR="00046DC3" w:rsidRPr="0062556F" w:rsidRDefault="006E763D" w:rsidP="00046DC3">
            <w:pPr>
              <w:tabs>
                <w:tab w:val="decimal" w:pos="191"/>
                <w:tab w:val="decimal" w:pos="56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828" w:type="dxa"/>
          </w:tcPr>
          <w:p w14:paraId="466B549D" w14:textId="3964155C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E99E241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0899B94" w14:textId="4762D1D8" w:rsidR="00046DC3" w:rsidRPr="0062556F" w:rsidRDefault="006E763D" w:rsidP="00046DC3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720" w:type="dxa"/>
            <w:hideMark/>
          </w:tcPr>
          <w:p w14:paraId="0A222694" w14:textId="238A0EF8" w:rsidR="00046DC3" w:rsidRPr="0062556F" w:rsidRDefault="006E763D" w:rsidP="00046DC3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810" w:type="dxa"/>
          </w:tcPr>
          <w:p w14:paraId="5B2EBCE1" w14:textId="0C379356" w:rsidR="00046DC3" w:rsidRPr="0062556F" w:rsidRDefault="006E763D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="00046DC3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539</w:t>
            </w:r>
          </w:p>
        </w:tc>
        <w:tc>
          <w:tcPr>
            <w:tcW w:w="747" w:type="dxa"/>
          </w:tcPr>
          <w:p w14:paraId="2B10D7A9" w14:textId="5370E5E9" w:rsidR="00046DC3" w:rsidRPr="0062556F" w:rsidRDefault="006E763D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28</w:t>
            </w:r>
            <w:r w:rsidR="00046DC3" w:rsidRPr="00494C33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885</w:t>
            </w:r>
          </w:p>
        </w:tc>
      </w:tr>
      <w:tr w:rsidR="00046DC3" w:rsidRPr="0062556F" w14:paraId="49BC4F5D" w14:textId="77777777" w:rsidTr="00A52FA3">
        <w:tc>
          <w:tcPr>
            <w:tcW w:w="2484" w:type="dxa"/>
          </w:tcPr>
          <w:p w14:paraId="475A1CB7" w14:textId="77777777" w:rsidR="00046DC3" w:rsidRPr="0062556F" w:rsidRDefault="00046DC3" w:rsidP="00046DC3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802" w:type="dxa"/>
          </w:tcPr>
          <w:p w14:paraId="670C6F78" w14:textId="77777777" w:rsidR="00046DC3" w:rsidRPr="0062556F" w:rsidRDefault="00046DC3" w:rsidP="00046DC3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5" w:type="dxa"/>
          </w:tcPr>
          <w:p w14:paraId="631D4A60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75BB2169" w14:textId="77777777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6FD9F80" w14:textId="77777777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ADCA9C5" w14:textId="77777777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69D437" w14:textId="77777777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CFF2051" w14:textId="77777777" w:rsidR="00046DC3" w:rsidRPr="0062556F" w:rsidRDefault="00046DC3" w:rsidP="00046DC3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2879133" w14:textId="77777777" w:rsidR="00046DC3" w:rsidRPr="0062556F" w:rsidRDefault="00046DC3" w:rsidP="00046DC3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5DA4033" w14:textId="77777777" w:rsidR="00046DC3" w:rsidRPr="0062556F" w:rsidRDefault="00046DC3" w:rsidP="00046DC3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0DDA2DF" w14:textId="77777777" w:rsidR="00046DC3" w:rsidRPr="0062556F" w:rsidRDefault="00046DC3" w:rsidP="00046DC3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1BDFD49" w14:textId="77777777" w:rsidR="00046DC3" w:rsidRPr="0062556F" w:rsidRDefault="00046DC3" w:rsidP="00046DC3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0AA9CCF" w14:textId="77777777" w:rsidR="00046DC3" w:rsidRPr="0062556F" w:rsidRDefault="00046DC3" w:rsidP="00046DC3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4E6904" w14:textId="77777777" w:rsidR="00046DC3" w:rsidRPr="0062556F" w:rsidRDefault="00046DC3" w:rsidP="00046DC3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71FCB04" w14:textId="77777777" w:rsidR="00046DC3" w:rsidRPr="0062556F" w:rsidRDefault="00046DC3" w:rsidP="00046DC3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46DC3" w:rsidRPr="0062556F" w14:paraId="53812441" w14:textId="77777777" w:rsidTr="00A52FA3">
        <w:tc>
          <w:tcPr>
            <w:tcW w:w="5691" w:type="dxa"/>
            <w:gridSpan w:val="3"/>
            <w:hideMark/>
          </w:tcPr>
          <w:p w14:paraId="583D86BD" w14:textId="77777777" w:rsidR="00046DC3" w:rsidRPr="0062556F" w:rsidRDefault="00046DC3" w:rsidP="00046DC3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37" w:type="dxa"/>
          </w:tcPr>
          <w:p w14:paraId="4B66E656" w14:textId="77777777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59F5DBD" w14:textId="77777777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DDBF61A" w14:textId="77777777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A7D0023" w14:textId="77777777" w:rsidR="00046DC3" w:rsidRPr="0062556F" w:rsidRDefault="00046DC3" w:rsidP="00046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87B1D80" w14:textId="77777777" w:rsidR="00046DC3" w:rsidRPr="0062556F" w:rsidRDefault="00046DC3" w:rsidP="00046DC3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2788B8" w14:textId="77777777" w:rsidR="00046DC3" w:rsidRPr="0062556F" w:rsidRDefault="00046DC3" w:rsidP="00046DC3">
            <w:pPr>
              <w:tabs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5B4F727" w14:textId="77777777" w:rsidR="00046DC3" w:rsidRPr="0062556F" w:rsidRDefault="00046DC3" w:rsidP="00046DC3">
            <w:pPr>
              <w:tabs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A7A53C1" w14:textId="77777777" w:rsidR="00046DC3" w:rsidRPr="0062556F" w:rsidRDefault="00046DC3" w:rsidP="00046DC3">
            <w:pPr>
              <w:tabs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1EC02FC" w14:textId="77777777" w:rsidR="00046DC3" w:rsidRPr="0062556F" w:rsidRDefault="00046DC3" w:rsidP="00046DC3">
            <w:pPr>
              <w:tabs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63B384A" w14:textId="77777777" w:rsidR="00046DC3" w:rsidRPr="0062556F" w:rsidRDefault="00046DC3" w:rsidP="00046DC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EB584E" w14:textId="77777777" w:rsidR="00046DC3" w:rsidRPr="0062556F" w:rsidRDefault="00046DC3" w:rsidP="00046DC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7A7980E" w14:textId="77777777" w:rsidR="00046DC3" w:rsidRPr="0062556F" w:rsidRDefault="00046DC3" w:rsidP="00046DC3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46DC3" w:rsidRPr="0062556F" w14:paraId="1305DEAA" w14:textId="77777777" w:rsidTr="004E49F8">
        <w:tc>
          <w:tcPr>
            <w:tcW w:w="2484" w:type="dxa"/>
            <w:hideMark/>
          </w:tcPr>
          <w:p w14:paraId="1C58C348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Mid Tier Holdings Mauritius Ltd.</w:t>
            </w:r>
          </w:p>
        </w:tc>
        <w:tc>
          <w:tcPr>
            <w:tcW w:w="1802" w:type="dxa"/>
            <w:hideMark/>
          </w:tcPr>
          <w:p w14:paraId="144869B1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390B582F" w14:textId="77777777" w:rsidR="00046DC3" w:rsidRPr="0062556F" w:rsidRDefault="00046DC3" w:rsidP="00046DC3">
            <w:pPr>
              <w:ind w:left="-62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0342D559" w14:textId="3615B8A8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92" w:type="dxa"/>
            <w:hideMark/>
          </w:tcPr>
          <w:p w14:paraId="35FF7BBE" w14:textId="649704E1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253AFBA6" w14:textId="5DCB5A61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62D4CEB1" w14:textId="714EEC3F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190A4FC5" w14:textId="24D7EBB3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BA2E885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73BF19BE" w14:textId="4F944802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054B8FA7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ED2B66F" w14:textId="2863B7CF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4ADA614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4C91A5F" w14:textId="5A4FE94E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2055E78" w14:textId="334BCD53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46DC3" w:rsidRPr="0062556F" w14:paraId="11B1BEF8" w14:textId="77777777" w:rsidTr="004E49F8">
        <w:tc>
          <w:tcPr>
            <w:tcW w:w="2484" w:type="dxa"/>
            <w:hideMark/>
          </w:tcPr>
          <w:p w14:paraId="633BD4A8" w14:textId="71A84FB9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PKN Holdings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802" w:type="dxa"/>
            <w:hideMark/>
          </w:tcPr>
          <w:p w14:paraId="095A1404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5FBE8EE7" w14:textId="77777777" w:rsidR="00046DC3" w:rsidRPr="0062556F" w:rsidRDefault="00046DC3" w:rsidP="00046DC3">
            <w:pPr>
              <w:ind w:left="-62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2C7D2FA0" w14:textId="0179882D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68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92" w:type="dxa"/>
            <w:hideMark/>
          </w:tcPr>
          <w:p w14:paraId="5998E2B1" w14:textId="71970245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68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593D8AC6" w14:textId="11F20DFE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2901AC0B" w14:textId="01E9F22B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4031DADE" w14:textId="0A79EBF3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3A64B51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DA44602" w14:textId="069B498D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21E7D91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6C3D80D" w14:textId="148F5865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1244434A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FD63C2E" w14:textId="5ED8001E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8CFA9CC" w14:textId="281120F4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46DC3" w:rsidRPr="0062556F" w14:paraId="541E2326" w14:textId="77777777" w:rsidTr="00A52FA3">
        <w:tc>
          <w:tcPr>
            <w:tcW w:w="2484" w:type="dxa"/>
          </w:tcPr>
          <w:p w14:paraId="6AF7EAFC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2" w:type="dxa"/>
          </w:tcPr>
          <w:p w14:paraId="43FEBCE8" w14:textId="77777777" w:rsidR="00046DC3" w:rsidRPr="0062556F" w:rsidRDefault="00046DC3" w:rsidP="00046DC3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5" w:type="dxa"/>
          </w:tcPr>
          <w:p w14:paraId="1EA1F7C2" w14:textId="77777777" w:rsidR="00046DC3" w:rsidRPr="0062556F" w:rsidRDefault="00046DC3" w:rsidP="00046DC3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6AAA165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AFE8A51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20D0B1C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970082A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9F608AE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B7B163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81CE2F4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73B8920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2086C56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83105AC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BB35692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A0D1CFF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46DC3" w:rsidRPr="0062556F" w14:paraId="11A1F105" w14:textId="77777777" w:rsidTr="00A52FA3">
        <w:tc>
          <w:tcPr>
            <w:tcW w:w="5691" w:type="dxa"/>
            <w:gridSpan w:val="3"/>
            <w:hideMark/>
          </w:tcPr>
          <w:p w14:paraId="233751B5" w14:textId="718C8FDB" w:rsidR="00046DC3" w:rsidRPr="0062556F" w:rsidRDefault="00046DC3" w:rsidP="00046DC3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BT PKN Holding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Ltd.</w:t>
            </w:r>
          </w:p>
        </w:tc>
        <w:tc>
          <w:tcPr>
            <w:tcW w:w="837" w:type="dxa"/>
          </w:tcPr>
          <w:p w14:paraId="1C464B9F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FCFD572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33C6993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AB3392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5E65BF5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62797B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9DB355A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99ABD72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062B313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57CD8FD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19D29C4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5582576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46DC3" w:rsidRPr="0062556F" w14:paraId="15FAB444" w14:textId="77777777" w:rsidTr="004E49F8">
        <w:tc>
          <w:tcPr>
            <w:tcW w:w="2484" w:type="dxa"/>
            <w:hideMark/>
          </w:tcPr>
          <w:p w14:paraId="0CA7F56E" w14:textId="4D48C50F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PKN Holdings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802" w:type="dxa"/>
            <w:hideMark/>
          </w:tcPr>
          <w:p w14:paraId="227F41AC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07072C9E" w14:textId="77777777" w:rsidR="00046DC3" w:rsidRPr="0062556F" w:rsidRDefault="00046DC3" w:rsidP="00046DC3">
            <w:pPr>
              <w:ind w:left="-62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394767AA" w14:textId="415049B8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44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88</w:t>
            </w:r>
          </w:p>
        </w:tc>
        <w:tc>
          <w:tcPr>
            <w:tcW w:w="792" w:type="dxa"/>
            <w:hideMark/>
          </w:tcPr>
          <w:p w14:paraId="0360BC6E" w14:textId="4ACF68CB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44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88</w:t>
            </w:r>
          </w:p>
        </w:tc>
        <w:tc>
          <w:tcPr>
            <w:tcW w:w="828" w:type="dxa"/>
          </w:tcPr>
          <w:p w14:paraId="31296901" w14:textId="1034F43E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1CAE292D" w14:textId="11B7C3BF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606E66B5" w14:textId="025D8C6B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66712E9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B4D305D" w14:textId="0E614B04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B4530B6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86A7030" w14:textId="5A3EC626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65EB283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9F31398" w14:textId="057D6D9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D439D6A" w14:textId="3023463C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46DC3" w:rsidRPr="0062556F" w14:paraId="29B9D035" w14:textId="77777777" w:rsidTr="004E49F8">
        <w:tc>
          <w:tcPr>
            <w:tcW w:w="2484" w:type="dxa"/>
            <w:hideMark/>
          </w:tcPr>
          <w:p w14:paraId="4DE2567D" w14:textId="2D9BA973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PKN Holdings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802" w:type="dxa"/>
            <w:hideMark/>
          </w:tcPr>
          <w:p w14:paraId="7F1CE5AE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12A4301C" w14:textId="77777777" w:rsidR="00046DC3" w:rsidRPr="0062556F" w:rsidRDefault="00046DC3" w:rsidP="00046DC3">
            <w:pPr>
              <w:ind w:left="-62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3FD66B3A" w14:textId="1102DD5E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792" w:type="dxa"/>
            <w:hideMark/>
          </w:tcPr>
          <w:p w14:paraId="1FDC6DBC" w14:textId="494C53BA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828" w:type="dxa"/>
          </w:tcPr>
          <w:p w14:paraId="666A7AB8" w14:textId="3AE296F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1DF2D23E" w14:textId="4E9D4546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07784F7F" w14:textId="59E08EC1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2D8E6CBE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BEE71F1" w14:textId="4587930C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595F7E1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5533799" w14:textId="35448722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5488BFA6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D2D1FB2" w14:textId="13ECED2A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725A1B7" w14:textId="4707BFC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46DC3" w:rsidRPr="0062556F" w14:paraId="05CAD264" w14:textId="77777777" w:rsidTr="004E49F8">
        <w:tc>
          <w:tcPr>
            <w:tcW w:w="2484" w:type="dxa"/>
            <w:hideMark/>
          </w:tcPr>
          <w:p w14:paraId="58755C37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BT PKN Holdings Ltd.</w:t>
            </w:r>
          </w:p>
        </w:tc>
        <w:tc>
          <w:tcPr>
            <w:tcW w:w="1802" w:type="dxa"/>
            <w:hideMark/>
          </w:tcPr>
          <w:p w14:paraId="295F9774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5341FF14" w14:textId="77777777" w:rsidR="00046DC3" w:rsidRPr="0062556F" w:rsidRDefault="00046DC3" w:rsidP="00046DC3">
            <w:pPr>
              <w:ind w:left="-62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25E3761D" w14:textId="591E9BF8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792" w:type="dxa"/>
            <w:hideMark/>
          </w:tcPr>
          <w:p w14:paraId="2236F3D4" w14:textId="2035E1A3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828" w:type="dxa"/>
          </w:tcPr>
          <w:p w14:paraId="3134D5D2" w14:textId="3CF2EDB1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52FBAFE8" w14:textId="56A02AE6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1C983039" w14:textId="16D17090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157EC57D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B6B0A87" w14:textId="7D210ED8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47FA6C7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02DC995" w14:textId="2100E956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779B0FD3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2BB026D" w14:textId="206897AF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B58B956" w14:textId="13EC3363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46DC3" w:rsidRPr="0062556F" w14:paraId="49648158" w14:textId="77777777" w:rsidTr="00A52FA3">
        <w:tc>
          <w:tcPr>
            <w:tcW w:w="2484" w:type="dxa"/>
          </w:tcPr>
          <w:p w14:paraId="50F5F801" w14:textId="77777777" w:rsidR="00046DC3" w:rsidRPr="0062556F" w:rsidRDefault="00046DC3" w:rsidP="00046DC3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2" w:type="dxa"/>
          </w:tcPr>
          <w:p w14:paraId="0738289E" w14:textId="77777777" w:rsidR="00046DC3" w:rsidRPr="0062556F" w:rsidRDefault="00046DC3" w:rsidP="00046DC3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5" w:type="dxa"/>
          </w:tcPr>
          <w:p w14:paraId="107AD83E" w14:textId="77777777" w:rsidR="00046DC3" w:rsidRPr="0062556F" w:rsidRDefault="00046DC3" w:rsidP="00046DC3">
            <w:pPr>
              <w:ind w:right="-32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53C687C2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252F107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2F53AF6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E3C9A8" w14:textId="77777777" w:rsidR="00046DC3" w:rsidRPr="0062556F" w:rsidRDefault="00046DC3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1BC1E27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DD9C20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8BB6F4A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9A9206E" w14:textId="77777777" w:rsidR="00046DC3" w:rsidRPr="0062556F" w:rsidRDefault="00046DC3" w:rsidP="00046DC3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84DFECB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3347BA1" w14:textId="77777777" w:rsidR="00046DC3" w:rsidRPr="0062556F" w:rsidRDefault="00046DC3" w:rsidP="00046DC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7786B7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777C8EF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46DC3" w:rsidRPr="0062556F" w14:paraId="512F10BE" w14:textId="77777777" w:rsidTr="00A52FA3">
        <w:tc>
          <w:tcPr>
            <w:tcW w:w="4286" w:type="dxa"/>
            <w:gridSpan w:val="2"/>
            <w:hideMark/>
          </w:tcPr>
          <w:p w14:paraId="2FC2E503" w14:textId="77777777" w:rsidR="00046DC3" w:rsidRPr="0062556F" w:rsidRDefault="00046DC3" w:rsidP="00046DC3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 ทรี จำกัด</w:t>
            </w:r>
          </w:p>
        </w:tc>
        <w:tc>
          <w:tcPr>
            <w:tcW w:w="1405" w:type="dxa"/>
          </w:tcPr>
          <w:p w14:paraId="62D867F9" w14:textId="77777777" w:rsidR="00046DC3" w:rsidRPr="0062556F" w:rsidRDefault="00046DC3" w:rsidP="00046DC3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2319AB07" w14:textId="77777777" w:rsidR="00046DC3" w:rsidRPr="0062556F" w:rsidRDefault="00046DC3" w:rsidP="00046DC3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AC2F0C7" w14:textId="77777777" w:rsidR="00046DC3" w:rsidRPr="0062556F" w:rsidRDefault="00046DC3" w:rsidP="00046DC3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39BD5D7" w14:textId="77777777" w:rsidR="00046DC3" w:rsidRPr="0062556F" w:rsidRDefault="00046DC3" w:rsidP="00046DC3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6760E3" w14:textId="77777777" w:rsidR="00046DC3" w:rsidRPr="0062556F" w:rsidRDefault="00046DC3" w:rsidP="00046DC3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4FCBEC2" w14:textId="77777777" w:rsidR="00046DC3" w:rsidRPr="0062556F" w:rsidRDefault="00046DC3" w:rsidP="00046DC3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2EC73B" w14:textId="77777777" w:rsidR="00046DC3" w:rsidRPr="0062556F" w:rsidRDefault="00046DC3" w:rsidP="00046DC3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09E0975" w14:textId="77777777" w:rsidR="00046DC3" w:rsidRPr="0062556F" w:rsidRDefault="00046DC3" w:rsidP="00046DC3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79DDC469" w14:textId="77777777" w:rsidR="00046DC3" w:rsidRPr="0062556F" w:rsidRDefault="00046DC3" w:rsidP="00046DC3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BC4FA89" w14:textId="77777777" w:rsidR="00046DC3" w:rsidRPr="0062556F" w:rsidRDefault="00046DC3" w:rsidP="00046DC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ECC467D" w14:textId="77777777" w:rsidR="00046DC3" w:rsidRPr="0062556F" w:rsidRDefault="00046DC3" w:rsidP="00046DC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DB918C1" w14:textId="77777777" w:rsidR="00046DC3" w:rsidRPr="0062556F" w:rsidRDefault="00046DC3" w:rsidP="00046DC3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0F77ACF" w14:textId="77777777" w:rsidR="00046DC3" w:rsidRPr="0062556F" w:rsidRDefault="00046DC3" w:rsidP="00046DC3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46DC3" w:rsidRPr="0062556F" w14:paraId="6CAA05E0" w14:textId="77777777" w:rsidTr="004E49F8">
        <w:tc>
          <w:tcPr>
            <w:tcW w:w="2484" w:type="dxa"/>
            <w:vAlign w:val="center"/>
            <w:hideMark/>
          </w:tcPr>
          <w:p w14:paraId="15A2360C" w14:textId="77777777" w:rsidR="00046DC3" w:rsidRPr="0062556F" w:rsidRDefault="00046DC3" w:rsidP="00046DC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 ทู จำกัด</w:t>
            </w:r>
          </w:p>
        </w:tc>
        <w:tc>
          <w:tcPr>
            <w:tcW w:w="1802" w:type="dxa"/>
            <w:hideMark/>
          </w:tcPr>
          <w:p w14:paraId="0B0028DA" w14:textId="77777777" w:rsidR="00046DC3" w:rsidRPr="0062556F" w:rsidRDefault="00046DC3" w:rsidP="00046DC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202BF968" w14:textId="77777777" w:rsidR="00046DC3" w:rsidRPr="0062556F" w:rsidRDefault="00046DC3" w:rsidP="00046DC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520BC5D3" w14:textId="173C8FEB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44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88</w:t>
            </w:r>
          </w:p>
        </w:tc>
        <w:tc>
          <w:tcPr>
            <w:tcW w:w="792" w:type="dxa"/>
            <w:hideMark/>
          </w:tcPr>
          <w:p w14:paraId="28B10E97" w14:textId="1EE08E11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44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88</w:t>
            </w:r>
          </w:p>
        </w:tc>
        <w:tc>
          <w:tcPr>
            <w:tcW w:w="828" w:type="dxa"/>
          </w:tcPr>
          <w:p w14:paraId="2B896FA7" w14:textId="1D11F8F7" w:rsidR="00046DC3" w:rsidRPr="0062556F" w:rsidRDefault="006E763D" w:rsidP="00046DC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528D275E" w14:textId="7EE35A81" w:rsidR="00046DC3" w:rsidRPr="0062556F" w:rsidRDefault="006E763D" w:rsidP="00046DC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0C2C28DA" w14:textId="7BD804BF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1527F5A9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9080C4B" w14:textId="78436C5A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04CC600F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F8DC584" w14:textId="3B0454BF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6CDF16EB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57F1787" w14:textId="6240C7E9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7B66E16" w14:textId="0632A98A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46DC3" w:rsidRPr="0062556F" w14:paraId="60625B42" w14:textId="77777777" w:rsidTr="004E49F8">
        <w:tc>
          <w:tcPr>
            <w:tcW w:w="2484" w:type="dxa"/>
            <w:hideMark/>
          </w:tcPr>
          <w:p w14:paraId="51B051F1" w14:textId="77777777" w:rsidR="00046DC3" w:rsidRPr="0062556F" w:rsidRDefault="00046DC3" w:rsidP="00046DC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 วัน จำกัด</w:t>
            </w:r>
          </w:p>
        </w:tc>
        <w:tc>
          <w:tcPr>
            <w:tcW w:w="1802" w:type="dxa"/>
            <w:hideMark/>
          </w:tcPr>
          <w:p w14:paraId="74447638" w14:textId="77777777" w:rsidR="00046DC3" w:rsidRPr="0062556F" w:rsidRDefault="00046DC3" w:rsidP="00046DC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01784339" w14:textId="77777777" w:rsidR="00046DC3" w:rsidRPr="0062556F" w:rsidRDefault="00046DC3" w:rsidP="00046DC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7DB7A55D" w14:textId="6A9AE34C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792" w:type="dxa"/>
            <w:hideMark/>
          </w:tcPr>
          <w:p w14:paraId="094FE1D1" w14:textId="7B7A3467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828" w:type="dxa"/>
          </w:tcPr>
          <w:p w14:paraId="5896C5B2" w14:textId="639C1AB2" w:rsidR="00046DC3" w:rsidRPr="0062556F" w:rsidRDefault="006E763D" w:rsidP="00046DC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2B2B3567" w14:textId="332D6700" w:rsidR="00046DC3" w:rsidRPr="0062556F" w:rsidRDefault="006E763D" w:rsidP="00046DC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33AC6DEF" w14:textId="293B1BAF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79024888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7A57A05" w14:textId="4DA0AA83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52471251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B969AF9" w14:textId="3033E852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2BC40B5D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AF4BE83" w14:textId="1C05D3BB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A3D6542" w14:textId="1D268C55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46DC3" w:rsidRPr="0062556F" w14:paraId="5E9B5EEC" w14:textId="77777777" w:rsidTr="004E49F8">
        <w:tc>
          <w:tcPr>
            <w:tcW w:w="2484" w:type="dxa"/>
            <w:hideMark/>
          </w:tcPr>
          <w:p w14:paraId="3853DB5A" w14:textId="77777777" w:rsidR="00046DC3" w:rsidRPr="0062556F" w:rsidRDefault="00046DC3" w:rsidP="00046DC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 จำกัด</w:t>
            </w:r>
          </w:p>
        </w:tc>
        <w:tc>
          <w:tcPr>
            <w:tcW w:w="1802" w:type="dxa"/>
            <w:hideMark/>
          </w:tcPr>
          <w:p w14:paraId="0412E683" w14:textId="77777777" w:rsidR="00046DC3" w:rsidRPr="0062556F" w:rsidRDefault="00046DC3" w:rsidP="00046DC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6421E8C2" w14:textId="77777777" w:rsidR="00046DC3" w:rsidRPr="0062556F" w:rsidRDefault="00046DC3" w:rsidP="00046DC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03EB4B06" w14:textId="25ED79A1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792" w:type="dxa"/>
            <w:hideMark/>
          </w:tcPr>
          <w:p w14:paraId="74A9D1E9" w14:textId="52793D33" w:rsidR="00046DC3" w:rsidRPr="0062556F" w:rsidRDefault="006E763D" w:rsidP="00046DC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046DC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828" w:type="dxa"/>
          </w:tcPr>
          <w:p w14:paraId="31E6C258" w14:textId="6082E306" w:rsidR="00046DC3" w:rsidRPr="0062556F" w:rsidRDefault="006E763D" w:rsidP="00046DC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7CBA769E" w14:textId="3E801125" w:rsidR="00046DC3" w:rsidRPr="0062556F" w:rsidRDefault="006E763D" w:rsidP="00046DC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186584A3" w14:textId="5BA1CBA2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99E10CC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FF722B3" w14:textId="27BA3A22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6FAF689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4D0A084" w14:textId="52646FD3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42AAAB04" w14:textId="77777777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86F81BC" w14:textId="7970DC3F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8D0D57F" w14:textId="2FDD6918" w:rsidR="00046DC3" w:rsidRPr="0062556F" w:rsidRDefault="00046DC3" w:rsidP="00046DC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09957242" w14:textId="0BFB62E1" w:rsidR="002F05F2" w:rsidRPr="0062556F" w:rsidRDefault="002F05F2" w:rsidP="002F05F2">
      <w:pPr>
        <w:spacing w:line="240" w:lineRule="auto"/>
        <w:rPr>
          <w:rFonts w:ascii="Times New Roman" w:hAnsi="Times New Roman"/>
          <w:sz w:val="2"/>
          <w:szCs w:val="2"/>
          <w:lang w:val="en-GB" w:bidi="ar-SA"/>
        </w:rPr>
      </w:pPr>
      <w:r w:rsidRPr="0062556F">
        <w:br w:type="page"/>
      </w:r>
    </w:p>
    <w:tbl>
      <w:tblPr>
        <w:tblpPr w:leftFromText="180" w:rightFromText="180" w:vertAnchor="text" w:tblpX="-39" w:tblpY="1"/>
        <w:tblOverlap w:val="never"/>
        <w:tblW w:w="1497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1"/>
        <w:gridCol w:w="1715"/>
        <w:gridCol w:w="1404"/>
        <w:gridCol w:w="749"/>
        <w:gridCol w:w="758"/>
        <w:gridCol w:w="802"/>
        <w:gridCol w:w="801"/>
        <w:gridCol w:w="9"/>
        <w:gridCol w:w="810"/>
        <w:gridCol w:w="793"/>
        <w:gridCol w:w="17"/>
        <w:gridCol w:w="828"/>
        <w:gridCol w:w="766"/>
        <w:gridCol w:w="17"/>
        <w:gridCol w:w="747"/>
        <w:gridCol w:w="703"/>
        <w:gridCol w:w="17"/>
        <w:gridCol w:w="810"/>
        <w:gridCol w:w="730"/>
        <w:gridCol w:w="17"/>
      </w:tblGrid>
      <w:tr w:rsidR="002F05F2" w:rsidRPr="0062556F" w14:paraId="35C7B61E" w14:textId="77777777" w:rsidTr="00DF6E31">
        <w:trPr>
          <w:gridAfter w:val="1"/>
          <w:wAfter w:w="17" w:type="dxa"/>
        </w:trPr>
        <w:tc>
          <w:tcPr>
            <w:tcW w:w="14957" w:type="dxa"/>
            <w:gridSpan w:val="19"/>
            <w:vAlign w:val="bottom"/>
            <w:hideMark/>
          </w:tcPr>
          <w:p w14:paraId="454CFE61" w14:textId="77777777" w:rsidR="002F05F2" w:rsidRPr="0062556F" w:rsidRDefault="002F05F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F42199" w:rsidRPr="0062556F" w14:paraId="3ACA0840" w14:textId="77777777" w:rsidTr="00DF6E31">
        <w:trPr>
          <w:gridAfter w:val="1"/>
          <w:wAfter w:w="17" w:type="dxa"/>
        </w:trPr>
        <w:tc>
          <w:tcPr>
            <w:tcW w:w="2481" w:type="dxa"/>
          </w:tcPr>
          <w:p w14:paraId="49A25F6F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5" w:type="dxa"/>
          </w:tcPr>
          <w:p w14:paraId="75340A8D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hideMark/>
          </w:tcPr>
          <w:p w14:paraId="6885AC45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507" w:type="dxa"/>
            <w:gridSpan w:val="2"/>
            <w:vAlign w:val="bottom"/>
            <w:hideMark/>
          </w:tcPr>
          <w:p w14:paraId="6B2EC661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03" w:type="dxa"/>
            <w:gridSpan w:val="2"/>
            <w:vAlign w:val="bottom"/>
            <w:hideMark/>
          </w:tcPr>
          <w:p w14:paraId="7C7D65FB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12" w:type="dxa"/>
            <w:gridSpan w:val="3"/>
            <w:vAlign w:val="bottom"/>
            <w:hideMark/>
          </w:tcPr>
          <w:p w14:paraId="71BE3A01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3"/>
            <w:vAlign w:val="bottom"/>
            <w:hideMark/>
          </w:tcPr>
          <w:p w14:paraId="29C420E4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3"/>
            <w:vAlign w:val="bottom"/>
            <w:hideMark/>
          </w:tcPr>
          <w:p w14:paraId="642E8D4A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3"/>
            <w:vAlign w:val="bottom"/>
            <w:hideMark/>
          </w:tcPr>
          <w:p w14:paraId="68EF2E24" w14:textId="6E7D5DCA" w:rsidR="00F42199" w:rsidRPr="0062556F" w:rsidRDefault="00F42199" w:rsidP="00F42199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วันที่</w:t>
            </w:r>
          </w:p>
        </w:tc>
      </w:tr>
      <w:tr w:rsidR="00F42199" w:rsidRPr="0062556F" w14:paraId="72462A1E" w14:textId="77777777" w:rsidTr="00DF6E31">
        <w:tc>
          <w:tcPr>
            <w:tcW w:w="2481" w:type="dxa"/>
            <w:hideMark/>
          </w:tcPr>
          <w:p w14:paraId="73AB4BAD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15" w:type="dxa"/>
            <w:hideMark/>
          </w:tcPr>
          <w:p w14:paraId="0D83102E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  <w:hideMark/>
          </w:tcPr>
          <w:p w14:paraId="78107093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749" w:type="dxa"/>
            <w:vAlign w:val="bottom"/>
            <w:hideMark/>
          </w:tcPr>
          <w:p w14:paraId="29BBBCA0" w14:textId="43DC22EA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58" w:type="dxa"/>
            <w:vAlign w:val="bottom"/>
            <w:hideMark/>
          </w:tcPr>
          <w:p w14:paraId="51F90BB9" w14:textId="7909EF65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0DD9AFE" w14:textId="4791F464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02" w:type="dxa"/>
            <w:vAlign w:val="bottom"/>
            <w:hideMark/>
          </w:tcPr>
          <w:p w14:paraId="208FBAFF" w14:textId="15294FDD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042932B9" w14:textId="50572813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159F4F9" w14:textId="1BF05CA1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7317B68A" w14:textId="76A5771B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6DE06062" w14:textId="0CBD547A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20568ED2" w14:textId="667D97A0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33B1DED7" w14:textId="4CE63E44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83" w:type="dxa"/>
            <w:gridSpan w:val="2"/>
            <w:vAlign w:val="bottom"/>
            <w:hideMark/>
          </w:tcPr>
          <w:p w14:paraId="312ADBDE" w14:textId="05AF4060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067E158" w14:textId="09A8DA4D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1C3CB31B" w14:textId="72510B7F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gridSpan w:val="2"/>
            <w:vAlign w:val="bottom"/>
            <w:hideMark/>
          </w:tcPr>
          <w:p w14:paraId="6EBFD713" w14:textId="128A26CF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756DAF27" w14:textId="5AB15734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BE57052" w14:textId="103BDACB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47" w:type="dxa"/>
            <w:gridSpan w:val="2"/>
            <w:vAlign w:val="bottom"/>
            <w:hideMark/>
          </w:tcPr>
          <w:p w14:paraId="7C12A4B8" w14:textId="41D1942F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F42199" w:rsidRPr="0062556F" w14:paraId="6A96361E" w14:textId="77777777" w:rsidTr="00DF6E31">
        <w:trPr>
          <w:gridAfter w:val="1"/>
          <w:wAfter w:w="17" w:type="dxa"/>
        </w:trPr>
        <w:tc>
          <w:tcPr>
            <w:tcW w:w="2481" w:type="dxa"/>
            <w:vAlign w:val="bottom"/>
          </w:tcPr>
          <w:p w14:paraId="08CAA3BC" w14:textId="77777777" w:rsidR="00F42199" w:rsidRPr="0062556F" w:rsidRDefault="00F42199" w:rsidP="00F4219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15" w:type="dxa"/>
          </w:tcPr>
          <w:p w14:paraId="60F806E3" w14:textId="77777777" w:rsidR="00F42199" w:rsidRPr="0062556F" w:rsidRDefault="00F42199" w:rsidP="00F42199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262D1705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07" w:type="dxa"/>
            <w:gridSpan w:val="2"/>
            <w:vAlign w:val="bottom"/>
            <w:hideMark/>
          </w:tcPr>
          <w:p w14:paraId="2AD8EB84" w14:textId="77777777" w:rsidR="00F42199" w:rsidRPr="0062556F" w:rsidRDefault="00F42199" w:rsidP="00F421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50" w:type="dxa"/>
            <w:gridSpan w:val="14"/>
            <w:vAlign w:val="bottom"/>
            <w:hideMark/>
          </w:tcPr>
          <w:p w14:paraId="5ECFF27B" w14:textId="77777777" w:rsidR="00F42199" w:rsidRPr="0062556F" w:rsidRDefault="00F42199" w:rsidP="00F421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F42199" w:rsidRPr="0062556F" w14:paraId="280C38A6" w14:textId="77777777" w:rsidTr="004E49F8">
        <w:trPr>
          <w:trHeight w:val="80"/>
        </w:trPr>
        <w:tc>
          <w:tcPr>
            <w:tcW w:w="2481" w:type="dxa"/>
            <w:hideMark/>
          </w:tcPr>
          <w:p w14:paraId="1FA70A25" w14:textId="77777777" w:rsidR="00F42199" w:rsidRPr="0062556F" w:rsidRDefault="00F42199" w:rsidP="00F42199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โครงการพระโขนง ทรี</w:t>
            </w:r>
          </w:p>
        </w:tc>
        <w:tc>
          <w:tcPr>
            <w:tcW w:w="1715" w:type="dxa"/>
          </w:tcPr>
          <w:p w14:paraId="663D00D6" w14:textId="77777777" w:rsidR="00F42199" w:rsidRPr="0062556F" w:rsidRDefault="00F42199" w:rsidP="00F42199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4" w:type="dxa"/>
          </w:tcPr>
          <w:p w14:paraId="4D55F1F3" w14:textId="77777777" w:rsidR="00F42199" w:rsidRPr="0062556F" w:rsidRDefault="00F42199" w:rsidP="00F42199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9" w:type="dxa"/>
          </w:tcPr>
          <w:p w14:paraId="752FD9CE" w14:textId="77777777" w:rsidR="00F42199" w:rsidRPr="0062556F" w:rsidRDefault="00F42199" w:rsidP="00F4219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47C3AE91" w14:textId="77777777" w:rsidR="00F42199" w:rsidRPr="0062556F" w:rsidRDefault="00F42199" w:rsidP="00F4219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390CDEE5" w14:textId="77777777" w:rsidR="00F42199" w:rsidRPr="0062556F" w:rsidRDefault="00F42199" w:rsidP="00F4219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DCFD873" w14:textId="77777777" w:rsidR="00F42199" w:rsidRPr="0062556F" w:rsidRDefault="00F42199" w:rsidP="00F4219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AF84C6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D858756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6A594D4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94B77C3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F3E3926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1234152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08DAA73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5D0D871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42199" w:rsidRPr="0062556F" w14:paraId="674966D0" w14:textId="77777777" w:rsidTr="00DF6E31">
        <w:trPr>
          <w:trHeight w:val="288"/>
        </w:trPr>
        <w:tc>
          <w:tcPr>
            <w:tcW w:w="2481" w:type="dxa"/>
          </w:tcPr>
          <w:p w14:paraId="77E60AB9" w14:textId="77777777" w:rsidR="00F42199" w:rsidRPr="0062556F" w:rsidRDefault="00F42199" w:rsidP="00F42199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715" w:type="dxa"/>
          </w:tcPr>
          <w:p w14:paraId="4F3653EA" w14:textId="77777777" w:rsidR="00F42199" w:rsidRPr="0062556F" w:rsidRDefault="00F42199" w:rsidP="00F42199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4" w:type="dxa"/>
          </w:tcPr>
          <w:p w14:paraId="723E29D2" w14:textId="77777777" w:rsidR="00F42199" w:rsidRPr="0062556F" w:rsidRDefault="00F42199" w:rsidP="00F42199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9" w:type="dxa"/>
          </w:tcPr>
          <w:p w14:paraId="55D75A1E" w14:textId="77777777" w:rsidR="00F42199" w:rsidRPr="0062556F" w:rsidRDefault="00F42199" w:rsidP="00F4219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41A9226A" w14:textId="77777777" w:rsidR="00F42199" w:rsidRPr="0062556F" w:rsidRDefault="00F42199" w:rsidP="00F4219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109A1D78" w14:textId="77777777" w:rsidR="00F42199" w:rsidRPr="0062556F" w:rsidRDefault="00F42199" w:rsidP="00F4219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36939B9" w14:textId="77777777" w:rsidR="00F42199" w:rsidRPr="0062556F" w:rsidRDefault="00F42199" w:rsidP="00F4219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6D8195D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B51F69A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26E487C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0BDFB563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03E3FA7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F1CB559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65DC57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6DC2DA9B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42199" w:rsidRPr="0062556F" w14:paraId="70ABE228" w14:textId="77777777" w:rsidTr="001B5881">
        <w:tc>
          <w:tcPr>
            <w:tcW w:w="7107" w:type="dxa"/>
            <w:gridSpan w:val="5"/>
            <w:hideMark/>
          </w:tcPr>
          <w:p w14:paraId="3EFA4CA4" w14:textId="060A1B23" w:rsidR="00F42199" w:rsidRPr="0062556F" w:rsidRDefault="00F42199" w:rsidP="00F42199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พีเคเอ็นเอส ทู จำกัด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 และ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02" w:type="dxa"/>
          </w:tcPr>
          <w:p w14:paraId="235AFAE2" w14:textId="77777777" w:rsidR="00F42199" w:rsidRPr="0062556F" w:rsidRDefault="00F42199" w:rsidP="00F42199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45778A1" w14:textId="77777777" w:rsidR="00F42199" w:rsidRPr="0062556F" w:rsidRDefault="00F42199" w:rsidP="00F4219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BBB218" w14:textId="77777777" w:rsidR="00F42199" w:rsidRPr="0062556F" w:rsidRDefault="00F42199" w:rsidP="00F4219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DAC3B6D" w14:textId="77777777" w:rsidR="00F42199" w:rsidRPr="0062556F" w:rsidRDefault="00F42199" w:rsidP="00F42199">
            <w:pPr>
              <w:tabs>
                <w:tab w:val="decimal" w:pos="30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370B658" w14:textId="77777777" w:rsidR="00F42199" w:rsidRPr="0062556F" w:rsidRDefault="00F42199" w:rsidP="00F42199">
            <w:pPr>
              <w:tabs>
                <w:tab w:val="decimal" w:pos="30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160FF742" w14:textId="77777777" w:rsidR="00F42199" w:rsidRPr="0062556F" w:rsidRDefault="00F42199" w:rsidP="00F42199">
            <w:pPr>
              <w:tabs>
                <w:tab w:val="clear" w:pos="454"/>
                <w:tab w:val="decimal" w:pos="47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D8D55AC" w14:textId="77777777" w:rsidR="00F42199" w:rsidRPr="0062556F" w:rsidRDefault="00F42199" w:rsidP="00F42199">
            <w:pPr>
              <w:tabs>
                <w:tab w:val="clear" w:pos="454"/>
                <w:tab w:val="decimal" w:pos="47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21C9841" w14:textId="77777777" w:rsidR="00F42199" w:rsidRPr="0062556F" w:rsidRDefault="00F42199" w:rsidP="00F42199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09B754" w14:textId="77777777" w:rsidR="00F42199" w:rsidRPr="0062556F" w:rsidRDefault="00F42199" w:rsidP="00F42199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25CAD075" w14:textId="77777777" w:rsidR="00F42199" w:rsidRPr="0062556F" w:rsidRDefault="00F42199" w:rsidP="00F42199">
            <w:pPr>
              <w:tabs>
                <w:tab w:val="decimal" w:pos="30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D34F9" w:rsidRPr="0062556F" w14:paraId="15BA4150" w14:textId="77777777" w:rsidTr="004E49F8">
        <w:tc>
          <w:tcPr>
            <w:tcW w:w="2481" w:type="dxa"/>
            <w:hideMark/>
          </w:tcPr>
          <w:p w14:paraId="0D100794" w14:textId="77777777" w:rsidR="00FD34F9" w:rsidRPr="0062556F" w:rsidRDefault="00FD34F9" w:rsidP="00FD34F9">
            <w:pPr>
              <w:spacing w:line="240" w:lineRule="auto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 พระโขนง ทรี จำกัด</w:t>
            </w:r>
          </w:p>
        </w:tc>
        <w:tc>
          <w:tcPr>
            <w:tcW w:w="1715" w:type="dxa"/>
            <w:hideMark/>
          </w:tcPr>
          <w:p w14:paraId="3AFF73BC" w14:textId="6CC71793" w:rsidR="00FD34F9" w:rsidRPr="0062556F" w:rsidRDefault="00011659" w:rsidP="002C7A8B">
            <w:pPr>
              <w:spacing w:line="240" w:lineRule="auto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โครงการศูนย์การค้าแล</w:t>
            </w:r>
            <w:r w:rsidR="002C7A8B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ะ</w:t>
            </w:r>
            <w:r w:rsidR="002C7A8B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br/>
            </w:r>
            <w:r w:rsidR="002C7A8B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สำนักงานให้เช่า</w:t>
            </w:r>
          </w:p>
        </w:tc>
        <w:tc>
          <w:tcPr>
            <w:tcW w:w="1404" w:type="dxa"/>
            <w:hideMark/>
          </w:tcPr>
          <w:p w14:paraId="7507CB43" w14:textId="77777777" w:rsidR="00FD34F9" w:rsidRPr="0062556F" w:rsidRDefault="00FD34F9" w:rsidP="00FD34F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49" w:type="dxa"/>
          </w:tcPr>
          <w:p w14:paraId="470DAC9F" w14:textId="3B3DB1B8" w:rsidR="00FD34F9" w:rsidRPr="0062556F" w:rsidRDefault="006E763D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38</w:t>
            </w:r>
            <w:r w:rsidR="00FD34F9" w:rsidRPr="00FD34F9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758" w:type="dxa"/>
            <w:hideMark/>
          </w:tcPr>
          <w:p w14:paraId="72A41D29" w14:textId="1873CF4F" w:rsidR="00FD34F9" w:rsidRPr="0062556F" w:rsidRDefault="006E763D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38</w:t>
            </w:r>
            <w:r w:rsidR="00FD34F9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802" w:type="dxa"/>
          </w:tcPr>
          <w:p w14:paraId="1CFFA016" w14:textId="3ABE9E95" w:rsidR="00FD34F9" w:rsidRPr="0062556F" w:rsidRDefault="006E763D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FD34F9" w:rsidRPr="00FD34F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250</w:t>
            </w:r>
          </w:p>
        </w:tc>
        <w:tc>
          <w:tcPr>
            <w:tcW w:w="810" w:type="dxa"/>
            <w:gridSpan w:val="2"/>
            <w:hideMark/>
          </w:tcPr>
          <w:p w14:paraId="15AD3EF1" w14:textId="5FFDB413" w:rsidR="00FD34F9" w:rsidRPr="0062556F" w:rsidRDefault="006E763D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FD34F9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</w:tcPr>
          <w:p w14:paraId="325459F3" w14:textId="3675F35E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D34F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90B942B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7C402E1A" w14:textId="0562EA40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45359EA5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513FBE1" w14:textId="266F9798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5AB2BBB5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5D7E7D9" w14:textId="2A859C85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16E62230" w14:textId="76C9DF60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D34F9" w:rsidRPr="0062556F" w14:paraId="72FF6C7C" w14:textId="77777777" w:rsidTr="00DF6E31">
        <w:trPr>
          <w:trHeight w:val="288"/>
        </w:trPr>
        <w:tc>
          <w:tcPr>
            <w:tcW w:w="2481" w:type="dxa"/>
          </w:tcPr>
          <w:p w14:paraId="2568648B" w14:textId="77777777" w:rsidR="00FD34F9" w:rsidRPr="0062556F" w:rsidRDefault="00FD34F9" w:rsidP="00FD34F9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715" w:type="dxa"/>
          </w:tcPr>
          <w:p w14:paraId="30E5F11A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404" w:type="dxa"/>
          </w:tcPr>
          <w:p w14:paraId="005F4CAA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9" w:type="dxa"/>
          </w:tcPr>
          <w:p w14:paraId="630CBD8B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7AD068A4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284B606E" w14:textId="77777777" w:rsidR="00FD34F9" w:rsidRPr="0062556F" w:rsidRDefault="00FD34F9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EBF1162" w14:textId="77777777" w:rsidR="00FD34F9" w:rsidRPr="0062556F" w:rsidRDefault="00FD34F9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0AC9FF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FF41CF8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3082E10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3BDBD8BB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C164B42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E520E32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F791AC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09C308D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D34F9" w:rsidRPr="0062556F" w14:paraId="1A037223" w14:textId="77777777" w:rsidTr="00DF6E31">
        <w:tc>
          <w:tcPr>
            <w:tcW w:w="2481" w:type="dxa"/>
            <w:hideMark/>
          </w:tcPr>
          <w:p w14:paraId="4BF1B407" w14:textId="77777777" w:rsidR="00FD34F9" w:rsidRPr="0062556F" w:rsidRDefault="00FD34F9" w:rsidP="00FD34F9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15" w:type="dxa"/>
          </w:tcPr>
          <w:p w14:paraId="12944870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4" w:type="dxa"/>
          </w:tcPr>
          <w:p w14:paraId="5DABA6A2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9" w:type="dxa"/>
          </w:tcPr>
          <w:p w14:paraId="1D248CAA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1E351A3F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763C971C" w14:textId="77777777" w:rsidR="00FD34F9" w:rsidRPr="0062556F" w:rsidRDefault="00FD34F9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D7DFE2B" w14:textId="77777777" w:rsidR="00FD34F9" w:rsidRPr="0062556F" w:rsidRDefault="00FD34F9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8C67CD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676F571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CB2E54F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7614122A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B09C8DE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16BF757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FCA6D6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28993E9A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D34F9" w:rsidRPr="0062556F" w14:paraId="2D201C56" w14:textId="77777777" w:rsidTr="004E49F8">
        <w:tc>
          <w:tcPr>
            <w:tcW w:w="2481" w:type="dxa"/>
            <w:hideMark/>
          </w:tcPr>
          <w:p w14:paraId="113E7A8A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 ทู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15" w:type="dxa"/>
            <w:hideMark/>
          </w:tcPr>
          <w:p w14:paraId="24EFC119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1CCFA211" w14:textId="77777777" w:rsidR="00FD34F9" w:rsidRPr="0062556F" w:rsidRDefault="00FD34F9" w:rsidP="00FD34F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49" w:type="dxa"/>
          </w:tcPr>
          <w:p w14:paraId="648932AD" w14:textId="05BEBC7B" w:rsidR="00FD34F9" w:rsidRPr="0062556F" w:rsidRDefault="006E763D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FD34F9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58" w:type="dxa"/>
            <w:hideMark/>
          </w:tcPr>
          <w:p w14:paraId="7E6A0224" w14:textId="2D474550" w:rsidR="00FD34F9" w:rsidRPr="0062556F" w:rsidRDefault="006E763D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FD34F9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02" w:type="dxa"/>
          </w:tcPr>
          <w:p w14:paraId="43E1237A" w14:textId="40503B4D" w:rsidR="00FD34F9" w:rsidRPr="0062556F" w:rsidRDefault="006E763D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14:paraId="2F1AD7AA" w14:textId="52E8147B" w:rsidR="00FD34F9" w:rsidRPr="0062556F" w:rsidRDefault="006E763D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33D04E27" w14:textId="512BF6FC" w:rsidR="00FD34F9" w:rsidRPr="0062556F" w:rsidRDefault="006E763D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10" w:type="dxa"/>
            <w:gridSpan w:val="2"/>
            <w:hideMark/>
          </w:tcPr>
          <w:p w14:paraId="59530D40" w14:textId="48F290D4" w:rsidR="00FD34F9" w:rsidRPr="0062556F" w:rsidRDefault="006E763D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28" w:type="dxa"/>
          </w:tcPr>
          <w:p w14:paraId="62303D58" w14:textId="5249E6BF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6FAE44CA" w14:textId="1FDC4640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B91E1D6" w14:textId="665442C3" w:rsidR="00FD34F9" w:rsidRPr="0062556F" w:rsidRDefault="006E763D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720" w:type="dxa"/>
            <w:gridSpan w:val="2"/>
            <w:hideMark/>
          </w:tcPr>
          <w:p w14:paraId="76918A4F" w14:textId="2779ED74" w:rsidR="00FD34F9" w:rsidRPr="0062556F" w:rsidRDefault="006E763D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10" w:type="dxa"/>
          </w:tcPr>
          <w:p w14:paraId="4873E20C" w14:textId="547D9826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20B3CF30" w14:textId="7142BD59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D34F9" w:rsidRPr="0062556F" w14:paraId="560EDCA2" w14:textId="77777777" w:rsidTr="00DF6E31">
        <w:trPr>
          <w:trHeight w:val="288"/>
        </w:trPr>
        <w:tc>
          <w:tcPr>
            <w:tcW w:w="2481" w:type="dxa"/>
          </w:tcPr>
          <w:p w14:paraId="43EBD60D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715" w:type="dxa"/>
          </w:tcPr>
          <w:p w14:paraId="497F7D26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404" w:type="dxa"/>
          </w:tcPr>
          <w:p w14:paraId="3AF0FF22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9" w:type="dxa"/>
          </w:tcPr>
          <w:p w14:paraId="4A789D82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103F5C1F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69BDC735" w14:textId="77777777" w:rsidR="00FD34F9" w:rsidRPr="0062556F" w:rsidRDefault="00FD34F9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0903411" w14:textId="77777777" w:rsidR="00FD34F9" w:rsidRPr="0062556F" w:rsidRDefault="00FD34F9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72A34A9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93311FC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745BB2D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92A83E4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F1293CC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6BCEE5F" w14:textId="77777777" w:rsidR="00FD34F9" w:rsidRPr="0062556F" w:rsidRDefault="00FD34F9" w:rsidP="00FD34F9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11969D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2CBF8A7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D34F9" w:rsidRPr="0062556F" w14:paraId="5C89C594" w14:textId="77777777" w:rsidTr="00DF6E31">
        <w:tc>
          <w:tcPr>
            <w:tcW w:w="5600" w:type="dxa"/>
            <w:gridSpan w:val="3"/>
            <w:hideMark/>
          </w:tcPr>
          <w:p w14:paraId="13331503" w14:textId="77777777" w:rsidR="00FD34F9" w:rsidRPr="0062556F" w:rsidRDefault="00FD34F9" w:rsidP="00FD34F9">
            <w:pPr>
              <w:tabs>
                <w:tab w:val="decimal" w:pos="27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พีเคเอ็นเอส ทู จำกัด</w:t>
            </w:r>
          </w:p>
        </w:tc>
        <w:tc>
          <w:tcPr>
            <w:tcW w:w="749" w:type="dxa"/>
          </w:tcPr>
          <w:p w14:paraId="29B9C59E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56DF1AB6" w14:textId="77777777" w:rsidR="00FD34F9" w:rsidRPr="0062556F" w:rsidRDefault="00FD34F9" w:rsidP="00FD34F9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48108990" w14:textId="77777777" w:rsidR="00FD34F9" w:rsidRPr="0062556F" w:rsidRDefault="00FD34F9" w:rsidP="00FD34F9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D7A4429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695B37C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81366AE" w14:textId="77777777" w:rsidR="00FD34F9" w:rsidRPr="0062556F" w:rsidRDefault="00FD34F9" w:rsidP="00FD34F9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B56D163" w14:textId="77777777" w:rsidR="00FD34F9" w:rsidRPr="0062556F" w:rsidRDefault="00FD34F9" w:rsidP="00FD34F9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7CABBB4C" w14:textId="77777777" w:rsidR="00FD34F9" w:rsidRPr="0062556F" w:rsidRDefault="00FD34F9" w:rsidP="00FD34F9">
            <w:pPr>
              <w:tabs>
                <w:tab w:val="clear" w:pos="454"/>
                <w:tab w:val="decimal" w:pos="191"/>
                <w:tab w:val="decimal" w:pos="470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33D4805" w14:textId="77777777" w:rsidR="00FD34F9" w:rsidRPr="0062556F" w:rsidRDefault="00FD34F9" w:rsidP="00FD34F9">
            <w:pPr>
              <w:tabs>
                <w:tab w:val="clear" w:pos="454"/>
                <w:tab w:val="decimal" w:pos="191"/>
                <w:tab w:val="decimal" w:pos="470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100D9EF" w14:textId="77777777" w:rsidR="00FD34F9" w:rsidRPr="0062556F" w:rsidRDefault="00FD34F9" w:rsidP="00FD34F9">
            <w:pPr>
              <w:tabs>
                <w:tab w:val="decimal" w:pos="191"/>
                <w:tab w:val="decimal" w:pos="380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B571CD" w14:textId="77777777" w:rsidR="00FD34F9" w:rsidRPr="0062556F" w:rsidRDefault="00FD34F9" w:rsidP="00FD34F9">
            <w:pPr>
              <w:tabs>
                <w:tab w:val="decimal" w:pos="191"/>
                <w:tab w:val="decimal" w:pos="380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43DBA65B" w14:textId="77777777" w:rsidR="00FD34F9" w:rsidRPr="0062556F" w:rsidRDefault="00FD34F9" w:rsidP="00FD34F9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D34F9" w:rsidRPr="0062556F" w14:paraId="6B2DCD12" w14:textId="77777777" w:rsidTr="004E49F8">
        <w:tc>
          <w:tcPr>
            <w:tcW w:w="2481" w:type="dxa"/>
            <w:vAlign w:val="center"/>
            <w:hideMark/>
          </w:tcPr>
          <w:p w14:paraId="2C6D9469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 วัน จำกัด</w:t>
            </w:r>
          </w:p>
        </w:tc>
        <w:tc>
          <w:tcPr>
            <w:tcW w:w="1715" w:type="dxa"/>
            <w:hideMark/>
          </w:tcPr>
          <w:p w14:paraId="02E34B3A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64C9A3B2" w14:textId="77777777" w:rsidR="00FD34F9" w:rsidRPr="0062556F" w:rsidRDefault="00FD34F9" w:rsidP="00FD34F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49" w:type="dxa"/>
          </w:tcPr>
          <w:p w14:paraId="2699C347" w14:textId="69B59CC2" w:rsidR="00FD34F9" w:rsidRPr="0062556F" w:rsidRDefault="006E763D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38</w:t>
            </w:r>
            <w:r w:rsidR="00FD34F9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758" w:type="dxa"/>
            <w:hideMark/>
          </w:tcPr>
          <w:p w14:paraId="73E53C94" w14:textId="2D74E6B0" w:rsidR="00FD34F9" w:rsidRPr="0062556F" w:rsidRDefault="006E763D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38</w:t>
            </w:r>
            <w:r w:rsidR="00FD34F9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802" w:type="dxa"/>
          </w:tcPr>
          <w:p w14:paraId="3C51E60A" w14:textId="77884710" w:rsidR="00FD34F9" w:rsidRPr="0062556F" w:rsidRDefault="006E763D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14:paraId="2CF2D33E" w14:textId="244EC501" w:rsidR="00FD34F9" w:rsidRPr="0062556F" w:rsidRDefault="006E763D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A9EC18B" w14:textId="7ECF8808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3773F166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7600B24A" w14:textId="782602F4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13C4B1BA" w14:textId="22DAFB55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BE2F553" w14:textId="717D2BB9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4CEA594D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570CB65" w14:textId="256AE8B5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6337B529" w14:textId="483CD66D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D34F9" w:rsidRPr="0062556F" w14:paraId="5DD8BBDF" w14:textId="77777777" w:rsidTr="004E49F8">
        <w:tc>
          <w:tcPr>
            <w:tcW w:w="2481" w:type="dxa"/>
            <w:hideMark/>
          </w:tcPr>
          <w:p w14:paraId="572109F3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 จำกัด</w:t>
            </w:r>
          </w:p>
        </w:tc>
        <w:tc>
          <w:tcPr>
            <w:tcW w:w="1715" w:type="dxa"/>
            <w:hideMark/>
          </w:tcPr>
          <w:p w14:paraId="29878406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4EE09E5D" w14:textId="77777777" w:rsidR="00FD34F9" w:rsidRPr="0062556F" w:rsidRDefault="00FD34F9" w:rsidP="00FD34F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49" w:type="dxa"/>
          </w:tcPr>
          <w:p w14:paraId="1A283ADE" w14:textId="63F56946" w:rsidR="00FD34F9" w:rsidRPr="0062556F" w:rsidRDefault="006E763D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38</w:t>
            </w:r>
            <w:r w:rsidR="00FD34F9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758" w:type="dxa"/>
            <w:hideMark/>
          </w:tcPr>
          <w:p w14:paraId="14670B67" w14:textId="6C372326" w:rsidR="00FD34F9" w:rsidRPr="0062556F" w:rsidRDefault="006E763D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38</w:t>
            </w:r>
            <w:r w:rsidR="00FD34F9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802" w:type="dxa"/>
          </w:tcPr>
          <w:p w14:paraId="502D1D19" w14:textId="7CDB9A51" w:rsidR="00FD34F9" w:rsidRPr="0062556F" w:rsidRDefault="006E763D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14:paraId="6DC22823" w14:textId="3AA5751E" w:rsidR="00FD34F9" w:rsidRPr="0062556F" w:rsidRDefault="006E763D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4C8AC1AC" w14:textId="7AA2976F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234C02D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CBD25E9" w14:textId="654C351D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3F6431E4" w14:textId="0D1E5F38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1DAC4EF" w14:textId="1BB4594B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40C1B4C7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24119B9" w14:textId="116E1C35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7684C078" w14:textId="60FADDC6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D34F9" w:rsidRPr="0062556F" w14:paraId="442CAC3B" w14:textId="77777777" w:rsidTr="00DF6E31">
        <w:trPr>
          <w:trHeight w:val="288"/>
        </w:trPr>
        <w:tc>
          <w:tcPr>
            <w:tcW w:w="2481" w:type="dxa"/>
          </w:tcPr>
          <w:p w14:paraId="5EAC32A6" w14:textId="77777777" w:rsidR="00FD34F9" w:rsidRPr="0062556F" w:rsidRDefault="00FD34F9" w:rsidP="00FD34F9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715" w:type="dxa"/>
          </w:tcPr>
          <w:p w14:paraId="0F2005F1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404" w:type="dxa"/>
          </w:tcPr>
          <w:p w14:paraId="5A9096C9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9" w:type="dxa"/>
          </w:tcPr>
          <w:p w14:paraId="77F58B9C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21F9E3C6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0AA3DF67" w14:textId="77777777" w:rsidR="00FD34F9" w:rsidRPr="0062556F" w:rsidRDefault="00FD34F9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BBE15EF" w14:textId="77777777" w:rsidR="00FD34F9" w:rsidRPr="0062556F" w:rsidRDefault="00FD34F9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5C4F69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E5F43F7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7BF25E3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1B1D3010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9C98AF0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3E3EAB5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B01391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22EB9E82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D34F9" w:rsidRPr="0062556F" w14:paraId="03923679" w14:textId="77777777" w:rsidTr="00DF6E31">
        <w:trPr>
          <w:trHeight w:val="300"/>
        </w:trPr>
        <w:tc>
          <w:tcPr>
            <w:tcW w:w="5600" w:type="dxa"/>
            <w:gridSpan w:val="3"/>
            <w:hideMark/>
          </w:tcPr>
          <w:p w14:paraId="00D82675" w14:textId="77777777" w:rsidR="00FD34F9" w:rsidRPr="0062556F" w:rsidRDefault="00FD34F9" w:rsidP="00FD34F9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749" w:type="dxa"/>
          </w:tcPr>
          <w:p w14:paraId="7F4813DE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0B2F22CA" w14:textId="77777777" w:rsidR="00FD34F9" w:rsidRPr="0062556F" w:rsidRDefault="00FD34F9" w:rsidP="00FD34F9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2A56570E" w14:textId="77777777" w:rsidR="00FD34F9" w:rsidRPr="0062556F" w:rsidRDefault="00FD34F9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D568C5A" w14:textId="77777777" w:rsidR="00FD34F9" w:rsidRPr="0062556F" w:rsidRDefault="00FD34F9" w:rsidP="00FD34F9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C53317D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E9E4540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8D394F9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7806DD82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A6CC840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A4B1B2F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5ED568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072DD006" w14:textId="77777777" w:rsidR="00FD34F9" w:rsidRPr="0062556F" w:rsidRDefault="00FD34F9" w:rsidP="00FD34F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71D3" w:rsidRPr="0062556F" w14:paraId="05E586AC" w14:textId="77777777" w:rsidTr="005C5F78">
        <w:trPr>
          <w:trHeight w:val="300"/>
        </w:trPr>
        <w:tc>
          <w:tcPr>
            <w:tcW w:w="2481" w:type="dxa"/>
            <w:hideMark/>
          </w:tcPr>
          <w:p w14:paraId="1B406D97" w14:textId="7CD32C98" w:rsidR="00B871D3" w:rsidRPr="0062556F" w:rsidRDefault="00B871D3" w:rsidP="00B871D3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BT PKNS 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Holdings Limited</w:t>
            </w:r>
          </w:p>
        </w:tc>
        <w:tc>
          <w:tcPr>
            <w:tcW w:w="1715" w:type="dxa"/>
            <w:hideMark/>
          </w:tcPr>
          <w:p w14:paraId="11B90516" w14:textId="77777777" w:rsidR="00B871D3" w:rsidRPr="0062556F" w:rsidRDefault="00B871D3" w:rsidP="00B871D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0204DE8F" w14:textId="77777777" w:rsidR="00B871D3" w:rsidRPr="0062556F" w:rsidRDefault="00B871D3" w:rsidP="00B871D3">
            <w:pPr>
              <w:spacing w:line="240" w:lineRule="auto"/>
              <w:ind w:left="-141" w:right="-43" w:firstLine="9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749" w:type="dxa"/>
            <w:shd w:val="clear" w:color="auto" w:fill="auto"/>
          </w:tcPr>
          <w:p w14:paraId="0FDAC4F5" w14:textId="69252820" w:rsidR="00B871D3" w:rsidRPr="0062556F" w:rsidRDefault="006E763D" w:rsidP="00B871D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 w:hint="cs"/>
                <w:sz w:val="23"/>
                <w:szCs w:val="23"/>
              </w:rPr>
              <w:t>66</w:t>
            </w:r>
            <w:r w:rsidR="00B871D3" w:rsidRPr="00B871D3">
              <w:rPr>
                <w:rFonts w:ascii="Angsana New" w:hAnsi="Angsana New" w:cs="Angsana New" w:hint="cs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 w:hint="cs"/>
                <w:sz w:val="23"/>
                <w:szCs w:val="23"/>
              </w:rPr>
              <w:t>00</w:t>
            </w:r>
          </w:p>
        </w:tc>
        <w:tc>
          <w:tcPr>
            <w:tcW w:w="758" w:type="dxa"/>
            <w:hideMark/>
          </w:tcPr>
          <w:p w14:paraId="56C2968A" w14:textId="039EC484" w:rsidR="00B871D3" w:rsidRPr="0062556F" w:rsidRDefault="006E763D" w:rsidP="00B871D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02" w:type="dxa"/>
          </w:tcPr>
          <w:p w14:paraId="02160B12" w14:textId="10C774D0" w:rsidR="00B871D3" w:rsidRPr="0062556F" w:rsidRDefault="006E763D" w:rsidP="00B871D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810" w:type="dxa"/>
            <w:gridSpan w:val="2"/>
            <w:hideMark/>
          </w:tcPr>
          <w:p w14:paraId="22B36A56" w14:textId="74E678DB" w:rsidR="00B871D3" w:rsidRPr="0062556F" w:rsidRDefault="006E763D" w:rsidP="00B871D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810" w:type="dxa"/>
          </w:tcPr>
          <w:p w14:paraId="580332F2" w14:textId="57833215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DC64642" w14:textId="77777777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A820B60" w14:textId="22FA53B4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39FB1A99" w14:textId="77777777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1382650" w14:textId="1FCE3C7D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1222B6E3" w14:textId="77777777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8CEE4A0" w14:textId="2010A7E6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1425B6E1" w14:textId="46AB3199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71D3" w:rsidRPr="0062556F" w14:paraId="3679A22D" w14:textId="77777777" w:rsidTr="005C5F78">
        <w:trPr>
          <w:trHeight w:val="300"/>
        </w:trPr>
        <w:tc>
          <w:tcPr>
            <w:tcW w:w="2481" w:type="dxa"/>
            <w:hideMark/>
          </w:tcPr>
          <w:p w14:paraId="516C190C" w14:textId="3DE000EB" w:rsidR="00B871D3" w:rsidRPr="0062556F" w:rsidRDefault="00B871D3" w:rsidP="00B871D3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BT PKNS 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Holdings Limited</w:t>
            </w:r>
          </w:p>
        </w:tc>
        <w:tc>
          <w:tcPr>
            <w:tcW w:w="1715" w:type="dxa"/>
            <w:hideMark/>
          </w:tcPr>
          <w:p w14:paraId="3B09D3C7" w14:textId="77777777" w:rsidR="00B871D3" w:rsidRPr="0062556F" w:rsidRDefault="00B871D3" w:rsidP="00B871D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030E3AC9" w14:textId="77777777" w:rsidR="00B871D3" w:rsidRPr="0062556F" w:rsidRDefault="00B871D3" w:rsidP="00B871D3">
            <w:pPr>
              <w:spacing w:line="240" w:lineRule="auto"/>
              <w:ind w:left="-141" w:right="-43" w:firstLine="9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749" w:type="dxa"/>
            <w:shd w:val="clear" w:color="auto" w:fill="auto"/>
          </w:tcPr>
          <w:p w14:paraId="53F1DB0E" w14:textId="05D5A20E" w:rsidR="00B871D3" w:rsidRPr="0062556F" w:rsidRDefault="006E763D" w:rsidP="00B871D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 w:hint="cs"/>
                <w:sz w:val="23"/>
                <w:szCs w:val="23"/>
              </w:rPr>
              <w:t>38</w:t>
            </w:r>
            <w:r w:rsidR="00B871D3" w:rsidRPr="00B871D3">
              <w:rPr>
                <w:rFonts w:ascii="Angsana New" w:hAnsi="Angsana New" w:cs="Angsana New" w:hint="cs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 w:hint="cs"/>
                <w:sz w:val="23"/>
                <w:szCs w:val="23"/>
              </w:rPr>
              <w:t>28</w:t>
            </w:r>
          </w:p>
        </w:tc>
        <w:tc>
          <w:tcPr>
            <w:tcW w:w="758" w:type="dxa"/>
            <w:hideMark/>
          </w:tcPr>
          <w:p w14:paraId="006D7E1C" w14:textId="10701322" w:rsidR="00B871D3" w:rsidRPr="0062556F" w:rsidRDefault="006E763D" w:rsidP="00B871D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02" w:type="dxa"/>
          </w:tcPr>
          <w:p w14:paraId="038BB05F" w14:textId="6777E470" w:rsidR="00B871D3" w:rsidRPr="0062556F" w:rsidRDefault="006E763D" w:rsidP="00B871D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  <w:tc>
          <w:tcPr>
            <w:tcW w:w="810" w:type="dxa"/>
            <w:gridSpan w:val="2"/>
            <w:hideMark/>
          </w:tcPr>
          <w:p w14:paraId="20F9E8D5" w14:textId="37FF43DD" w:rsidR="00B871D3" w:rsidRPr="0062556F" w:rsidRDefault="006E763D" w:rsidP="00B871D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  <w:tc>
          <w:tcPr>
            <w:tcW w:w="810" w:type="dxa"/>
          </w:tcPr>
          <w:p w14:paraId="2E65FAD2" w14:textId="5F25444A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195410C3" w14:textId="77777777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913C917" w14:textId="7869DA9B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17165B0D" w14:textId="77777777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FAFBBDE" w14:textId="45F346E0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23C70BB1" w14:textId="77777777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6184930" w14:textId="3A05F50D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0CBC7FA5" w14:textId="309A8E34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71D3" w:rsidRPr="0062556F" w14:paraId="5A6D9DBB" w14:textId="77777777" w:rsidTr="005C5F78">
        <w:trPr>
          <w:trHeight w:val="300"/>
        </w:trPr>
        <w:tc>
          <w:tcPr>
            <w:tcW w:w="2481" w:type="dxa"/>
            <w:hideMark/>
          </w:tcPr>
          <w:p w14:paraId="734F6BE4" w14:textId="77777777" w:rsidR="00B871D3" w:rsidRPr="0062556F" w:rsidRDefault="00B871D3" w:rsidP="00B871D3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BT PKNS Holdings Limited</w:t>
            </w:r>
          </w:p>
        </w:tc>
        <w:tc>
          <w:tcPr>
            <w:tcW w:w="1715" w:type="dxa"/>
            <w:hideMark/>
          </w:tcPr>
          <w:p w14:paraId="48EAF7F9" w14:textId="77777777" w:rsidR="00B871D3" w:rsidRPr="0062556F" w:rsidRDefault="00B871D3" w:rsidP="00B871D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7937E5E4" w14:textId="77777777" w:rsidR="00B871D3" w:rsidRPr="0062556F" w:rsidRDefault="00B871D3" w:rsidP="00B871D3">
            <w:pPr>
              <w:spacing w:line="240" w:lineRule="auto"/>
              <w:ind w:left="-141" w:right="-43" w:firstLine="9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749" w:type="dxa"/>
            <w:shd w:val="clear" w:color="auto" w:fill="auto"/>
          </w:tcPr>
          <w:p w14:paraId="707B653E" w14:textId="4C2C5EFA" w:rsidR="00B871D3" w:rsidRPr="0062556F" w:rsidRDefault="006E763D" w:rsidP="00B871D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 w:hint="cs"/>
                <w:sz w:val="23"/>
                <w:szCs w:val="23"/>
              </w:rPr>
              <w:t>38</w:t>
            </w:r>
            <w:r w:rsidR="00B871D3" w:rsidRPr="00B871D3">
              <w:rPr>
                <w:rFonts w:ascii="Angsana New" w:hAnsi="Angsana New" w:cs="Angsana New" w:hint="cs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 w:hint="cs"/>
                <w:sz w:val="23"/>
                <w:szCs w:val="23"/>
              </w:rPr>
              <w:t>28</w:t>
            </w:r>
          </w:p>
        </w:tc>
        <w:tc>
          <w:tcPr>
            <w:tcW w:w="758" w:type="dxa"/>
            <w:hideMark/>
          </w:tcPr>
          <w:p w14:paraId="48E800D2" w14:textId="326C7EDB" w:rsidR="00B871D3" w:rsidRPr="0062556F" w:rsidRDefault="006E763D" w:rsidP="00B871D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02" w:type="dxa"/>
          </w:tcPr>
          <w:p w14:paraId="07745787" w14:textId="7255FE3A" w:rsidR="00B871D3" w:rsidRPr="0062556F" w:rsidRDefault="006E763D" w:rsidP="00B871D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  <w:gridSpan w:val="2"/>
            <w:hideMark/>
          </w:tcPr>
          <w:p w14:paraId="154E845A" w14:textId="6C719F62" w:rsidR="00B871D3" w:rsidRPr="0062556F" w:rsidRDefault="006E763D" w:rsidP="00B871D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871D3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00382DEA" w14:textId="33B9C3F8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6462CD9" w14:textId="77777777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D333535" w14:textId="0FF471AF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408D1931" w14:textId="77777777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00C45D2" w14:textId="20F2D372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71DF34AB" w14:textId="77777777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AF48AD9" w14:textId="1196CD0A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327F585C" w14:textId="344E2FA4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71D3" w:rsidRPr="0062556F" w14:paraId="24022461" w14:textId="77777777" w:rsidTr="00DF6E31">
        <w:trPr>
          <w:trHeight w:val="300"/>
        </w:trPr>
        <w:tc>
          <w:tcPr>
            <w:tcW w:w="2481" w:type="dxa"/>
          </w:tcPr>
          <w:p w14:paraId="3A4906BF" w14:textId="77777777" w:rsidR="00B871D3" w:rsidRPr="0062556F" w:rsidRDefault="00B871D3" w:rsidP="00B871D3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715" w:type="dxa"/>
          </w:tcPr>
          <w:p w14:paraId="1E9491E0" w14:textId="77777777" w:rsidR="00B871D3" w:rsidRPr="0062556F" w:rsidRDefault="00B871D3" w:rsidP="00B871D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44ACF29A" w14:textId="77777777" w:rsidR="00B871D3" w:rsidRPr="0062556F" w:rsidRDefault="00B871D3" w:rsidP="00B871D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749" w:type="dxa"/>
          </w:tcPr>
          <w:p w14:paraId="39E3C893" w14:textId="77777777" w:rsidR="00B871D3" w:rsidRPr="0062556F" w:rsidRDefault="00B871D3" w:rsidP="00B871D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729285F1" w14:textId="77777777" w:rsidR="00B871D3" w:rsidRPr="0062556F" w:rsidRDefault="00B871D3" w:rsidP="00B871D3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7A2966E2" w14:textId="77777777" w:rsidR="00B871D3" w:rsidRPr="0062556F" w:rsidRDefault="00B871D3" w:rsidP="00B871D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15CE184" w14:textId="77777777" w:rsidR="00B871D3" w:rsidRPr="0062556F" w:rsidRDefault="00B871D3" w:rsidP="00B871D3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34450B6" w14:textId="77777777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ED8FBBB" w14:textId="77777777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53E15D2" w14:textId="77777777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09D7DE74" w14:textId="77777777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97DAE5B" w14:textId="77777777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596A4F7" w14:textId="77777777" w:rsidR="00B871D3" w:rsidRPr="0062556F" w:rsidRDefault="00B871D3" w:rsidP="00B871D3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434B49" w14:textId="77777777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73ABE1CB" w14:textId="77777777" w:rsidR="00B871D3" w:rsidRPr="0062556F" w:rsidRDefault="00B871D3" w:rsidP="00B871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14:paraId="013A6BFE" w14:textId="77777777" w:rsidR="002F05F2" w:rsidRPr="0062556F" w:rsidRDefault="002F05F2" w:rsidP="002F05F2">
      <w:pPr>
        <w:spacing w:line="240" w:lineRule="auto"/>
        <w:rPr>
          <w:sz w:val="2"/>
          <w:szCs w:val="2"/>
          <w:lang w:val="en-GB" w:bidi="ar-SA"/>
        </w:rPr>
      </w:pPr>
      <w:r w:rsidRPr="0062556F">
        <w:br w:type="page"/>
      </w:r>
    </w:p>
    <w:tbl>
      <w:tblPr>
        <w:tblpPr w:leftFromText="180" w:rightFromText="180" w:vertAnchor="text" w:tblpX="-39" w:tblpY="1"/>
        <w:tblOverlap w:val="never"/>
        <w:tblW w:w="167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95"/>
        <w:gridCol w:w="1624"/>
        <w:gridCol w:w="1350"/>
        <w:gridCol w:w="810"/>
        <w:gridCol w:w="720"/>
        <w:gridCol w:w="810"/>
        <w:gridCol w:w="810"/>
        <w:gridCol w:w="810"/>
        <w:gridCol w:w="810"/>
        <w:gridCol w:w="810"/>
        <w:gridCol w:w="810"/>
        <w:gridCol w:w="810"/>
        <w:gridCol w:w="720"/>
        <w:gridCol w:w="810"/>
        <w:gridCol w:w="810"/>
        <w:gridCol w:w="810"/>
        <w:gridCol w:w="810"/>
      </w:tblGrid>
      <w:tr w:rsidR="002F05F2" w:rsidRPr="0062556F" w14:paraId="71DC97C2" w14:textId="77777777" w:rsidTr="002302A5">
        <w:trPr>
          <w:gridAfter w:val="2"/>
          <w:wAfter w:w="1620" w:type="dxa"/>
        </w:trPr>
        <w:tc>
          <w:tcPr>
            <w:tcW w:w="15109" w:type="dxa"/>
            <w:gridSpan w:val="15"/>
            <w:vAlign w:val="bottom"/>
            <w:hideMark/>
          </w:tcPr>
          <w:p w14:paraId="394D9F14" w14:textId="77777777" w:rsidR="002F05F2" w:rsidRPr="0062556F" w:rsidRDefault="002F05F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F42199" w:rsidRPr="0062556F" w14:paraId="108D9AA0" w14:textId="77777777" w:rsidTr="002302A5">
        <w:trPr>
          <w:gridAfter w:val="2"/>
          <w:wAfter w:w="1620" w:type="dxa"/>
        </w:trPr>
        <w:tc>
          <w:tcPr>
            <w:tcW w:w="2595" w:type="dxa"/>
          </w:tcPr>
          <w:p w14:paraId="36B6DC72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4" w:type="dxa"/>
          </w:tcPr>
          <w:p w14:paraId="2033DBB4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hideMark/>
          </w:tcPr>
          <w:p w14:paraId="00805D83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57902B40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0D82D16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0468D72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7DAD09D4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725F0BCA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4354354D" w14:textId="02E56DC4" w:rsidR="00F42199" w:rsidRPr="0062556F" w:rsidRDefault="00F42199" w:rsidP="00F42199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วันที่</w:t>
            </w:r>
          </w:p>
        </w:tc>
      </w:tr>
      <w:tr w:rsidR="00F42199" w:rsidRPr="0062556F" w14:paraId="4CF1A998" w14:textId="77777777" w:rsidTr="002302A5">
        <w:trPr>
          <w:gridAfter w:val="2"/>
          <w:wAfter w:w="1620" w:type="dxa"/>
        </w:trPr>
        <w:tc>
          <w:tcPr>
            <w:tcW w:w="2595" w:type="dxa"/>
            <w:hideMark/>
          </w:tcPr>
          <w:p w14:paraId="2371A2D3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624" w:type="dxa"/>
            <w:hideMark/>
          </w:tcPr>
          <w:p w14:paraId="5980430E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  <w:hideMark/>
          </w:tcPr>
          <w:p w14:paraId="28995817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10" w:type="dxa"/>
            <w:vAlign w:val="bottom"/>
            <w:hideMark/>
          </w:tcPr>
          <w:p w14:paraId="1DD52254" w14:textId="273B3B0D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6DE8DCE1" w14:textId="3793C8C1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C9B0B8D" w14:textId="15841FAA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431704ED" w14:textId="3477F181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6AF65CB5" w14:textId="22A5174E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14EAD95" w14:textId="1CEF2673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2660B50" w14:textId="09E3DA07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6828DB6B" w14:textId="541CB7A7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2111B40" w14:textId="20A80E4A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454F4A34" w14:textId="2684D2BF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39E8A38A" w14:textId="5C9009FE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2EA9B12C" w14:textId="0FF0C4FD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3EFEBF6C" w14:textId="02F1B8F7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5B6ADC25" w14:textId="4A0D4EE8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F5A76AB" w14:textId="5DC7E7EE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C874F58" w14:textId="4392A352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4DFBB8E9" w14:textId="78CEF8D1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3E2B6B63" w14:textId="77777777" w:rsidTr="002302A5">
        <w:trPr>
          <w:gridAfter w:val="2"/>
          <w:wAfter w:w="1620" w:type="dxa"/>
        </w:trPr>
        <w:tc>
          <w:tcPr>
            <w:tcW w:w="2595" w:type="dxa"/>
            <w:vAlign w:val="bottom"/>
          </w:tcPr>
          <w:p w14:paraId="6E041C16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2EB6591A" w14:textId="77777777" w:rsidR="007178A2" w:rsidRPr="0062556F" w:rsidRDefault="007178A2" w:rsidP="007178A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484FD82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30" w:type="dxa"/>
            <w:gridSpan w:val="2"/>
            <w:vAlign w:val="bottom"/>
            <w:hideMark/>
          </w:tcPr>
          <w:p w14:paraId="1CFE2D82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8010" w:type="dxa"/>
            <w:gridSpan w:val="10"/>
            <w:vAlign w:val="bottom"/>
            <w:hideMark/>
          </w:tcPr>
          <w:p w14:paraId="5E24A06D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178A2" w:rsidRPr="0062556F" w14:paraId="608FD86B" w14:textId="77777777" w:rsidTr="002302A5">
        <w:trPr>
          <w:gridAfter w:val="2"/>
          <w:wAfter w:w="1620" w:type="dxa"/>
          <w:trHeight w:val="327"/>
        </w:trPr>
        <w:tc>
          <w:tcPr>
            <w:tcW w:w="2595" w:type="dxa"/>
            <w:hideMark/>
          </w:tcPr>
          <w:p w14:paraId="22C37D1F" w14:textId="77777777" w:rsidR="007178A2" w:rsidRPr="0062556F" w:rsidRDefault="007178A2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โครงการเชียงใหม่ นิมมาน วัน</w:t>
            </w:r>
          </w:p>
        </w:tc>
        <w:tc>
          <w:tcPr>
            <w:tcW w:w="1624" w:type="dxa"/>
          </w:tcPr>
          <w:p w14:paraId="40A3E507" w14:textId="77777777" w:rsidR="007178A2" w:rsidRPr="0062556F" w:rsidRDefault="007178A2" w:rsidP="007178A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  <w:rtl/>
                <w:cs/>
                <w:lang w:bidi="ar-SA"/>
              </w:rPr>
            </w:pPr>
          </w:p>
        </w:tc>
        <w:tc>
          <w:tcPr>
            <w:tcW w:w="1350" w:type="dxa"/>
          </w:tcPr>
          <w:p w14:paraId="6A96246B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D0005C6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4EA3BCC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4C3CC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6D835E9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F990C74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7F8BB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11EDF1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605A08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6AA9FE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E083AE1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CC7C021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22652A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</w:tr>
      <w:tr w:rsidR="007178A2" w:rsidRPr="0062556F" w14:paraId="208260CB" w14:textId="77777777" w:rsidTr="002302A5">
        <w:trPr>
          <w:gridAfter w:val="2"/>
          <w:wAfter w:w="1620" w:type="dxa"/>
          <w:trHeight w:hRule="exact" w:val="144"/>
        </w:trPr>
        <w:tc>
          <w:tcPr>
            <w:tcW w:w="2595" w:type="dxa"/>
          </w:tcPr>
          <w:p w14:paraId="096E6AC0" w14:textId="77777777" w:rsidR="007178A2" w:rsidRPr="0062556F" w:rsidRDefault="007178A2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624" w:type="dxa"/>
          </w:tcPr>
          <w:p w14:paraId="6C01EE1C" w14:textId="77777777" w:rsidR="007178A2" w:rsidRPr="0062556F" w:rsidRDefault="007178A2" w:rsidP="007178A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  <w:rtl/>
                <w:cs/>
                <w:lang w:bidi="ar-SA"/>
              </w:rPr>
            </w:pPr>
          </w:p>
        </w:tc>
        <w:tc>
          <w:tcPr>
            <w:tcW w:w="1350" w:type="dxa"/>
          </w:tcPr>
          <w:p w14:paraId="2118A860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A003C9F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22802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499EF5D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080B546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4B72D3F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4FBC87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005D96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1131578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2B4521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07E719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395C7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89BEA9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</w:tr>
      <w:tr w:rsidR="007178A2" w:rsidRPr="0062556F" w14:paraId="0BD1D18B" w14:textId="77777777" w:rsidTr="002302A5">
        <w:trPr>
          <w:gridAfter w:val="2"/>
          <w:wAfter w:w="1620" w:type="dxa"/>
        </w:trPr>
        <w:tc>
          <w:tcPr>
            <w:tcW w:w="5569" w:type="dxa"/>
            <w:gridSpan w:val="3"/>
          </w:tcPr>
          <w:p w14:paraId="44C8145A" w14:textId="38E7F7C2" w:rsidR="007178A2" w:rsidRPr="0062556F" w:rsidRDefault="007178A2" w:rsidP="007178A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Chiang Mai Holdings Mauritius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Ltd.</w:t>
            </w:r>
          </w:p>
        </w:tc>
        <w:tc>
          <w:tcPr>
            <w:tcW w:w="810" w:type="dxa"/>
          </w:tcPr>
          <w:p w14:paraId="4AC19AE9" w14:textId="77777777" w:rsidR="007178A2" w:rsidRPr="0062556F" w:rsidRDefault="007178A2" w:rsidP="007178A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060AACD" w14:textId="77777777" w:rsidR="007178A2" w:rsidRPr="0062556F" w:rsidRDefault="007178A2" w:rsidP="007178A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78518E5" w14:textId="77777777" w:rsidR="007178A2" w:rsidRPr="0062556F" w:rsidRDefault="007178A2" w:rsidP="007178A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18D94A" w14:textId="77777777" w:rsidR="007178A2" w:rsidRPr="0062556F" w:rsidRDefault="007178A2" w:rsidP="007178A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C54DAC3" w14:textId="77777777" w:rsidR="007178A2" w:rsidRPr="0062556F" w:rsidRDefault="007178A2" w:rsidP="007178A2">
            <w:pPr>
              <w:tabs>
                <w:tab w:val="clear" w:pos="454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591F96" w14:textId="77777777" w:rsidR="007178A2" w:rsidRPr="0062556F" w:rsidRDefault="007178A2" w:rsidP="007178A2">
            <w:pPr>
              <w:tabs>
                <w:tab w:val="clear" w:pos="454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1DB8E6" w14:textId="77777777" w:rsidR="007178A2" w:rsidRPr="0062556F" w:rsidRDefault="007178A2" w:rsidP="007178A2">
            <w:pPr>
              <w:tabs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4B2FB0" w14:textId="77777777" w:rsidR="007178A2" w:rsidRPr="0062556F" w:rsidRDefault="007178A2" w:rsidP="007178A2">
            <w:pPr>
              <w:tabs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714E7F" w14:textId="77777777" w:rsidR="007178A2" w:rsidRPr="0062556F" w:rsidRDefault="007178A2" w:rsidP="007178A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0BDD5CFE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</w:tcPr>
          <w:p w14:paraId="464543A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424805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302A5" w:rsidRPr="0062556F" w14:paraId="10DA4783" w14:textId="77777777" w:rsidTr="002302A5">
        <w:trPr>
          <w:gridAfter w:val="2"/>
          <w:wAfter w:w="1620" w:type="dxa"/>
        </w:trPr>
        <w:tc>
          <w:tcPr>
            <w:tcW w:w="2595" w:type="dxa"/>
          </w:tcPr>
          <w:p w14:paraId="0B60804A" w14:textId="77777777" w:rsidR="002302A5" w:rsidRPr="0062556F" w:rsidRDefault="002302A5" w:rsidP="002302A5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 เชียงใหม่ นิมมาน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br/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 จำกัด</w:t>
            </w:r>
          </w:p>
        </w:tc>
        <w:tc>
          <w:tcPr>
            <w:tcW w:w="1624" w:type="dxa"/>
          </w:tcPr>
          <w:p w14:paraId="1026529B" w14:textId="77777777" w:rsidR="002302A5" w:rsidRPr="0062556F" w:rsidRDefault="002302A5" w:rsidP="002302A5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</w:tc>
        <w:tc>
          <w:tcPr>
            <w:tcW w:w="1350" w:type="dxa"/>
          </w:tcPr>
          <w:p w14:paraId="293BAEDF" w14:textId="77777777" w:rsidR="002302A5" w:rsidRPr="0062556F" w:rsidRDefault="002302A5" w:rsidP="002302A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71B05B14" w14:textId="3AAEAB3D" w:rsidR="002302A5" w:rsidRPr="0062556F" w:rsidRDefault="006E763D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</w:tcPr>
          <w:p w14:paraId="15A305B4" w14:textId="53FBA555" w:rsidR="002302A5" w:rsidRPr="0062556F" w:rsidRDefault="006E763D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2A1E928C" w14:textId="7BA852EB" w:rsidR="002302A5" w:rsidRPr="0062556F" w:rsidRDefault="006E763D" w:rsidP="002302A5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221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520</w:t>
            </w:r>
          </w:p>
        </w:tc>
        <w:tc>
          <w:tcPr>
            <w:tcW w:w="810" w:type="dxa"/>
          </w:tcPr>
          <w:p w14:paraId="71E8DBA0" w14:textId="30B3DE9F" w:rsidR="002302A5" w:rsidRPr="0062556F" w:rsidRDefault="006E763D" w:rsidP="002302A5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221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520</w:t>
            </w:r>
          </w:p>
        </w:tc>
        <w:tc>
          <w:tcPr>
            <w:tcW w:w="810" w:type="dxa"/>
          </w:tcPr>
          <w:p w14:paraId="0D3E7001" w14:textId="625B769D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F5B98FA" w14:textId="77777777" w:rsidR="002302A5" w:rsidRPr="0062556F" w:rsidRDefault="002302A5" w:rsidP="002302A5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80874A7" w14:textId="6BB80319" w:rsidR="002302A5" w:rsidRPr="0062556F" w:rsidRDefault="002302A5" w:rsidP="002302A5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7700F99" w14:textId="77777777" w:rsidR="002302A5" w:rsidRPr="0062556F" w:rsidRDefault="002302A5" w:rsidP="002302A5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1132DC3" w14:textId="3B1528ED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7CF48C4" w14:textId="77777777" w:rsidR="002302A5" w:rsidRPr="0062556F" w:rsidRDefault="002302A5" w:rsidP="002302A5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6274026" w14:textId="7B886070" w:rsidR="002302A5" w:rsidRPr="0062556F" w:rsidRDefault="002302A5" w:rsidP="002302A5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AD4CD71" w14:textId="39E8B22E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302A5" w:rsidRPr="0062556F" w14:paraId="707A51FD" w14:textId="77777777" w:rsidTr="002302A5">
        <w:trPr>
          <w:gridAfter w:val="2"/>
          <w:wAfter w:w="1620" w:type="dxa"/>
          <w:trHeight w:hRule="exact" w:val="144"/>
        </w:trPr>
        <w:tc>
          <w:tcPr>
            <w:tcW w:w="2595" w:type="dxa"/>
          </w:tcPr>
          <w:p w14:paraId="20F62FCE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1F94A2B1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4322443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A5EE84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2BBFF11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1350319" w14:textId="77777777" w:rsidR="002302A5" w:rsidRPr="0062556F" w:rsidRDefault="002302A5" w:rsidP="002302A5">
            <w:pPr>
              <w:tabs>
                <w:tab w:val="decimal" w:pos="191"/>
                <w:tab w:val="decimal" w:pos="650"/>
                <w:tab w:val="decimal" w:pos="73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C49A58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61E7A7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500C8AA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1ED0D1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3D9819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ind w:left="-2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00DD6F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D3BC9CE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9B9E5EA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B60212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302A5" w:rsidRPr="0062556F" w14:paraId="6E39F486" w14:textId="77777777" w:rsidTr="002302A5">
        <w:trPr>
          <w:gridAfter w:val="2"/>
          <w:wAfter w:w="1620" w:type="dxa"/>
        </w:trPr>
        <w:tc>
          <w:tcPr>
            <w:tcW w:w="2595" w:type="dxa"/>
          </w:tcPr>
          <w:p w14:paraId="1FA854DE" w14:textId="77777777" w:rsidR="002302A5" w:rsidRPr="0062556F" w:rsidRDefault="002302A5" w:rsidP="002302A5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624" w:type="dxa"/>
          </w:tcPr>
          <w:p w14:paraId="17CC892A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CB6D2CC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C19AFA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A632B82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88E707" w14:textId="77777777" w:rsidR="002302A5" w:rsidRPr="0062556F" w:rsidRDefault="002302A5" w:rsidP="002302A5">
            <w:pPr>
              <w:tabs>
                <w:tab w:val="decimal" w:pos="191"/>
                <w:tab w:val="decimal" w:pos="650"/>
                <w:tab w:val="decimal" w:pos="73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13D85A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85FC23F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CABC4A7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A40560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6EEB06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ind w:left="-2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13B1307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255E92F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DF6A72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A035DFF" w14:textId="77777777" w:rsidR="002302A5" w:rsidRPr="0062556F" w:rsidRDefault="002302A5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302A5" w:rsidRPr="0062556F" w14:paraId="635D209E" w14:textId="77777777" w:rsidTr="002302A5">
        <w:trPr>
          <w:gridAfter w:val="2"/>
          <w:wAfter w:w="1620" w:type="dxa"/>
          <w:trHeight w:val="258"/>
        </w:trPr>
        <w:tc>
          <w:tcPr>
            <w:tcW w:w="2595" w:type="dxa"/>
            <w:hideMark/>
          </w:tcPr>
          <w:p w14:paraId="4066A04E" w14:textId="08C605D9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Chiang Mai Holdings Mauritius 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Ltd</w:t>
            </w:r>
          </w:p>
        </w:tc>
        <w:tc>
          <w:tcPr>
            <w:tcW w:w="1624" w:type="dxa"/>
            <w:hideMark/>
          </w:tcPr>
          <w:p w14:paraId="3C20B245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4D63C40D" w14:textId="77777777" w:rsidR="002302A5" w:rsidRPr="0062556F" w:rsidRDefault="002302A5" w:rsidP="002302A5">
            <w:pPr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10" w:type="dxa"/>
          </w:tcPr>
          <w:p w14:paraId="07650F67" w14:textId="1377CA4B" w:rsidR="002302A5" w:rsidRPr="0062556F" w:rsidRDefault="006E763D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  <w:hideMark/>
          </w:tcPr>
          <w:p w14:paraId="4B0C8C61" w14:textId="6FFAD141" w:rsidR="002302A5" w:rsidRPr="0062556F" w:rsidRDefault="006E763D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3B72344A" w14:textId="59A0E6B5" w:rsidR="002302A5" w:rsidRPr="0062556F" w:rsidRDefault="006E763D" w:rsidP="002302A5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267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  <w:hideMark/>
          </w:tcPr>
          <w:p w14:paraId="274CC690" w14:textId="2AECC1F4" w:rsidR="002302A5" w:rsidRPr="0062556F" w:rsidRDefault="006E763D" w:rsidP="002302A5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267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</w:tcPr>
          <w:p w14:paraId="476A4752" w14:textId="4B9A549C" w:rsidR="002302A5" w:rsidRPr="0062556F" w:rsidRDefault="006E763D" w:rsidP="002302A5">
            <w:pPr>
              <w:tabs>
                <w:tab w:val="decimal" w:pos="191"/>
                <w:tab w:val="decimal" w:pos="587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70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529</w:t>
            </w:r>
          </w:p>
        </w:tc>
        <w:tc>
          <w:tcPr>
            <w:tcW w:w="810" w:type="dxa"/>
            <w:hideMark/>
          </w:tcPr>
          <w:p w14:paraId="533EF9CB" w14:textId="518E0852" w:rsidR="002302A5" w:rsidRPr="0062556F" w:rsidRDefault="006E763D" w:rsidP="002302A5">
            <w:pPr>
              <w:tabs>
                <w:tab w:val="decimal" w:pos="191"/>
                <w:tab w:val="decimal" w:pos="587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70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529</w:t>
            </w:r>
          </w:p>
        </w:tc>
        <w:tc>
          <w:tcPr>
            <w:tcW w:w="810" w:type="dxa"/>
          </w:tcPr>
          <w:p w14:paraId="3201B4E4" w14:textId="0D5BC5CE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68567FF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6F35AF5" w14:textId="0A6C3698" w:rsidR="002302A5" w:rsidRPr="0062556F" w:rsidRDefault="006E763D" w:rsidP="002302A5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70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529</w:t>
            </w:r>
          </w:p>
        </w:tc>
        <w:tc>
          <w:tcPr>
            <w:tcW w:w="720" w:type="dxa"/>
            <w:hideMark/>
          </w:tcPr>
          <w:p w14:paraId="00F54120" w14:textId="1ADB153B" w:rsidR="002302A5" w:rsidRPr="0062556F" w:rsidRDefault="006E763D" w:rsidP="002302A5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70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529</w:t>
            </w:r>
          </w:p>
        </w:tc>
        <w:tc>
          <w:tcPr>
            <w:tcW w:w="810" w:type="dxa"/>
          </w:tcPr>
          <w:p w14:paraId="5BD00D1D" w14:textId="44F34061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793FCFB" w14:textId="42F995D1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302A5" w:rsidRPr="0062556F" w14:paraId="7CEFB7C8" w14:textId="77777777" w:rsidTr="002302A5">
        <w:trPr>
          <w:gridAfter w:val="2"/>
          <w:wAfter w:w="1620" w:type="dxa"/>
          <w:trHeight w:hRule="exact" w:val="288"/>
        </w:trPr>
        <w:tc>
          <w:tcPr>
            <w:tcW w:w="2595" w:type="dxa"/>
          </w:tcPr>
          <w:p w14:paraId="06B93BC6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624" w:type="dxa"/>
          </w:tcPr>
          <w:p w14:paraId="0B36BD66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4E0CBACF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9677F59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28D659A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7FB0D8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B01785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834D57" w14:textId="77777777" w:rsidR="002302A5" w:rsidRPr="0062556F" w:rsidRDefault="002302A5" w:rsidP="002302A5">
            <w:pPr>
              <w:tabs>
                <w:tab w:val="decimal" w:pos="191"/>
                <w:tab w:val="decimal" w:pos="587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3ADE8A" w14:textId="77777777" w:rsidR="002302A5" w:rsidRPr="0062556F" w:rsidRDefault="002302A5" w:rsidP="002302A5">
            <w:pPr>
              <w:tabs>
                <w:tab w:val="decimal" w:pos="191"/>
                <w:tab w:val="decimal" w:pos="587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784F76" w14:textId="77777777" w:rsidR="002302A5" w:rsidRPr="0062556F" w:rsidRDefault="002302A5" w:rsidP="002302A5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78D6179" w14:textId="77777777" w:rsidR="002302A5" w:rsidRPr="0062556F" w:rsidRDefault="002302A5" w:rsidP="002302A5">
            <w:pPr>
              <w:tabs>
                <w:tab w:val="decimal" w:pos="191"/>
                <w:tab w:val="decimal" w:pos="425"/>
              </w:tabs>
              <w:ind w:left="-2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5E11F53" w14:textId="77777777" w:rsidR="002302A5" w:rsidRPr="0062556F" w:rsidRDefault="002302A5" w:rsidP="002302A5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87B67C0" w14:textId="77777777" w:rsidR="002302A5" w:rsidRPr="0062556F" w:rsidRDefault="002302A5" w:rsidP="002302A5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481E38" w14:textId="77777777" w:rsidR="002302A5" w:rsidRPr="0062556F" w:rsidRDefault="002302A5" w:rsidP="002302A5">
            <w:pPr>
              <w:tabs>
                <w:tab w:val="decimal" w:pos="191"/>
                <w:tab w:val="decimal" w:pos="422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6BC32A6" w14:textId="77777777" w:rsidR="002302A5" w:rsidRPr="0062556F" w:rsidRDefault="002302A5" w:rsidP="002302A5">
            <w:pPr>
              <w:tabs>
                <w:tab w:val="decimal" w:pos="191"/>
                <w:tab w:val="decimal" w:pos="422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302A5" w:rsidRPr="0062556F" w14:paraId="368A5001" w14:textId="77777777" w:rsidTr="002302A5">
        <w:trPr>
          <w:gridAfter w:val="2"/>
          <w:wAfter w:w="1620" w:type="dxa"/>
          <w:trHeight w:hRule="exact" w:val="288"/>
        </w:trPr>
        <w:tc>
          <w:tcPr>
            <w:tcW w:w="5569" w:type="dxa"/>
            <w:gridSpan w:val="3"/>
          </w:tcPr>
          <w:p w14:paraId="22D5C301" w14:textId="03FD8AF9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Chiang Mai Holdings Mauritius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Ltd.</w:t>
            </w:r>
          </w:p>
        </w:tc>
        <w:tc>
          <w:tcPr>
            <w:tcW w:w="810" w:type="dxa"/>
          </w:tcPr>
          <w:p w14:paraId="7DA6B76E" w14:textId="188E8865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FD7EE65" w14:textId="7A653AD2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9E18737" w14:textId="79E5A7D9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0CF975" w14:textId="396BDC0D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8CAEB5A" w14:textId="609E7142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B39A43" w14:textId="777863ED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31C983" w14:textId="2D3F7BAD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0CAA3D" w14:textId="2A482851" w:rsidR="002302A5" w:rsidRPr="0062556F" w:rsidRDefault="002302A5" w:rsidP="002302A5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EBC58B" w14:textId="319E8B06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D06481B" w14:textId="30EA8FE1" w:rsidR="002302A5" w:rsidRPr="0062556F" w:rsidRDefault="002302A5" w:rsidP="002302A5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08E8C8" w14:textId="59125F9B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1D72A9C" w14:textId="62FE83C7" w:rsidR="002302A5" w:rsidRPr="0062556F" w:rsidRDefault="002302A5" w:rsidP="002302A5">
            <w:pPr>
              <w:tabs>
                <w:tab w:val="decimal" w:pos="422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302A5" w:rsidRPr="0062556F" w14:paraId="14BC92B4" w14:textId="77777777" w:rsidTr="002302A5">
        <w:trPr>
          <w:gridAfter w:val="2"/>
          <w:wAfter w:w="1620" w:type="dxa"/>
          <w:trHeight w:hRule="exact" w:val="288"/>
        </w:trPr>
        <w:tc>
          <w:tcPr>
            <w:tcW w:w="2595" w:type="dxa"/>
          </w:tcPr>
          <w:p w14:paraId="0CBC420E" w14:textId="77777777" w:rsidR="002302A5" w:rsidRPr="0062556F" w:rsidRDefault="002302A5" w:rsidP="002302A5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Chiang Mai Holdings Mauritius Ltd.</w:t>
            </w:r>
          </w:p>
          <w:p w14:paraId="115A4152" w14:textId="77777777" w:rsidR="002302A5" w:rsidRPr="0062556F" w:rsidRDefault="002302A5" w:rsidP="002302A5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4E88AC79" w14:textId="2D3ECF41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6C4D74F2" w14:textId="5DA1C4FB" w:rsidR="002302A5" w:rsidRPr="0062556F" w:rsidRDefault="002302A5" w:rsidP="002302A5">
            <w:pPr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10" w:type="dxa"/>
          </w:tcPr>
          <w:p w14:paraId="728C63B1" w14:textId="26D7BABA" w:rsidR="002302A5" w:rsidRPr="0062556F" w:rsidRDefault="006E763D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</w:tcPr>
          <w:p w14:paraId="0ED98034" w14:textId="0D981240" w:rsidR="002302A5" w:rsidRPr="0062556F" w:rsidRDefault="006E763D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49180AF4" w14:textId="23CD9423" w:rsidR="002302A5" w:rsidRPr="0062556F" w:rsidRDefault="006E763D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265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500</w:t>
            </w:r>
          </w:p>
        </w:tc>
        <w:tc>
          <w:tcPr>
            <w:tcW w:w="810" w:type="dxa"/>
          </w:tcPr>
          <w:p w14:paraId="3A691818" w14:textId="6C00E724" w:rsidR="002302A5" w:rsidRPr="0062556F" w:rsidRDefault="006E763D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265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500</w:t>
            </w:r>
          </w:p>
        </w:tc>
        <w:tc>
          <w:tcPr>
            <w:tcW w:w="810" w:type="dxa"/>
          </w:tcPr>
          <w:p w14:paraId="6CCE284F" w14:textId="2D022A74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BED4580" w14:textId="4A7D020A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890216F" w14:textId="14C01CB9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C5F624F" w14:textId="560C108A" w:rsidR="002302A5" w:rsidRPr="0062556F" w:rsidRDefault="002302A5" w:rsidP="002302A5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24B5960" w14:textId="00C99B7D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3FB08846" w14:textId="5B3394C7" w:rsidR="002302A5" w:rsidRPr="0062556F" w:rsidRDefault="002302A5" w:rsidP="002302A5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268BB72" w14:textId="2578F68F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6EBF256" w14:textId="2C979DEC" w:rsidR="002302A5" w:rsidRPr="0062556F" w:rsidRDefault="002302A5" w:rsidP="002302A5">
            <w:pPr>
              <w:tabs>
                <w:tab w:val="decimal" w:pos="422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302A5" w:rsidRPr="0062556F" w14:paraId="6730C538" w14:textId="77777777" w:rsidTr="002302A5">
        <w:trPr>
          <w:gridAfter w:val="2"/>
          <w:wAfter w:w="1620" w:type="dxa"/>
          <w:trHeight w:hRule="exact" w:val="288"/>
        </w:trPr>
        <w:tc>
          <w:tcPr>
            <w:tcW w:w="2595" w:type="dxa"/>
          </w:tcPr>
          <w:p w14:paraId="31F5D36B" w14:textId="77777777" w:rsidR="002302A5" w:rsidRPr="0062556F" w:rsidRDefault="002302A5" w:rsidP="002302A5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</w:tcPr>
          <w:p w14:paraId="3EBC8D88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628E7631" w14:textId="77777777" w:rsidR="002302A5" w:rsidRPr="0062556F" w:rsidRDefault="002302A5" w:rsidP="002302A5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E592333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CA81680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773DE1B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1C6EBA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4D0A2E6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06166A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96B793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00D5ECB" w14:textId="77777777" w:rsidR="002302A5" w:rsidRPr="0062556F" w:rsidRDefault="002302A5" w:rsidP="002302A5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FA43CC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B07CFD7" w14:textId="77777777" w:rsidR="002302A5" w:rsidRPr="0062556F" w:rsidRDefault="002302A5" w:rsidP="002302A5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BD1FB5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37629DD" w14:textId="77777777" w:rsidR="002302A5" w:rsidRPr="0062556F" w:rsidRDefault="002302A5" w:rsidP="002302A5">
            <w:pPr>
              <w:tabs>
                <w:tab w:val="decimal" w:pos="422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302A5" w:rsidRPr="0062556F" w14:paraId="21AEF52C" w14:textId="77777777" w:rsidTr="002302A5">
        <w:trPr>
          <w:gridAfter w:val="2"/>
          <w:wAfter w:w="1620" w:type="dxa"/>
          <w:trHeight w:hRule="exact" w:val="288"/>
        </w:trPr>
        <w:tc>
          <w:tcPr>
            <w:tcW w:w="2595" w:type="dxa"/>
          </w:tcPr>
          <w:p w14:paraId="44063219" w14:textId="5529CB32" w:rsidR="002302A5" w:rsidRPr="0062556F" w:rsidRDefault="002302A5" w:rsidP="002302A5">
            <w:pPr>
              <w:spacing w:line="240" w:lineRule="auto"/>
              <w:ind w:right="82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โครงการเชียงใหม่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นิมมาน ทู</w:t>
            </w:r>
          </w:p>
        </w:tc>
        <w:tc>
          <w:tcPr>
            <w:tcW w:w="1624" w:type="dxa"/>
          </w:tcPr>
          <w:p w14:paraId="3CBCD31B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2FB8D79" w14:textId="77777777" w:rsidR="002302A5" w:rsidRPr="0062556F" w:rsidRDefault="002302A5" w:rsidP="002302A5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76F2C8D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F0D1601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121D13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F22D5B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6C2D287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13500C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EF2AF61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3EFFF8" w14:textId="77777777" w:rsidR="002302A5" w:rsidRPr="0062556F" w:rsidRDefault="002302A5" w:rsidP="002302A5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EEE9DDE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32B2025" w14:textId="77777777" w:rsidR="002302A5" w:rsidRPr="0062556F" w:rsidRDefault="002302A5" w:rsidP="002302A5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7D04C2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F2C4DBC" w14:textId="77777777" w:rsidR="002302A5" w:rsidRPr="0062556F" w:rsidRDefault="002302A5" w:rsidP="002302A5">
            <w:pPr>
              <w:tabs>
                <w:tab w:val="decimal" w:pos="422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302A5" w:rsidRPr="0062556F" w14:paraId="507EB752" w14:textId="77777777" w:rsidTr="002302A5">
        <w:trPr>
          <w:gridAfter w:val="2"/>
          <w:wAfter w:w="1620" w:type="dxa"/>
          <w:trHeight w:hRule="exact" w:val="288"/>
        </w:trPr>
        <w:tc>
          <w:tcPr>
            <w:tcW w:w="2595" w:type="dxa"/>
          </w:tcPr>
          <w:p w14:paraId="63B838BE" w14:textId="77777777" w:rsidR="002302A5" w:rsidRPr="0062556F" w:rsidRDefault="002302A5" w:rsidP="002302A5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D65C191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3BFAAC6" w14:textId="77777777" w:rsidR="002302A5" w:rsidRPr="0062556F" w:rsidRDefault="002302A5" w:rsidP="002302A5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B073243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E20275B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92A0ED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34A040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F4B6B4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11F02F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137F7EB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B2EB8BA" w14:textId="77777777" w:rsidR="002302A5" w:rsidRPr="0062556F" w:rsidRDefault="002302A5" w:rsidP="002302A5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71A6EA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51D35B3" w14:textId="77777777" w:rsidR="002302A5" w:rsidRPr="0062556F" w:rsidRDefault="002302A5" w:rsidP="002302A5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A1F3EF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C1804D8" w14:textId="77777777" w:rsidR="002302A5" w:rsidRPr="0062556F" w:rsidRDefault="002302A5" w:rsidP="002302A5">
            <w:pPr>
              <w:tabs>
                <w:tab w:val="decimal" w:pos="422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302A5" w:rsidRPr="0062556F" w14:paraId="59290DDE" w14:textId="77777777" w:rsidTr="002302A5">
        <w:trPr>
          <w:gridAfter w:val="2"/>
          <w:wAfter w:w="1620" w:type="dxa"/>
        </w:trPr>
        <w:tc>
          <w:tcPr>
            <w:tcW w:w="5569" w:type="dxa"/>
            <w:gridSpan w:val="3"/>
            <w:hideMark/>
          </w:tcPr>
          <w:p w14:paraId="732C0C15" w14:textId="77777777" w:rsidR="002302A5" w:rsidRPr="0062556F" w:rsidRDefault="002302A5" w:rsidP="002302A5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10" w:type="dxa"/>
          </w:tcPr>
          <w:p w14:paraId="7BD86AAD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881622A" w14:textId="77777777" w:rsidR="002302A5" w:rsidRPr="0062556F" w:rsidRDefault="002302A5" w:rsidP="002302A5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9FADB6" w14:textId="77777777" w:rsidR="002302A5" w:rsidRPr="0062556F" w:rsidRDefault="002302A5" w:rsidP="002302A5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D811C2" w14:textId="77777777" w:rsidR="002302A5" w:rsidRPr="0062556F" w:rsidRDefault="002302A5" w:rsidP="002302A5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2E15DE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509D00D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7F3380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E798DA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DFDDDB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84EDB5F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442A9ED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7D977A" w14:textId="77777777" w:rsidR="002302A5" w:rsidRPr="0062556F" w:rsidRDefault="002302A5" w:rsidP="002302A5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302A5" w:rsidRPr="0062556F" w14:paraId="4CC0E6C0" w14:textId="77777777" w:rsidTr="002302A5">
        <w:trPr>
          <w:gridAfter w:val="2"/>
          <w:wAfter w:w="1620" w:type="dxa"/>
        </w:trPr>
        <w:tc>
          <w:tcPr>
            <w:tcW w:w="2595" w:type="dxa"/>
            <w:hideMark/>
          </w:tcPr>
          <w:p w14:paraId="1705E2BB" w14:textId="77777777" w:rsidR="002302A5" w:rsidRPr="0062556F" w:rsidRDefault="002302A5" w:rsidP="002302A5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 เชียงใหม่ นิมมาน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br/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ทู จำกัด</w:t>
            </w:r>
          </w:p>
        </w:tc>
        <w:tc>
          <w:tcPr>
            <w:tcW w:w="1624" w:type="dxa"/>
            <w:hideMark/>
          </w:tcPr>
          <w:p w14:paraId="57D7D4AF" w14:textId="77777777" w:rsidR="002302A5" w:rsidRPr="0062556F" w:rsidRDefault="002302A5" w:rsidP="002302A5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กิจการโรงแรม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br/>
              <w:t>(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0" w:type="dxa"/>
            <w:hideMark/>
          </w:tcPr>
          <w:p w14:paraId="0E07129F" w14:textId="77777777" w:rsidR="002302A5" w:rsidRPr="0062556F" w:rsidRDefault="002302A5" w:rsidP="002302A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40621775" w14:textId="38EDCA6E" w:rsidR="002302A5" w:rsidRPr="0062556F" w:rsidRDefault="006E763D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  <w:hideMark/>
          </w:tcPr>
          <w:p w14:paraId="0E2AB81A" w14:textId="2CF1D617" w:rsidR="002302A5" w:rsidRPr="0062556F" w:rsidRDefault="006E763D" w:rsidP="002302A5">
            <w:pPr>
              <w:tabs>
                <w:tab w:val="decimal" w:pos="191"/>
                <w:tab w:val="decimal" w:pos="56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17E573B2" w14:textId="77086552" w:rsidR="002302A5" w:rsidRPr="0062556F" w:rsidRDefault="006E763D" w:rsidP="002302A5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98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425</w:t>
            </w:r>
          </w:p>
        </w:tc>
        <w:tc>
          <w:tcPr>
            <w:tcW w:w="810" w:type="dxa"/>
            <w:hideMark/>
          </w:tcPr>
          <w:p w14:paraId="58943A9F" w14:textId="369D3CD1" w:rsidR="002302A5" w:rsidRPr="0062556F" w:rsidRDefault="006E763D" w:rsidP="002302A5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98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425</w:t>
            </w:r>
          </w:p>
        </w:tc>
        <w:tc>
          <w:tcPr>
            <w:tcW w:w="810" w:type="dxa"/>
          </w:tcPr>
          <w:p w14:paraId="4999C020" w14:textId="5074C2B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2A6C67B7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BD39406" w14:textId="7F0F0FDB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1EE27B08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1969501" w14:textId="61C33CEA" w:rsidR="002302A5" w:rsidRPr="0062556F" w:rsidRDefault="002302A5" w:rsidP="002302A5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8DF42EC" w14:textId="77777777" w:rsidR="002302A5" w:rsidRPr="0062556F" w:rsidRDefault="002302A5" w:rsidP="002302A5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8171F70" w14:textId="79633DC2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A1E055F" w14:textId="35CBA7FE" w:rsidR="002302A5" w:rsidRPr="0062556F" w:rsidRDefault="002302A5" w:rsidP="002302A5">
            <w:pPr>
              <w:spacing w:line="300" w:lineRule="exact"/>
              <w:ind w:lef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302A5" w:rsidRPr="0062556F" w14:paraId="2F5EAD50" w14:textId="77777777" w:rsidTr="002302A5">
        <w:trPr>
          <w:gridAfter w:val="2"/>
          <w:wAfter w:w="1620" w:type="dxa"/>
          <w:trHeight w:hRule="exact" w:val="288"/>
        </w:trPr>
        <w:tc>
          <w:tcPr>
            <w:tcW w:w="2595" w:type="dxa"/>
          </w:tcPr>
          <w:p w14:paraId="1F613A67" w14:textId="77777777" w:rsidR="002302A5" w:rsidRPr="0062556F" w:rsidRDefault="002302A5" w:rsidP="002302A5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624" w:type="dxa"/>
          </w:tcPr>
          <w:p w14:paraId="700A5569" w14:textId="77777777" w:rsidR="002302A5" w:rsidRPr="0062556F" w:rsidRDefault="002302A5" w:rsidP="002302A5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14:paraId="577B8EBC" w14:textId="77777777" w:rsidR="002302A5" w:rsidRPr="0062556F" w:rsidRDefault="002302A5" w:rsidP="002302A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A1FAA39" w14:textId="77777777" w:rsidR="002302A5" w:rsidRPr="0062556F" w:rsidRDefault="002302A5" w:rsidP="002302A5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BD22412" w14:textId="77777777" w:rsidR="002302A5" w:rsidRPr="0062556F" w:rsidRDefault="002302A5" w:rsidP="002302A5">
            <w:pPr>
              <w:tabs>
                <w:tab w:val="decimal" w:pos="191"/>
                <w:tab w:val="decimal" w:pos="56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7BEBECC" w14:textId="77777777" w:rsidR="002302A5" w:rsidRPr="0062556F" w:rsidRDefault="002302A5" w:rsidP="002302A5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AA867A" w14:textId="77777777" w:rsidR="002302A5" w:rsidRPr="0062556F" w:rsidRDefault="002302A5" w:rsidP="002302A5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F5E598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75A1A7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C76EAA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ED5849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360AAE7" w14:textId="77777777" w:rsidR="002302A5" w:rsidRPr="0062556F" w:rsidRDefault="002302A5" w:rsidP="002302A5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E895D93" w14:textId="77777777" w:rsidR="002302A5" w:rsidRPr="0062556F" w:rsidRDefault="002302A5" w:rsidP="002302A5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D79B55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6ED7EE" w14:textId="77777777" w:rsidR="002302A5" w:rsidRPr="0062556F" w:rsidRDefault="002302A5" w:rsidP="002302A5">
            <w:pPr>
              <w:spacing w:line="300" w:lineRule="exact"/>
              <w:ind w:lef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302A5" w:rsidRPr="0062556F" w14:paraId="4BC5DECC" w14:textId="60F89C01" w:rsidTr="002302A5">
        <w:tc>
          <w:tcPr>
            <w:tcW w:w="5569" w:type="dxa"/>
            <w:gridSpan w:val="3"/>
          </w:tcPr>
          <w:p w14:paraId="5E2BA676" w14:textId="77777777" w:rsidR="002302A5" w:rsidRPr="0062556F" w:rsidRDefault="002302A5" w:rsidP="002302A5">
            <w:pPr>
              <w:tabs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10" w:type="dxa"/>
          </w:tcPr>
          <w:p w14:paraId="4B9DD2E2" w14:textId="77777777" w:rsidR="002302A5" w:rsidRPr="0062556F" w:rsidRDefault="002302A5" w:rsidP="002302A5">
            <w:pPr>
              <w:tabs>
                <w:tab w:val="decimal" w:pos="5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0B01607" w14:textId="77777777" w:rsidR="002302A5" w:rsidRPr="0062556F" w:rsidRDefault="002302A5" w:rsidP="002302A5">
            <w:pPr>
              <w:tabs>
                <w:tab w:val="decimal" w:pos="5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49A98F" w14:textId="77777777" w:rsidR="002302A5" w:rsidRPr="0062556F" w:rsidRDefault="002302A5" w:rsidP="002302A5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FADACB" w14:textId="77777777" w:rsidR="002302A5" w:rsidRPr="0062556F" w:rsidRDefault="002302A5" w:rsidP="002302A5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A88F43" w14:textId="77777777" w:rsidR="002302A5" w:rsidRPr="0062556F" w:rsidRDefault="002302A5" w:rsidP="002302A5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8CDE5F" w14:textId="77777777" w:rsidR="002302A5" w:rsidRPr="0062556F" w:rsidRDefault="002302A5" w:rsidP="002302A5">
            <w:pPr>
              <w:tabs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3BC4F7" w14:textId="77777777" w:rsidR="002302A5" w:rsidRPr="0062556F" w:rsidRDefault="002302A5" w:rsidP="002302A5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4002B7F" w14:textId="77777777" w:rsidR="002302A5" w:rsidRPr="0062556F" w:rsidRDefault="002302A5" w:rsidP="002302A5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9172F6" w14:textId="77777777" w:rsidR="002302A5" w:rsidRPr="0062556F" w:rsidRDefault="002302A5" w:rsidP="002302A5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7F440AE" w14:textId="77777777" w:rsidR="002302A5" w:rsidRPr="0062556F" w:rsidRDefault="002302A5" w:rsidP="002302A5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62099D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C177A91" w14:textId="77777777" w:rsidR="002302A5" w:rsidRPr="0062556F" w:rsidRDefault="002302A5" w:rsidP="002302A5">
            <w:pPr>
              <w:spacing w:line="300" w:lineRule="exact"/>
              <w:ind w:lef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EB8EC67" w14:textId="77777777" w:rsidR="002302A5" w:rsidRPr="0062556F" w:rsidRDefault="002302A5" w:rsidP="0023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0" w:type="dxa"/>
          </w:tcPr>
          <w:p w14:paraId="3C85BF4F" w14:textId="77777777" w:rsidR="002302A5" w:rsidRPr="0062556F" w:rsidRDefault="002302A5" w:rsidP="0023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2302A5" w:rsidRPr="0062556F" w14:paraId="5F0844EF" w14:textId="77777777" w:rsidTr="002302A5">
        <w:trPr>
          <w:gridAfter w:val="2"/>
          <w:wAfter w:w="1620" w:type="dxa"/>
        </w:trPr>
        <w:tc>
          <w:tcPr>
            <w:tcW w:w="2595" w:type="dxa"/>
          </w:tcPr>
          <w:p w14:paraId="010114F3" w14:textId="77777777" w:rsidR="002302A5" w:rsidRPr="0062556F" w:rsidRDefault="002302A5" w:rsidP="002302A5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Boutique Offshore Holdings Limited</w:t>
            </w:r>
          </w:p>
        </w:tc>
        <w:tc>
          <w:tcPr>
            <w:tcW w:w="1624" w:type="dxa"/>
          </w:tcPr>
          <w:p w14:paraId="218D63C7" w14:textId="77777777" w:rsidR="002302A5" w:rsidRPr="0062556F" w:rsidRDefault="002302A5" w:rsidP="002302A5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rtl/>
                <w:cs/>
                <w:lang w:bidi="ar-SA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4839974B" w14:textId="77777777" w:rsidR="002302A5" w:rsidRPr="0062556F" w:rsidRDefault="002302A5" w:rsidP="002302A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10" w:type="dxa"/>
          </w:tcPr>
          <w:p w14:paraId="646E00F5" w14:textId="15729124" w:rsidR="002302A5" w:rsidRPr="0062556F" w:rsidRDefault="006E763D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</w:tcPr>
          <w:p w14:paraId="6B279DF4" w14:textId="13E3C5CF" w:rsidR="002302A5" w:rsidRPr="0062556F" w:rsidRDefault="006E763D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69E38982" w14:textId="32227815" w:rsidR="002302A5" w:rsidRPr="0062556F" w:rsidRDefault="006E763D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106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394</w:t>
            </w:r>
          </w:p>
        </w:tc>
        <w:tc>
          <w:tcPr>
            <w:tcW w:w="810" w:type="dxa"/>
          </w:tcPr>
          <w:p w14:paraId="591F2168" w14:textId="22ED1C42" w:rsidR="002302A5" w:rsidRPr="0062556F" w:rsidRDefault="006E763D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106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394</w:t>
            </w:r>
          </w:p>
        </w:tc>
        <w:tc>
          <w:tcPr>
            <w:tcW w:w="810" w:type="dxa"/>
          </w:tcPr>
          <w:p w14:paraId="1A51832D" w14:textId="2A5ECD35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4221A82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B5FB9CD" w14:textId="7FE03B64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267DFBD" w14:textId="77777777" w:rsidR="002302A5" w:rsidRPr="0062556F" w:rsidRDefault="002302A5" w:rsidP="002302A5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5FF2FA5" w14:textId="1A04B5CD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59D3D2E9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E4F2C28" w14:textId="275205DC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E5DC982" w14:textId="72091795" w:rsidR="002302A5" w:rsidRPr="0062556F" w:rsidRDefault="002302A5" w:rsidP="002302A5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302A5" w:rsidRPr="0062556F" w14:paraId="28FFD3A3" w14:textId="77777777" w:rsidTr="002302A5">
        <w:trPr>
          <w:gridAfter w:val="2"/>
          <w:wAfter w:w="1620" w:type="dxa"/>
        </w:trPr>
        <w:tc>
          <w:tcPr>
            <w:tcW w:w="2595" w:type="dxa"/>
          </w:tcPr>
          <w:p w14:paraId="5B497451" w14:textId="4052AEAA" w:rsidR="002302A5" w:rsidRPr="0062556F" w:rsidRDefault="002302A5" w:rsidP="002302A5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proofErr w:type="spellStart"/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Nimman</w:t>
            </w:r>
            <w:proofErr w:type="spellEnd"/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Holdings Mauritius Ltd.</w:t>
            </w:r>
          </w:p>
        </w:tc>
        <w:tc>
          <w:tcPr>
            <w:tcW w:w="1624" w:type="dxa"/>
          </w:tcPr>
          <w:p w14:paraId="2C002C0E" w14:textId="77777777" w:rsidR="002302A5" w:rsidRPr="0062556F" w:rsidRDefault="002302A5" w:rsidP="002302A5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1DA6ECC1" w14:textId="77777777" w:rsidR="002302A5" w:rsidRPr="0062556F" w:rsidRDefault="002302A5" w:rsidP="002302A5">
            <w:pPr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10" w:type="dxa"/>
          </w:tcPr>
          <w:p w14:paraId="27D56F86" w14:textId="11A508AE" w:rsidR="002302A5" w:rsidRPr="0062556F" w:rsidRDefault="006E763D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</w:tcPr>
          <w:p w14:paraId="42241F20" w14:textId="729CF266" w:rsidR="002302A5" w:rsidRPr="0062556F" w:rsidRDefault="006E763D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7ECAF858" w14:textId="2B90FF6F" w:rsidR="002302A5" w:rsidRPr="0062556F" w:rsidRDefault="006E763D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105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894</w:t>
            </w:r>
          </w:p>
        </w:tc>
        <w:tc>
          <w:tcPr>
            <w:tcW w:w="810" w:type="dxa"/>
          </w:tcPr>
          <w:p w14:paraId="4BA6537C" w14:textId="54A5FE73" w:rsidR="002302A5" w:rsidRPr="0062556F" w:rsidRDefault="006E763D" w:rsidP="002302A5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105</w:t>
            </w:r>
            <w:r w:rsidR="002302A5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894</w:t>
            </w:r>
          </w:p>
        </w:tc>
        <w:tc>
          <w:tcPr>
            <w:tcW w:w="810" w:type="dxa"/>
          </w:tcPr>
          <w:p w14:paraId="46DD9E47" w14:textId="11F34538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F0DE8A7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3A326DD" w14:textId="58536ED3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51697BE" w14:textId="77777777" w:rsidR="002302A5" w:rsidRPr="0062556F" w:rsidRDefault="002302A5" w:rsidP="002302A5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EC83B59" w14:textId="41BF3651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6299B1C0" w14:textId="77777777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D450CA9" w14:textId="10B7859E" w:rsidR="002302A5" w:rsidRPr="0062556F" w:rsidRDefault="002302A5" w:rsidP="002302A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D03772E" w14:textId="61DA9FD2" w:rsidR="002302A5" w:rsidRPr="0062556F" w:rsidRDefault="002302A5" w:rsidP="002302A5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7966E955" w14:textId="77777777" w:rsidR="00B128E8" w:rsidRPr="0062556F" w:rsidRDefault="00B128E8">
      <w:pPr>
        <w:rPr>
          <w:rFonts w:cs="Cordia New"/>
        </w:rPr>
      </w:pPr>
    </w:p>
    <w:tbl>
      <w:tblPr>
        <w:tblpPr w:leftFromText="180" w:rightFromText="180" w:vertAnchor="text" w:tblpX="-39" w:tblpY="1"/>
        <w:tblOverlap w:val="never"/>
        <w:tblW w:w="159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95"/>
        <w:gridCol w:w="1624"/>
        <w:gridCol w:w="1350"/>
        <w:gridCol w:w="810"/>
        <w:gridCol w:w="720"/>
        <w:gridCol w:w="810"/>
        <w:gridCol w:w="800"/>
        <w:gridCol w:w="10"/>
        <w:gridCol w:w="810"/>
        <w:gridCol w:w="800"/>
        <w:gridCol w:w="10"/>
        <w:gridCol w:w="810"/>
        <w:gridCol w:w="800"/>
        <w:gridCol w:w="10"/>
        <w:gridCol w:w="810"/>
        <w:gridCol w:w="710"/>
        <w:gridCol w:w="10"/>
        <w:gridCol w:w="810"/>
        <w:gridCol w:w="800"/>
        <w:gridCol w:w="10"/>
        <w:gridCol w:w="810"/>
      </w:tblGrid>
      <w:tr w:rsidR="007178A2" w:rsidRPr="0062556F" w14:paraId="6483BCD4" w14:textId="77777777" w:rsidTr="005C6FDA">
        <w:trPr>
          <w:gridAfter w:val="2"/>
          <w:wAfter w:w="820" w:type="dxa"/>
          <w:tblHeader/>
        </w:trPr>
        <w:tc>
          <w:tcPr>
            <w:tcW w:w="15099" w:type="dxa"/>
            <w:gridSpan w:val="19"/>
            <w:vAlign w:val="bottom"/>
            <w:hideMark/>
          </w:tcPr>
          <w:p w14:paraId="7C1248E7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F42199" w:rsidRPr="0062556F" w14:paraId="1E23AA58" w14:textId="77777777" w:rsidTr="005C6FDA">
        <w:trPr>
          <w:gridAfter w:val="2"/>
          <w:wAfter w:w="820" w:type="dxa"/>
          <w:tblHeader/>
        </w:trPr>
        <w:tc>
          <w:tcPr>
            <w:tcW w:w="2595" w:type="dxa"/>
          </w:tcPr>
          <w:p w14:paraId="2CEFF50C" w14:textId="77777777" w:rsidR="00F42199" w:rsidRPr="0062556F" w:rsidRDefault="00F42199" w:rsidP="00F42199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4" w:type="dxa"/>
          </w:tcPr>
          <w:p w14:paraId="0C9893A5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hideMark/>
          </w:tcPr>
          <w:p w14:paraId="5464E2F4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3D638574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10" w:type="dxa"/>
            <w:gridSpan w:val="2"/>
            <w:vAlign w:val="bottom"/>
            <w:hideMark/>
          </w:tcPr>
          <w:p w14:paraId="2E0392AD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5A1EC107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68DFFCA3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530" w:type="dxa"/>
            <w:gridSpan w:val="3"/>
            <w:vAlign w:val="bottom"/>
            <w:hideMark/>
          </w:tcPr>
          <w:p w14:paraId="73EBE3E9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3B9354A9" w14:textId="4D7FE48F" w:rsidR="00F42199" w:rsidRPr="0062556F" w:rsidRDefault="00F42199" w:rsidP="00F42199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วันที่</w:t>
            </w:r>
          </w:p>
        </w:tc>
      </w:tr>
      <w:tr w:rsidR="00F42199" w:rsidRPr="0062556F" w14:paraId="738FB645" w14:textId="77777777" w:rsidTr="005C6FDA">
        <w:trPr>
          <w:gridAfter w:val="1"/>
          <w:wAfter w:w="810" w:type="dxa"/>
          <w:tblHeader/>
        </w:trPr>
        <w:tc>
          <w:tcPr>
            <w:tcW w:w="2595" w:type="dxa"/>
            <w:hideMark/>
          </w:tcPr>
          <w:p w14:paraId="594AA85E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624" w:type="dxa"/>
            <w:hideMark/>
          </w:tcPr>
          <w:p w14:paraId="2029F30B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  <w:hideMark/>
          </w:tcPr>
          <w:p w14:paraId="045DBF1F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10" w:type="dxa"/>
            <w:vAlign w:val="bottom"/>
            <w:hideMark/>
          </w:tcPr>
          <w:p w14:paraId="1B79BEBD" w14:textId="0518EBE3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2A78136D" w14:textId="7304774E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60708E5" w14:textId="7C1B482A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16ED1668" w14:textId="1D93D3A5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307D3907" w14:textId="01145932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A5E033D" w14:textId="6E2DB27B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23AEF3E2" w14:textId="2A5E43A1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211B11D9" w14:textId="333CD81C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23A3633" w14:textId="50A02234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6E3E2AFA" w14:textId="6684A139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2663500E" w14:textId="45B5C128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F4EE16F" w14:textId="449FCABF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02B30D8" w14:textId="2FA5DDE6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gridSpan w:val="2"/>
            <w:vAlign w:val="bottom"/>
            <w:hideMark/>
          </w:tcPr>
          <w:p w14:paraId="75AD3C8F" w14:textId="28D01CB1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8C686FC" w14:textId="7B61F07E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33562EA" w14:textId="6CEC9077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42207E07" w14:textId="6A6D665F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5F159138" w14:textId="77777777" w:rsidTr="005C6FDA">
        <w:trPr>
          <w:gridAfter w:val="2"/>
          <w:wAfter w:w="820" w:type="dxa"/>
          <w:tblHeader/>
        </w:trPr>
        <w:tc>
          <w:tcPr>
            <w:tcW w:w="2595" w:type="dxa"/>
            <w:vAlign w:val="bottom"/>
          </w:tcPr>
          <w:p w14:paraId="6B506C33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0753D98A" w14:textId="77777777" w:rsidR="007178A2" w:rsidRPr="0062556F" w:rsidRDefault="007178A2" w:rsidP="007178A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6CD4419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30" w:type="dxa"/>
            <w:gridSpan w:val="2"/>
            <w:vAlign w:val="bottom"/>
            <w:hideMark/>
          </w:tcPr>
          <w:p w14:paraId="7BBA391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8000" w:type="dxa"/>
            <w:gridSpan w:val="14"/>
            <w:vAlign w:val="bottom"/>
            <w:hideMark/>
          </w:tcPr>
          <w:p w14:paraId="322C0DAE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178A2" w:rsidRPr="0062556F" w14:paraId="0139573E" w14:textId="77777777" w:rsidTr="005C6FDA">
        <w:trPr>
          <w:gridAfter w:val="1"/>
          <w:wAfter w:w="810" w:type="dxa"/>
        </w:trPr>
        <w:tc>
          <w:tcPr>
            <w:tcW w:w="2595" w:type="dxa"/>
            <w:hideMark/>
          </w:tcPr>
          <w:p w14:paraId="5970F659" w14:textId="77777777" w:rsidR="007178A2" w:rsidRPr="0062556F" w:rsidRDefault="007178A2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โครงการเชียงใหม่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นิมมาน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ทรี</w:t>
            </w:r>
          </w:p>
        </w:tc>
        <w:tc>
          <w:tcPr>
            <w:tcW w:w="1624" w:type="dxa"/>
          </w:tcPr>
          <w:p w14:paraId="5DA7887A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rtl/>
                <w:cs/>
                <w:lang w:bidi="ar-SA"/>
              </w:rPr>
            </w:pPr>
          </w:p>
        </w:tc>
        <w:tc>
          <w:tcPr>
            <w:tcW w:w="1350" w:type="dxa"/>
          </w:tcPr>
          <w:p w14:paraId="7F2B897B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4639B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521932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16047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BB570BD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B2EF01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D87EC3B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27E585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410EC2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419F5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88ABC65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D6A6F3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738985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69871DBD" w14:textId="77777777" w:rsidTr="005C6FDA">
        <w:trPr>
          <w:gridAfter w:val="1"/>
          <w:wAfter w:w="810" w:type="dxa"/>
          <w:trHeight w:hRule="exact" w:val="288"/>
        </w:trPr>
        <w:tc>
          <w:tcPr>
            <w:tcW w:w="2595" w:type="dxa"/>
          </w:tcPr>
          <w:p w14:paraId="0FD48EE3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687A5821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893E223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C572957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6D9B32A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8BB33D0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0BF9F6F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543C5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49AC4D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07E6F0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D755FB8" w14:textId="77777777" w:rsidR="007178A2" w:rsidRPr="0062556F" w:rsidRDefault="007178A2" w:rsidP="007178A2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E5CDF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D1B63F3" w14:textId="77777777" w:rsidR="007178A2" w:rsidRPr="0062556F" w:rsidRDefault="007178A2" w:rsidP="007178A2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D609A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43D94ED" w14:textId="77777777" w:rsidR="007178A2" w:rsidRPr="0062556F" w:rsidRDefault="007178A2" w:rsidP="007178A2">
            <w:pPr>
              <w:tabs>
                <w:tab w:val="decimal" w:pos="422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53DEE293" w14:textId="77777777" w:rsidTr="005C6FDA">
        <w:trPr>
          <w:gridAfter w:val="1"/>
          <w:wAfter w:w="810" w:type="dxa"/>
          <w:trHeight w:val="177"/>
        </w:trPr>
        <w:tc>
          <w:tcPr>
            <w:tcW w:w="5569" w:type="dxa"/>
            <w:gridSpan w:val="3"/>
            <w:hideMark/>
          </w:tcPr>
          <w:p w14:paraId="7F8CCD19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 บูทิค นิมมาน โฮลดิ้งส์ วัน จำกัด</w:t>
            </w:r>
          </w:p>
        </w:tc>
        <w:tc>
          <w:tcPr>
            <w:tcW w:w="810" w:type="dxa"/>
          </w:tcPr>
          <w:p w14:paraId="57A5386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872DA01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2256D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56A675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E0AA03D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8B209C5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12D9A9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D906C64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9B3AD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62DA73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74EA0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422054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33090CBF" w14:textId="77777777" w:rsidTr="005C6FDA">
        <w:trPr>
          <w:gridAfter w:val="1"/>
          <w:wAfter w:w="810" w:type="dxa"/>
        </w:trPr>
        <w:tc>
          <w:tcPr>
            <w:tcW w:w="2595" w:type="dxa"/>
            <w:hideMark/>
          </w:tcPr>
          <w:p w14:paraId="28A6F3C0" w14:textId="77777777" w:rsidR="00CA72EE" w:rsidRPr="0062556F" w:rsidRDefault="00CA72EE" w:rsidP="00CA72EE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บูทิค เชียงใหม่ นิมมาน ทรี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          </w:t>
            </w:r>
          </w:p>
          <w:p w14:paraId="27E1D821" w14:textId="77777777" w:rsidR="00CA72EE" w:rsidRPr="0062556F" w:rsidRDefault="00CA72EE" w:rsidP="00CA72EE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1E2D397D" w14:textId="77777777" w:rsidR="00CA72EE" w:rsidRPr="0062556F" w:rsidRDefault="00CA72EE" w:rsidP="00CA72EE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กิจการโรงแรม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br/>
              <w:t>(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0" w:type="dxa"/>
            <w:hideMark/>
          </w:tcPr>
          <w:p w14:paraId="48033F89" w14:textId="77777777" w:rsidR="00CA72EE" w:rsidRPr="0062556F" w:rsidRDefault="00CA72EE" w:rsidP="00CA72E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3FA93D6A" w14:textId="7BAD107E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720" w:type="dxa"/>
            <w:hideMark/>
          </w:tcPr>
          <w:p w14:paraId="5AA5F2C2" w14:textId="382932EE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810" w:type="dxa"/>
          </w:tcPr>
          <w:p w14:paraId="2B5EE1DB" w14:textId="5592A264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67</w:t>
            </w:r>
            <w:r w:rsidRPr="00BA457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550</w:t>
            </w:r>
          </w:p>
        </w:tc>
        <w:tc>
          <w:tcPr>
            <w:tcW w:w="810" w:type="dxa"/>
            <w:gridSpan w:val="2"/>
            <w:hideMark/>
          </w:tcPr>
          <w:p w14:paraId="720B5F2E" w14:textId="5416AD2D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900</w:t>
            </w:r>
          </w:p>
        </w:tc>
        <w:tc>
          <w:tcPr>
            <w:tcW w:w="810" w:type="dxa"/>
          </w:tcPr>
          <w:p w14:paraId="394F52A2" w14:textId="1E05A72F" w:rsidR="00CA72EE" w:rsidRPr="0062556F" w:rsidRDefault="00CA72EE" w:rsidP="00CA72EE">
            <w:pPr>
              <w:tabs>
                <w:tab w:val="clear" w:pos="227"/>
                <w:tab w:val="clear" w:pos="454"/>
                <w:tab w:val="left" w:pos="46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3321F27C" w14:textId="77777777" w:rsidR="00CA72EE" w:rsidRPr="0062556F" w:rsidRDefault="00CA72EE" w:rsidP="00CA72EE">
            <w:pPr>
              <w:tabs>
                <w:tab w:val="clear" w:pos="227"/>
                <w:tab w:val="clear" w:pos="454"/>
                <w:tab w:val="left" w:pos="47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8604C86" w14:textId="065987DF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1648379" w14:textId="77777777" w:rsidR="00CA72EE" w:rsidRPr="0062556F" w:rsidRDefault="00CA72EE" w:rsidP="00CA72EE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814AE25" w14:textId="595C8F62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7C699E93" w14:textId="77777777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AF56522" w14:textId="14492728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3335D3BF" w14:textId="556FD716" w:rsidR="00CA72EE" w:rsidRPr="0062556F" w:rsidRDefault="00CA72EE" w:rsidP="00CA72EE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A72EE" w:rsidRPr="0062556F" w14:paraId="795B39B5" w14:textId="77777777" w:rsidTr="005C6FDA">
        <w:trPr>
          <w:gridAfter w:val="1"/>
          <w:wAfter w:w="810" w:type="dxa"/>
          <w:trHeight w:hRule="exact" w:val="288"/>
        </w:trPr>
        <w:tc>
          <w:tcPr>
            <w:tcW w:w="2595" w:type="dxa"/>
          </w:tcPr>
          <w:p w14:paraId="7D3AC45D" w14:textId="77777777" w:rsidR="00CA72EE" w:rsidRPr="0062556F" w:rsidRDefault="00CA72EE" w:rsidP="00CA72EE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528C20D7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64D4B816" w14:textId="77777777" w:rsidR="00CA72EE" w:rsidRPr="0062556F" w:rsidRDefault="00CA72EE" w:rsidP="00CA72EE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FA717FB" w14:textId="77777777" w:rsidR="00CA72EE" w:rsidRPr="0062556F" w:rsidRDefault="00CA72EE" w:rsidP="00CA72EE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84FD8EA" w14:textId="77777777" w:rsidR="00CA72EE" w:rsidRPr="0062556F" w:rsidRDefault="00CA72EE" w:rsidP="00CA72EE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4175F5" w14:textId="77777777" w:rsidR="00CA72EE" w:rsidRPr="0062556F" w:rsidRDefault="00CA72EE" w:rsidP="00CA72EE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C56EF87" w14:textId="77777777" w:rsidR="00CA72EE" w:rsidRPr="0062556F" w:rsidRDefault="00CA72EE" w:rsidP="00CA72EE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2FD85E" w14:textId="77777777" w:rsidR="00CA72EE" w:rsidRPr="0062556F" w:rsidRDefault="00CA72EE" w:rsidP="00CA72EE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C8C958C" w14:textId="77777777" w:rsidR="00CA72EE" w:rsidRPr="0062556F" w:rsidRDefault="00CA72EE" w:rsidP="00CA72EE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51D808" w14:textId="77777777" w:rsidR="00CA72EE" w:rsidRPr="0062556F" w:rsidRDefault="00CA72EE" w:rsidP="00CA72EE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6D958EA" w14:textId="77777777" w:rsidR="00CA72EE" w:rsidRPr="0062556F" w:rsidRDefault="00CA72EE" w:rsidP="00CA72EE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34D0B7" w14:textId="77777777" w:rsidR="00CA72EE" w:rsidRPr="0062556F" w:rsidRDefault="00CA72EE" w:rsidP="00CA72EE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437CFCD" w14:textId="77777777" w:rsidR="00CA72EE" w:rsidRPr="0062556F" w:rsidRDefault="00CA72EE" w:rsidP="00CA72EE">
            <w:pPr>
              <w:tabs>
                <w:tab w:val="clear" w:pos="454"/>
                <w:tab w:val="decimal" w:pos="191"/>
                <w:tab w:val="decimal" w:pos="44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2BC4B5" w14:textId="77777777" w:rsidR="00CA72EE" w:rsidRPr="0062556F" w:rsidRDefault="00CA72EE" w:rsidP="00CA72EE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62660C5" w14:textId="77777777" w:rsidR="00CA72EE" w:rsidRPr="0062556F" w:rsidRDefault="00CA72EE" w:rsidP="00CA72EE">
            <w:pPr>
              <w:tabs>
                <w:tab w:val="decimal" w:pos="191"/>
                <w:tab w:val="decimal" w:pos="422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440C180F" w14:textId="77777777" w:rsidTr="005C6FDA">
        <w:trPr>
          <w:gridAfter w:val="1"/>
          <w:wAfter w:w="810" w:type="dxa"/>
        </w:trPr>
        <w:tc>
          <w:tcPr>
            <w:tcW w:w="2595" w:type="dxa"/>
            <w:hideMark/>
          </w:tcPr>
          <w:p w14:paraId="3BC1D448" w14:textId="77777777" w:rsidR="00CA72EE" w:rsidRPr="0062556F" w:rsidRDefault="00CA72EE" w:rsidP="00CA72EE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624" w:type="dxa"/>
          </w:tcPr>
          <w:p w14:paraId="15F9ADFE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694A8F7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22CE58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252CBCD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615C66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B22A899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AAACA8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DAE6FE9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8083768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E424AB3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389E87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726714C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D51253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12CF050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19928FD8" w14:textId="77777777" w:rsidTr="005C6FDA">
        <w:trPr>
          <w:gridAfter w:val="1"/>
          <w:wAfter w:w="810" w:type="dxa"/>
        </w:trPr>
        <w:tc>
          <w:tcPr>
            <w:tcW w:w="2595" w:type="dxa"/>
            <w:hideMark/>
          </w:tcPr>
          <w:p w14:paraId="1F03DFFA" w14:textId="77777777" w:rsidR="00CA72EE" w:rsidRPr="0062556F" w:rsidRDefault="00CA72EE" w:rsidP="00CA72EE">
            <w:pPr>
              <w:spacing w:line="240" w:lineRule="auto"/>
              <w:ind w:left="90" w:hanging="9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บริษัท บูทิค นิมมาน</w:t>
            </w: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วัน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72B43C34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0776948D" w14:textId="77777777" w:rsidR="00CA72EE" w:rsidRPr="0062556F" w:rsidRDefault="00CA72EE" w:rsidP="00CA72E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6B2D89DC" w14:textId="7C7713D6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720" w:type="dxa"/>
            <w:hideMark/>
          </w:tcPr>
          <w:p w14:paraId="4D0EB64E" w14:textId="281D4D9E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810" w:type="dxa"/>
          </w:tcPr>
          <w:p w14:paraId="4874B211" w14:textId="474FE977" w:rsidR="00CA72EE" w:rsidRPr="0062556F" w:rsidRDefault="00CA72EE" w:rsidP="00CA72EE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  <w:gridSpan w:val="2"/>
            <w:hideMark/>
          </w:tcPr>
          <w:p w14:paraId="3FE006F3" w14:textId="28F6FB45" w:rsidR="00CA72EE" w:rsidRPr="0062556F" w:rsidRDefault="00CA72EE" w:rsidP="00CA72EE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10776AC7" w14:textId="5515BABA" w:rsidR="00CA72EE" w:rsidRPr="0062556F" w:rsidRDefault="00CA72EE" w:rsidP="00CA72EE">
            <w:pPr>
              <w:tabs>
                <w:tab w:val="decimal" w:pos="191"/>
                <w:tab w:val="decimal" w:pos="34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  <w:gridSpan w:val="2"/>
            <w:hideMark/>
          </w:tcPr>
          <w:p w14:paraId="5048073E" w14:textId="2AEB4998" w:rsidR="00CA72EE" w:rsidRPr="0062556F" w:rsidRDefault="00CA72EE" w:rsidP="00CA72EE">
            <w:pPr>
              <w:tabs>
                <w:tab w:val="decimal" w:pos="191"/>
                <w:tab w:val="decimal" w:pos="34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764AC324" w14:textId="6BF3AC85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2D2D3251" w14:textId="77777777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9F0192E" w14:textId="1CD74540" w:rsidR="00CA72EE" w:rsidRPr="0062556F" w:rsidRDefault="00CA72EE" w:rsidP="00CA72EE">
            <w:pPr>
              <w:tabs>
                <w:tab w:val="decimal" w:pos="191"/>
                <w:tab w:val="decimal" w:pos="5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720" w:type="dxa"/>
            <w:gridSpan w:val="2"/>
            <w:hideMark/>
          </w:tcPr>
          <w:p w14:paraId="4B02C5B0" w14:textId="107B98B5" w:rsidR="00CA72EE" w:rsidRPr="0062556F" w:rsidRDefault="00CA72EE" w:rsidP="00CA72EE">
            <w:pPr>
              <w:tabs>
                <w:tab w:val="decimal" w:pos="191"/>
                <w:tab w:val="decimal" w:pos="5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4466D1D2" w14:textId="257EEF06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378C39CF" w14:textId="6DA3E6C9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A72EE" w:rsidRPr="0062556F" w14:paraId="1B267679" w14:textId="77777777" w:rsidTr="005C6FDA">
        <w:trPr>
          <w:gridAfter w:val="1"/>
          <w:wAfter w:w="810" w:type="dxa"/>
        </w:trPr>
        <w:tc>
          <w:tcPr>
            <w:tcW w:w="2595" w:type="dxa"/>
            <w:hideMark/>
          </w:tcPr>
          <w:p w14:paraId="26A51C8C" w14:textId="69C12756" w:rsidR="00CA72EE" w:rsidRPr="0062556F" w:rsidRDefault="00CA72EE" w:rsidP="00CA72EE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Chiang Mai Holdings Mauritius </w:t>
            </w:r>
            <w:r w:rsidRPr="006E763D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 Ltd.</w:t>
            </w:r>
          </w:p>
        </w:tc>
        <w:tc>
          <w:tcPr>
            <w:tcW w:w="1624" w:type="dxa"/>
            <w:hideMark/>
          </w:tcPr>
          <w:p w14:paraId="274500DA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lang w:bidi="ar-SA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1D3E6471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spacing w:val="-8"/>
                <w:sz w:val="23"/>
                <w:szCs w:val="23"/>
                <w:lang w:val="en-GB"/>
              </w:rPr>
            </w:pP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10" w:type="dxa"/>
          </w:tcPr>
          <w:p w14:paraId="7DA01432" w14:textId="628D0B73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  <w:hideMark/>
          </w:tcPr>
          <w:p w14:paraId="0133B782" w14:textId="25F54194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381394B9" w14:textId="0400D2BE" w:rsidR="00CA72EE" w:rsidRPr="0062556F" w:rsidRDefault="00CA72EE" w:rsidP="00CA72EE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  <w:gridSpan w:val="2"/>
            <w:hideMark/>
          </w:tcPr>
          <w:p w14:paraId="623D5446" w14:textId="04825035" w:rsidR="00CA72EE" w:rsidRPr="0062556F" w:rsidRDefault="00CA72EE" w:rsidP="00CA72EE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65D6E947" w14:textId="739A61FF" w:rsidR="00CA72EE" w:rsidRPr="0062556F" w:rsidRDefault="00CA72EE" w:rsidP="00CA72EE">
            <w:pPr>
              <w:tabs>
                <w:tab w:val="decimal" w:pos="191"/>
                <w:tab w:val="decimal" w:pos="34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  <w:gridSpan w:val="2"/>
            <w:hideMark/>
          </w:tcPr>
          <w:p w14:paraId="00C03F8F" w14:textId="3200E37A" w:rsidR="00CA72EE" w:rsidRPr="0062556F" w:rsidRDefault="00CA72EE" w:rsidP="00CA72EE">
            <w:pPr>
              <w:tabs>
                <w:tab w:val="decimal" w:pos="191"/>
                <w:tab w:val="decimal" w:pos="34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6A53009A" w14:textId="7E2E57EF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D4B01DF" w14:textId="77777777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1937280" w14:textId="59A3C37E" w:rsidR="00CA72EE" w:rsidRPr="0062556F" w:rsidRDefault="00CA72EE" w:rsidP="00CA72EE">
            <w:pPr>
              <w:tabs>
                <w:tab w:val="decimal" w:pos="191"/>
                <w:tab w:val="decimal" w:pos="5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720" w:type="dxa"/>
            <w:gridSpan w:val="2"/>
            <w:hideMark/>
          </w:tcPr>
          <w:p w14:paraId="609C4B99" w14:textId="702C4BE3" w:rsidR="00CA72EE" w:rsidRPr="0062556F" w:rsidRDefault="00CA72EE" w:rsidP="00CA72EE">
            <w:pPr>
              <w:tabs>
                <w:tab w:val="decimal" w:pos="191"/>
                <w:tab w:val="decimal" w:pos="5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670D2823" w14:textId="11A47833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7EC9B4B5" w14:textId="43D997F1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A72EE" w:rsidRPr="0062556F" w14:paraId="611E83BA" w14:textId="77777777" w:rsidTr="005C6FDA">
        <w:trPr>
          <w:gridAfter w:val="1"/>
          <w:wAfter w:w="810" w:type="dxa"/>
          <w:trHeight w:val="288"/>
        </w:trPr>
        <w:tc>
          <w:tcPr>
            <w:tcW w:w="2595" w:type="dxa"/>
          </w:tcPr>
          <w:p w14:paraId="2D9BB708" w14:textId="77777777" w:rsidR="00CA72EE" w:rsidRPr="0062556F" w:rsidRDefault="00CA72EE" w:rsidP="00CA72EE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49C974CA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50923CC7" w14:textId="77777777" w:rsidR="00CA72EE" w:rsidRPr="0062556F" w:rsidRDefault="00CA72EE" w:rsidP="00CA72EE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5327E81" w14:textId="77777777" w:rsidR="00CA72EE" w:rsidRPr="0062556F" w:rsidRDefault="00CA72EE" w:rsidP="00CA72EE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D2BD708" w14:textId="77777777" w:rsidR="00CA72EE" w:rsidRPr="0062556F" w:rsidRDefault="00CA72EE" w:rsidP="00CA72EE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5E52247" w14:textId="77777777" w:rsidR="00CA72EE" w:rsidRPr="0062556F" w:rsidRDefault="00CA72EE" w:rsidP="00CA72EE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260C57F" w14:textId="77777777" w:rsidR="00CA72EE" w:rsidRPr="0062556F" w:rsidRDefault="00CA72EE" w:rsidP="00CA72EE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8592D2" w14:textId="77777777" w:rsidR="00CA72EE" w:rsidRPr="0062556F" w:rsidRDefault="00CA72EE" w:rsidP="00CA72EE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05E5B87" w14:textId="77777777" w:rsidR="00CA72EE" w:rsidRPr="0062556F" w:rsidRDefault="00CA72EE" w:rsidP="00CA72EE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EA30B2" w14:textId="77777777" w:rsidR="00CA72EE" w:rsidRPr="0062556F" w:rsidRDefault="00CA72EE" w:rsidP="00CA72EE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95AF0A9" w14:textId="77777777" w:rsidR="00CA72EE" w:rsidRPr="0062556F" w:rsidRDefault="00CA72EE" w:rsidP="00CA72EE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0CF4E9F" w14:textId="77777777" w:rsidR="00CA72EE" w:rsidRPr="0062556F" w:rsidRDefault="00CA72EE" w:rsidP="00CA72EE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C0811B0" w14:textId="77777777" w:rsidR="00CA72EE" w:rsidRPr="0062556F" w:rsidRDefault="00CA72EE" w:rsidP="00CA72EE">
            <w:pPr>
              <w:tabs>
                <w:tab w:val="clear" w:pos="454"/>
                <w:tab w:val="decimal" w:pos="191"/>
                <w:tab w:val="decimal" w:pos="44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C9B644E" w14:textId="77777777" w:rsidR="00CA72EE" w:rsidRPr="0062556F" w:rsidRDefault="00CA72EE" w:rsidP="00CA72EE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63D63C" w14:textId="77777777" w:rsidR="00CA72EE" w:rsidRPr="0062556F" w:rsidRDefault="00CA72EE" w:rsidP="00CA72EE">
            <w:pPr>
              <w:tabs>
                <w:tab w:val="decimal" w:pos="191"/>
                <w:tab w:val="decimal" w:pos="422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1C1EFE90" w14:textId="77777777" w:rsidTr="005C6FDA">
        <w:trPr>
          <w:gridAfter w:val="1"/>
          <w:wAfter w:w="810" w:type="dxa"/>
        </w:trPr>
        <w:tc>
          <w:tcPr>
            <w:tcW w:w="5569" w:type="dxa"/>
            <w:gridSpan w:val="3"/>
            <w:hideMark/>
          </w:tcPr>
          <w:p w14:paraId="6AB05ECB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 บูทิค นิมมาน โฮลดิ้งส์ วัน จำกัด</w:t>
            </w:r>
          </w:p>
        </w:tc>
        <w:tc>
          <w:tcPr>
            <w:tcW w:w="810" w:type="dxa"/>
          </w:tcPr>
          <w:p w14:paraId="0B3184FD" w14:textId="77777777" w:rsidR="00CA72EE" w:rsidRPr="0062556F" w:rsidRDefault="00CA72EE" w:rsidP="00CA72EE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5C79F54" w14:textId="77777777" w:rsidR="00CA72EE" w:rsidRPr="0062556F" w:rsidRDefault="00CA72EE" w:rsidP="00CA72EE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37FC95" w14:textId="77777777" w:rsidR="00CA72EE" w:rsidRPr="0062556F" w:rsidRDefault="00CA72EE" w:rsidP="00CA72EE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CE1BA45" w14:textId="77777777" w:rsidR="00CA72EE" w:rsidRPr="0062556F" w:rsidRDefault="00CA72EE" w:rsidP="00CA72EE">
            <w:pPr>
              <w:tabs>
                <w:tab w:val="decimal" w:pos="191"/>
                <w:tab w:val="decimal" w:pos="55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B3B040" w14:textId="77777777" w:rsidR="00CA72EE" w:rsidRPr="0062556F" w:rsidRDefault="00CA72EE" w:rsidP="00CA72EE">
            <w:pPr>
              <w:tabs>
                <w:tab w:val="decimal" w:pos="191"/>
                <w:tab w:val="decimal" w:pos="55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A7D5028" w14:textId="77777777" w:rsidR="00CA72EE" w:rsidRPr="0062556F" w:rsidRDefault="00CA72EE" w:rsidP="00CA72EE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78DE41" w14:textId="77777777" w:rsidR="00CA72EE" w:rsidRPr="0062556F" w:rsidRDefault="00CA72EE" w:rsidP="00CA72EE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BF347A5" w14:textId="77777777" w:rsidR="00CA72EE" w:rsidRPr="0062556F" w:rsidRDefault="00CA72EE" w:rsidP="00CA72EE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104B38" w14:textId="77777777" w:rsidR="00CA72EE" w:rsidRPr="0062556F" w:rsidRDefault="00CA72EE" w:rsidP="00CA72EE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F22B215" w14:textId="77777777" w:rsidR="00CA72EE" w:rsidRPr="0062556F" w:rsidRDefault="00CA72EE" w:rsidP="00CA72EE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116AA84" w14:textId="77777777" w:rsidR="00CA72EE" w:rsidRPr="0062556F" w:rsidRDefault="00CA72EE" w:rsidP="00CA72EE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D987075" w14:textId="77777777" w:rsidR="00CA72EE" w:rsidRPr="0062556F" w:rsidRDefault="00CA72EE" w:rsidP="00CA72EE">
            <w:pPr>
              <w:tabs>
                <w:tab w:val="decimal" w:pos="191"/>
                <w:tab w:val="decimal" w:pos="422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145E3D25" w14:textId="77777777" w:rsidTr="005C6FDA">
        <w:trPr>
          <w:gridAfter w:val="1"/>
          <w:wAfter w:w="810" w:type="dxa"/>
        </w:trPr>
        <w:tc>
          <w:tcPr>
            <w:tcW w:w="2595" w:type="dxa"/>
            <w:hideMark/>
          </w:tcPr>
          <w:p w14:paraId="6C18ADC8" w14:textId="77777777" w:rsidR="00CA72EE" w:rsidRPr="0062556F" w:rsidRDefault="00CA72EE" w:rsidP="00CA72EE">
            <w:pPr>
              <w:spacing w:line="240" w:lineRule="auto"/>
              <w:ind w:left="90" w:hanging="9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บริษัท บูทิค นิมมาน</w:t>
            </w: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09CFB8D6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00F2A1DE" w14:textId="77777777" w:rsidR="00CA72EE" w:rsidRPr="0062556F" w:rsidRDefault="00CA72EE" w:rsidP="00CA72E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773876FF" w14:textId="7789D428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720" w:type="dxa"/>
            <w:hideMark/>
          </w:tcPr>
          <w:p w14:paraId="4C39FB11" w14:textId="042BA12A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810" w:type="dxa"/>
          </w:tcPr>
          <w:p w14:paraId="676185E1" w14:textId="5BAEA606" w:rsidR="00CA72EE" w:rsidRPr="0062556F" w:rsidRDefault="00CA72EE" w:rsidP="00CA72EE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300</w:t>
            </w:r>
          </w:p>
        </w:tc>
        <w:tc>
          <w:tcPr>
            <w:tcW w:w="810" w:type="dxa"/>
            <w:gridSpan w:val="2"/>
            <w:hideMark/>
          </w:tcPr>
          <w:p w14:paraId="2359E640" w14:textId="3BEAADC1" w:rsidR="00CA72EE" w:rsidRPr="0062556F" w:rsidRDefault="00CA72EE" w:rsidP="00CA72EE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300</w:t>
            </w:r>
          </w:p>
        </w:tc>
        <w:tc>
          <w:tcPr>
            <w:tcW w:w="810" w:type="dxa"/>
          </w:tcPr>
          <w:p w14:paraId="4AE2F31A" w14:textId="482F9FD8" w:rsidR="00CA72EE" w:rsidRPr="0062556F" w:rsidRDefault="00CA72EE" w:rsidP="00CA72EE">
            <w:pPr>
              <w:tabs>
                <w:tab w:val="clear" w:pos="227"/>
                <w:tab w:val="left" w:pos="29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7F94FBB7" w14:textId="77777777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189A26E" w14:textId="52F07910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8290EAE" w14:textId="77777777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A25164F" w14:textId="327A4024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4BD59A28" w14:textId="77777777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C87D8FB" w14:textId="4FEAA418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629BF6F7" w14:textId="77A6116B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A72EE" w:rsidRPr="0062556F" w14:paraId="273E6802" w14:textId="77777777" w:rsidTr="005C6FDA">
        <w:trPr>
          <w:gridAfter w:val="1"/>
          <w:wAfter w:w="810" w:type="dxa"/>
        </w:trPr>
        <w:tc>
          <w:tcPr>
            <w:tcW w:w="2595" w:type="dxa"/>
          </w:tcPr>
          <w:p w14:paraId="7E5C7EFE" w14:textId="77777777" w:rsidR="00CA72EE" w:rsidRPr="0062556F" w:rsidRDefault="00CA72EE" w:rsidP="00CA72EE">
            <w:pPr>
              <w:tabs>
                <w:tab w:val="decimal" w:pos="731"/>
              </w:tabs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3D80CC36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12709DD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1B21963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884A3FC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93DD28" w14:textId="77777777" w:rsidR="00CA72EE" w:rsidRPr="0062556F" w:rsidRDefault="00CA72EE" w:rsidP="00CA72EE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A97FC81" w14:textId="77777777" w:rsidR="00CA72EE" w:rsidRPr="0062556F" w:rsidRDefault="00CA72EE" w:rsidP="00CA72EE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BECAD0" w14:textId="77777777" w:rsidR="00CA72EE" w:rsidRPr="0062556F" w:rsidRDefault="00CA72EE" w:rsidP="00CA72EE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9776168" w14:textId="77777777" w:rsidR="00CA72EE" w:rsidRPr="0062556F" w:rsidRDefault="00CA72EE" w:rsidP="00CA72EE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E0B670" w14:textId="77777777" w:rsidR="00CA72EE" w:rsidRPr="0062556F" w:rsidRDefault="00CA72EE" w:rsidP="00CA72EE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EC3B07E" w14:textId="77777777" w:rsidR="00CA72EE" w:rsidRPr="0062556F" w:rsidRDefault="00CA72EE" w:rsidP="00CA72EE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56A864" w14:textId="77777777" w:rsidR="00CA72EE" w:rsidRPr="0062556F" w:rsidRDefault="00CA72EE" w:rsidP="00CA72EE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B86DD45" w14:textId="77777777" w:rsidR="00CA72EE" w:rsidRPr="0062556F" w:rsidRDefault="00CA72EE" w:rsidP="00CA72EE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E36AD9" w14:textId="77777777" w:rsidR="00CA72EE" w:rsidRPr="0062556F" w:rsidRDefault="00CA72EE" w:rsidP="00CA72EE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286C4F3" w14:textId="77777777" w:rsidR="00CA72EE" w:rsidRPr="0062556F" w:rsidRDefault="00CA72EE" w:rsidP="00CA72EE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5D39D405" w14:textId="77777777" w:rsidTr="005C6FDA">
        <w:trPr>
          <w:gridAfter w:val="1"/>
          <w:wAfter w:w="810" w:type="dxa"/>
        </w:trPr>
        <w:tc>
          <w:tcPr>
            <w:tcW w:w="2595" w:type="dxa"/>
          </w:tcPr>
          <w:p w14:paraId="2028E461" w14:textId="77777777" w:rsidR="00CA72EE" w:rsidRPr="0062556F" w:rsidRDefault="00CA72EE" w:rsidP="00CA72EE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โครงการเรนฮิลล์</w:t>
            </w:r>
          </w:p>
        </w:tc>
        <w:tc>
          <w:tcPr>
            <w:tcW w:w="1624" w:type="dxa"/>
          </w:tcPr>
          <w:p w14:paraId="5BCE13EF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BDFA898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5390DC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6E8FFE6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ADC1F8" w14:textId="77777777" w:rsidR="00CA72EE" w:rsidRPr="0062556F" w:rsidRDefault="00CA72EE" w:rsidP="00CA72EE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BF70F67" w14:textId="77777777" w:rsidR="00CA72EE" w:rsidRPr="0062556F" w:rsidRDefault="00CA72EE" w:rsidP="00CA72EE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016A0C2" w14:textId="77777777" w:rsidR="00CA72EE" w:rsidRPr="0062556F" w:rsidRDefault="00CA72EE" w:rsidP="00CA72EE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F22111D" w14:textId="77777777" w:rsidR="00CA72EE" w:rsidRPr="0062556F" w:rsidRDefault="00CA72EE" w:rsidP="00CA72EE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8F748D3" w14:textId="77777777" w:rsidR="00CA72EE" w:rsidRPr="0062556F" w:rsidRDefault="00CA72EE" w:rsidP="00CA72EE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1B17E79" w14:textId="77777777" w:rsidR="00CA72EE" w:rsidRPr="0062556F" w:rsidRDefault="00CA72EE" w:rsidP="00CA72EE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14DCE28" w14:textId="77777777" w:rsidR="00CA72EE" w:rsidRPr="0062556F" w:rsidRDefault="00CA72EE" w:rsidP="00CA72EE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0EACB71" w14:textId="77777777" w:rsidR="00CA72EE" w:rsidRPr="0062556F" w:rsidRDefault="00CA72EE" w:rsidP="00CA72EE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8B9214" w14:textId="77777777" w:rsidR="00CA72EE" w:rsidRPr="0062556F" w:rsidRDefault="00CA72EE" w:rsidP="00CA72EE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76FF5EA" w14:textId="77777777" w:rsidR="00CA72EE" w:rsidRPr="0062556F" w:rsidRDefault="00CA72EE" w:rsidP="00CA72EE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77BBD113" w14:textId="77777777" w:rsidTr="005C6FDA">
        <w:trPr>
          <w:gridAfter w:val="1"/>
          <w:wAfter w:w="810" w:type="dxa"/>
        </w:trPr>
        <w:tc>
          <w:tcPr>
            <w:tcW w:w="2595" w:type="dxa"/>
          </w:tcPr>
          <w:p w14:paraId="0E879EA2" w14:textId="77777777" w:rsidR="00CA72EE" w:rsidRPr="0062556F" w:rsidRDefault="00CA72EE" w:rsidP="00CA72EE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03DD6607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F9FBE5B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56A285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CA58CA7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11AF51" w14:textId="77777777" w:rsidR="00CA72EE" w:rsidRPr="0062556F" w:rsidRDefault="00CA72EE" w:rsidP="00CA72EE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F7FAFA9" w14:textId="77777777" w:rsidR="00CA72EE" w:rsidRPr="0062556F" w:rsidRDefault="00CA72EE" w:rsidP="00CA72EE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082BC2F" w14:textId="77777777" w:rsidR="00CA72EE" w:rsidRPr="0062556F" w:rsidRDefault="00CA72EE" w:rsidP="00CA72EE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27A5673" w14:textId="77777777" w:rsidR="00CA72EE" w:rsidRPr="0062556F" w:rsidRDefault="00CA72EE" w:rsidP="00CA72EE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5371E4" w14:textId="77777777" w:rsidR="00CA72EE" w:rsidRPr="0062556F" w:rsidRDefault="00CA72EE" w:rsidP="00CA72EE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E44F1D3" w14:textId="77777777" w:rsidR="00CA72EE" w:rsidRPr="0062556F" w:rsidRDefault="00CA72EE" w:rsidP="00CA72EE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FDF5C1" w14:textId="77777777" w:rsidR="00CA72EE" w:rsidRPr="0062556F" w:rsidRDefault="00CA72EE" w:rsidP="00CA72EE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AC9DF9B" w14:textId="77777777" w:rsidR="00CA72EE" w:rsidRPr="0062556F" w:rsidRDefault="00CA72EE" w:rsidP="00CA72EE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9405C4" w14:textId="77777777" w:rsidR="00CA72EE" w:rsidRPr="0062556F" w:rsidRDefault="00CA72EE" w:rsidP="00CA72EE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2ADFC7B" w14:textId="77777777" w:rsidR="00CA72EE" w:rsidRPr="0062556F" w:rsidRDefault="00CA72EE" w:rsidP="00CA72EE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61557E7D" w14:textId="77777777" w:rsidTr="005C6FDA">
        <w:trPr>
          <w:gridAfter w:val="1"/>
          <w:wAfter w:w="810" w:type="dxa"/>
        </w:trPr>
        <w:tc>
          <w:tcPr>
            <w:tcW w:w="2595" w:type="dxa"/>
          </w:tcPr>
          <w:p w14:paraId="7B50B04C" w14:textId="77777777" w:rsidR="00CA72EE" w:rsidRPr="0062556F" w:rsidRDefault="00CA72EE" w:rsidP="00CA72EE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624" w:type="dxa"/>
          </w:tcPr>
          <w:p w14:paraId="6188511D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59CA8F7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60AE6FF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B4C8142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107726F" w14:textId="77777777" w:rsidR="00CA72EE" w:rsidRPr="0062556F" w:rsidRDefault="00CA72EE" w:rsidP="00CA72EE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5BDBB4D" w14:textId="77777777" w:rsidR="00CA72EE" w:rsidRPr="0062556F" w:rsidRDefault="00CA72EE" w:rsidP="00CA72EE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C774E8" w14:textId="77777777" w:rsidR="00CA72EE" w:rsidRPr="0062556F" w:rsidRDefault="00CA72EE" w:rsidP="00CA72EE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DCAC65" w14:textId="77777777" w:rsidR="00CA72EE" w:rsidRPr="0062556F" w:rsidRDefault="00CA72EE" w:rsidP="00CA72EE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CE566F" w14:textId="77777777" w:rsidR="00CA72EE" w:rsidRPr="0062556F" w:rsidRDefault="00CA72EE" w:rsidP="00CA72EE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2D6E5ED" w14:textId="77777777" w:rsidR="00CA72EE" w:rsidRPr="0062556F" w:rsidRDefault="00CA72EE" w:rsidP="00CA72EE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3F637A" w14:textId="77777777" w:rsidR="00CA72EE" w:rsidRPr="0062556F" w:rsidRDefault="00CA72EE" w:rsidP="00CA72EE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FD829DE" w14:textId="77777777" w:rsidR="00CA72EE" w:rsidRPr="0062556F" w:rsidRDefault="00CA72EE" w:rsidP="00CA72EE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2CB0EBA" w14:textId="77777777" w:rsidR="00CA72EE" w:rsidRPr="0062556F" w:rsidRDefault="00CA72EE" w:rsidP="00CA72EE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300D0C2" w14:textId="77777777" w:rsidR="00CA72EE" w:rsidRPr="0062556F" w:rsidRDefault="00CA72EE" w:rsidP="00CA72EE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17AD612C" w14:textId="77777777" w:rsidTr="005C6FDA">
        <w:trPr>
          <w:gridAfter w:val="1"/>
          <w:wAfter w:w="810" w:type="dxa"/>
        </w:trPr>
        <w:tc>
          <w:tcPr>
            <w:tcW w:w="2595" w:type="dxa"/>
          </w:tcPr>
          <w:p w14:paraId="27E25D59" w14:textId="77777777" w:rsidR="00CA72EE" w:rsidRPr="0062556F" w:rsidRDefault="00CA72EE" w:rsidP="00CA72EE">
            <w:pPr>
              <w:spacing w:line="240" w:lineRule="auto"/>
              <w:ind w:left="90" w:hanging="9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รีเทล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624" w:type="dxa"/>
          </w:tcPr>
          <w:p w14:paraId="3223F44D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28600710" w14:textId="77777777" w:rsidR="00CA72EE" w:rsidRPr="0062556F" w:rsidRDefault="00CA72EE" w:rsidP="00CA72E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06FBC988" w14:textId="37F2614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</w:tcPr>
          <w:p w14:paraId="046F1C49" w14:textId="5DA4436B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359CC0A3" w14:textId="02A93735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5996F5D2" w14:textId="0EA5C40D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0F615382" w14:textId="7797770D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10" w:type="dxa"/>
            <w:gridSpan w:val="2"/>
          </w:tcPr>
          <w:p w14:paraId="23CD4A04" w14:textId="29406F9F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10" w:type="dxa"/>
          </w:tcPr>
          <w:p w14:paraId="159D403D" w14:textId="4F39F59A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CB63442" w14:textId="77777777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4FFA87D" w14:textId="2E9DD1E8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720" w:type="dxa"/>
            <w:gridSpan w:val="2"/>
          </w:tcPr>
          <w:p w14:paraId="5EEF7516" w14:textId="1464CB59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10" w:type="dxa"/>
          </w:tcPr>
          <w:p w14:paraId="236BB73E" w14:textId="1140A66C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76618EBA" w14:textId="783D25D8" w:rsidR="00CA72EE" w:rsidRPr="0062556F" w:rsidRDefault="00CA72EE" w:rsidP="00CA72E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62014" w:rsidRPr="0062556F" w14:paraId="50C7EED2" w14:textId="77777777" w:rsidTr="005C6FDA">
        <w:trPr>
          <w:gridAfter w:val="1"/>
          <w:wAfter w:w="810" w:type="dxa"/>
        </w:trPr>
        <w:tc>
          <w:tcPr>
            <w:tcW w:w="2595" w:type="dxa"/>
          </w:tcPr>
          <w:p w14:paraId="7175822A" w14:textId="77777777" w:rsidR="00962014" w:rsidRPr="0062556F" w:rsidRDefault="00962014" w:rsidP="0096201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proofErr w:type="spellStart"/>
            <w:r w:rsidRPr="0062556F">
              <w:rPr>
                <w:rFonts w:ascii="Angsana New" w:hAnsi="Angsana New" w:cs="Angsana New"/>
                <w:sz w:val="23"/>
                <w:szCs w:val="23"/>
              </w:rPr>
              <w:t>Kalarain</w:t>
            </w:r>
            <w:proofErr w:type="spellEnd"/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624" w:type="dxa"/>
          </w:tcPr>
          <w:p w14:paraId="440F7367" w14:textId="77777777" w:rsidR="00962014" w:rsidRPr="0062556F" w:rsidRDefault="00962014" w:rsidP="0096201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1FCB10DC" w14:textId="77777777" w:rsidR="00962014" w:rsidRPr="0062556F" w:rsidRDefault="00962014" w:rsidP="0096201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10" w:type="dxa"/>
          </w:tcPr>
          <w:p w14:paraId="4C52849D" w14:textId="695D2CE3" w:rsidR="00962014" w:rsidRPr="0062556F" w:rsidRDefault="00962014" w:rsidP="0096201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</w:tcPr>
          <w:p w14:paraId="14B659D3" w14:textId="4F9FA4B1" w:rsidR="00962014" w:rsidRPr="0062556F" w:rsidRDefault="00962014" w:rsidP="0096201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32A09E83" w14:textId="3C5E0BBF" w:rsidR="00962014" w:rsidRPr="0062556F" w:rsidRDefault="00962014" w:rsidP="00962014">
            <w:pPr>
              <w:tabs>
                <w:tab w:val="decimal" w:pos="191"/>
                <w:tab w:val="decimal" w:pos="650"/>
              </w:tabs>
              <w:ind w:left="-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</w:tcPr>
          <w:p w14:paraId="56EDDD88" w14:textId="2C1D4335" w:rsidR="00962014" w:rsidRPr="0062556F" w:rsidRDefault="00962014" w:rsidP="0096201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E58915B" w14:textId="2EC56238" w:rsidR="00962014" w:rsidRPr="0062556F" w:rsidRDefault="00962014" w:rsidP="0096201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10" w:type="dxa"/>
            <w:gridSpan w:val="2"/>
          </w:tcPr>
          <w:p w14:paraId="26CD3FEE" w14:textId="24E107F6" w:rsidR="00962014" w:rsidRPr="0062556F" w:rsidRDefault="00962014" w:rsidP="0096201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2B1A4848" w14:textId="7D8FED5B" w:rsidR="00962014" w:rsidRPr="0062556F" w:rsidRDefault="00962014" w:rsidP="0096201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2A53BC30" w14:textId="77777777" w:rsidR="00962014" w:rsidRPr="0062556F" w:rsidRDefault="00962014" w:rsidP="0096201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9674298" w14:textId="2A701C39" w:rsidR="00962014" w:rsidRPr="0062556F" w:rsidRDefault="00962014" w:rsidP="0096201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720" w:type="dxa"/>
            <w:gridSpan w:val="2"/>
          </w:tcPr>
          <w:p w14:paraId="3972B429" w14:textId="195A1D92" w:rsidR="00962014" w:rsidRPr="0062556F" w:rsidRDefault="00962014" w:rsidP="0096201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007654CD" w14:textId="07AB5702" w:rsidR="00962014" w:rsidRPr="0062556F" w:rsidRDefault="00962014" w:rsidP="00962014">
            <w:pPr>
              <w:tabs>
                <w:tab w:val="clear" w:pos="454"/>
                <w:tab w:val="left" w:pos="44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569FF006" w14:textId="77AADF26" w:rsidR="00962014" w:rsidRPr="0062556F" w:rsidRDefault="00962014" w:rsidP="00962014">
            <w:pPr>
              <w:tabs>
                <w:tab w:val="clear" w:pos="454"/>
                <w:tab w:val="decimal" w:pos="191"/>
                <w:tab w:val="left" w:pos="446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>
              <w:rPr>
                <w:rFonts w:ascii="Angsana New" w:hAnsi="Angsana New" w:cs="Angsana New"/>
                <w:sz w:val="23"/>
                <w:szCs w:val="23"/>
              </w:rPr>
              <w:t>,080</w:t>
            </w:r>
          </w:p>
        </w:tc>
      </w:tr>
      <w:tr w:rsidR="00CA72EE" w:rsidRPr="0062556F" w14:paraId="610819B9" w14:textId="77777777" w:rsidTr="005C6FDA">
        <w:trPr>
          <w:gridAfter w:val="2"/>
          <w:wAfter w:w="820" w:type="dxa"/>
          <w:trHeight w:val="288"/>
        </w:trPr>
        <w:tc>
          <w:tcPr>
            <w:tcW w:w="15099" w:type="dxa"/>
            <w:gridSpan w:val="19"/>
          </w:tcPr>
          <w:p w14:paraId="2121CF06" w14:textId="1D2190E5" w:rsidR="00CA72EE" w:rsidRDefault="00CA72EE" w:rsidP="00CA72EE">
            <w:pPr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  <w:p w14:paraId="2BC06993" w14:textId="77777777" w:rsidR="00CA72EE" w:rsidRPr="0062556F" w:rsidRDefault="00CA72EE" w:rsidP="00CA72EE">
            <w:pPr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  <w:p w14:paraId="290FDFC4" w14:textId="77777777" w:rsidR="00CA72EE" w:rsidRPr="0062556F" w:rsidRDefault="00CA72EE" w:rsidP="00CA72EE">
            <w:pPr>
              <w:jc w:val="center"/>
              <w:rPr>
                <w:rFonts w:ascii="Angsana New" w:hAnsi="Angsana New" w:cs="Angsana New"/>
                <w:sz w:val="23"/>
                <w:szCs w:val="23"/>
                <w:lang w:bidi="ar-SA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งบการเงินเฉพาะกิจการ</w:t>
            </w:r>
          </w:p>
        </w:tc>
      </w:tr>
      <w:tr w:rsidR="00CA72EE" w:rsidRPr="0062556F" w14:paraId="5BAD1F89" w14:textId="77777777" w:rsidTr="005C6FDA">
        <w:trPr>
          <w:gridAfter w:val="2"/>
          <w:wAfter w:w="820" w:type="dxa"/>
        </w:trPr>
        <w:tc>
          <w:tcPr>
            <w:tcW w:w="2595" w:type="dxa"/>
          </w:tcPr>
          <w:p w14:paraId="0ECFBEE7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624" w:type="dxa"/>
          </w:tcPr>
          <w:p w14:paraId="52DB5E96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350" w:type="dxa"/>
            <w:hideMark/>
          </w:tcPr>
          <w:p w14:paraId="44C882F3" w14:textId="77777777" w:rsidR="00CA72EE" w:rsidRPr="0062556F" w:rsidRDefault="00CA72EE" w:rsidP="00CA72EE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5B5471AD" w14:textId="77777777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10" w:type="dxa"/>
            <w:gridSpan w:val="2"/>
            <w:vAlign w:val="bottom"/>
            <w:hideMark/>
          </w:tcPr>
          <w:p w14:paraId="5199EC0A" w14:textId="77777777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19010E95" w14:textId="77777777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58992087" w14:textId="77777777" w:rsidR="00CA72EE" w:rsidRPr="0062556F" w:rsidRDefault="00CA72EE" w:rsidP="00CA72E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530" w:type="dxa"/>
            <w:gridSpan w:val="3"/>
            <w:vAlign w:val="bottom"/>
            <w:hideMark/>
          </w:tcPr>
          <w:p w14:paraId="0581AFF1" w14:textId="77777777" w:rsidR="00CA72EE" w:rsidRPr="0062556F" w:rsidRDefault="00CA72EE" w:rsidP="00CA72E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5B475C4F" w14:textId="33F9C706" w:rsidR="00CA72EE" w:rsidRPr="0062556F" w:rsidRDefault="00CA72EE" w:rsidP="00CA72EE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วันที่</w:t>
            </w:r>
          </w:p>
        </w:tc>
      </w:tr>
      <w:tr w:rsidR="00CA72EE" w:rsidRPr="0062556F" w14:paraId="2CD38787" w14:textId="77777777" w:rsidTr="005C6FDA">
        <w:trPr>
          <w:gridAfter w:val="1"/>
          <w:wAfter w:w="810" w:type="dxa"/>
        </w:trPr>
        <w:tc>
          <w:tcPr>
            <w:tcW w:w="2595" w:type="dxa"/>
            <w:hideMark/>
          </w:tcPr>
          <w:p w14:paraId="1B9FA6A2" w14:textId="77777777" w:rsidR="00CA72EE" w:rsidRPr="0062556F" w:rsidRDefault="00CA72EE" w:rsidP="00CA72E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624" w:type="dxa"/>
            <w:hideMark/>
          </w:tcPr>
          <w:p w14:paraId="56C862DA" w14:textId="77777777" w:rsidR="00CA72EE" w:rsidRPr="0062556F" w:rsidRDefault="00CA72EE" w:rsidP="00CA72E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  <w:hideMark/>
          </w:tcPr>
          <w:p w14:paraId="60852268" w14:textId="77777777" w:rsidR="00CA72EE" w:rsidRPr="0062556F" w:rsidRDefault="00CA72EE" w:rsidP="00CA72EE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10" w:type="dxa"/>
            <w:vAlign w:val="bottom"/>
            <w:hideMark/>
          </w:tcPr>
          <w:p w14:paraId="6E85C81F" w14:textId="0DA97F5E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6AB3C205" w14:textId="3EF4E9A3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DDAF80D" w14:textId="55F8A53B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646ADF64" w14:textId="595FD10C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6017BD60" w14:textId="150C2B6B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6F5C77B" w14:textId="60D9347B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DF2946D" w14:textId="4EB1049B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0C586735" w14:textId="4EEA8093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A7B45C6" w14:textId="43047148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26308FA7" w14:textId="2B0A2B1E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46FBA3D6" w14:textId="3A6A5D56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B2412F0" w14:textId="39FDBD89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1F7522F" w14:textId="4B5E497B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gridSpan w:val="2"/>
            <w:vAlign w:val="bottom"/>
            <w:hideMark/>
          </w:tcPr>
          <w:p w14:paraId="304A642D" w14:textId="09568B54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8036147" w14:textId="38DF4B91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4B782D0" w14:textId="1102AD7D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0F222AE0" w14:textId="2405645D" w:rsidR="00CA72EE" w:rsidRPr="0062556F" w:rsidRDefault="00CA72EE" w:rsidP="00CA72E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CA72EE" w:rsidRPr="0062556F" w14:paraId="482EAF12" w14:textId="77777777" w:rsidTr="005C6FDA">
        <w:trPr>
          <w:gridAfter w:val="2"/>
          <w:wAfter w:w="820" w:type="dxa"/>
        </w:trPr>
        <w:tc>
          <w:tcPr>
            <w:tcW w:w="5569" w:type="dxa"/>
            <w:gridSpan w:val="3"/>
          </w:tcPr>
          <w:p w14:paraId="4A0309B4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530" w:type="dxa"/>
            <w:gridSpan w:val="2"/>
            <w:hideMark/>
          </w:tcPr>
          <w:p w14:paraId="7198190D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Cs/>
                <w:i/>
                <w:iCs/>
                <w:sz w:val="23"/>
                <w:szCs w:val="23"/>
              </w:rPr>
              <w:t>(</w:t>
            </w:r>
            <w:r w:rsidRPr="0062556F">
              <w:rPr>
                <w:rFonts w:ascii="Angsana New" w:hAnsi="Angsana New" w:cs="Angsana New"/>
                <w:bCs/>
                <w:i/>
                <w:iCs/>
                <w:sz w:val="23"/>
                <w:szCs w:val="23"/>
                <w:cs/>
              </w:rPr>
              <w:t>ร้อยละ</w:t>
            </w:r>
            <w:r w:rsidRPr="0062556F">
              <w:rPr>
                <w:rFonts w:ascii="Angsana New" w:hAnsi="Angsana New" w:cs="Angsana New"/>
                <w:bCs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8000" w:type="dxa"/>
            <w:gridSpan w:val="14"/>
            <w:hideMark/>
          </w:tcPr>
          <w:p w14:paraId="7305FFAE" w14:textId="77777777" w:rsidR="00CA72EE" w:rsidRPr="0062556F" w:rsidRDefault="00CA72EE" w:rsidP="00CA72EE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A72EE" w:rsidRPr="0062556F" w14:paraId="28C8B51F" w14:textId="77777777" w:rsidTr="005C6FDA">
        <w:trPr>
          <w:gridAfter w:val="1"/>
          <w:wAfter w:w="810" w:type="dxa"/>
        </w:trPr>
        <w:tc>
          <w:tcPr>
            <w:tcW w:w="5569" w:type="dxa"/>
            <w:gridSpan w:val="3"/>
            <w:hideMark/>
          </w:tcPr>
          <w:p w14:paraId="41FF1EEE" w14:textId="77777777" w:rsidR="00CA72EE" w:rsidRPr="0062556F" w:rsidRDefault="00CA72EE" w:rsidP="00CA72E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บริษัทย่อยทางอ้อมถือหุ้นโดยบริษัทบูทิค รีเทล โฮลดิ้งส์ จำกัด</w:t>
            </w:r>
          </w:p>
        </w:tc>
        <w:tc>
          <w:tcPr>
            <w:tcW w:w="810" w:type="dxa"/>
          </w:tcPr>
          <w:p w14:paraId="73525EAF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A0751B1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D5BF5A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41AC78C" w14:textId="77777777" w:rsidR="00CA72EE" w:rsidRPr="0062556F" w:rsidRDefault="00CA72EE" w:rsidP="00CA72EE">
            <w:pPr>
              <w:tabs>
                <w:tab w:val="decimal" w:pos="191"/>
                <w:tab w:val="decimal" w:pos="42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2661643" w14:textId="77777777" w:rsidR="00CA72EE" w:rsidRPr="0062556F" w:rsidRDefault="00CA72EE" w:rsidP="00CA72EE">
            <w:pPr>
              <w:tabs>
                <w:tab w:val="decimal" w:pos="191"/>
                <w:tab w:val="decimal" w:pos="42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170B7FF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4F7931" w14:textId="77777777" w:rsidR="00CA72EE" w:rsidRPr="0062556F" w:rsidRDefault="00CA72EE" w:rsidP="00CA72EE">
            <w:pPr>
              <w:tabs>
                <w:tab w:val="decimal" w:pos="191"/>
                <w:tab w:val="decimal" w:pos="422"/>
                <w:tab w:val="decimal" w:pos="650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FE94F8E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9DACB8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FF7AFD0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C209567" w14:textId="77777777" w:rsidR="00CA72EE" w:rsidRPr="0062556F" w:rsidRDefault="00CA72EE" w:rsidP="00CA72EE">
            <w:pPr>
              <w:tabs>
                <w:tab w:val="clear" w:pos="454"/>
                <w:tab w:val="decimal" w:pos="191"/>
                <w:tab w:val="left" w:pos="446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9107E44" w14:textId="77777777" w:rsidR="00CA72EE" w:rsidRPr="0062556F" w:rsidRDefault="00CA72EE" w:rsidP="00CA72EE">
            <w:pPr>
              <w:tabs>
                <w:tab w:val="clear" w:pos="454"/>
                <w:tab w:val="decimal" w:pos="191"/>
                <w:tab w:val="left" w:pos="446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33E29016" w14:textId="77777777" w:rsidTr="005C6FDA">
        <w:trPr>
          <w:gridAfter w:val="1"/>
          <w:wAfter w:w="810" w:type="dxa"/>
        </w:trPr>
        <w:tc>
          <w:tcPr>
            <w:tcW w:w="2595" w:type="dxa"/>
            <w:hideMark/>
          </w:tcPr>
          <w:p w14:paraId="36D92581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รีเทล พีเคเอ็น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  <w:p w14:paraId="43808507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624" w:type="dxa"/>
            <w:hideMark/>
          </w:tcPr>
          <w:p w14:paraId="347C3C1A" w14:textId="77777777" w:rsidR="00CA72EE" w:rsidRPr="0062556F" w:rsidRDefault="00CA72EE" w:rsidP="00CA72E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1D1A9421" w14:textId="77777777" w:rsidR="00CA72EE" w:rsidRPr="0062556F" w:rsidRDefault="00CA72EE" w:rsidP="00CA72E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1FB171EF" w14:textId="2E60997F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  <w:hideMark/>
          </w:tcPr>
          <w:p w14:paraId="756C9D49" w14:textId="065E6E99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62DAF3F3" w14:textId="20522666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14:paraId="04CDA9FE" w14:textId="7FD3ABF3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60FF1A49" w14:textId="50901A93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35A05862" w14:textId="5804239F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decimal" w:pos="65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36B76B9" w14:textId="0F6E05A2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2CB69038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2C7753B" w14:textId="505AEDBA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68E93DCF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6F52542" w14:textId="6C6F2EAC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15A346DF" w14:textId="2043C080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A72EE" w:rsidRPr="0062556F" w14:paraId="367DE442" w14:textId="77777777" w:rsidTr="005C6FDA">
        <w:trPr>
          <w:gridAfter w:val="1"/>
          <w:wAfter w:w="810" w:type="dxa"/>
        </w:trPr>
        <w:tc>
          <w:tcPr>
            <w:tcW w:w="2595" w:type="dxa"/>
            <w:hideMark/>
          </w:tcPr>
          <w:p w14:paraId="15BE62E1" w14:textId="77777777" w:rsidR="00CA72EE" w:rsidRPr="0062556F" w:rsidRDefault="00CA72EE" w:rsidP="00CA72EE">
            <w:pPr>
              <w:ind w:right="-84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เอ็มที โฮลดิ้งส์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43E3FEC5" w14:textId="77777777" w:rsidR="00CA72EE" w:rsidRPr="0062556F" w:rsidRDefault="00CA72EE" w:rsidP="00CA72EE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1CB1ABC7" w14:textId="77777777" w:rsidR="00CA72EE" w:rsidRPr="0062556F" w:rsidRDefault="00CA72EE" w:rsidP="00CA72EE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6717AD75" w14:textId="05044C7C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  <w:hideMark/>
          </w:tcPr>
          <w:p w14:paraId="12665C3D" w14:textId="79F4EF2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7BED57DD" w14:textId="084210D1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14:paraId="5B50B2F8" w14:textId="325EBAEC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41EEAD55" w14:textId="435850C5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7C7C7C87" w14:textId="321278E6" w:rsidR="00CA72EE" w:rsidRPr="0062556F" w:rsidRDefault="00CA72EE" w:rsidP="003B5958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decimal" w:pos="425"/>
                <w:tab w:val="decimal" w:pos="65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EC24166" w14:textId="0ADACD4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D53D7B9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4879CBC" w14:textId="4B5EDE19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4194D1E8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545838E" w14:textId="005E6756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56D4A2FF" w14:textId="623CBE86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A72EE" w:rsidRPr="0062556F" w14:paraId="60208FAD" w14:textId="77777777" w:rsidTr="005C6FDA">
        <w:trPr>
          <w:gridAfter w:val="1"/>
          <w:wAfter w:w="810" w:type="dxa"/>
          <w:trHeight w:hRule="exact" w:val="288"/>
        </w:trPr>
        <w:tc>
          <w:tcPr>
            <w:tcW w:w="2595" w:type="dxa"/>
          </w:tcPr>
          <w:p w14:paraId="16AA86BB" w14:textId="77777777" w:rsidR="00CA72EE" w:rsidRPr="0062556F" w:rsidRDefault="00CA72EE" w:rsidP="00CA72EE">
            <w:pPr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</w:tcPr>
          <w:p w14:paraId="26FF63BD" w14:textId="77777777" w:rsidR="00CA72EE" w:rsidRPr="0062556F" w:rsidRDefault="00CA72EE" w:rsidP="00CA72EE">
            <w:pPr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2EA21F28" w14:textId="77777777" w:rsidR="00CA72EE" w:rsidRPr="0062556F" w:rsidRDefault="00CA72EE" w:rsidP="00CA72EE">
            <w:pPr>
              <w:ind w:right="-23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C91FEAD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7E3EEB8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49C156" w14:textId="77777777" w:rsidR="00CA72EE" w:rsidRPr="0062556F" w:rsidRDefault="00CA72EE" w:rsidP="00CA72EE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E8AFECC" w14:textId="77777777" w:rsidR="00CA72EE" w:rsidRPr="0062556F" w:rsidRDefault="00CA72EE" w:rsidP="00CA72EE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55DAA01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54FD6A9" w14:textId="77777777" w:rsidR="00CA72EE" w:rsidRPr="0062556F" w:rsidRDefault="00CA72EE" w:rsidP="003B5958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decimal" w:pos="425"/>
                <w:tab w:val="decimal" w:pos="65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2EAD341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5B757DA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B22DF9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F9A72E3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36489B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48C297E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1A5BBA44" w14:textId="4F65F438" w:rsidTr="005C6FDA">
        <w:tc>
          <w:tcPr>
            <w:tcW w:w="4219" w:type="dxa"/>
            <w:gridSpan w:val="2"/>
            <w:hideMark/>
          </w:tcPr>
          <w:p w14:paraId="5C34D5EF" w14:textId="77777777" w:rsidR="00CA72EE" w:rsidRPr="0062556F" w:rsidRDefault="00CA72EE" w:rsidP="00CA72EE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Kalarain</w:t>
            </w:r>
            <w:proofErr w:type="spellEnd"/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Ltd.</w:t>
            </w:r>
          </w:p>
        </w:tc>
        <w:tc>
          <w:tcPr>
            <w:tcW w:w="1350" w:type="dxa"/>
          </w:tcPr>
          <w:p w14:paraId="720015DA" w14:textId="77777777" w:rsidR="00CA72EE" w:rsidRPr="0062556F" w:rsidRDefault="00CA72EE" w:rsidP="00CA72EE">
            <w:pPr>
              <w:ind w:right="-23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5338D8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BB878A1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F8A13C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34E789A" w14:textId="77777777" w:rsidR="00CA72EE" w:rsidRPr="0062556F" w:rsidRDefault="00CA72EE" w:rsidP="00CA72EE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7584E4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B77C33F" w14:textId="77777777" w:rsidR="00CA72EE" w:rsidRPr="0062556F" w:rsidRDefault="00CA72EE" w:rsidP="003B5958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decimal" w:pos="425"/>
                <w:tab w:val="decimal" w:pos="65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8A0601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6151E18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304E5E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F3B4935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0746706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CA112D2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56E482" w14:textId="77777777" w:rsidR="00CA72EE" w:rsidRPr="0062556F" w:rsidRDefault="00CA72EE" w:rsidP="00CA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A72EE" w:rsidRPr="0062556F" w14:paraId="212AC00A" w14:textId="77777777" w:rsidTr="005C6FDA">
        <w:trPr>
          <w:gridAfter w:val="1"/>
          <w:wAfter w:w="810" w:type="dxa"/>
          <w:trHeight w:val="83"/>
        </w:trPr>
        <w:tc>
          <w:tcPr>
            <w:tcW w:w="2595" w:type="dxa"/>
            <w:hideMark/>
          </w:tcPr>
          <w:p w14:paraId="4C05759E" w14:textId="77777777" w:rsidR="00CA72EE" w:rsidRPr="0062556F" w:rsidRDefault="00CA72EE" w:rsidP="00CA72EE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Chinese Panda Ltd.</w:t>
            </w:r>
          </w:p>
        </w:tc>
        <w:tc>
          <w:tcPr>
            <w:tcW w:w="1624" w:type="dxa"/>
            <w:hideMark/>
          </w:tcPr>
          <w:p w14:paraId="087E055B" w14:textId="77777777" w:rsidR="00CA72EE" w:rsidRPr="0062556F" w:rsidRDefault="00CA72EE" w:rsidP="00CA72EE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65A032D9" w14:textId="77777777" w:rsidR="00CA72EE" w:rsidRPr="0062556F" w:rsidRDefault="00CA72EE" w:rsidP="00CA72EE">
            <w:pPr>
              <w:tabs>
                <w:tab w:val="left" w:pos="575"/>
              </w:tabs>
              <w:ind w:right="11"/>
              <w:jc w:val="center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10" w:type="dxa"/>
          </w:tcPr>
          <w:p w14:paraId="4DCB90EA" w14:textId="02BCD10E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  <w:hideMark/>
          </w:tcPr>
          <w:p w14:paraId="158331EF" w14:textId="46C696E6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651F57E4" w14:textId="6349B7AE" w:rsidR="00CA72EE" w:rsidRPr="0062556F" w:rsidRDefault="00CA72EE" w:rsidP="00CA72EE">
            <w:pPr>
              <w:tabs>
                <w:tab w:val="clear" w:pos="227"/>
                <w:tab w:val="clear" w:pos="454"/>
                <w:tab w:val="decimal" w:pos="0"/>
                <w:tab w:val="decimal" w:pos="650"/>
              </w:tabs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14:paraId="7E7BBD43" w14:textId="2AD7FB53" w:rsidR="00CA72EE" w:rsidRPr="0062556F" w:rsidRDefault="00CA72EE" w:rsidP="00CA72EE">
            <w:pPr>
              <w:tabs>
                <w:tab w:val="decimal" w:pos="191"/>
                <w:tab w:val="decimal" w:pos="650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6C18A1B5" w14:textId="2E1F6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8008C07" w14:textId="7B53C5E8" w:rsidR="00CA72EE" w:rsidRPr="0062556F" w:rsidRDefault="00CA72EE" w:rsidP="003B5958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decimal" w:pos="425"/>
                <w:tab w:val="decimal" w:pos="65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80891FB" w14:textId="0701E3D4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1BD50ED2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7A65073" w14:textId="117B43A5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22693487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910F656" w14:textId="40AF029E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5AC70C2B" w14:textId="418912BD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A72EE" w:rsidRPr="0062556F" w14:paraId="58065DA0" w14:textId="77777777" w:rsidTr="005C6FDA">
        <w:trPr>
          <w:gridAfter w:val="1"/>
          <w:wAfter w:w="810" w:type="dxa"/>
          <w:trHeight w:val="83"/>
        </w:trPr>
        <w:tc>
          <w:tcPr>
            <w:tcW w:w="2595" w:type="dxa"/>
          </w:tcPr>
          <w:p w14:paraId="00160120" w14:textId="77777777" w:rsidR="00CA72EE" w:rsidRPr="0062556F" w:rsidRDefault="00CA72EE" w:rsidP="00CA72EE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4" w:type="dxa"/>
          </w:tcPr>
          <w:p w14:paraId="6735D2A8" w14:textId="77777777" w:rsidR="00CA72EE" w:rsidRPr="0062556F" w:rsidRDefault="00CA72EE" w:rsidP="00CA72EE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6DF736B" w14:textId="77777777" w:rsidR="00CA72EE" w:rsidRPr="0062556F" w:rsidRDefault="00CA72EE" w:rsidP="00CA72EE">
            <w:pPr>
              <w:tabs>
                <w:tab w:val="left" w:pos="575"/>
              </w:tabs>
              <w:ind w:right="1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5B7EB4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2188705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00BD88" w14:textId="77777777" w:rsidR="00CA72EE" w:rsidRPr="0062556F" w:rsidRDefault="00CA72EE" w:rsidP="00CA72EE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173E7D7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692105A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C8A2018" w14:textId="77777777" w:rsidR="00CA72EE" w:rsidRPr="0062556F" w:rsidRDefault="00CA72EE" w:rsidP="003B5958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decimal" w:pos="425"/>
                <w:tab w:val="decimal" w:pos="65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FDF28F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E4F60D8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4312E9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63969AF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3982DC6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20DE8C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703B4B23" w14:textId="77777777" w:rsidTr="005C6FDA">
        <w:trPr>
          <w:gridAfter w:val="1"/>
          <w:wAfter w:w="810" w:type="dxa"/>
          <w:tblHeader/>
        </w:trPr>
        <w:tc>
          <w:tcPr>
            <w:tcW w:w="4219" w:type="dxa"/>
            <w:gridSpan w:val="2"/>
            <w:hideMark/>
          </w:tcPr>
          <w:p w14:paraId="0742A8E2" w14:textId="49613BDA" w:rsidR="00CA72EE" w:rsidRPr="0062556F" w:rsidRDefault="00CA72EE" w:rsidP="00CA72EE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16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350" w:type="dxa"/>
          </w:tcPr>
          <w:p w14:paraId="23558CD7" w14:textId="77777777" w:rsidR="00CA72EE" w:rsidRPr="0062556F" w:rsidRDefault="00CA72EE" w:rsidP="00CA72EE">
            <w:pPr>
              <w:spacing w:line="19" w:lineRule="atLeast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408EA6D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51614AB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239905" w14:textId="77777777" w:rsidR="00CA72EE" w:rsidRPr="0062556F" w:rsidRDefault="00CA72EE" w:rsidP="00CA72EE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FB237CC" w14:textId="77777777" w:rsidR="00CA72EE" w:rsidRPr="0062556F" w:rsidRDefault="00CA72EE" w:rsidP="00CA72EE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31364ED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A13AD71" w14:textId="77777777" w:rsidR="00CA72EE" w:rsidRPr="0062556F" w:rsidRDefault="00CA72EE" w:rsidP="003B5958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decimal" w:pos="425"/>
                <w:tab w:val="decimal" w:pos="65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F19D9E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338A0E0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806920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F4DA980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16C58CF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497D7B7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1335EFE4" w14:textId="77777777" w:rsidTr="005C6FDA">
        <w:trPr>
          <w:gridAfter w:val="1"/>
          <w:wAfter w:w="810" w:type="dxa"/>
          <w:trHeight w:hRule="exact" w:val="288"/>
          <w:tblHeader/>
        </w:trPr>
        <w:tc>
          <w:tcPr>
            <w:tcW w:w="2595" w:type="dxa"/>
          </w:tcPr>
          <w:p w14:paraId="2DBE7EBE" w14:textId="77777777" w:rsidR="00CA72EE" w:rsidRPr="0062556F" w:rsidRDefault="00CA72EE" w:rsidP="00CA72EE">
            <w:pPr>
              <w:spacing w:line="19" w:lineRule="atLeast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001110C6" w14:textId="77777777" w:rsidR="00CA72EE" w:rsidRPr="0062556F" w:rsidRDefault="00CA72EE" w:rsidP="00CA72EE">
            <w:pPr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29BD35ED" w14:textId="77777777" w:rsidR="00CA72EE" w:rsidRPr="0062556F" w:rsidRDefault="00CA72EE" w:rsidP="00CA72EE">
            <w:pPr>
              <w:spacing w:line="19" w:lineRule="atLeast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ACA8F34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7E497A8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9AD2BD" w14:textId="77777777" w:rsidR="00CA72EE" w:rsidRPr="0062556F" w:rsidRDefault="00CA72EE" w:rsidP="00CA72EE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99353CE" w14:textId="77777777" w:rsidR="00CA72EE" w:rsidRPr="0062556F" w:rsidRDefault="00CA72EE" w:rsidP="00CA72EE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02FA0E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13F9400" w14:textId="77777777" w:rsidR="00CA72EE" w:rsidRPr="0062556F" w:rsidRDefault="00CA72EE" w:rsidP="003B5958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decimal" w:pos="425"/>
                <w:tab w:val="decimal" w:pos="65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1D7E37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980095B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F3B35D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334BF51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9C59AD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E28EDC1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262CB2B6" w14:textId="77777777" w:rsidTr="005C6FDA">
        <w:trPr>
          <w:gridAfter w:val="1"/>
          <w:wAfter w:w="810" w:type="dxa"/>
          <w:trHeight w:hRule="exact" w:val="288"/>
          <w:tblHeader/>
        </w:trPr>
        <w:tc>
          <w:tcPr>
            <w:tcW w:w="5569" w:type="dxa"/>
            <w:gridSpan w:val="3"/>
          </w:tcPr>
          <w:p w14:paraId="01539013" w14:textId="29B4327E" w:rsidR="00CA72EE" w:rsidRPr="0062556F" w:rsidRDefault="00CA72EE" w:rsidP="00CA72EE">
            <w:pPr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แบงค็อก สุขุมวิท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16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-</w:t>
            </w:r>
            <w:r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วัน จำกัด</w:t>
            </w:r>
          </w:p>
        </w:tc>
        <w:tc>
          <w:tcPr>
            <w:tcW w:w="810" w:type="dxa"/>
          </w:tcPr>
          <w:p w14:paraId="7DCAD6AE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99AD0BD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346CDE1" w14:textId="77777777" w:rsidR="00CA72EE" w:rsidRPr="0062556F" w:rsidRDefault="00CA72EE" w:rsidP="00CA72EE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E552E2A" w14:textId="77777777" w:rsidR="00CA72EE" w:rsidRPr="0062556F" w:rsidRDefault="00CA72EE" w:rsidP="00CA72EE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D90429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48158F6" w14:textId="77777777" w:rsidR="00CA72EE" w:rsidRPr="0062556F" w:rsidRDefault="00CA72EE" w:rsidP="003B5958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decimal" w:pos="425"/>
                <w:tab w:val="decimal" w:pos="65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13E9475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8D22419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0BF9385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08B3740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7D3554F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17CA759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421727AD" w14:textId="77777777" w:rsidTr="005C6FDA">
        <w:trPr>
          <w:gridAfter w:val="1"/>
          <w:wAfter w:w="810" w:type="dxa"/>
          <w:trHeight w:val="620"/>
          <w:tblHeader/>
        </w:trPr>
        <w:tc>
          <w:tcPr>
            <w:tcW w:w="2595" w:type="dxa"/>
            <w:hideMark/>
          </w:tcPr>
          <w:p w14:paraId="7B05422D" w14:textId="3D1DF463" w:rsidR="00CA72EE" w:rsidRPr="0062556F" w:rsidRDefault="00CA72EE" w:rsidP="00CA72EE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16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  <w:p w14:paraId="13C8BCC0" w14:textId="77777777" w:rsidR="00CA72EE" w:rsidRPr="0062556F" w:rsidRDefault="00CA72EE" w:rsidP="00CA72EE">
            <w:pPr>
              <w:tabs>
                <w:tab w:val="left" w:pos="360"/>
              </w:tabs>
              <w:spacing w:line="19" w:lineRule="atLeas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 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16FDC3BB" w14:textId="77777777" w:rsidR="00CA72EE" w:rsidRPr="0062556F" w:rsidRDefault="00CA72EE" w:rsidP="00CA72EE">
            <w:pPr>
              <w:spacing w:line="19" w:lineRule="atLeast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กิจการโรงแรม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</w:t>
            </w:r>
          </w:p>
          <w:p w14:paraId="204A9655" w14:textId="77777777" w:rsidR="00CA72EE" w:rsidRPr="0062556F" w:rsidRDefault="00CA72EE" w:rsidP="00CA72EE">
            <w:pPr>
              <w:spacing w:line="19" w:lineRule="atLeast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0" w:type="dxa"/>
            <w:hideMark/>
          </w:tcPr>
          <w:p w14:paraId="6875F399" w14:textId="77777777" w:rsidR="00CA72EE" w:rsidRPr="0062556F" w:rsidRDefault="00CA72EE" w:rsidP="00CA72EE">
            <w:pPr>
              <w:spacing w:line="19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1AAA764E" w14:textId="37EBBD1B" w:rsidR="00CA72EE" w:rsidRPr="005C6FDA" w:rsidRDefault="00CA72EE" w:rsidP="003B595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="005540BD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5C6FDA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5540BD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  <w:p w14:paraId="100F21AE" w14:textId="3ECB2023" w:rsidR="00CA72EE" w:rsidRPr="0062556F" w:rsidRDefault="00CA72EE" w:rsidP="003B595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hideMark/>
          </w:tcPr>
          <w:p w14:paraId="2F8BD5AC" w14:textId="442D15FE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2290E993" w14:textId="32A10838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5C6FDA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472</w:t>
            </w:r>
          </w:p>
        </w:tc>
        <w:tc>
          <w:tcPr>
            <w:tcW w:w="810" w:type="dxa"/>
            <w:gridSpan w:val="2"/>
            <w:hideMark/>
          </w:tcPr>
          <w:p w14:paraId="2C5D67D2" w14:textId="32B5DD80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72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440</w:t>
            </w:r>
          </w:p>
        </w:tc>
        <w:tc>
          <w:tcPr>
            <w:tcW w:w="810" w:type="dxa"/>
          </w:tcPr>
          <w:p w14:paraId="1664BEB4" w14:textId="3240E913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31F4C9F2" w14:textId="37614EE8" w:rsidR="00CA72EE" w:rsidRPr="0062556F" w:rsidRDefault="00CA72EE" w:rsidP="003B5958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decimal" w:pos="425"/>
                <w:tab w:val="decimal" w:pos="65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6F4187E" w14:textId="1A78E6D5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2D5C4981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87CA863" w14:textId="0214E0A1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7154C597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C2D13B6" w14:textId="3487B5D6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85A0FA6" w14:textId="4DFD0EDF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A72EE" w:rsidRPr="0062556F" w14:paraId="52F6146B" w14:textId="77777777" w:rsidTr="005C6FDA">
        <w:trPr>
          <w:gridAfter w:val="1"/>
          <w:wAfter w:w="810" w:type="dxa"/>
          <w:tblHeader/>
        </w:trPr>
        <w:tc>
          <w:tcPr>
            <w:tcW w:w="2595" w:type="dxa"/>
          </w:tcPr>
          <w:p w14:paraId="0D59DF8F" w14:textId="77777777" w:rsidR="00CA72EE" w:rsidRPr="0062556F" w:rsidRDefault="00CA72EE" w:rsidP="00CA72EE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4" w:type="dxa"/>
          </w:tcPr>
          <w:p w14:paraId="4BE21DE8" w14:textId="77777777" w:rsidR="00CA72EE" w:rsidRPr="0062556F" w:rsidRDefault="00CA72EE" w:rsidP="00CA72EE">
            <w:pPr>
              <w:ind w:left="106" w:right="-88" w:hanging="106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14:paraId="3CA22685" w14:textId="77777777" w:rsidR="00CA72EE" w:rsidRPr="0062556F" w:rsidRDefault="00CA72EE" w:rsidP="00CA72EE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3ACA2F8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0F4D818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C12B595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4CCFD0F" w14:textId="77777777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714E4EB" w14:textId="77777777" w:rsidR="00CA72EE" w:rsidRPr="0062556F" w:rsidRDefault="00CA72EE" w:rsidP="00CA72EE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79ED541" w14:textId="77777777" w:rsidR="00CA72EE" w:rsidRPr="0062556F" w:rsidRDefault="00CA72EE" w:rsidP="00CA72EE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367D5D5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183478F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5D2A77" w14:textId="77777777" w:rsidR="00CA72EE" w:rsidRPr="0062556F" w:rsidRDefault="00CA72EE" w:rsidP="00CA72EE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532F844" w14:textId="77777777" w:rsidR="00CA72EE" w:rsidRPr="0062556F" w:rsidRDefault="00CA72EE" w:rsidP="00CA72EE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F6B04CB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7A3D383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5072033F" w14:textId="77777777" w:rsidTr="005C6FDA">
        <w:trPr>
          <w:gridAfter w:val="1"/>
          <w:wAfter w:w="810" w:type="dxa"/>
          <w:tblHeader/>
        </w:trPr>
        <w:tc>
          <w:tcPr>
            <w:tcW w:w="2595" w:type="dxa"/>
          </w:tcPr>
          <w:p w14:paraId="457A1FD1" w14:textId="77777777" w:rsidR="00CA72EE" w:rsidRPr="0062556F" w:rsidRDefault="00CA72EE" w:rsidP="00CA72EE">
            <w:pPr>
              <w:spacing w:line="19" w:lineRule="atLeas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624" w:type="dxa"/>
          </w:tcPr>
          <w:p w14:paraId="792371AF" w14:textId="77777777" w:rsidR="00CA72EE" w:rsidRPr="0062556F" w:rsidRDefault="00CA72EE" w:rsidP="00CA72EE">
            <w:pPr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5FCD41D4" w14:textId="77777777" w:rsidR="00CA72EE" w:rsidRPr="0062556F" w:rsidRDefault="00CA72EE" w:rsidP="00CA72EE">
            <w:pPr>
              <w:spacing w:line="19" w:lineRule="atLeast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0635A93" w14:textId="77777777" w:rsidR="00CA72EE" w:rsidRPr="0062556F" w:rsidRDefault="00CA72EE" w:rsidP="00CA72EE">
            <w:pPr>
              <w:tabs>
                <w:tab w:val="decimal" w:pos="407"/>
              </w:tabs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E969D35" w14:textId="77777777" w:rsidR="00CA72EE" w:rsidRPr="0062556F" w:rsidRDefault="00CA72EE" w:rsidP="00CA72EE">
            <w:pPr>
              <w:tabs>
                <w:tab w:val="decimal" w:pos="407"/>
              </w:tabs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319D1FE" w14:textId="77777777" w:rsidR="00CA72EE" w:rsidRPr="0062556F" w:rsidRDefault="00CA72EE" w:rsidP="00CA72EE">
            <w:pPr>
              <w:tabs>
                <w:tab w:val="decimal" w:pos="499"/>
              </w:tabs>
              <w:spacing w:line="19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2099F204" w14:textId="77777777" w:rsidR="00CA72EE" w:rsidRPr="0062556F" w:rsidRDefault="00CA72EE" w:rsidP="00CA72EE">
            <w:pPr>
              <w:tabs>
                <w:tab w:val="decimal" w:pos="499"/>
              </w:tabs>
              <w:spacing w:line="19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CE636C7" w14:textId="77777777" w:rsidR="00CA72EE" w:rsidRPr="0062556F" w:rsidRDefault="00CA72EE" w:rsidP="00CA72EE">
            <w:pPr>
              <w:tabs>
                <w:tab w:val="decimal" w:pos="542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36D05A64" w14:textId="77777777" w:rsidR="00CA72EE" w:rsidRPr="0062556F" w:rsidRDefault="00CA72EE" w:rsidP="00CA72EE">
            <w:pPr>
              <w:tabs>
                <w:tab w:val="decimal" w:pos="542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2288FF5" w14:textId="77777777" w:rsidR="00CA72EE" w:rsidRPr="003B5958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9279DD9" w14:textId="77777777" w:rsidR="00CA72EE" w:rsidRPr="003B5958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DF3A6B" w14:textId="77777777" w:rsidR="00CA72EE" w:rsidRPr="0062556F" w:rsidRDefault="00CA72EE" w:rsidP="00CA72EE">
            <w:pPr>
              <w:tabs>
                <w:tab w:val="decimal" w:pos="371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51D0D145" w14:textId="77777777" w:rsidR="00CA72EE" w:rsidRPr="0062556F" w:rsidRDefault="00CA72EE" w:rsidP="00CA72EE">
            <w:pPr>
              <w:tabs>
                <w:tab w:val="decimal" w:pos="371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2F918F6" w14:textId="77777777" w:rsidR="00CA72EE" w:rsidRPr="003B5958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93F677D" w14:textId="77777777" w:rsidR="00CA72EE" w:rsidRPr="003B5958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72EE" w:rsidRPr="0062556F" w14:paraId="6EE01475" w14:textId="77777777" w:rsidTr="005C6FDA">
        <w:trPr>
          <w:gridAfter w:val="1"/>
          <w:wAfter w:w="810" w:type="dxa"/>
          <w:tblHeader/>
        </w:trPr>
        <w:tc>
          <w:tcPr>
            <w:tcW w:w="2595" w:type="dxa"/>
          </w:tcPr>
          <w:p w14:paraId="40F363C0" w14:textId="2C5F451E" w:rsidR="00CA72EE" w:rsidRPr="0062556F" w:rsidRDefault="00CA72EE" w:rsidP="00CA72EE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16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  <w:p w14:paraId="54468AC0" w14:textId="77777777" w:rsidR="00CA72EE" w:rsidRPr="0062556F" w:rsidRDefault="00CA72EE" w:rsidP="00CA72EE">
            <w:pPr>
              <w:spacing w:line="19" w:lineRule="atLeas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 จำกัด</w:t>
            </w:r>
          </w:p>
        </w:tc>
        <w:tc>
          <w:tcPr>
            <w:tcW w:w="1624" w:type="dxa"/>
          </w:tcPr>
          <w:p w14:paraId="3145C4F6" w14:textId="77777777" w:rsidR="00CA72EE" w:rsidRPr="0062556F" w:rsidRDefault="00CA72EE" w:rsidP="00CA72EE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5CA1E9B5" w14:textId="77777777" w:rsidR="00CA72EE" w:rsidRPr="0062556F" w:rsidRDefault="00CA72EE" w:rsidP="00CA72EE">
            <w:pPr>
              <w:spacing w:line="19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20F96C60" w14:textId="325704F9" w:rsidR="00CA72EE" w:rsidRPr="005C6FDA" w:rsidRDefault="00CA72EE" w:rsidP="003B595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="005540BD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5C6FDA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5540BD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  <w:p w14:paraId="4A8FA483" w14:textId="119CB82F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3A714AE" w14:textId="0114A5A9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3BD0F795" w14:textId="1E25A779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95</w:t>
            </w:r>
            <w:r w:rsidRPr="005C6FDA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485</w:t>
            </w:r>
          </w:p>
        </w:tc>
        <w:tc>
          <w:tcPr>
            <w:tcW w:w="810" w:type="dxa"/>
            <w:gridSpan w:val="2"/>
          </w:tcPr>
          <w:p w14:paraId="5AB6D496" w14:textId="6FBFA938" w:rsidR="00CA72EE" w:rsidRPr="0062556F" w:rsidRDefault="00CA72EE" w:rsidP="00CA72EE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74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440</w:t>
            </w:r>
          </w:p>
        </w:tc>
        <w:tc>
          <w:tcPr>
            <w:tcW w:w="810" w:type="dxa"/>
          </w:tcPr>
          <w:p w14:paraId="330666F1" w14:textId="3983DE69" w:rsidR="00CA72EE" w:rsidRPr="0062556F" w:rsidRDefault="00CA72EE" w:rsidP="00CA72EE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52</w:t>
            </w:r>
            <w:r w:rsidRPr="005C6FDA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326</w:t>
            </w:r>
          </w:p>
        </w:tc>
        <w:tc>
          <w:tcPr>
            <w:tcW w:w="810" w:type="dxa"/>
            <w:gridSpan w:val="2"/>
          </w:tcPr>
          <w:p w14:paraId="17A80D56" w14:textId="1BB57DE2" w:rsidR="00CA72EE" w:rsidRPr="0062556F" w:rsidRDefault="00CA72EE" w:rsidP="00CA72EE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37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964</w:t>
            </w:r>
          </w:p>
        </w:tc>
        <w:tc>
          <w:tcPr>
            <w:tcW w:w="810" w:type="dxa"/>
          </w:tcPr>
          <w:p w14:paraId="2514514B" w14:textId="4AC84042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177F74CD" w14:textId="77777777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FB0AC0D" w14:textId="59E6E657" w:rsidR="00CA72EE" w:rsidRPr="0062556F" w:rsidRDefault="00CA72EE" w:rsidP="00CA72EE">
            <w:pPr>
              <w:tabs>
                <w:tab w:val="decimal" w:pos="191"/>
                <w:tab w:val="decimal" w:pos="589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52</w:t>
            </w:r>
            <w:r w:rsidRPr="005C6FDA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326</w:t>
            </w:r>
          </w:p>
        </w:tc>
        <w:tc>
          <w:tcPr>
            <w:tcW w:w="720" w:type="dxa"/>
            <w:gridSpan w:val="2"/>
          </w:tcPr>
          <w:p w14:paraId="07C51E75" w14:textId="69EB0870" w:rsidR="00CA72EE" w:rsidRPr="0062556F" w:rsidRDefault="00CA72EE" w:rsidP="00CA72EE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37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964</w:t>
            </w:r>
          </w:p>
        </w:tc>
        <w:tc>
          <w:tcPr>
            <w:tcW w:w="810" w:type="dxa"/>
          </w:tcPr>
          <w:p w14:paraId="302E16AB" w14:textId="7380BCDC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73285F61" w14:textId="74B9AF72" w:rsidR="00CA72EE" w:rsidRPr="0062556F" w:rsidRDefault="00CA72EE" w:rsidP="003B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right="-9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257DAF09" w14:textId="77777777" w:rsidR="00B128E8" w:rsidRPr="0062556F" w:rsidRDefault="00B128E8">
      <w:pPr>
        <w:rPr>
          <w:rFonts w:cs="Cordia New"/>
        </w:rPr>
      </w:pPr>
    </w:p>
    <w:p w14:paraId="61B0C0B6" w14:textId="77777777" w:rsidR="00160D8C" w:rsidRPr="0062556F" w:rsidRDefault="00160D8C">
      <w:pPr>
        <w:rPr>
          <w:rFonts w:cs="Cordia New"/>
        </w:rPr>
      </w:pPr>
    </w:p>
    <w:p w14:paraId="54DDFB27" w14:textId="77777777" w:rsidR="00160D8C" w:rsidRPr="0062556F" w:rsidRDefault="00160D8C">
      <w:pPr>
        <w:rPr>
          <w:rFonts w:cs="Cordia New"/>
        </w:rPr>
      </w:pPr>
    </w:p>
    <w:p w14:paraId="62F8FCBB" w14:textId="77777777" w:rsidR="00002A19" w:rsidRPr="0062556F" w:rsidRDefault="00002A19"/>
    <w:tbl>
      <w:tblPr>
        <w:tblpPr w:leftFromText="180" w:rightFromText="180" w:vertAnchor="text" w:tblpX="-39" w:tblpY="1"/>
        <w:tblOverlap w:val="never"/>
        <w:tblW w:w="1510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95"/>
        <w:gridCol w:w="1624"/>
        <w:gridCol w:w="1350"/>
        <w:gridCol w:w="810"/>
        <w:gridCol w:w="720"/>
        <w:gridCol w:w="810"/>
        <w:gridCol w:w="810"/>
        <w:gridCol w:w="810"/>
        <w:gridCol w:w="810"/>
        <w:gridCol w:w="810"/>
        <w:gridCol w:w="810"/>
        <w:gridCol w:w="810"/>
        <w:gridCol w:w="720"/>
        <w:gridCol w:w="810"/>
        <w:gridCol w:w="810"/>
      </w:tblGrid>
      <w:tr w:rsidR="007178A2" w:rsidRPr="0062556F" w14:paraId="159EBCFE" w14:textId="77777777" w:rsidTr="00F42199">
        <w:tc>
          <w:tcPr>
            <w:tcW w:w="15109" w:type="dxa"/>
            <w:gridSpan w:val="15"/>
            <w:hideMark/>
          </w:tcPr>
          <w:p w14:paraId="05046B8D" w14:textId="77777777" w:rsidR="007178A2" w:rsidRPr="0062556F" w:rsidRDefault="007178A2" w:rsidP="007178A2">
            <w:pPr>
              <w:spacing w:line="19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งบการเงินเฉพาะกิจการ</w:t>
            </w:r>
          </w:p>
        </w:tc>
      </w:tr>
      <w:tr w:rsidR="00F42199" w:rsidRPr="0062556F" w14:paraId="10B993A1" w14:textId="77777777" w:rsidTr="00F42199">
        <w:tc>
          <w:tcPr>
            <w:tcW w:w="2595" w:type="dxa"/>
          </w:tcPr>
          <w:p w14:paraId="05C51BAB" w14:textId="77777777" w:rsidR="00F42199" w:rsidRPr="0062556F" w:rsidRDefault="00F42199" w:rsidP="00F42199">
            <w:pPr>
              <w:spacing w:line="19" w:lineRule="atLeas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75C315DB" w14:textId="77777777" w:rsidR="00F42199" w:rsidRPr="0062556F" w:rsidRDefault="00F42199" w:rsidP="00F42199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hideMark/>
          </w:tcPr>
          <w:p w14:paraId="582A6F3D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6EFA5A96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5722E1F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8601807" w14:textId="77777777" w:rsidR="00F42199" w:rsidRPr="0062556F" w:rsidRDefault="00F42199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7986AA4B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3E3FF2B6" w14:textId="77777777" w:rsidR="00F42199" w:rsidRPr="0062556F" w:rsidRDefault="00F42199" w:rsidP="00F4219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364F0683" w14:textId="78F2477A" w:rsidR="00F42199" w:rsidRPr="0062556F" w:rsidRDefault="00F42199" w:rsidP="00F42199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วันที่</w:t>
            </w:r>
          </w:p>
        </w:tc>
      </w:tr>
      <w:tr w:rsidR="00F42199" w:rsidRPr="0062556F" w14:paraId="1580DAA3" w14:textId="77777777" w:rsidTr="00BC2DDD">
        <w:tc>
          <w:tcPr>
            <w:tcW w:w="2595" w:type="dxa"/>
            <w:hideMark/>
          </w:tcPr>
          <w:p w14:paraId="3A613844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624" w:type="dxa"/>
            <w:hideMark/>
          </w:tcPr>
          <w:p w14:paraId="3EB86C0F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  <w:hideMark/>
          </w:tcPr>
          <w:p w14:paraId="44164FBE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10" w:type="dxa"/>
            <w:vAlign w:val="bottom"/>
            <w:hideMark/>
          </w:tcPr>
          <w:p w14:paraId="26FE1320" w14:textId="77384714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2B1A01E7" w14:textId="4CB2B129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D2D870A" w14:textId="3A8D10E0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6A274F6" w14:textId="6D76925D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668787BD" w14:textId="7953CF1E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74FA4B3" w14:textId="772FDEE7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156E1077" w14:textId="18A97DE5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3C733F97" w14:textId="1DB557E2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53C2BD0" w14:textId="316E752B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70698CF2" w14:textId="7294BC9C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2FEAF19F" w14:textId="04B0FE9A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EE8350A" w14:textId="077F1FC0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D47BA04" w14:textId="7E3C3556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1644CDEC" w14:textId="235497B6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72B4ED8" w14:textId="26FB4E41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37CAD55" w14:textId="20FCBFD3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611248D4" w14:textId="5E898E26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28286C48" w14:textId="77777777" w:rsidTr="00F42199">
        <w:tc>
          <w:tcPr>
            <w:tcW w:w="2595" w:type="dxa"/>
          </w:tcPr>
          <w:p w14:paraId="0B506F18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4" w:type="dxa"/>
          </w:tcPr>
          <w:p w14:paraId="27C290F6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3FEB68" w14:textId="77777777" w:rsidR="007178A2" w:rsidRPr="0062556F" w:rsidRDefault="007178A2" w:rsidP="007178A2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30" w:type="dxa"/>
            <w:gridSpan w:val="2"/>
            <w:vAlign w:val="bottom"/>
            <w:hideMark/>
          </w:tcPr>
          <w:p w14:paraId="2536DDE8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8010" w:type="dxa"/>
            <w:gridSpan w:val="10"/>
            <w:vAlign w:val="bottom"/>
            <w:hideMark/>
          </w:tcPr>
          <w:p w14:paraId="44EBE120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178A2" w:rsidRPr="0062556F" w14:paraId="4D5471DA" w14:textId="77777777" w:rsidTr="00BC2DDD">
        <w:trPr>
          <w:trHeight w:val="108"/>
          <w:tblHeader/>
        </w:trPr>
        <w:tc>
          <w:tcPr>
            <w:tcW w:w="5569" w:type="dxa"/>
            <w:gridSpan w:val="3"/>
            <w:hideMark/>
          </w:tcPr>
          <w:p w14:paraId="31CECFF6" w14:textId="6B632839" w:rsidR="007178A2" w:rsidRPr="0062556F" w:rsidRDefault="007178A2" w:rsidP="007178A2">
            <w:pPr>
              <w:tabs>
                <w:tab w:val="decimal" w:pos="499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แบงค็อก สุขุมวิท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16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-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วัน จำกัด</w:t>
            </w:r>
          </w:p>
        </w:tc>
        <w:tc>
          <w:tcPr>
            <w:tcW w:w="810" w:type="dxa"/>
          </w:tcPr>
          <w:p w14:paraId="660CE6F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8062A7D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F98C830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344BDEA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F36AA19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287718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6DB0C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123B31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992E73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C97D01D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17B64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B9E35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C245B" w:rsidRPr="0062556F" w14:paraId="1424D0DB" w14:textId="77777777" w:rsidTr="00F42199">
        <w:trPr>
          <w:trHeight w:val="108"/>
          <w:tblHeader/>
        </w:trPr>
        <w:tc>
          <w:tcPr>
            <w:tcW w:w="2595" w:type="dxa"/>
            <w:hideMark/>
          </w:tcPr>
          <w:p w14:paraId="3BA096D5" w14:textId="7FF5BC6D" w:rsidR="002C245B" w:rsidRPr="0062556F" w:rsidRDefault="002C245B" w:rsidP="002C245B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16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  <w:p w14:paraId="1AC72CAB" w14:textId="77777777" w:rsidR="002C245B" w:rsidRPr="0062556F" w:rsidRDefault="002C245B" w:rsidP="002C245B">
            <w:pPr>
              <w:spacing w:line="19" w:lineRule="atLeas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624" w:type="dxa"/>
            <w:hideMark/>
          </w:tcPr>
          <w:p w14:paraId="660953F1" w14:textId="77777777" w:rsidR="002C245B" w:rsidRPr="0062556F" w:rsidRDefault="002C245B" w:rsidP="002C245B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0EE62AC2" w14:textId="77777777" w:rsidR="002C245B" w:rsidRPr="0062556F" w:rsidRDefault="002C245B" w:rsidP="002C245B">
            <w:pPr>
              <w:spacing w:line="19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373B0419" w14:textId="2CCD9055" w:rsidR="002C245B" w:rsidRPr="005C6FDA" w:rsidRDefault="006E763D" w:rsidP="00F95A8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="00B420ED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2C245B" w:rsidRPr="005C6FDA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B420ED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  <w:p w14:paraId="2F02FEAA" w14:textId="01ACF974" w:rsidR="002C245B" w:rsidRPr="0062556F" w:rsidRDefault="002C245B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hideMark/>
          </w:tcPr>
          <w:p w14:paraId="20F07D5A" w14:textId="37606729" w:rsidR="002C245B" w:rsidRPr="0062556F" w:rsidRDefault="006E763D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2C245B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4505A502" w14:textId="793C0FA0" w:rsidR="002C245B" w:rsidRPr="0062556F" w:rsidRDefault="006E763D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94</w:t>
            </w:r>
            <w:r w:rsidR="002C245B" w:rsidRPr="005C6FDA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472</w:t>
            </w:r>
          </w:p>
        </w:tc>
        <w:tc>
          <w:tcPr>
            <w:tcW w:w="810" w:type="dxa"/>
            <w:hideMark/>
          </w:tcPr>
          <w:p w14:paraId="04982A3A" w14:textId="145EA185" w:rsidR="002C245B" w:rsidRPr="0062556F" w:rsidRDefault="006E763D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73</w:t>
            </w:r>
            <w:r w:rsidR="002C245B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440</w:t>
            </w:r>
          </w:p>
        </w:tc>
        <w:tc>
          <w:tcPr>
            <w:tcW w:w="810" w:type="dxa"/>
          </w:tcPr>
          <w:p w14:paraId="5C98A725" w14:textId="3087F61E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6751197F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D4BFBEC" w14:textId="6F37E981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70C5DF5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07D55F3" w14:textId="14B6633B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3570BDE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D6F0D28" w14:textId="4F4C9AAD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8587247" w14:textId="46381448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C245B" w:rsidRPr="0062556F" w14:paraId="1B0633AD" w14:textId="77777777" w:rsidTr="00BC2DDD">
        <w:trPr>
          <w:trHeight w:hRule="exact" w:val="288"/>
          <w:tblHeader/>
        </w:trPr>
        <w:tc>
          <w:tcPr>
            <w:tcW w:w="2595" w:type="dxa"/>
          </w:tcPr>
          <w:p w14:paraId="636D2AD6" w14:textId="77777777" w:rsidR="002C245B" w:rsidRPr="0062556F" w:rsidRDefault="002C245B" w:rsidP="002C245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6E11464E" w14:textId="77777777" w:rsidR="002C245B" w:rsidRPr="0062556F" w:rsidRDefault="002C245B" w:rsidP="002C245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27C31420" w14:textId="77777777" w:rsidR="002C245B" w:rsidRPr="0062556F" w:rsidRDefault="002C245B" w:rsidP="002C245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1E7D7C9" w14:textId="77777777" w:rsidR="002C245B" w:rsidRPr="0062556F" w:rsidRDefault="002C245B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64DEA6D" w14:textId="77777777" w:rsidR="002C245B" w:rsidRPr="0062556F" w:rsidRDefault="002C245B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27181C" w14:textId="77777777" w:rsidR="002C245B" w:rsidRPr="0062556F" w:rsidRDefault="002C245B" w:rsidP="002C245B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D4EA14" w14:textId="77777777" w:rsidR="002C245B" w:rsidRPr="0062556F" w:rsidRDefault="002C245B" w:rsidP="002C245B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724B710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8FCAAF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5F8EBD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F3C978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84CE25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DE53B34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1D2AF5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005D697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C245B" w:rsidRPr="0062556F" w14:paraId="1319FD98" w14:textId="77777777" w:rsidTr="00BC2DDD">
        <w:trPr>
          <w:trHeight w:val="108"/>
          <w:tblHeader/>
        </w:trPr>
        <w:tc>
          <w:tcPr>
            <w:tcW w:w="2595" w:type="dxa"/>
            <w:hideMark/>
          </w:tcPr>
          <w:p w14:paraId="57F93F00" w14:textId="77777777" w:rsidR="002C245B" w:rsidRPr="0062556F" w:rsidRDefault="002C245B" w:rsidP="002C245B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กมลา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624" w:type="dxa"/>
          </w:tcPr>
          <w:p w14:paraId="0FF2C3F6" w14:textId="77777777" w:rsidR="002C245B" w:rsidRPr="0062556F" w:rsidRDefault="002C245B" w:rsidP="002C245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6F54697D" w14:textId="77777777" w:rsidR="002C245B" w:rsidRPr="0062556F" w:rsidRDefault="002C245B" w:rsidP="002C245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45FD84C" w14:textId="77777777" w:rsidR="002C245B" w:rsidRPr="0062556F" w:rsidRDefault="002C245B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BF9A710" w14:textId="77777777" w:rsidR="002C245B" w:rsidRPr="0062556F" w:rsidRDefault="002C245B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38AE747" w14:textId="77777777" w:rsidR="002C245B" w:rsidRPr="0062556F" w:rsidRDefault="002C245B" w:rsidP="002C245B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D78029" w14:textId="77777777" w:rsidR="002C245B" w:rsidRPr="0062556F" w:rsidRDefault="002C245B" w:rsidP="002C245B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5C77FE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740F9C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87A052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1E6307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C9B320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BE99336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C16E7D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B86C27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C245B" w:rsidRPr="0062556F" w14:paraId="1DA69B70" w14:textId="77777777" w:rsidTr="00BC2DDD">
        <w:trPr>
          <w:trHeight w:hRule="exact" w:val="288"/>
          <w:tblHeader/>
        </w:trPr>
        <w:tc>
          <w:tcPr>
            <w:tcW w:w="2595" w:type="dxa"/>
          </w:tcPr>
          <w:p w14:paraId="6722797F" w14:textId="77777777" w:rsidR="002C245B" w:rsidRPr="0062556F" w:rsidRDefault="002C245B" w:rsidP="002C245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309BEFB4" w14:textId="77777777" w:rsidR="002C245B" w:rsidRPr="0062556F" w:rsidRDefault="002C245B" w:rsidP="002C245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69479BD0" w14:textId="77777777" w:rsidR="002C245B" w:rsidRPr="0062556F" w:rsidRDefault="002C245B" w:rsidP="002C245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B316914" w14:textId="77777777" w:rsidR="002C245B" w:rsidRPr="0062556F" w:rsidRDefault="002C245B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1992166" w14:textId="77777777" w:rsidR="002C245B" w:rsidRPr="0062556F" w:rsidRDefault="002C245B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A306B7" w14:textId="77777777" w:rsidR="002C245B" w:rsidRPr="0062556F" w:rsidRDefault="002C245B" w:rsidP="002C245B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459151" w14:textId="77777777" w:rsidR="002C245B" w:rsidRPr="0062556F" w:rsidRDefault="002C245B" w:rsidP="002C245B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6E4AD69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DDD7EF2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5BCFAB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3AD771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6801DD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B1C3FC5" w14:textId="77777777" w:rsidR="002C245B" w:rsidRPr="0062556F" w:rsidRDefault="002C245B" w:rsidP="002C245B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C74328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68202A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C245B" w:rsidRPr="0062556F" w14:paraId="2912B5BC" w14:textId="77777777" w:rsidTr="00BC2DDD">
        <w:trPr>
          <w:trHeight w:val="108"/>
          <w:tblHeader/>
        </w:trPr>
        <w:tc>
          <w:tcPr>
            <w:tcW w:w="5569" w:type="dxa"/>
            <w:gridSpan w:val="3"/>
            <w:hideMark/>
          </w:tcPr>
          <w:p w14:paraId="1BA5E9A9" w14:textId="77777777" w:rsidR="002C245B" w:rsidRPr="0062556F" w:rsidRDefault="002C245B" w:rsidP="002C245B">
            <w:pPr>
              <w:tabs>
                <w:tab w:val="decimal" w:pos="499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10" w:type="dxa"/>
          </w:tcPr>
          <w:p w14:paraId="4701C74B" w14:textId="77777777" w:rsidR="002C245B" w:rsidRPr="0062556F" w:rsidRDefault="002C245B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A476C5A" w14:textId="77777777" w:rsidR="002C245B" w:rsidRPr="0062556F" w:rsidRDefault="002C245B" w:rsidP="002C245B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11485F3" w14:textId="77777777" w:rsidR="002C245B" w:rsidRPr="0062556F" w:rsidRDefault="002C245B" w:rsidP="002C245B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63792B" w14:textId="77777777" w:rsidR="002C245B" w:rsidRPr="0062556F" w:rsidRDefault="002C245B" w:rsidP="002C245B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2C41D0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E57E36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27B98D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806518E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738DD4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D14BE4F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D58A54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28AA1B" w14:textId="77777777" w:rsidR="002C245B" w:rsidRPr="0062556F" w:rsidRDefault="002C245B" w:rsidP="002C245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4288F" w:rsidRPr="0062556F" w14:paraId="0E6E8C97" w14:textId="77777777" w:rsidTr="00F42199">
        <w:trPr>
          <w:trHeight w:val="108"/>
          <w:tblHeader/>
        </w:trPr>
        <w:tc>
          <w:tcPr>
            <w:tcW w:w="2595" w:type="dxa"/>
            <w:hideMark/>
          </w:tcPr>
          <w:p w14:paraId="4DD2C4BD" w14:textId="4353D966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กมลา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29D25F87" w14:textId="77777777" w:rsidR="00E4288F" w:rsidRPr="0062556F" w:rsidRDefault="00E4288F" w:rsidP="00E4288F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กิจการโรงแรม</w:t>
            </w:r>
          </w:p>
          <w:p w14:paraId="06A781DB" w14:textId="77777777" w:rsidR="00E4288F" w:rsidRPr="0062556F" w:rsidRDefault="00E4288F" w:rsidP="00E4288F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0" w:type="dxa"/>
            <w:hideMark/>
          </w:tcPr>
          <w:p w14:paraId="632D70CB" w14:textId="77777777" w:rsidR="00E4288F" w:rsidRPr="0062556F" w:rsidRDefault="00E4288F" w:rsidP="00E428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614D0B76" w14:textId="6AFFD85F" w:rsidR="00E4288F" w:rsidRPr="00B420ED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420ED">
              <w:rPr>
                <w:rFonts w:ascii="Angsana New" w:hAnsi="Angsana New" w:cs="Angsana New"/>
                <w:sz w:val="23"/>
                <w:szCs w:val="23"/>
              </w:rPr>
              <w:t>49</w:t>
            </w:r>
            <w:r w:rsidR="00F95A82" w:rsidRPr="00B420E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B420ED">
              <w:rPr>
                <w:rFonts w:ascii="Angsana New" w:hAnsi="Angsana New" w:cs="Angsana New"/>
                <w:sz w:val="23"/>
                <w:szCs w:val="23"/>
              </w:rPr>
              <w:t>96</w:t>
            </w:r>
          </w:p>
        </w:tc>
        <w:tc>
          <w:tcPr>
            <w:tcW w:w="720" w:type="dxa"/>
            <w:hideMark/>
          </w:tcPr>
          <w:p w14:paraId="63BDA766" w14:textId="49515531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7DCBE5B8" w14:textId="4CB75B47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105</w:t>
            </w:r>
            <w:r w:rsidR="00E4288F" w:rsidRPr="00E4288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889</w:t>
            </w:r>
          </w:p>
        </w:tc>
        <w:tc>
          <w:tcPr>
            <w:tcW w:w="810" w:type="dxa"/>
            <w:hideMark/>
          </w:tcPr>
          <w:p w14:paraId="1238B2BE" w14:textId="5D69107D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87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800</w:t>
            </w:r>
          </w:p>
        </w:tc>
        <w:tc>
          <w:tcPr>
            <w:tcW w:w="810" w:type="dxa"/>
          </w:tcPr>
          <w:p w14:paraId="242DCFE8" w14:textId="28225D40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C8DC98E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67A10FF" w14:textId="4720A779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3EADA43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3C3E4B9" w14:textId="71CBD6ED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6D2A89BC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3F2ED28" w14:textId="01A64B20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980D4BF" w14:textId="268CCBBB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4288F" w:rsidRPr="0062556F" w14:paraId="46754EF1" w14:textId="77777777" w:rsidTr="00F42199">
        <w:trPr>
          <w:trHeight w:val="108"/>
          <w:tblHeader/>
        </w:trPr>
        <w:tc>
          <w:tcPr>
            <w:tcW w:w="2595" w:type="dxa"/>
            <w:hideMark/>
          </w:tcPr>
          <w:p w14:paraId="4214313B" w14:textId="2B1BB5A5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กมลา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1BB17D00" w14:textId="77777777" w:rsidR="00E4288F" w:rsidRPr="0062556F" w:rsidRDefault="00E4288F" w:rsidP="00E4288F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กิจการโรงแรม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</w:t>
            </w:r>
          </w:p>
          <w:p w14:paraId="0315374E" w14:textId="77777777" w:rsidR="00E4288F" w:rsidRPr="0062556F" w:rsidRDefault="00E4288F" w:rsidP="00E4288F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0" w:type="dxa"/>
            <w:hideMark/>
          </w:tcPr>
          <w:p w14:paraId="5FF757B1" w14:textId="77777777" w:rsidR="00E4288F" w:rsidRPr="0062556F" w:rsidRDefault="00E4288F" w:rsidP="00E428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2EEC0F86" w14:textId="215A15AA" w:rsidR="00E4288F" w:rsidRPr="00B420ED" w:rsidRDefault="006E763D" w:rsidP="00C01D61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420ED">
              <w:rPr>
                <w:rFonts w:ascii="Angsana New" w:hAnsi="Angsana New" w:cs="Angsana New"/>
                <w:sz w:val="23"/>
                <w:szCs w:val="23"/>
              </w:rPr>
              <w:t>49</w:t>
            </w:r>
            <w:r w:rsidR="00F95A82" w:rsidRPr="00B420E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2349AA" w:rsidRPr="00B420ED">
              <w:rPr>
                <w:rFonts w:ascii="Angsana New" w:hAnsi="Angsana New" w:cs="Angsana New"/>
                <w:sz w:val="23"/>
                <w:szCs w:val="23"/>
              </w:rPr>
              <w:t>72</w:t>
            </w:r>
          </w:p>
        </w:tc>
        <w:tc>
          <w:tcPr>
            <w:tcW w:w="720" w:type="dxa"/>
            <w:hideMark/>
          </w:tcPr>
          <w:p w14:paraId="311C5994" w14:textId="00CC9977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27A54AB3" w14:textId="5F84A230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88</w:t>
            </w:r>
            <w:r w:rsidR="00E4288F" w:rsidRPr="00E4288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810" w:type="dxa"/>
            <w:hideMark/>
          </w:tcPr>
          <w:p w14:paraId="0B2F76E5" w14:textId="341D8233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88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810" w:type="dxa"/>
          </w:tcPr>
          <w:p w14:paraId="36F0D5B5" w14:textId="17AB3E16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043422A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F4E350D" w14:textId="7A3E896F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6560DDD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E5E9E78" w14:textId="38E1216C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2EF22A80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B55403A" w14:textId="7F6E246C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08DAEBD" w14:textId="5C5522AC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4288F" w:rsidRPr="0062556F" w14:paraId="1DB08946" w14:textId="77777777" w:rsidTr="00BC2DDD">
        <w:trPr>
          <w:trHeight w:hRule="exact" w:val="288"/>
          <w:tblHeader/>
        </w:trPr>
        <w:tc>
          <w:tcPr>
            <w:tcW w:w="2595" w:type="dxa"/>
          </w:tcPr>
          <w:p w14:paraId="1D625BEE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616D6DE9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E1E632E" w14:textId="77777777" w:rsidR="00E4288F" w:rsidRPr="0062556F" w:rsidRDefault="00E4288F" w:rsidP="00E4288F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ECFA5E4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F1BEEEC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A9BE6F" w14:textId="77777777" w:rsidR="00E4288F" w:rsidRPr="0062556F" w:rsidRDefault="00E4288F" w:rsidP="00E4288F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3FB74FB" w14:textId="77777777" w:rsidR="00E4288F" w:rsidRPr="0062556F" w:rsidRDefault="00E4288F" w:rsidP="00E4288F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C36DB1" w14:textId="77777777" w:rsidR="00E4288F" w:rsidRPr="0062556F" w:rsidRDefault="00E4288F" w:rsidP="00E4288F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53F518" w14:textId="77777777" w:rsidR="00E4288F" w:rsidRPr="0062556F" w:rsidRDefault="00E4288F" w:rsidP="00E4288F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EE72BC" w14:textId="77777777" w:rsidR="00E4288F" w:rsidRPr="0062556F" w:rsidRDefault="00E4288F" w:rsidP="00E4288F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DB4680B" w14:textId="77777777" w:rsidR="00E4288F" w:rsidRPr="0062556F" w:rsidRDefault="00E4288F" w:rsidP="00E4288F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084E5A" w14:textId="77777777" w:rsidR="00E4288F" w:rsidRPr="0062556F" w:rsidRDefault="00E4288F" w:rsidP="00E4288F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2B2C329" w14:textId="77777777" w:rsidR="00E4288F" w:rsidRPr="0062556F" w:rsidRDefault="00E4288F" w:rsidP="00E4288F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EF5EE76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BC9F45E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4288F" w:rsidRPr="0062556F" w14:paraId="0F47423C" w14:textId="77777777" w:rsidTr="00BC2DDD">
        <w:trPr>
          <w:trHeight w:val="333"/>
          <w:tblHeader/>
        </w:trPr>
        <w:tc>
          <w:tcPr>
            <w:tcW w:w="2595" w:type="dxa"/>
            <w:hideMark/>
          </w:tcPr>
          <w:p w14:paraId="188F1514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624" w:type="dxa"/>
          </w:tcPr>
          <w:p w14:paraId="44286127" w14:textId="77777777" w:rsidR="00E4288F" w:rsidRPr="0062556F" w:rsidRDefault="00E4288F" w:rsidP="00E4288F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rtl/>
                <w:cs/>
                <w:lang w:bidi="ar-SA"/>
              </w:rPr>
            </w:pPr>
          </w:p>
        </w:tc>
        <w:tc>
          <w:tcPr>
            <w:tcW w:w="1350" w:type="dxa"/>
          </w:tcPr>
          <w:p w14:paraId="5C23FA8B" w14:textId="77777777" w:rsidR="00E4288F" w:rsidRPr="0062556F" w:rsidRDefault="00E4288F" w:rsidP="00E428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4F9D7B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859629B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828B5F1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D8AC06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4C5B56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58E76E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0B3441A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8484473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76FA06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A627C23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414141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711BDF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4288F" w:rsidRPr="0062556F" w14:paraId="05086FF5" w14:textId="77777777" w:rsidTr="00F42199">
        <w:trPr>
          <w:trHeight w:val="342"/>
          <w:tblHeader/>
        </w:trPr>
        <w:tc>
          <w:tcPr>
            <w:tcW w:w="2595" w:type="dxa"/>
            <w:hideMark/>
          </w:tcPr>
          <w:p w14:paraId="3BC4B3F7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กมลา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624" w:type="dxa"/>
            <w:hideMark/>
          </w:tcPr>
          <w:p w14:paraId="0438DF1B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14D3B028" w14:textId="77777777" w:rsidR="00E4288F" w:rsidRPr="0062556F" w:rsidRDefault="00E4288F" w:rsidP="00E428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18199B7E" w14:textId="3D17D360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="00E4288F" w:rsidRPr="00E4288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720" w:type="dxa"/>
            <w:hideMark/>
          </w:tcPr>
          <w:p w14:paraId="296EE3A7" w14:textId="759534C5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1E203DF5" w14:textId="021F3A6D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500</w:t>
            </w:r>
          </w:p>
        </w:tc>
        <w:tc>
          <w:tcPr>
            <w:tcW w:w="810" w:type="dxa"/>
            <w:hideMark/>
          </w:tcPr>
          <w:p w14:paraId="55F5B3FF" w14:textId="4F6FD362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500</w:t>
            </w:r>
          </w:p>
        </w:tc>
        <w:tc>
          <w:tcPr>
            <w:tcW w:w="810" w:type="dxa"/>
          </w:tcPr>
          <w:p w14:paraId="4E072F3A" w14:textId="357A0FAD" w:rsidR="00E4288F" w:rsidRPr="0062556F" w:rsidRDefault="006E763D" w:rsidP="00E4288F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375</w:t>
            </w:r>
          </w:p>
        </w:tc>
        <w:tc>
          <w:tcPr>
            <w:tcW w:w="810" w:type="dxa"/>
            <w:hideMark/>
          </w:tcPr>
          <w:p w14:paraId="04ABAC00" w14:textId="0586DB3C" w:rsidR="00E4288F" w:rsidRPr="0062556F" w:rsidRDefault="006E763D" w:rsidP="00E4288F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375</w:t>
            </w:r>
          </w:p>
        </w:tc>
        <w:tc>
          <w:tcPr>
            <w:tcW w:w="810" w:type="dxa"/>
          </w:tcPr>
          <w:p w14:paraId="48F22D01" w14:textId="463708EB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4288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DB55143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FFB3F44" w14:textId="73236DE1" w:rsidR="00E4288F" w:rsidRPr="0062556F" w:rsidRDefault="006E763D" w:rsidP="00E4288F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375</w:t>
            </w:r>
          </w:p>
        </w:tc>
        <w:tc>
          <w:tcPr>
            <w:tcW w:w="720" w:type="dxa"/>
            <w:hideMark/>
          </w:tcPr>
          <w:p w14:paraId="64B7224A" w14:textId="490D9CC9" w:rsidR="00E4288F" w:rsidRPr="0062556F" w:rsidRDefault="006E763D" w:rsidP="00E4288F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375</w:t>
            </w:r>
          </w:p>
        </w:tc>
        <w:tc>
          <w:tcPr>
            <w:tcW w:w="810" w:type="dxa"/>
          </w:tcPr>
          <w:p w14:paraId="60AB6432" w14:textId="6C401A2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A2FC0E9" w14:textId="72384DF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2FBBBE28" w14:textId="77777777" w:rsidR="001D6E27" w:rsidRPr="0062556F" w:rsidRDefault="001D6E27"/>
    <w:p w14:paraId="507AC831" w14:textId="77777777" w:rsidR="001D6E27" w:rsidRPr="0062556F" w:rsidRDefault="001D6E27" w:rsidP="00855926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 w:rsidRPr="0062556F">
        <w:br w:type="page"/>
      </w:r>
    </w:p>
    <w:tbl>
      <w:tblPr>
        <w:tblpPr w:leftFromText="180" w:rightFromText="180" w:vertAnchor="text" w:tblpX="-39" w:tblpY="1"/>
        <w:tblOverlap w:val="never"/>
        <w:tblW w:w="153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92"/>
        <w:gridCol w:w="1705"/>
        <w:gridCol w:w="1357"/>
        <w:gridCol w:w="809"/>
        <w:gridCol w:w="900"/>
        <w:gridCol w:w="810"/>
        <w:gridCol w:w="910"/>
        <w:gridCol w:w="804"/>
        <w:gridCol w:w="720"/>
        <w:gridCol w:w="819"/>
        <w:gridCol w:w="783"/>
        <w:gridCol w:w="9"/>
        <w:gridCol w:w="738"/>
        <w:gridCol w:w="720"/>
        <w:gridCol w:w="9"/>
        <w:gridCol w:w="810"/>
        <w:gridCol w:w="884"/>
      </w:tblGrid>
      <w:tr w:rsidR="007178A2" w:rsidRPr="0062556F" w14:paraId="7EEFD8D3" w14:textId="77777777" w:rsidTr="00AC01E3">
        <w:trPr>
          <w:tblHeader/>
        </w:trPr>
        <w:tc>
          <w:tcPr>
            <w:tcW w:w="15379" w:type="dxa"/>
            <w:gridSpan w:val="17"/>
            <w:hideMark/>
          </w:tcPr>
          <w:p w14:paraId="115EDA78" w14:textId="77777777" w:rsidR="007178A2" w:rsidRPr="0062556F" w:rsidRDefault="001D6E27" w:rsidP="007178A2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lastRenderedPageBreak/>
              <w:br w:type="page"/>
            </w:r>
            <w:r w:rsidR="007178A2"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178A2" w:rsidRPr="0062556F" w14:paraId="41C0430E" w14:textId="77777777" w:rsidTr="00AC01E3">
        <w:trPr>
          <w:tblHeader/>
        </w:trPr>
        <w:tc>
          <w:tcPr>
            <w:tcW w:w="2592" w:type="dxa"/>
          </w:tcPr>
          <w:p w14:paraId="525E0F70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5" w:type="dxa"/>
          </w:tcPr>
          <w:p w14:paraId="7D830E08" w14:textId="77777777" w:rsidR="007178A2" w:rsidRPr="0062556F" w:rsidRDefault="007178A2" w:rsidP="007178A2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7" w:type="dxa"/>
            <w:hideMark/>
          </w:tcPr>
          <w:p w14:paraId="27BE3AA6" w14:textId="77777777" w:rsidR="007178A2" w:rsidRPr="0062556F" w:rsidRDefault="007178A2" w:rsidP="007178A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709" w:type="dxa"/>
            <w:gridSpan w:val="2"/>
            <w:vAlign w:val="bottom"/>
            <w:hideMark/>
          </w:tcPr>
          <w:p w14:paraId="47DCC1F4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20" w:type="dxa"/>
            <w:gridSpan w:val="2"/>
            <w:vAlign w:val="bottom"/>
            <w:hideMark/>
          </w:tcPr>
          <w:p w14:paraId="7B098AB3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24" w:type="dxa"/>
            <w:gridSpan w:val="2"/>
            <w:vAlign w:val="bottom"/>
            <w:hideMark/>
          </w:tcPr>
          <w:p w14:paraId="381AE5CC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02" w:type="dxa"/>
            <w:gridSpan w:val="2"/>
            <w:vAlign w:val="bottom"/>
            <w:hideMark/>
          </w:tcPr>
          <w:p w14:paraId="7AEE84D1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3"/>
            <w:vAlign w:val="bottom"/>
            <w:hideMark/>
          </w:tcPr>
          <w:p w14:paraId="2B6A5198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703" w:type="dxa"/>
            <w:gridSpan w:val="3"/>
            <w:vAlign w:val="bottom"/>
            <w:hideMark/>
          </w:tcPr>
          <w:p w14:paraId="28C8FDE0" w14:textId="71A8346A" w:rsidR="007178A2" w:rsidRPr="0062556F" w:rsidRDefault="007178A2" w:rsidP="007178A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AC01E3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br/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F42199" w:rsidRPr="0062556F" w14:paraId="40B068C4" w14:textId="77777777" w:rsidTr="00AC01E3">
        <w:trPr>
          <w:tblHeader/>
        </w:trPr>
        <w:tc>
          <w:tcPr>
            <w:tcW w:w="2592" w:type="dxa"/>
            <w:hideMark/>
          </w:tcPr>
          <w:p w14:paraId="07D95146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05" w:type="dxa"/>
            <w:hideMark/>
          </w:tcPr>
          <w:p w14:paraId="370F8E19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7" w:type="dxa"/>
            <w:hideMark/>
          </w:tcPr>
          <w:p w14:paraId="6ACB1A3D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09" w:type="dxa"/>
            <w:vAlign w:val="bottom"/>
            <w:hideMark/>
          </w:tcPr>
          <w:p w14:paraId="0CBA891B" w14:textId="2B35648D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23FD7B39" w14:textId="6D755621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710CDFC" w14:textId="0DAE1315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3ABB3375" w14:textId="3A8B68A9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10" w:type="dxa"/>
            <w:vAlign w:val="bottom"/>
            <w:hideMark/>
          </w:tcPr>
          <w:p w14:paraId="744EBBE5" w14:textId="539CD6B8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7D5B52E" w14:textId="2691B5F1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04" w:type="dxa"/>
            <w:vAlign w:val="bottom"/>
            <w:hideMark/>
          </w:tcPr>
          <w:p w14:paraId="3C949235" w14:textId="211A053E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78807AAF" w14:textId="15FFCAB8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647CA5B" w14:textId="6E4E2C34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9" w:type="dxa"/>
            <w:vAlign w:val="bottom"/>
            <w:hideMark/>
          </w:tcPr>
          <w:p w14:paraId="7B2AE3D7" w14:textId="29022A7E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gridSpan w:val="2"/>
            <w:vAlign w:val="bottom"/>
            <w:hideMark/>
          </w:tcPr>
          <w:p w14:paraId="4CF54BED" w14:textId="48D96F28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ACEAA3E" w14:textId="0F4D95F4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8" w:type="dxa"/>
            <w:vAlign w:val="bottom"/>
            <w:hideMark/>
          </w:tcPr>
          <w:p w14:paraId="1565F37A" w14:textId="4594B80F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9" w:type="dxa"/>
            <w:gridSpan w:val="2"/>
            <w:vAlign w:val="bottom"/>
            <w:hideMark/>
          </w:tcPr>
          <w:p w14:paraId="501F0B4C" w14:textId="4863C509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70743780" w14:textId="5B425E9D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35820AAF" w14:textId="2A76DF63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84" w:type="dxa"/>
            <w:vAlign w:val="bottom"/>
            <w:hideMark/>
          </w:tcPr>
          <w:p w14:paraId="58E0BC9B" w14:textId="32ADAE74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513B9DB8" w14:textId="77777777" w:rsidTr="00AC01E3">
        <w:trPr>
          <w:tblHeader/>
        </w:trPr>
        <w:tc>
          <w:tcPr>
            <w:tcW w:w="2592" w:type="dxa"/>
          </w:tcPr>
          <w:p w14:paraId="4AAFF49B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05" w:type="dxa"/>
          </w:tcPr>
          <w:p w14:paraId="5B47AA22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7" w:type="dxa"/>
          </w:tcPr>
          <w:p w14:paraId="6756D3A9" w14:textId="77777777" w:rsidR="007178A2" w:rsidRPr="0062556F" w:rsidRDefault="007178A2" w:rsidP="007178A2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09" w:type="dxa"/>
            <w:gridSpan w:val="2"/>
            <w:vAlign w:val="bottom"/>
            <w:hideMark/>
          </w:tcPr>
          <w:p w14:paraId="0902D729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8016" w:type="dxa"/>
            <w:gridSpan w:val="12"/>
            <w:vAlign w:val="bottom"/>
            <w:hideMark/>
          </w:tcPr>
          <w:p w14:paraId="4D04EE6D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178A2" w:rsidRPr="0062556F" w14:paraId="6286129C" w14:textId="77777777" w:rsidTr="00AC01E3">
        <w:trPr>
          <w:trHeight w:val="293"/>
          <w:tblHeader/>
        </w:trPr>
        <w:tc>
          <w:tcPr>
            <w:tcW w:w="5654" w:type="dxa"/>
            <w:gridSpan w:val="3"/>
          </w:tcPr>
          <w:p w14:paraId="771E78AD" w14:textId="77777777" w:rsidR="007178A2" w:rsidRPr="0062556F" w:rsidRDefault="007178A2" w:rsidP="007178A2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09" w:type="dxa"/>
          </w:tcPr>
          <w:p w14:paraId="6708871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D32B20D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E587D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7C9A461B" w14:textId="77777777" w:rsidR="007178A2" w:rsidRPr="0062556F" w:rsidRDefault="007178A2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458080A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DD56B4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2F80608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6B02D7DA" w14:textId="77777777" w:rsidR="007178A2" w:rsidRPr="0062556F" w:rsidRDefault="007178A2" w:rsidP="007178A2">
            <w:pPr>
              <w:tabs>
                <w:tab w:val="decimal" w:pos="58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671FBFB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480B3463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0E5906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31E2BD54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4288F" w:rsidRPr="0062556F" w14:paraId="6C5141B0" w14:textId="77777777" w:rsidTr="005C5F78">
        <w:trPr>
          <w:trHeight w:val="293"/>
          <w:tblHeader/>
        </w:trPr>
        <w:tc>
          <w:tcPr>
            <w:tcW w:w="2592" w:type="dxa"/>
          </w:tcPr>
          <w:p w14:paraId="4C84D55F" w14:textId="05D7093C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Boutique Overseas Holdings </w:t>
            </w:r>
            <w:r w:rsidR="006E763D" w:rsidRPr="006E763D">
              <w:rPr>
                <w:rFonts w:ascii="Angsana New" w:hAnsi="Angsana New" w:cs="Angsana New"/>
                <w:spacing w:val="-4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</w:tcPr>
          <w:p w14:paraId="1EFA6A2A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07C7A022" w14:textId="77777777" w:rsidR="00E4288F" w:rsidRPr="0062556F" w:rsidRDefault="00E4288F" w:rsidP="00E4288F">
            <w:pPr>
              <w:tabs>
                <w:tab w:val="clear" w:pos="907"/>
                <w:tab w:val="left" w:pos="91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  <w:shd w:val="clear" w:color="auto" w:fill="auto"/>
          </w:tcPr>
          <w:p w14:paraId="1056E7C9" w14:textId="00CFA673" w:rsidR="00E4288F" w:rsidRPr="00F42896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42896">
              <w:rPr>
                <w:rFonts w:ascii="Angsana New" w:hAnsi="Angsana New" w:cs="Angsana New"/>
                <w:sz w:val="23"/>
                <w:szCs w:val="23"/>
              </w:rPr>
              <w:t>49</w:t>
            </w:r>
            <w:r w:rsidR="00F95A82" w:rsidRPr="00F42896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F42896">
              <w:rPr>
                <w:rFonts w:ascii="Angsana New" w:hAnsi="Angsana New" w:cs="Angsana New"/>
                <w:sz w:val="23"/>
                <w:szCs w:val="23"/>
              </w:rPr>
              <w:t>96</w:t>
            </w:r>
          </w:p>
        </w:tc>
        <w:tc>
          <w:tcPr>
            <w:tcW w:w="900" w:type="dxa"/>
          </w:tcPr>
          <w:p w14:paraId="7106BCAB" w14:textId="55F4504B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  <w:shd w:val="clear" w:color="auto" w:fill="auto"/>
          </w:tcPr>
          <w:p w14:paraId="2A80E43C" w14:textId="37DC570F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105</w:t>
            </w:r>
            <w:r w:rsidR="00E4288F" w:rsidRPr="00E4288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800</w:t>
            </w:r>
          </w:p>
        </w:tc>
        <w:tc>
          <w:tcPr>
            <w:tcW w:w="910" w:type="dxa"/>
          </w:tcPr>
          <w:p w14:paraId="2DC08BDE" w14:textId="41AC5E6B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87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800</w:t>
            </w:r>
          </w:p>
        </w:tc>
        <w:tc>
          <w:tcPr>
            <w:tcW w:w="804" w:type="dxa"/>
          </w:tcPr>
          <w:p w14:paraId="4EC294B8" w14:textId="00302D36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19D04537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65FC17CF" w14:textId="00D0B492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132A4F52" w14:textId="7777777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5931BE93" w14:textId="0985573B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3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6468F9AC" w14:textId="7777777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A3F2762" w14:textId="1845943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53D6A3A8" w14:textId="45A0425A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4288F" w:rsidRPr="0062556F" w14:paraId="629649F8" w14:textId="77777777" w:rsidTr="005C5F78">
        <w:trPr>
          <w:trHeight w:val="293"/>
          <w:tblHeader/>
        </w:trPr>
        <w:tc>
          <w:tcPr>
            <w:tcW w:w="2592" w:type="dxa"/>
          </w:tcPr>
          <w:p w14:paraId="0451FF18" w14:textId="4761C041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Boutique Overseas Holdings </w:t>
            </w:r>
            <w:r w:rsidR="006E763D" w:rsidRPr="006E763D">
              <w:rPr>
                <w:rFonts w:ascii="Angsana New" w:hAnsi="Angsana New" w:cs="Angsana New"/>
                <w:spacing w:val="-4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</w:tcPr>
          <w:p w14:paraId="58B3DC76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071D832C" w14:textId="77777777" w:rsidR="00E4288F" w:rsidRPr="0062556F" w:rsidRDefault="00E4288F" w:rsidP="00E4288F">
            <w:pPr>
              <w:tabs>
                <w:tab w:val="clear" w:pos="907"/>
                <w:tab w:val="left" w:pos="91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  <w:shd w:val="clear" w:color="auto" w:fill="auto"/>
          </w:tcPr>
          <w:p w14:paraId="123DDC78" w14:textId="74DD599A" w:rsidR="00E4288F" w:rsidRPr="00F42896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42896">
              <w:rPr>
                <w:rFonts w:ascii="Angsana New" w:hAnsi="Angsana New" w:cs="Angsana New"/>
                <w:sz w:val="23"/>
                <w:szCs w:val="23"/>
              </w:rPr>
              <w:t>49</w:t>
            </w:r>
            <w:r w:rsidR="00F95A82" w:rsidRPr="00F42896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F42896">
              <w:rPr>
                <w:rFonts w:ascii="Angsana New" w:hAnsi="Angsana New" w:cs="Angsana New"/>
                <w:sz w:val="23"/>
                <w:szCs w:val="23"/>
              </w:rPr>
              <w:t>96</w:t>
            </w:r>
          </w:p>
        </w:tc>
        <w:tc>
          <w:tcPr>
            <w:tcW w:w="900" w:type="dxa"/>
          </w:tcPr>
          <w:p w14:paraId="6A3FA4E2" w14:textId="322D3CF2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  <w:shd w:val="clear" w:color="auto" w:fill="auto"/>
          </w:tcPr>
          <w:p w14:paraId="26A56245" w14:textId="20039B5B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107</w:t>
            </w:r>
            <w:r w:rsidR="00E4288F" w:rsidRPr="00E4288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800</w:t>
            </w:r>
          </w:p>
        </w:tc>
        <w:tc>
          <w:tcPr>
            <w:tcW w:w="910" w:type="dxa"/>
          </w:tcPr>
          <w:p w14:paraId="31B7C7AF" w14:textId="521F1F2C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850</w:t>
            </w:r>
          </w:p>
        </w:tc>
        <w:tc>
          <w:tcPr>
            <w:tcW w:w="804" w:type="dxa"/>
          </w:tcPr>
          <w:p w14:paraId="72745D83" w14:textId="64DD4F62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75345BBB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74AFF98F" w14:textId="61AC07B9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1E05E10E" w14:textId="7777777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6297A489" w14:textId="5B702D53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6E8FFC6D" w14:textId="7777777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4D3C794" w14:textId="4053BCA6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6B9C347B" w14:textId="301E49A4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4288F" w:rsidRPr="0062556F" w14:paraId="1A85E0E4" w14:textId="77777777" w:rsidTr="005C5F78">
        <w:trPr>
          <w:trHeight w:val="293"/>
          <w:tblHeader/>
        </w:trPr>
        <w:tc>
          <w:tcPr>
            <w:tcW w:w="2592" w:type="dxa"/>
          </w:tcPr>
          <w:p w14:paraId="3AA08F87" w14:textId="35A8B310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Boutique Overseas Holdings </w:t>
            </w:r>
            <w:r w:rsidR="006E763D" w:rsidRPr="006E763D">
              <w:rPr>
                <w:rFonts w:ascii="Angsana New" w:hAnsi="Angsana New" w:cs="Angsana New"/>
                <w:spacing w:val="-4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</w:tcPr>
          <w:p w14:paraId="3CAEFF1E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207DE9E8" w14:textId="77777777" w:rsidR="00E4288F" w:rsidRPr="0062556F" w:rsidRDefault="00E4288F" w:rsidP="00E4288F">
            <w:pPr>
              <w:tabs>
                <w:tab w:val="clear" w:pos="907"/>
                <w:tab w:val="left" w:pos="91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  <w:shd w:val="clear" w:color="auto" w:fill="auto"/>
          </w:tcPr>
          <w:p w14:paraId="1983321D" w14:textId="412BE69C" w:rsidR="00E4288F" w:rsidRPr="00F42896" w:rsidRDefault="006E763D" w:rsidP="00C01D61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42896">
              <w:rPr>
                <w:rFonts w:ascii="Angsana New" w:hAnsi="Angsana New" w:cs="Angsana New"/>
                <w:sz w:val="23"/>
                <w:szCs w:val="23"/>
              </w:rPr>
              <w:t>49</w:t>
            </w:r>
            <w:r w:rsidR="00F95A82" w:rsidRPr="00F42896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F42896">
              <w:rPr>
                <w:rFonts w:ascii="Angsana New" w:hAnsi="Angsana New" w:cs="Angsana New"/>
                <w:sz w:val="23"/>
                <w:szCs w:val="23"/>
              </w:rPr>
              <w:t>72</w:t>
            </w:r>
          </w:p>
        </w:tc>
        <w:tc>
          <w:tcPr>
            <w:tcW w:w="900" w:type="dxa"/>
          </w:tcPr>
          <w:p w14:paraId="59264B4A" w14:textId="68B3DB90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  <w:shd w:val="clear" w:color="auto" w:fill="auto"/>
          </w:tcPr>
          <w:p w14:paraId="2D233E09" w14:textId="04C0EB90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88</w:t>
            </w:r>
            <w:r w:rsidR="00E4288F" w:rsidRPr="00E4288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910" w:type="dxa"/>
          </w:tcPr>
          <w:p w14:paraId="3C0FA52E" w14:textId="0863049D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88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804" w:type="dxa"/>
          </w:tcPr>
          <w:p w14:paraId="3F409B3F" w14:textId="71B15F3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C9088F1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3FE26336" w14:textId="1FB13760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6B04EA67" w14:textId="7777777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6A15ED0" w14:textId="7987C083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67BF32E4" w14:textId="7777777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D105329" w14:textId="67790EC2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665308CF" w14:textId="14FBF558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4288F" w:rsidRPr="0062556F" w14:paraId="1AF89FA5" w14:textId="77777777" w:rsidTr="005C5F78">
        <w:trPr>
          <w:trHeight w:val="293"/>
          <w:tblHeader/>
        </w:trPr>
        <w:tc>
          <w:tcPr>
            <w:tcW w:w="2592" w:type="dxa"/>
          </w:tcPr>
          <w:p w14:paraId="1D114FB1" w14:textId="190C274F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Boutique Overseas Holdings </w:t>
            </w:r>
            <w:r w:rsidR="006E763D" w:rsidRPr="006E763D">
              <w:rPr>
                <w:rFonts w:ascii="Angsana New" w:hAnsi="Angsana New" w:cs="Angsana New"/>
                <w:spacing w:val="-4"/>
                <w:sz w:val="23"/>
                <w:szCs w:val="23"/>
              </w:rPr>
              <w:t>4</w:t>
            </w: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</w:tcPr>
          <w:p w14:paraId="3C2AEA01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556004C0" w14:textId="77777777" w:rsidR="00E4288F" w:rsidRPr="0062556F" w:rsidRDefault="00E4288F" w:rsidP="00E4288F">
            <w:pPr>
              <w:tabs>
                <w:tab w:val="clear" w:pos="907"/>
                <w:tab w:val="left" w:pos="91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  <w:shd w:val="clear" w:color="auto" w:fill="auto"/>
          </w:tcPr>
          <w:p w14:paraId="5FA3122A" w14:textId="04C29BD1" w:rsidR="00E4288F" w:rsidRPr="00F42896" w:rsidRDefault="006E763D" w:rsidP="00C01D61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42896">
              <w:rPr>
                <w:rFonts w:ascii="Angsana New" w:hAnsi="Angsana New" w:cs="Angsana New"/>
                <w:sz w:val="23"/>
                <w:szCs w:val="23"/>
              </w:rPr>
              <w:t>49</w:t>
            </w:r>
            <w:r w:rsidR="00F95A82" w:rsidRPr="00F42896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F42896">
              <w:rPr>
                <w:rFonts w:ascii="Angsana New" w:hAnsi="Angsana New" w:cs="Angsana New"/>
                <w:sz w:val="23"/>
                <w:szCs w:val="23"/>
              </w:rPr>
              <w:t>72</w:t>
            </w:r>
          </w:p>
        </w:tc>
        <w:tc>
          <w:tcPr>
            <w:tcW w:w="900" w:type="dxa"/>
          </w:tcPr>
          <w:p w14:paraId="0DFCBBFD" w14:textId="4AFA1209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  <w:shd w:val="clear" w:color="auto" w:fill="auto"/>
          </w:tcPr>
          <w:p w14:paraId="33C48D83" w14:textId="10049140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88</w:t>
            </w:r>
            <w:r w:rsidR="00E4288F" w:rsidRPr="00E4288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910" w:type="dxa"/>
          </w:tcPr>
          <w:p w14:paraId="1675A1B3" w14:textId="51C23C03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150</w:t>
            </w:r>
          </w:p>
        </w:tc>
        <w:tc>
          <w:tcPr>
            <w:tcW w:w="804" w:type="dxa"/>
          </w:tcPr>
          <w:p w14:paraId="39C911F7" w14:textId="64EF96BD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71C30493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61935F0E" w14:textId="6CA623C8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6DB28C67" w14:textId="7777777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75C12FF8" w14:textId="67F148FD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0F5A344F" w14:textId="7777777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2956DE1" w14:textId="2A381C3E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09A5068A" w14:textId="20FFDF80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4288F" w:rsidRPr="0062556F" w14:paraId="538FFC82" w14:textId="77777777" w:rsidTr="00AC01E3">
        <w:trPr>
          <w:trHeight w:val="293"/>
          <w:tblHeader/>
        </w:trPr>
        <w:tc>
          <w:tcPr>
            <w:tcW w:w="2592" w:type="dxa"/>
          </w:tcPr>
          <w:p w14:paraId="4F1149AB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</w:p>
        </w:tc>
        <w:tc>
          <w:tcPr>
            <w:tcW w:w="1705" w:type="dxa"/>
          </w:tcPr>
          <w:p w14:paraId="6543FEF5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7" w:type="dxa"/>
          </w:tcPr>
          <w:p w14:paraId="7C98F509" w14:textId="77777777" w:rsidR="00E4288F" w:rsidRPr="0062556F" w:rsidRDefault="00E4288F" w:rsidP="00E4288F">
            <w:pPr>
              <w:tabs>
                <w:tab w:val="clear" w:pos="907"/>
                <w:tab w:val="left" w:pos="915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09" w:type="dxa"/>
          </w:tcPr>
          <w:p w14:paraId="12FD5A06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C73667B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2F4F68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3C0610A3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4FB91E79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BD2D8F5" w14:textId="7777777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32D9F00B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6DDAA2F2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77AA0CA8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51B474DA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F3B7B9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2ADBF698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4288F" w:rsidRPr="0062556F" w14:paraId="5F578962" w14:textId="77777777" w:rsidTr="00AC01E3">
        <w:trPr>
          <w:trHeight w:val="293"/>
          <w:tblHeader/>
        </w:trPr>
        <w:tc>
          <w:tcPr>
            <w:tcW w:w="2592" w:type="dxa"/>
          </w:tcPr>
          <w:p w14:paraId="55D6F884" w14:textId="3337C2F8" w:rsidR="00E4288F" w:rsidRPr="0062556F" w:rsidRDefault="00E4288F" w:rsidP="00E4288F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36</w:t>
            </w:r>
          </w:p>
        </w:tc>
        <w:tc>
          <w:tcPr>
            <w:tcW w:w="1705" w:type="dxa"/>
          </w:tcPr>
          <w:p w14:paraId="3308D25F" w14:textId="77777777" w:rsidR="00E4288F" w:rsidRPr="0062556F" w:rsidRDefault="00E4288F" w:rsidP="00E428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7" w:type="dxa"/>
          </w:tcPr>
          <w:p w14:paraId="747B47FF" w14:textId="77777777" w:rsidR="00E4288F" w:rsidRPr="0062556F" w:rsidRDefault="00E4288F" w:rsidP="00E4288F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9" w:type="dxa"/>
          </w:tcPr>
          <w:p w14:paraId="3885F866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973727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2B7B54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09272D25" w14:textId="77777777" w:rsidR="00E4288F" w:rsidRPr="0062556F" w:rsidRDefault="00E4288F" w:rsidP="00E4288F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3EFBA003" w14:textId="77777777" w:rsidR="00E4288F" w:rsidRPr="0062556F" w:rsidRDefault="00E4288F" w:rsidP="00E4288F">
            <w:pPr>
              <w:tabs>
                <w:tab w:val="clear" w:pos="227"/>
                <w:tab w:val="left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6365613" w14:textId="77777777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7D90FF93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3EA9A117" w14:textId="77777777" w:rsidR="00E4288F" w:rsidRPr="0062556F" w:rsidRDefault="00E4288F" w:rsidP="00E4288F">
            <w:pPr>
              <w:tabs>
                <w:tab w:val="decimal" w:pos="58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0C95BE69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67B66775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ABDEE0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6B921C60" w14:textId="77777777" w:rsidR="00E4288F" w:rsidRPr="0062556F" w:rsidRDefault="00E4288F" w:rsidP="00E4288F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4288F" w:rsidRPr="0062556F" w14:paraId="08370920" w14:textId="77777777" w:rsidTr="00AC01E3">
        <w:trPr>
          <w:trHeight w:hRule="exact" w:val="288"/>
          <w:tblHeader/>
        </w:trPr>
        <w:tc>
          <w:tcPr>
            <w:tcW w:w="2592" w:type="dxa"/>
          </w:tcPr>
          <w:p w14:paraId="3C3E4DD7" w14:textId="77777777" w:rsidR="00E4288F" w:rsidRPr="0062556F" w:rsidRDefault="00E4288F" w:rsidP="00E4288F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705" w:type="dxa"/>
          </w:tcPr>
          <w:p w14:paraId="3D3D17C2" w14:textId="77777777" w:rsidR="00E4288F" w:rsidRPr="0062556F" w:rsidRDefault="00E4288F" w:rsidP="00E4288F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357" w:type="dxa"/>
          </w:tcPr>
          <w:p w14:paraId="6BC54178" w14:textId="77777777" w:rsidR="00E4288F" w:rsidRPr="0062556F" w:rsidRDefault="00E4288F" w:rsidP="00E4288F">
            <w:pPr>
              <w:spacing w:line="19" w:lineRule="atLeast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9" w:type="dxa"/>
          </w:tcPr>
          <w:p w14:paraId="096D8A30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A5B1500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41785E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21B3800C" w14:textId="77777777" w:rsidR="00E4288F" w:rsidRPr="0062556F" w:rsidRDefault="00E4288F" w:rsidP="00E4288F">
            <w:pPr>
              <w:tabs>
                <w:tab w:val="decimal" w:pos="191"/>
                <w:tab w:val="decimal" w:pos="504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7E441449" w14:textId="77777777" w:rsidR="00E4288F" w:rsidRPr="0062556F" w:rsidRDefault="00E4288F" w:rsidP="00E4288F">
            <w:pPr>
              <w:tabs>
                <w:tab w:val="clear" w:pos="227"/>
                <w:tab w:val="left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4CB431C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54DA561F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5726D201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07535C0A" w14:textId="77777777" w:rsidR="00E4288F" w:rsidRPr="0062556F" w:rsidRDefault="00E4288F" w:rsidP="00E4288F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23FE9FC9" w14:textId="77777777" w:rsidR="00E4288F" w:rsidRPr="0062556F" w:rsidRDefault="00E4288F" w:rsidP="00E4288F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A44A5AD" w14:textId="77777777" w:rsidR="00E4288F" w:rsidRPr="0062556F" w:rsidRDefault="00E4288F" w:rsidP="00E4288F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3694DEE0" w14:textId="77777777" w:rsidR="00E4288F" w:rsidRPr="0062556F" w:rsidRDefault="00E4288F" w:rsidP="00E4288F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4288F" w:rsidRPr="0062556F" w14:paraId="1A4B4B49" w14:textId="77777777" w:rsidTr="00AC01E3">
        <w:trPr>
          <w:trHeight w:val="180"/>
          <w:tblHeader/>
        </w:trPr>
        <w:tc>
          <w:tcPr>
            <w:tcW w:w="5654" w:type="dxa"/>
            <w:gridSpan w:val="3"/>
            <w:hideMark/>
          </w:tcPr>
          <w:p w14:paraId="4265CA9F" w14:textId="77777777" w:rsidR="00E4288F" w:rsidRPr="0062556F" w:rsidRDefault="00E4288F" w:rsidP="00E4288F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09" w:type="dxa"/>
          </w:tcPr>
          <w:p w14:paraId="561AFFDD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4D6B3C6" w14:textId="77777777" w:rsidR="00E4288F" w:rsidRPr="0062556F" w:rsidRDefault="00E4288F" w:rsidP="00E4288F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BBA1C0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08390F08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100255F0" w14:textId="77777777" w:rsidR="00E4288F" w:rsidRPr="0062556F" w:rsidRDefault="00E4288F" w:rsidP="00E4288F">
            <w:pPr>
              <w:tabs>
                <w:tab w:val="clear" w:pos="227"/>
                <w:tab w:val="left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4A79C39" w14:textId="77777777" w:rsidR="00E4288F" w:rsidRPr="0062556F" w:rsidRDefault="00E4288F" w:rsidP="00E4288F">
            <w:pPr>
              <w:tabs>
                <w:tab w:val="decimal" w:pos="58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6D210DD9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281D2130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008F02E3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096E66C8" w14:textId="77777777" w:rsidR="00E4288F" w:rsidRPr="0062556F" w:rsidRDefault="00E4288F" w:rsidP="00E4288F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69AF7E" w14:textId="77777777" w:rsidR="00E4288F" w:rsidRPr="0062556F" w:rsidRDefault="00E4288F" w:rsidP="00E4288F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507E59E3" w14:textId="77777777" w:rsidR="00E4288F" w:rsidRPr="0062556F" w:rsidRDefault="00E4288F" w:rsidP="00E4288F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4288F" w:rsidRPr="0062556F" w14:paraId="4990D12D" w14:textId="77777777" w:rsidTr="00F42199">
        <w:trPr>
          <w:trHeight w:val="180"/>
          <w:tblHeader/>
        </w:trPr>
        <w:tc>
          <w:tcPr>
            <w:tcW w:w="2592" w:type="dxa"/>
            <w:hideMark/>
          </w:tcPr>
          <w:p w14:paraId="5593DF9F" w14:textId="084AA5F0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แบงค็อก สุขุมวิท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Cs/>
                <w:sz w:val="23"/>
                <w:szCs w:val="23"/>
              </w:rPr>
              <w:t>36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05" w:type="dxa"/>
            <w:hideMark/>
          </w:tcPr>
          <w:p w14:paraId="24F6C821" w14:textId="77777777" w:rsidR="00E4288F" w:rsidRPr="0062556F" w:rsidRDefault="00E4288F" w:rsidP="00E4288F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2A686D03" w14:textId="77777777" w:rsidR="00E4288F" w:rsidRPr="0062556F" w:rsidRDefault="00E4288F" w:rsidP="00E4288F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7" w:type="dxa"/>
            <w:hideMark/>
          </w:tcPr>
          <w:p w14:paraId="032AC976" w14:textId="77777777" w:rsidR="00E4288F" w:rsidRPr="0062556F" w:rsidRDefault="00E4288F" w:rsidP="00E428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1B7F5E47" w14:textId="2C8D8EDF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58</w:t>
            </w:r>
            <w:r w:rsidR="00E4288F" w:rsidRPr="00E4288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900" w:type="dxa"/>
            <w:hideMark/>
          </w:tcPr>
          <w:p w14:paraId="00509C4C" w14:textId="635EE68D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79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</w:p>
        </w:tc>
        <w:tc>
          <w:tcPr>
            <w:tcW w:w="810" w:type="dxa"/>
          </w:tcPr>
          <w:p w14:paraId="2F88B334" w14:textId="327B2B28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231</w:t>
            </w:r>
            <w:r w:rsidR="00E4288F" w:rsidRPr="00E4288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694</w:t>
            </w:r>
          </w:p>
        </w:tc>
        <w:tc>
          <w:tcPr>
            <w:tcW w:w="910" w:type="dxa"/>
            <w:hideMark/>
          </w:tcPr>
          <w:p w14:paraId="2A4F9016" w14:textId="57BC9E47" w:rsidR="00E4288F" w:rsidRPr="0062556F" w:rsidRDefault="006E763D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132</w:t>
            </w:r>
            <w:r w:rsidR="00E4288F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520</w:t>
            </w:r>
          </w:p>
        </w:tc>
        <w:tc>
          <w:tcPr>
            <w:tcW w:w="804" w:type="dxa"/>
          </w:tcPr>
          <w:p w14:paraId="495754B6" w14:textId="0E6C4A6F" w:rsidR="00E4288F" w:rsidRPr="0062556F" w:rsidRDefault="00E4288F" w:rsidP="00E4288F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4288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659B737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2AD67E71" w14:textId="7EF207E4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4288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  <w:hideMark/>
          </w:tcPr>
          <w:p w14:paraId="01BD7724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5C905B7F" w14:textId="594B20A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  <w:hideMark/>
          </w:tcPr>
          <w:p w14:paraId="2912F28E" w14:textId="77777777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6EFECC7" w14:textId="3B653E33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4D5B7B2A" w14:textId="5D140422" w:rsidR="00E4288F" w:rsidRPr="0062556F" w:rsidRDefault="00E4288F" w:rsidP="00E4288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4288F" w:rsidRPr="0062556F" w14:paraId="11FC6D47" w14:textId="77777777" w:rsidTr="00AC01E3">
        <w:trPr>
          <w:trHeight w:hRule="exact" w:val="288"/>
          <w:tblHeader/>
        </w:trPr>
        <w:tc>
          <w:tcPr>
            <w:tcW w:w="2592" w:type="dxa"/>
          </w:tcPr>
          <w:p w14:paraId="53B579CC" w14:textId="77777777" w:rsidR="00E4288F" w:rsidRPr="0062556F" w:rsidRDefault="00E4288F" w:rsidP="00E4288F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705" w:type="dxa"/>
          </w:tcPr>
          <w:p w14:paraId="740E67C4" w14:textId="77777777" w:rsidR="00E4288F" w:rsidRPr="0062556F" w:rsidRDefault="00E4288F" w:rsidP="00E4288F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357" w:type="dxa"/>
          </w:tcPr>
          <w:p w14:paraId="67AFB02E" w14:textId="77777777" w:rsidR="00E4288F" w:rsidRPr="0062556F" w:rsidRDefault="00E4288F" w:rsidP="00E4288F">
            <w:pPr>
              <w:spacing w:line="19" w:lineRule="atLeast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9" w:type="dxa"/>
          </w:tcPr>
          <w:p w14:paraId="5A06B6CA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E9F5AAB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266328E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35AE42A9" w14:textId="77777777" w:rsidR="00E4288F" w:rsidRPr="0062556F" w:rsidRDefault="00E4288F" w:rsidP="00E4288F">
            <w:pPr>
              <w:tabs>
                <w:tab w:val="decimal" w:pos="191"/>
                <w:tab w:val="decimal" w:pos="504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79401566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A81D940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52783501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68964F83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697540DC" w14:textId="77777777" w:rsidR="00E4288F" w:rsidRPr="0062556F" w:rsidRDefault="00E4288F" w:rsidP="00E4288F">
            <w:pPr>
              <w:tabs>
                <w:tab w:val="clear" w:pos="454"/>
                <w:tab w:val="decimal" w:pos="191"/>
                <w:tab w:val="decimal" w:pos="44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524623D1" w14:textId="77777777" w:rsidR="00E4288F" w:rsidRPr="0062556F" w:rsidRDefault="00E4288F" w:rsidP="00E4288F">
            <w:pPr>
              <w:tabs>
                <w:tab w:val="clear" w:pos="454"/>
                <w:tab w:val="decimal" w:pos="191"/>
                <w:tab w:val="decimal" w:pos="44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7D8F858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09BC25A2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4288F" w:rsidRPr="0062556F" w14:paraId="33D4BECD" w14:textId="77777777" w:rsidTr="00AC01E3">
        <w:trPr>
          <w:trHeight w:val="180"/>
          <w:tblHeader/>
        </w:trPr>
        <w:tc>
          <w:tcPr>
            <w:tcW w:w="2592" w:type="dxa"/>
            <w:hideMark/>
          </w:tcPr>
          <w:p w14:paraId="1BF903D4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05" w:type="dxa"/>
          </w:tcPr>
          <w:p w14:paraId="3B1496FC" w14:textId="77777777" w:rsidR="00E4288F" w:rsidRPr="0062556F" w:rsidRDefault="00E4288F" w:rsidP="00E428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7" w:type="dxa"/>
          </w:tcPr>
          <w:p w14:paraId="1FF11984" w14:textId="77777777" w:rsidR="00E4288F" w:rsidRPr="0062556F" w:rsidRDefault="00E4288F" w:rsidP="00E428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9" w:type="dxa"/>
          </w:tcPr>
          <w:p w14:paraId="7F6C99DE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457CD57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76D4777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765B774B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2DFC7AFF" w14:textId="77777777" w:rsidR="00E4288F" w:rsidRPr="0062556F" w:rsidRDefault="00E4288F" w:rsidP="00E4288F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A076120" w14:textId="77777777" w:rsidR="00E4288F" w:rsidRPr="0062556F" w:rsidRDefault="00E4288F" w:rsidP="00E4288F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1825F653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03677EA3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3471D456" w14:textId="77777777" w:rsidR="00E4288F" w:rsidRPr="0062556F" w:rsidRDefault="00E4288F" w:rsidP="00E4288F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0DEBA5A9" w14:textId="77777777" w:rsidR="00E4288F" w:rsidRPr="0062556F" w:rsidRDefault="00E4288F" w:rsidP="00E4288F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3F03A3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207B4362" w14:textId="77777777" w:rsidR="00E4288F" w:rsidRPr="0062556F" w:rsidRDefault="00E4288F" w:rsidP="00E4288F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D0702" w:rsidRPr="0062556F" w14:paraId="141C7C2B" w14:textId="77777777" w:rsidTr="00F42199">
        <w:trPr>
          <w:trHeight w:val="180"/>
          <w:tblHeader/>
        </w:trPr>
        <w:tc>
          <w:tcPr>
            <w:tcW w:w="2592" w:type="dxa"/>
            <w:hideMark/>
          </w:tcPr>
          <w:p w14:paraId="03A87ACB" w14:textId="658A9C85" w:rsidR="007D0702" w:rsidRPr="0062556F" w:rsidRDefault="007D0702" w:rsidP="007D0702">
            <w:pPr>
              <w:spacing w:line="240" w:lineRule="auto"/>
              <w:ind w:left="110" w:hanging="110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แบงค็อก สุขุมวิท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Cs/>
                <w:sz w:val="23"/>
                <w:szCs w:val="23"/>
              </w:rPr>
              <w:t>36</w:t>
            </w:r>
            <w:r w:rsidRPr="0062556F">
              <w:rPr>
                <w:rFonts w:ascii="Angsana New" w:hAnsi="Angsana New" w:cs="Angsana New"/>
                <w:bCs/>
                <w:sz w:val="23"/>
                <w:szCs w:val="23"/>
              </w:rPr>
              <w:t xml:space="preserve"> </w:t>
            </w:r>
          </w:p>
          <w:p w14:paraId="717B79B0" w14:textId="77777777" w:rsidR="007D0702" w:rsidRPr="0062556F" w:rsidRDefault="007D0702" w:rsidP="007D0702">
            <w:pPr>
              <w:spacing w:line="240" w:lineRule="auto"/>
              <w:ind w:left="110" w:hanging="110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โ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ฮลดิ้งส์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05" w:type="dxa"/>
            <w:hideMark/>
          </w:tcPr>
          <w:p w14:paraId="28F83AC4" w14:textId="77777777" w:rsidR="007D0702" w:rsidRPr="0062556F" w:rsidRDefault="007D0702" w:rsidP="007D070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  <w:hideMark/>
          </w:tcPr>
          <w:p w14:paraId="55F34559" w14:textId="77777777" w:rsidR="007D0702" w:rsidRPr="0062556F" w:rsidRDefault="007D0702" w:rsidP="007D070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70B8407E" w14:textId="48C92C6C" w:rsidR="007D0702" w:rsidRPr="0062556F" w:rsidRDefault="006E763D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73</w:t>
            </w:r>
            <w:r w:rsidR="007D0702" w:rsidRPr="007D0702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900" w:type="dxa"/>
            <w:hideMark/>
          </w:tcPr>
          <w:p w14:paraId="678F27D1" w14:textId="6F377ED5" w:rsidR="007D0702" w:rsidRPr="0062556F" w:rsidRDefault="006E763D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73</w:t>
            </w:r>
            <w:r w:rsidR="007D070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79F77B7A" w14:textId="0F48B78B" w:rsidR="007D0702" w:rsidRPr="0062556F" w:rsidRDefault="006E763D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135</w:t>
            </w:r>
            <w:r w:rsidR="007D0702" w:rsidRPr="007D0702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910" w:type="dxa"/>
            <w:hideMark/>
          </w:tcPr>
          <w:p w14:paraId="2648EF82" w14:textId="2977524D" w:rsidR="007D0702" w:rsidRPr="0062556F" w:rsidRDefault="006E763D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135</w:t>
            </w:r>
            <w:r w:rsidR="007D070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04" w:type="dxa"/>
          </w:tcPr>
          <w:p w14:paraId="57190F30" w14:textId="2FDCE7AC" w:rsidR="007D0702" w:rsidRPr="0062556F" w:rsidRDefault="006E763D" w:rsidP="007D0702">
            <w:pPr>
              <w:tabs>
                <w:tab w:val="decimal" w:pos="290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98</w:t>
            </w:r>
            <w:r w:rsidR="007D0702" w:rsidRPr="007D0702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550</w:t>
            </w:r>
          </w:p>
        </w:tc>
        <w:tc>
          <w:tcPr>
            <w:tcW w:w="720" w:type="dxa"/>
            <w:hideMark/>
          </w:tcPr>
          <w:p w14:paraId="776890C8" w14:textId="34E9C2D6" w:rsidR="007D0702" w:rsidRPr="0062556F" w:rsidRDefault="006E763D" w:rsidP="007D070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98</w:t>
            </w:r>
            <w:r w:rsidR="007D070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550</w:t>
            </w:r>
          </w:p>
        </w:tc>
        <w:tc>
          <w:tcPr>
            <w:tcW w:w="819" w:type="dxa"/>
          </w:tcPr>
          <w:p w14:paraId="01873B87" w14:textId="21335282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  <w:hideMark/>
          </w:tcPr>
          <w:p w14:paraId="3C0348B0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65086CF1" w14:textId="047B66E6" w:rsidR="007D0702" w:rsidRPr="0062556F" w:rsidRDefault="006E763D" w:rsidP="007D070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98</w:t>
            </w:r>
            <w:r w:rsidR="007D0702" w:rsidRPr="007D0702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550</w:t>
            </w:r>
          </w:p>
        </w:tc>
        <w:tc>
          <w:tcPr>
            <w:tcW w:w="729" w:type="dxa"/>
            <w:gridSpan w:val="2"/>
            <w:hideMark/>
          </w:tcPr>
          <w:p w14:paraId="0F48392A" w14:textId="33792874" w:rsidR="007D0702" w:rsidRPr="0062556F" w:rsidRDefault="006E763D" w:rsidP="007D070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98</w:t>
            </w:r>
            <w:r w:rsidR="007D070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550</w:t>
            </w:r>
          </w:p>
        </w:tc>
        <w:tc>
          <w:tcPr>
            <w:tcW w:w="810" w:type="dxa"/>
          </w:tcPr>
          <w:p w14:paraId="60C5AB0A" w14:textId="235CBB6D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1A3F93F9" w14:textId="378EFAD9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02" w:rsidRPr="0062556F" w14:paraId="2C6558F8" w14:textId="77777777" w:rsidTr="00AC01E3">
        <w:trPr>
          <w:trHeight w:hRule="exact" w:val="288"/>
          <w:tblHeader/>
        </w:trPr>
        <w:tc>
          <w:tcPr>
            <w:tcW w:w="2592" w:type="dxa"/>
          </w:tcPr>
          <w:p w14:paraId="23D446C1" w14:textId="77777777" w:rsidR="007D0702" w:rsidRPr="0062556F" w:rsidRDefault="007D0702" w:rsidP="007D070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  <w:p w14:paraId="21AB1862" w14:textId="77777777" w:rsidR="007D0702" w:rsidRPr="0062556F" w:rsidRDefault="007D0702" w:rsidP="007D070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  <w:p w14:paraId="3BD318E8" w14:textId="77777777" w:rsidR="007D0702" w:rsidRPr="0062556F" w:rsidRDefault="007D0702" w:rsidP="007D070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  <w:p w14:paraId="2C6F43B0" w14:textId="77777777" w:rsidR="007D0702" w:rsidRPr="0062556F" w:rsidRDefault="007D0702" w:rsidP="007D070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705" w:type="dxa"/>
          </w:tcPr>
          <w:p w14:paraId="438494BF" w14:textId="77777777" w:rsidR="007D0702" w:rsidRPr="0062556F" w:rsidRDefault="007D0702" w:rsidP="007D070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357" w:type="dxa"/>
          </w:tcPr>
          <w:p w14:paraId="504B4D1C" w14:textId="77777777" w:rsidR="007D0702" w:rsidRPr="0062556F" w:rsidRDefault="007D0702" w:rsidP="007D0702">
            <w:pPr>
              <w:spacing w:line="19" w:lineRule="atLeast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9" w:type="dxa"/>
          </w:tcPr>
          <w:p w14:paraId="73DA1052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FB1223D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97B28CC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24D8DB26" w14:textId="77777777" w:rsidR="007D0702" w:rsidRPr="0062556F" w:rsidRDefault="007D0702" w:rsidP="007D0702">
            <w:pPr>
              <w:tabs>
                <w:tab w:val="decimal" w:pos="191"/>
                <w:tab w:val="decimal" w:pos="504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2E5C0DC2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C8893DC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3E9D243B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2D83C5F3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334DBEF0" w14:textId="77777777" w:rsidR="007D0702" w:rsidRPr="0062556F" w:rsidRDefault="007D0702" w:rsidP="007D0702">
            <w:pPr>
              <w:tabs>
                <w:tab w:val="clear" w:pos="454"/>
                <w:tab w:val="decimal" w:pos="191"/>
                <w:tab w:val="decimal" w:pos="44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48A2D7DA" w14:textId="77777777" w:rsidR="007D0702" w:rsidRPr="0062556F" w:rsidRDefault="007D0702" w:rsidP="007D0702">
            <w:pPr>
              <w:tabs>
                <w:tab w:val="clear" w:pos="454"/>
                <w:tab w:val="decimal" w:pos="191"/>
                <w:tab w:val="decimal" w:pos="44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3F97CB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64AF192A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D0702" w:rsidRPr="0062556F" w14:paraId="628AA711" w14:textId="77777777" w:rsidTr="00AC01E3">
        <w:trPr>
          <w:tblHeader/>
        </w:trPr>
        <w:tc>
          <w:tcPr>
            <w:tcW w:w="5654" w:type="dxa"/>
            <w:gridSpan w:val="3"/>
            <w:hideMark/>
          </w:tcPr>
          <w:p w14:paraId="4712ED79" w14:textId="77777777" w:rsidR="007D0702" w:rsidRPr="0062556F" w:rsidRDefault="007D0702" w:rsidP="007D070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09" w:type="dxa"/>
          </w:tcPr>
          <w:p w14:paraId="3C2D0A75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6F6F9A1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D36822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284EC79B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714C4478" w14:textId="77777777" w:rsidR="007D0702" w:rsidRPr="0062556F" w:rsidRDefault="007D0702" w:rsidP="007D070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5EBB485" w14:textId="77777777" w:rsidR="007D0702" w:rsidRPr="0062556F" w:rsidRDefault="007D0702" w:rsidP="007D070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0E790EC9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5538FEE6" w14:textId="77777777" w:rsidR="007D0702" w:rsidRPr="0062556F" w:rsidRDefault="007D0702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06979B25" w14:textId="77777777" w:rsidR="007D0702" w:rsidRPr="0062556F" w:rsidRDefault="007D0702" w:rsidP="007D070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012788E7" w14:textId="77777777" w:rsidR="007D0702" w:rsidRPr="0062556F" w:rsidRDefault="007D0702" w:rsidP="007D070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BBAAB5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0E90C2B7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D0702" w:rsidRPr="0062556F" w14:paraId="1E680418" w14:textId="77777777" w:rsidTr="005C5F78">
        <w:trPr>
          <w:trHeight w:val="87"/>
          <w:tblHeader/>
        </w:trPr>
        <w:tc>
          <w:tcPr>
            <w:tcW w:w="2592" w:type="dxa"/>
            <w:hideMark/>
          </w:tcPr>
          <w:p w14:paraId="7C38270A" w14:textId="17968AB4" w:rsidR="007D0702" w:rsidRPr="0062556F" w:rsidRDefault="007D0702" w:rsidP="007D0702">
            <w:pPr>
              <w:spacing w:line="240" w:lineRule="auto"/>
              <w:ind w:left="96" w:hanging="9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Boutique Overseas Holdings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  <w:hideMark/>
          </w:tcPr>
          <w:p w14:paraId="113EB21B" w14:textId="77777777" w:rsidR="007D0702" w:rsidRPr="0062556F" w:rsidRDefault="007D0702" w:rsidP="007D070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  <w:hideMark/>
          </w:tcPr>
          <w:p w14:paraId="2D4378DF" w14:textId="77777777" w:rsidR="007D0702" w:rsidRPr="0062556F" w:rsidRDefault="007D0702" w:rsidP="007D070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  <w:shd w:val="clear" w:color="auto" w:fill="auto"/>
          </w:tcPr>
          <w:p w14:paraId="1080CC4B" w14:textId="3682D4A7" w:rsidR="007D0702" w:rsidRPr="0062556F" w:rsidRDefault="006E763D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58</w:t>
            </w:r>
            <w:r w:rsidR="007D0702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900" w:type="dxa"/>
            <w:hideMark/>
          </w:tcPr>
          <w:p w14:paraId="382A2573" w14:textId="7926DF69" w:rsidR="007D0702" w:rsidRPr="0062556F" w:rsidRDefault="006E763D" w:rsidP="007D0702">
            <w:pPr>
              <w:tabs>
                <w:tab w:val="decimal" w:pos="191"/>
                <w:tab w:val="decimal" w:pos="407"/>
                <w:tab w:val="decimal" w:pos="650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79</w:t>
            </w:r>
            <w:r w:rsidR="007D070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</w:p>
        </w:tc>
        <w:tc>
          <w:tcPr>
            <w:tcW w:w="810" w:type="dxa"/>
            <w:shd w:val="clear" w:color="auto" w:fill="auto"/>
          </w:tcPr>
          <w:p w14:paraId="43EB7C34" w14:textId="6A3E0ED1" w:rsidR="007D0702" w:rsidRPr="0062556F" w:rsidRDefault="006E763D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177</w:t>
            </w:r>
            <w:r w:rsidR="007D0702" w:rsidRPr="007D0702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970</w:t>
            </w:r>
          </w:p>
        </w:tc>
        <w:tc>
          <w:tcPr>
            <w:tcW w:w="910" w:type="dxa"/>
            <w:hideMark/>
          </w:tcPr>
          <w:p w14:paraId="3C089F0C" w14:textId="6BC88902" w:rsidR="007D0702" w:rsidRPr="0062556F" w:rsidRDefault="006E763D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132</w:t>
            </w:r>
            <w:r w:rsidR="007D070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570</w:t>
            </w:r>
          </w:p>
        </w:tc>
        <w:tc>
          <w:tcPr>
            <w:tcW w:w="804" w:type="dxa"/>
          </w:tcPr>
          <w:p w14:paraId="31CA6621" w14:textId="3F3D2428" w:rsidR="007D0702" w:rsidRPr="0062556F" w:rsidRDefault="007D0702" w:rsidP="007D0702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CBCC081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3031D767" w14:textId="72097668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  <w:hideMark/>
          </w:tcPr>
          <w:p w14:paraId="03214949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2F053835" w14:textId="6D58F48B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  <w:hideMark/>
          </w:tcPr>
          <w:p w14:paraId="764A160E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33D0EE6" w14:textId="4A34F04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2871521E" w14:textId="5A82B46C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02" w:rsidRPr="0062556F" w14:paraId="791CA415" w14:textId="77777777" w:rsidTr="005C5F78">
        <w:trPr>
          <w:trHeight w:val="87"/>
          <w:tblHeader/>
        </w:trPr>
        <w:tc>
          <w:tcPr>
            <w:tcW w:w="2592" w:type="dxa"/>
            <w:hideMark/>
          </w:tcPr>
          <w:p w14:paraId="1771D33B" w14:textId="48D0FB80" w:rsidR="007D0702" w:rsidRPr="0062556F" w:rsidRDefault="007D0702" w:rsidP="007D0702">
            <w:pPr>
              <w:spacing w:line="240" w:lineRule="auto"/>
              <w:ind w:left="96" w:hanging="9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Boutique Overseas Holdings </w:t>
            </w:r>
            <w:r w:rsidR="006E763D" w:rsidRPr="006E763D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  <w:hideMark/>
          </w:tcPr>
          <w:p w14:paraId="04C12EFE" w14:textId="77777777" w:rsidR="007D0702" w:rsidRPr="0062556F" w:rsidRDefault="007D0702" w:rsidP="007D070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  <w:hideMark/>
          </w:tcPr>
          <w:p w14:paraId="02346E5D" w14:textId="77777777" w:rsidR="007D0702" w:rsidRPr="0062556F" w:rsidRDefault="007D0702" w:rsidP="007D070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  <w:shd w:val="clear" w:color="auto" w:fill="auto"/>
          </w:tcPr>
          <w:p w14:paraId="307AA015" w14:textId="246DD746" w:rsidR="007D0702" w:rsidRPr="0062556F" w:rsidRDefault="006E763D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58</w:t>
            </w:r>
            <w:r w:rsidR="007D0702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900" w:type="dxa"/>
            <w:hideMark/>
          </w:tcPr>
          <w:p w14:paraId="6B5C053E" w14:textId="49BDED9F" w:rsidR="007D0702" w:rsidRPr="0062556F" w:rsidRDefault="006E763D" w:rsidP="007D0702">
            <w:pPr>
              <w:tabs>
                <w:tab w:val="decimal" w:pos="191"/>
                <w:tab w:val="decimal" w:pos="407"/>
                <w:tab w:val="decimal" w:pos="650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79</w:t>
            </w:r>
            <w:r w:rsidR="007D070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21</w:t>
            </w:r>
          </w:p>
        </w:tc>
        <w:tc>
          <w:tcPr>
            <w:tcW w:w="810" w:type="dxa"/>
            <w:shd w:val="clear" w:color="auto" w:fill="auto"/>
          </w:tcPr>
          <w:p w14:paraId="44421488" w14:textId="7B72E966" w:rsidR="007D0702" w:rsidRPr="0062556F" w:rsidRDefault="006E763D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178</w:t>
            </w:r>
            <w:r w:rsidR="007D0702" w:rsidRPr="007D0702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390</w:t>
            </w:r>
          </w:p>
        </w:tc>
        <w:tc>
          <w:tcPr>
            <w:tcW w:w="910" w:type="dxa"/>
            <w:hideMark/>
          </w:tcPr>
          <w:p w14:paraId="361A8CBC" w14:textId="5D53500D" w:rsidR="007D0702" w:rsidRPr="0062556F" w:rsidRDefault="006E763D" w:rsidP="007D070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132</w:t>
            </w:r>
            <w:r w:rsidR="007D070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640</w:t>
            </w:r>
          </w:p>
        </w:tc>
        <w:tc>
          <w:tcPr>
            <w:tcW w:w="804" w:type="dxa"/>
          </w:tcPr>
          <w:p w14:paraId="3395CE48" w14:textId="45882F50" w:rsidR="007D0702" w:rsidRPr="0062556F" w:rsidRDefault="007D0702" w:rsidP="007D0702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15176CA9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3EB05454" w14:textId="70105DF4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  <w:hideMark/>
          </w:tcPr>
          <w:p w14:paraId="0D9FF88E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4D0F117D" w14:textId="08AA6E10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  <w:hideMark/>
          </w:tcPr>
          <w:p w14:paraId="561EC133" w14:textId="77777777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4E6A4BB" w14:textId="6BF2BE7D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4F4A86A7" w14:textId="63508C8B" w:rsidR="007D0702" w:rsidRPr="0062556F" w:rsidRDefault="007D0702" w:rsidP="007D070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5ACFBDA7" w14:textId="77777777" w:rsidR="00160D8C" w:rsidRPr="0062556F" w:rsidRDefault="00160D8C">
      <w:pPr>
        <w:rPr>
          <w:rFonts w:cs="Cordia New"/>
        </w:rPr>
      </w:pPr>
    </w:p>
    <w:tbl>
      <w:tblPr>
        <w:tblpPr w:leftFromText="180" w:rightFromText="180" w:vertAnchor="text" w:tblpX="-39" w:tblpY="1"/>
        <w:tblOverlap w:val="never"/>
        <w:tblW w:w="153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93"/>
        <w:gridCol w:w="1706"/>
        <w:gridCol w:w="1357"/>
        <w:gridCol w:w="809"/>
        <w:gridCol w:w="900"/>
        <w:gridCol w:w="810"/>
        <w:gridCol w:w="720"/>
        <w:gridCol w:w="814"/>
        <w:gridCol w:w="897"/>
        <w:gridCol w:w="735"/>
        <w:gridCol w:w="792"/>
        <w:gridCol w:w="738"/>
        <w:gridCol w:w="729"/>
        <w:gridCol w:w="810"/>
        <w:gridCol w:w="891"/>
      </w:tblGrid>
      <w:tr w:rsidR="007178A2" w:rsidRPr="0062556F" w14:paraId="46178E47" w14:textId="77777777" w:rsidTr="00F42199">
        <w:trPr>
          <w:trHeight w:val="87"/>
          <w:tblHeader/>
        </w:trPr>
        <w:tc>
          <w:tcPr>
            <w:tcW w:w="15301" w:type="dxa"/>
            <w:gridSpan w:val="15"/>
            <w:hideMark/>
          </w:tcPr>
          <w:p w14:paraId="6EAB8B9A" w14:textId="77777777" w:rsidR="007178A2" w:rsidRPr="0062556F" w:rsidRDefault="007178A2" w:rsidP="007178A2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งบการเงินเฉพาะกิจการ</w:t>
            </w:r>
          </w:p>
        </w:tc>
      </w:tr>
      <w:tr w:rsidR="007178A2" w:rsidRPr="0062556F" w14:paraId="5939B6F9" w14:textId="77777777" w:rsidTr="00F42199">
        <w:trPr>
          <w:trHeight w:val="87"/>
          <w:tblHeader/>
        </w:trPr>
        <w:tc>
          <w:tcPr>
            <w:tcW w:w="2593" w:type="dxa"/>
          </w:tcPr>
          <w:p w14:paraId="10BA1309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</w:tcPr>
          <w:p w14:paraId="4D79008F" w14:textId="77777777" w:rsidR="007178A2" w:rsidRPr="0062556F" w:rsidRDefault="007178A2" w:rsidP="007178A2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7" w:type="dxa"/>
            <w:hideMark/>
          </w:tcPr>
          <w:p w14:paraId="361741F2" w14:textId="77777777" w:rsidR="007178A2" w:rsidRPr="0062556F" w:rsidRDefault="007178A2" w:rsidP="007178A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709" w:type="dxa"/>
            <w:gridSpan w:val="2"/>
            <w:vAlign w:val="bottom"/>
            <w:hideMark/>
          </w:tcPr>
          <w:p w14:paraId="3549AC25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665DC900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36F502BB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707691D4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0FC56050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220C9EED" w14:textId="10F759CE" w:rsidR="007178A2" w:rsidRPr="0062556F" w:rsidRDefault="007178A2" w:rsidP="007178A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AC01E3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br/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F42199" w:rsidRPr="0062556F" w14:paraId="25FD6A79" w14:textId="77777777" w:rsidTr="00AC01E3">
        <w:trPr>
          <w:trHeight w:val="87"/>
          <w:tblHeader/>
        </w:trPr>
        <w:tc>
          <w:tcPr>
            <w:tcW w:w="2593" w:type="dxa"/>
            <w:hideMark/>
          </w:tcPr>
          <w:p w14:paraId="162D563C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06" w:type="dxa"/>
            <w:hideMark/>
          </w:tcPr>
          <w:p w14:paraId="6452053A" w14:textId="77777777" w:rsidR="00F42199" w:rsidRPr="0062556F" w:rsidRDefault="00F42199" w:rsidP="00F4219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7" w:type="dxa"/>
            <w:hideMark/>
          </w:tcPr>
          <w:p w14:paraId="399F5C36" w14:textId="77777777" w:rsidR="00F42199" w:rsidRPr="0062556F" w:rsidRDefault="00F42199" w:rsidP="00F42199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09" w:type="dxa"/>
            <w:vAlign w:val="bottom"/>
            <w:hideMark/>
          </w:tcPr>
          <w:p w14:paraId="31A14ACD" w14:textId="1CD6945F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3BC506E2" w14:textId="3AA30F53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0544FF7" w14:textId="03C89FD7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2D8C7466" w14:textId="5EC51EB3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157317E2" w14:textId="4E0513F7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F70529F" w14:textId="13E1CEE6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4" w:type="dxa"/>
            <w:vAlign w:val="bottom"/>
            <w:hideMark/>
          </w:tcPr>
          <w:p w14:paraId="331E5237" w14:textId="7FED7653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97" w:type="dxa"/>
            <w:vAlign w:val="bottom"/>
            <w:hideMark/>
          </w:tcPr>
          <w:p w14:paraId="6B55B2F2" w14:textId="145840F3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3DAA684" w14:textId="7C3E8645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5" w:type="dxa"/>
            <w:vAlign w:val="bottom"/>
            <w:hideMark/>
          </w:tcPr>
          <w:p w14:paraId="3632F770" w14:textId="163F5F52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vAlign w:val="bottom"/>
            <w:hideMark/>
          </w:tcPr>
          <w:p w14:paraId="61591956" w14:textId="2A6B9DA9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E5EE31C" w14:textId="7BB88E62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8" w:type="dxa"/>
            <w:vAlign w:val="bottom"/>
            <w:hideMark/>
          </w:tcPr>
          <w:p w14:paraId="293B7740" w14:textId="63FDC385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9" w:type="dxa"/>
            <w:vAlign w:val="bottom"/>
            <w:hideMark/>
          </w:tcPr>
          <w:p w14:paraId="78485908" w14:textId="060C78DA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255B065" w14:textId="07C07087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3C5CF2D3" w14:textId="13A31570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91" w:type="dxa"/>
            <w:vAlign w:val="bottom"/>
            <w:hideMark/>
          </w:tcPr>
          <w:p w14:paraId="54DC6437" w14:textId="13F3364F" w:rsidR="00F42199" w:rsidRPr="0062556F" w:rsidRDefault="006E763D" w:rsidP="00F4219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F42199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F42199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7DD1ACF8" w14:textId="77777777" w:rsidTr="00F42199">
        <w:trPr>
          <w:trHeight w:val="87"/>
          <w:tblHeader/>
        </w:trPr>
        <w:tc>
          <w:tcPr>
            <w:tcW w:w="2593" w:type="dxa"/>
          </w:tcPr>
          <w:p w14:paraId="05EA6B4B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06" w:type="dxa"/>
          </w:tcPr>
          <w:p w14:paraId="0D22CCBA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7" w:type="dxa"/>
          </w:tcPr>
          <w:p w14:paraId="0B14C30E" w14:textId="77777777" w:rsidR="007178A2" w:rsidRPr="0062556F" w:rsidRDefault="007178A2" w:rsidP="007178A2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09" w:type="dxa"/>
            <w:gridSpan w:val="2"/>
            <w:vAlign w:val="bottom"/>
            <w:hideMark/>
          </w:tcPr>
          <w:p w14:paraId="368BAE81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936" w:type="dxa"/>
            <w:gridSpan w:val="10"/>
            <w:vAlign w:val="bottom"/>
            <w:hideMark/>
          </w:tcPr>
          <w:p w14:paraId="27B24A1B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A44257" w:rsidRPr="0062556F" w14:paraId="677D9133" w14:textId="77777777" w:rsidTr="00AC01E3">
        <w:trPr>
          <w:trHeight w:val="180"/>
          <w:tblHeader/>
        </w:trPr>
        <w:tc>
          <w:tcPr>
            <w:tcW w:w="2593" w:type="dxa"/>
          </w:tcPr>
          <w:p w14:paraId="6FE5AB04" w14:textId="7D2CF7FF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706" w:type="dxa"/>
          </w:tcPr>
          <w:p w14:paraId="58DE9B48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6EF80979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3C904B83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ADB171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07CEF27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63EF805C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761C376A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7" w:type="dxa"/>
          </w:tcPr>
          <w:p w14:paraId="3386D039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5" w:type="dxa"/>
          </w:tcPr>
          <w:p w14:paraId="55EEF824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4BB26A53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14:paraId="16A5C58D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9" w:type="dxa"/>
          </w:tcPr>
          <w:p w14:paraId="70986C11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276AAB5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1" w:type="dxa"/>
          </w:tcPr>
          <w:p w14:paraId="3D7FB633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44257" w:rsidRPr="0062556F" w14:paraId="24423394" w14:textId="77777777" w:rsidTr="00AC01E3">
        <w:trPr>
          <w:trHeight w:val="180"/>
          <w:tblHeader/>
        </w:trPr>
        <w:tc>
          <w:tcPr>
            <w:tcW w:w="2593" w:type="dxa"/>
          </w:tcPr>
          <w:p w14:paraId="57384717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</w:tcPr>
          <w:p w14:paraId="250C16F9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5BDA0B39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56ED6F75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DD9CEF7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E5D669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275F5D94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1095ABAB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7" w:type="dxa"/>
          </w:tcPr>
          <w:p w14:paraId="58E77BBD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5" w:type="dxa"/>
          </w:tcPr>
          <w:p w14:paraId="4382D97A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0DDDF2AB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14:paraId="16B33954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9" w:type="dxa"/>
          </w:tcPr>
          <w:p w14:paraId="74AB0F9F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1834B3C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1" w:type="dxa"/>
          </w:tcPr>
          <w:p w14:paraId="04EA1C09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44257" w:rsidRPr="0062556F" w14:paraId="1559DC8E" w14:textId="77777777" w:rsidTr="00AC01E3">
        <w:trPr>
          <w:trHeight w:val="180"/>
          <w:tblHeader/>
        </w:trPr>
        <w:tc>
          <w:tcPr>
            <w:tcW w:w="6465" w:type="dxa"/>
            <w:gridSpan w:val="4"/>
          </w:tcPr>
          <w:p w14:paraId="1AC171FC" w14:textId="5A91558F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แบงค็อก สุขุมวิท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5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900" w:type="dxa"/>
          </w:tcPr>
          <w:p w14:paraId="0A3E9363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DA8F158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753F6F2B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1D98B949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7" w:type="dxa"/>
          </w:tcPr>
          <w:p w14:paraId="0708F852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5" w:type="dxa"/>
          </w:tcPr>
          <w:p w14:paraId="7E2B0A3F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54351663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14:paraId="13A8A56A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9" w:type="dxa"/>
          </w:tcPr>
          <w:p w14:paraId="47DE97FE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179C5DD" w14:textId="77777777" w:rsidR="00A44257" w:rsidRPr="0062556F" w:rsidRDefault="00A44257" w:rsidP="00A44257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77A879E9" w14:textId="77777777" w:rsidR="00A44257" w:rsidRPr="0062556F" w:rsidRDefault="00A44257" w:rsidP="00A44257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6D419A22" w14:textId="77777777" w:rsidTr="00AC01E3">
        <w:trPr>
          <w:trHeight w:val="180"/>
          <w:tblHeader/>
        </w:trPr>
        <w:tc>
          <w:tcPr>
            <w:tcW w:w="2593" w:type="dxa"/>
          </w:tcPr>
          <w:p w14:paraId="336EDF45" w14:textId="609278B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แบงค็อก สุขุมวิท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Cs/>
                <w:sz w:val="23"/>
                <w:szCs w:val="23"/>
              </w:rPr>
              <w:t>5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06" w:type="dxa"/>
          </w:tcPr>
          <w:p w14:paraId="3F782FEF" w14:textId="77777777" w:rsidR="00A44257" w:rsidRPr="0062556F" w:rsidRDefault="00A44257" w:rsidP="00A44257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00D3C3D0" w14:textId="77777777" w:rsidR="00A44257" w:rsidRPr="0062556F" w:rsidRDefault="00A44257" w:rsidP="00A44257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7" w:type="dxa"/>
          </w:tcPr>
          <w:p w14:paraId="570BA9D3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757EE462" w14:textId="40E7C131" w:rsidR="00A44257" w:rsidRPr="0062556F" w:rsidRDefault="006E763D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="00FC1AF8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900" w:type="dxa"/>
          </w:tcPr>
          <w:p w14:paraId="200C7C03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9FE5509" w14:textId="358758AC" w:rsidR="00A44257" w:rsidRPr="0062556F" w:rsidRDefault="006E763D" w:rsidP="004859D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20" w:type="dxa"/>
          </w:tcPr>
          <w:p w14:paraId="4D10FADB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1F74936E" w14:textId="4F7E5B3F" w:rsidR="00A44257" w:rsidRPr="0062556F" w:rsidRDefault="00FC1AF8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7" w:type="dxa"/>
          </w:tcPr>
          <w:p w14:paraId="56489DB4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5" w:type="dxa"/>
          </w:tcPr>
          <w:p w14:paraId="3AD6EBD1" w14:textId="26B98EC6" w:rsidR="00A44257" w:rsidRPr="0062556F" w:rsidRDefault="00FC1AF8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62217A34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95A0F75" w14:textId="5431C5C7" w:rsidR="00A44257" w:rsidRPr="0062556F" w:rsidRDefault="00FC1AF8" w:rsidP="0048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10"/>
                <w:tab w:val="left" w:pos="300"/>
                <w:tab w:val="left" w:pos="480"/>
              </w:tabs>
              <w:spacing w:line="300" w:lineRule="exact"/>
              <w:ind w:right="-26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</w:tcPr>
          <w:p w14:paraId="4F0FCAED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BE8D49E" w14:textId="0F1E8226" w:rsidR="00A44257" w:rsidRPr="0062556F" w:rsidRDefault="00FC1AF8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1" w:type="dxa"/>
          </w:tcPr>
          <w:p w14:paraId="1E31882B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44257" w:rsidRPr="0062556F" w14:paraId="7B778ED6" w14:textId="77777777" w:rsidTr="00AC01E3">
        <w:trPr>
          <w:trHeight w:val="180"/>
          <w:tblHeader/>
        </w:trPr>
        <w:tc>
          <w:tcPr>
            <w:tcW w:w="2593" w:type="dxa"/>
          </w:tcPr>
          <w:p w14:paraId="08C2F341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</w:tcPr>
          <w:p w14:paraId="39FAC37B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642A085E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3B8FF150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C296ADF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BF5BA8F" w14:textId="77777777" w:rsidR="00A44257" w:rsidRPr="0062556F" w:rsidRDefault="00A44257" w:rsidP="004859D8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D030014" w14:textId="77777777" w:rsidR="00A44257" w:rsidRPr="0062556F" w:rsidRDefault="00A44257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1726CA1F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4624CC58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0CC037F2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52EE893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339D28F1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2F3881B7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5D50CFE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796038FF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537CA853" w14:textId="77777777" w:rsidTr="00AC01E3">
        <w:trPr>
          <w:trHeight w:val="180"/>
          <w:tblHeader/>
        </w:trPr>
        <w:tc>
          <w:tcPr>
            <w:tcW w:w="2593" w:type="dxa"/>
          </w:tcPr>
          <w:p w14:paraId="34AF9FDA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06" w:type="dxa"/>
          </w:tcPr>
          <w:p w14:paraId="50944EA1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6499478F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675B2751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F003D9F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748C585" w14:textId="77777777" w:rsidR="00A44257" w:rsidRPr="0062556F" w:rsidRDefault="00A44257" w:rsidP="004859D8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DCE411A" w14:textId="77777777" w:rsidR="00A44257" w:rsidRPr="0062556F" w:rsidRDefault="00A44257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6CA46EB7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7B384E73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3A26883D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3456CBD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49699408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7260DD08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0C6BD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3C924C0F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47C4CEA9" w14:textId="77777777" w:rsidTr="00AC01E3">
        <w:trPr>
          <w:trHeight w:val="358"/>
          <w:tblHeader/>
        </w:trPr>
        <w:tc>
          <w:tcPr>
            <w:tcW w:w="2593" w:type="dxa"/>
          </w:tcPr>
          <w:p w14:paraId="70525FED" w14:textId="74E1317A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 แบงค็อก สุขุมวิท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color w:val="000000"/>
                <w:sz w:val="23"/>
                <w:szCs w:val="23"/>
              </w:rPr>
              <w:t>5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  <w:p w14:paraId="2336F6E5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706" w:type="dxa"/>
          </w:tcPr>
          <w:p w14:paraId="0EAA62F8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39A38B47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5222EBB3" w14:textId="0F887460" w:rsidR="00A44257" w:rsidRPr="0062556F" w:rsidRDefault="006E763D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="00FC1AF8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900" w:type="dxa"/>
          </w:tcPr>
          <w:p w14:paraId="20B901C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48506C7" w14:textId="1A80D5B2" w:rsidR="00A44257" w:rsidRPr="0062556F" w:rsidRDefault="006E763D" w:rsidP="004859D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720" w:type="dxa"/>
          </w:tcPr>
          <w:p w14:paraId="2E61ECF1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7DCB9BB6" w14:textId="2858D021" w:rsidR="00A44257" w:rsidRPr="0062556F" w:rsidRDefault="006E763D" w:rsidP="004859D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897" w:type="dxa"/>
          </w:tcPr>
          <w:p w14:paraId="07217DDF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5" w:type="dxa"/>
          </w:tcPr>
          <w:p w14:paraId="2AE68517" w14:textId="6EA1CC12" w:rsidR="00A44257" w:rsidRPr="0062556F" w:rsidRDefault="00FC1AF8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688C9C38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7551FA84" w14:textId="03F3E6FC" w:rsidR="00A44257" w:rsidRPr="0062556F" w:rsidRDefault="006E763D" w:rsidP="004859D8">
            <w:pPr>
              <w:tabs>
                <w:tab w:val="decimal" w:pos="191"/>
                <w:tab w:val="decimal" w:pos="48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729" w:type="dxa"/>
          </w:tcPr>
          <w:p w14:paraId="6504828D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9114AF0" w14:textId="2108C853" w:rsidR="00A44257" w:rsidRPr="0062556F" w:rsidRDefault="00FC1AF8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1" w:type="dxa"/>
          </w:tcPr>
          <w:p w14:paraId="2774D2B9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44257" w:rsidRPr="0062556F" w14:paraId="41EBD2A2" w14:textId="77777777" w:rsidTr="00AC01E3">
        <w:trPr>
          <w:trHeight w:hRule="exact" w:val="288"/>
          <w:tblHeader/>
        </w:trPr>
        <w:tc>
          <w:tcPr>
            <w:tcW w:w="2593" w:type="dxa"/>
          </w:tcPr>
          <w:p w14:paraId="6438FFDC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706" w:type="dxa"/>
          </w:tcPr>
          <w:p w14:paraId="79BC8C49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7" w:type="dxa"/>
          </w:tcPr>
          <w:p w14:paraId="515EC5E7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09" w:type="dxa"/>
          </w:tcPr>
          <w:p w14:paraId="3BDB12A6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E673B13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95240C3" w14:textId="77777777" w:rsidR="00A44257" w:rsidRPr="0062556F" w:rsidRDefault="00A44257" w:rsidP="004859D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38B5228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32DB8FCA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2C280842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16D19795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1B0ED2C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7B8773BE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16703A29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74044B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7FD5A36F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77ED0B4C" w14:textId="77777777" w:rsidTr="00AC01E3">
        <w:trPr>
          <w:trHeight w:val="180"/>
          <w:tblHeader/>
        </w:trPr>
        <w:tc>
          <w:tcPr>
            <w:tcW w:w="2593" w:type="dxa"/>
          </w:tcPr>
          <w:p w14:paraId="0EFC6DB1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สมุย ละไม</w:t>
            </w:r>
          </w:p>
        </w:tc>
        <w:tc>
          <w:tcPr>
            <w:tcW w:w="1706" w:type="dxa"/>
          </w:tcPr>
          <w:p w14:paraId="0508D4CE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3ED88A79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1445212C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B1646F6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0AD2B20" w14:textId="77777777" w:rsidR="00A44257" w:rsidRPr="0062556F" w:rsidRDefault="00A44257" w:rsidP="004859D8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E5C49B5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658491D9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29DC1DA8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7C6A781D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B8EF8AF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56E706B3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77F8D28C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B236AE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12E86165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0F0E98FD" w14:textId="77777777" w:rsidTr="00AC01E3">
        <w:trPr>
          <w:trHeight w:hRule="exact" w:val="288"/>
          <w:tblHeader/>
        </w:trPr>
        <w:tc>
          <w:tcPr>
            <w:tcW w:w="2593" w:type="dxa"/>
          </w:tcPr>
          <w:p w14:paraId="5BD757DF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</w:tcPr>
          <w:p w14:paraId="6F52EA30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5AEF2E05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24C555F4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17F26D7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01DE99" w14:textId="77777777" w:rsidR="00A44257" w:rsidRPr="0062556F" w:rsidRDefault="00A44257" w:rsidP="004859D8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0C55AE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3E3D99DA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5C4407AD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38E75CA1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ED94BBB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113B041A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201911A5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C6A341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6B71FD48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30941C6F" w14:textId="77777777" w:rsidTr="00AC01E3">
        <w:trPr>
          <w:trHeight w:val="180"/>
          <w:tblHeader/>
        </w:trPr>
        <w:tc>
          <w:tcPr>
            <w:tcW w:w="5656" w:type="dxa"/>
            <w:gridSpan w:val="3"/>
          </w:tcPr>
          <w:p w14:paraId="3E0FCFB1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สมุย ละไม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809" w:type="dxa"/>
          </w:tcPr>
          <w:p w14:paraId="7F9F9276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C2BEE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22EF32" w14:textId="77777777" w:rsidR="00A44257" w:rsidRPr="0062556F" w:rsidRDefault="00A44257" w:rsidP="004859D8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83F4959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0EEDC2A9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52519360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1E8FBCBE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B4889F6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78E15A09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784809E5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B0957E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5763F3FD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226C8781" w14:textId="77777777" w:rsidTr="00AC01E3">
        <w:trPr>
          <w:trHeight w:val="180"/>
          <w:tblHeader/>
        </w:trPr>
        <w:tc>
          <w:tcPr>
            <w:tcW w:w="2593" w:type="dxa"/>
          </w:tcPr>
          <w:p w14:paraId="3D139AE7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สมุย ละไม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06" w:type="dxa"/>
          </w:tcPr>
          <w:p w14:paraId="342A5BD2" w14:textId="77777777" w:rsidR="00A44257" w:rsidRPr="0062556F" w:rsidRDefault="00A44257" w:rsidP="00A44257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58116134" w14:textId="77777777" w:rsidR="00A44257" w:rsidRPr="0062556F" w:rsidRDefault="00A44257" w:rsidP="00A44257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7" w:type="dxa"/>
          </w:tcPr>
          <w:p w14:paraId="2DCAE088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5B1496AC" w14:textId="426BD087" w:rsidR="00A44257" w:rsidRPr="0062556F" w:rsidRDefault="006E763D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="00A8547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900" w:type="dxa"/>
          </w:tcPr>
          <w:p w14:paraId="3FE53973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7D9B902" w14:textId="4C37DB31" w:rsidR="00A44257" w:rsidRPr="0062556F" w:rsidRDefault="006E763D" w:rsidP="004859D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20" w:type="dxa"/>
          </w:tcPr>
          <w:p w14:paraId="569B5F76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21AA14A0" w14:textId="5ACB88EB" w:rsidR="00A44257" w:rsidRPr="0062556F" w:rsidRDefault="00A85471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7" w:type="dxa"/>
          </w:tcPr>
          <w:p w14:paraId="14E6010A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5" w:type="dxa"/>
          </w:tcPr>
          <w:p w14:paraId="56C297FA" w14:textId="5B9C0197" w:rsidR="00A44257" w:rsidRPr="0062556F" w:rsidRDefault="00A85471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024D2645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64C1CD60" w14:textId="39876EA5" w:rsidR="00A44257" w:rsidRPr="0062556F" w:rsidRDefault="00A85471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  <w:tab w:val="left" w:pos="57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</w:tcPr>
          <w:p w14:paraId="79F0D170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69FA64E" w14:textId="5D9049C0" w:rsidR="00A44257" w:rsidRPr="0062556F" w:rsidRDefault="00A85471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1" w:type="dxa"/>
          </w:tcPr>
          <w:p w14:paraId="55BBD879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44257" w:rsidRPr="0062556F" w14:paraId="3098D70C" w14:textId="77777777" w:rsidTr="00AC01E3">
        <w:trPr>
          <w:trHeight w:hRule="exact" w:val="288"/>
          <w:tblHeader/>
        </w:trPr>
        <w:tc>
          <w:tcPr>
            <w:tcW w:w="2593" w:type="dxa"/>
          </w:tcPr>
          <w:p w14:paraId="389728C5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</w:tcPr>
          <w:p w14:paraId="1A03DD4B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214D43EA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2C332E4B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283B542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1CD7FCA" w14:textId="77777777" w:rsidR="00A44257" w:rsidRPr="0062556F" w:rsidRDefault="00A44257" w:rsidP="004859D8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3AC47EA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134FCC8E" w14:textId="77777777" w:rsidR="00A44257" w:rsidRPr="0062556F" w:rsidRDefault="00A44257" w:rsidP="00A85471">
            <w:pPr>
              <w:tabs>
                <w:tab w:val="decimal" w:pos="191"/>
                <w:tab w:val="decimal" w:pos="542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7767105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47E9DE20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1FB3E46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4E90FCAA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2B39DBB4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AE48FA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6A328EB0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754A0A03" w14:textId="77777777" w:rsidTr="00AC01E3">
        <w:trPr>
          <w:trHeight w:val="180"/>
          <w:tblHeader/>
        </w:trPr>
        <w:tc>
          <w:tcPr>
            <w:tcW w:w="2593" w:type="dxa"/>
          </w:tcPr>
          <w:p w14:paraId="727EAA6B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06" w:type="dxa"/>
          </w:tcPr>
          <w:p w14:paraId="005CBA85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006C264F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50065BB3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EF8B05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90DAC2" w14:textId="77777777" w:rsidR="00A44257" w:rsidRPr="0062556F" w:rsidRDefault="00A44257" w:rsidP="004859D8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1251B51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6795E045" w14:textId="77777777" w:rsidR="00A44257" w:rsidRPr="0062556F" w:rsidRDefault="00A44257" w:rsidP="00A85471">
            <w:pPr>
              <w:tabs>
                <w:tab w:val="decimal" w:pos="191"/>
                <w:tab w:val="decimal" w:pos="542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7BC99BD7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006C9313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052FF11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6B100DBC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61EBD371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1B707E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4AB74E77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6939EEFB" w14:textId="77777777" w:rsidTr="00AC01E3">
        <w:trPr>
          <w:trHeight w:val="180"/>
          <w:tblHeader/>
        </w:trPr>
        <w:tc>
          <w:tcPr>
            <w:tcW w:w="2593" w:type="dxa"/>
          </w:tcPr>
          <w:p w14:paraId="346F0CAD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 สมุย ละไม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706" w:type="dxa"/>
          </w:tcPr>
          <w:p w14:paraId="23461ECB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54181255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3A8436BF" w14:textId="4A104CE7" w:rsidR="00A44257" w:rsidRPr="0062556F" w:rsidRDefault="006E763D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="00A8547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900" w:type="dxa"/>
          </w:tcPr>
          <w:p w14:paraId="7D351E7E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9DFB132" w14:textId="3FB684B7" w:rsidR="00A44257" w:rsidRPr="0062556F" w:rsidRDefault="006E763D" w:rsidP="004859D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720" w:type="dxa"/>
          </w:tcPr>
          <w:p w14:paraId="159DBAE3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5F174358" w14:textId="324B0B35" w:rsidR="00A44257" w:rsidRPr="0062556F" w:rsidRDefault="006E763D" w:rsidP="004859D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897" w:type="dxa"/>
          </w:tcPr>
          <w:p w14:paraId="1A7F7F9B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5" w:type="dxa"/>
          </w:tcPr>
          <w:p w14:paraId="284F21B8" w14:textId="7364EDDC" w:rsidR="00A44257" w:rsidRPr="0062556F" w:rsidRDefault="00A85471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7ECD6376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286D9AFB" w14:textId="1F0A6091" w:rsidR="00A44257" w:rsidRPr="0062556F" w:rsidRDefault="006E763D" w:rsidP="004859D8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729" w:type="dxa"/>
          </w:tcPr>
          <w:p w14:paraId="0FDF656E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842E310" w14:textId="106E0CC7" w:rsidR="00A44257" w:rsidRPr="0062556F" w:rsidRDefault="00A85471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1" w:type="dxa"/>
          </w:tcPr>
          <w:p w14:paraId="090D95D6" w14:textId="77777777" w:rsidR="00A44257" w:rsidRPr="0062556F" w:rsidRDefault="00A44257" w:rsidP="004859D8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44257" w:rsidRPr="0062556F" w14:paraId="22AEA604" w14:textId="77777777" w:rsidTr="00AC01E3">
        <w:trPr>
          <w:trHeight w:hRule="exact" w:val="288"/>
          <w:tblHeader/>
        </w:trPr>
        <w:tc>
          <w:tcPr>
            <w:tcW w:w="2593" w:type="dxa"/>
          </w:tcPr>
          <w:p w14:paraId="6E9214E2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706" w:type="dxa"/>
          </w:tcPr>
          <w:p w14:paraId="75380C0C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7" w:type="dxa"/>
          </w:tcPr>
          <w:p w14:paraId="02332292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09" w:type="dxa"/>
          </w:tcPr>
          <w:p w14:paraId="7EC1F867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2637E8E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FAF728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FE8B72F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2DC87771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7E9AFD1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1AEB7F45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77E4AE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230CCC79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3D0D1327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9A486CD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77D432D2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14:paraId="2123A785" w14:textId="77777777" w:rsidR="00A44257" w:rsidRPr="0062556F" w:rsidRDefault="00A44257"/>
    <w:tbl>
      <w:tblPr>
        <w:tblpPr w:leftFromText="180" w:rightFromText="180" w:vertAnchor="text" w:tblpX="-39" w:tblpY="1"/>
        <w:tblOverlap w:val="never"/>
        <w:tblW w:w="1520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19"/>
        <w:gridCol w:w="1707"/>
        <w:gridCol w:w="1438"/>
        <w:gridCol w:w="809"/>
        <w:gridCol w:w="906"/>
        <w:gridCol w:w="804"/>
        <w:gridCol w:w="720"/>
        <w:gridCol w:w="816"/>
        <w:gridCol w:w="897"/>
        <w:gridCol w:w="735"/>
        <w:gridCol w:w="792"/>
        <w:gridCol w:w="738"/>
        <w:gridCol w:w="729"/>
        <w:gridCol w:w="810"/>
        <w:gridCol w:w="889"/>
      </w:tblGrid>
      <w:tr w:rsidR="001D6E27" w:rsidRPr="0062556F" w14:paraId="3FF2655F" w14:textId="77777777" w:rsidTr="00D446F2">
        <w:trPr>
          <w:trHeight w:val="180"/>
          <w:tblHeader/>
        </w:trPr>
        <w:tc>
          <w:tcPr>
            <w:tcW w:w="15209" w:type="dxa"/>
            <w:gridSpan w:val="15"/>
          </w:tcPr>
          <w:p w14:paraId="6FDE5867" w14:textId="77777777" w:rsidR="001D6E27" w:rsidRPr="0062556F" w:rsidRDefault="001D6E2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งบการเงินเฉพาะกิจการ</w:t>
            </w:r>
          </w:p>
        </w:tc>
      </w:tr>
      <w:tr w:rsidR="00A44257" w:rsidRPr="0062556F" w14:paraId="36AEEC62" w14:textId="77777777" w:rsidTr="00D446F2">
        <w:trPr>
          <w:trHeight w:val="180"/>
          <w:tblHeader/>
        </w:trPr>
        <w:tc>
          <w:tcPr>
            <w:tcW w:w="2419" w:type="dxa"/>
          </w:tcPr>
          <w:p w14:paraId="5127D463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7" w:type="dxa"/>
          </w:tcPr>
          <w:p w14:paraId="000BC2DE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8" w:type="dxa"/>
          </w:tcPr>
          <w:p w14:paraId="5E3F7D83" w14:textId="77777777" w:rsidR="00A44257" w:rsidRPr="0062556F" w:rsidRDefault="00A44257" w:rsidP="00A44257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715" w:type="dxa"/>
            <w:gridSpan w:val="2"/>
            <w:vAlign w:val="bottom"/>
          </w:tcPr>
          <w:p w14:paraId="44BEF3A4" w14:textId="77777777" w:rsidR="00A44257" w:rsidRPr="0062556F" w:rsidRDefault="00A44257" w:rsidP="00A44257">
            <w:pPr>
              <w:pStyle w:val="acctmergecolhdg"/>
              <w:spacing w:line="240" w:lineRule="atLeast"/>
              <w:ind w:right="-79"/>
              <w:jc w:val="lef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24" w:type="dxa"/>
            <w:gridSpan w:val="2"/>
            <w:vAlign w:val="bottom"/>
          </w:tcPr>
          <w:p w14:paraId="6C95B504" w14:textId="77777777" w:rsidR="00A44257" w:rsidRPr="0062556F" w:rsidRDefault="00A44257" w:rsidP="00A44257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713" w:type="dxa"/>
            <w:gridSpan w:val="2"/>
            <w:vAlign w:val="bottom"/>
          </w:tcPr>
          <w:p w14:paraId="464E3D82" w14:textId="77777777" w:rsidR="00A44257" w:rsidRPr="0062556F" w:rsidRDefault="00A44257" w:rsidP="00A44257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27" w:type="dxa"/>
            <w:gridSpan w:val="2"/>
          </w:tcPr>
          <w:p w14:paraId="429A8329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  <w:p w14:paraId="3CA69B0E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5E9735C9" w14:textId="77777777" w:rsidR="00A44257" w:rsidRPr="0062556F" w:rsidRDefault="00A44257" w:rsidP="00A4425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</w:p>
          <w:p w14:paraId="69F747B8" w14:textId="77777777" w:rsidR="00A44257" w:rsidRPr="0062556F" w:rsidRDefault="00A44257" w:rsidP="00A4425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99" w:type="dxa"/>
            <w:gridSpan w:val="2"/>
          </w:tcPr>
          <w:p w14:paraId="4E8746AB" w14:textId="51C8BB0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เงินปันผลรับสำหรับงวด</w:t>
            </w:r>
            <w:r w:rsidR="00D446F2">
              <w:rPr>
                <w:rFonts w:ascii="Angsana New" w:hAnsi="Angsana New" w:cs="Angsana New" w:hint="cs"/>
                <w:b/>
                <w:sz w:val="23"/>
                <w:szCs w:val="23"/>
                <w:cs/>
              </w:rPr>
              <w:t>เก้า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D446F2" w:rsidRPr="0062556F" w14:paraId="3D6D32C9" w14:textId="77777777" w:rsidTr="00AC01E3">
        <w:trPr>
          <w:trHeight w:val="180"/>
          <w:tblHeader/>
        </w:trPr>
        <w:tc>
          <w:tcPr>
            <w:tcW w:w="2419" w:type="dxa"/>
          </w:tcPr>
          <w:p w14:paraId="6FAF3268" w14:textId="77777777" w:rsidR="00D446F2" w:rsidRPr="0062556F" w:rsidRDefault="00D446F2" w:rsidP="00D446F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07" w:type="dxa"/>
          </w:tcPr>
          <w:p w14:paraId="2F2DB293" w14:textId="77777777" w:rsidR="00D446F2" w:rsidRPr="0062556F" w:rsidRDefault="00D446F2" w:rsidP="00D446F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38" w:type="dxa"/>
          </w:tcPr>
          <w:p w14:paraId="07286F5F" w14:textId="77777777" w:rsidR="00D446F2" w:rsidRPr="0062556F" w:rsidRDefault="00D446F2" w:rsidP="00D446F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09" w:type="dxa"/>
            <w:vAlign w:val="bottom"/>
          </w:tcPr>
          <w:p w14:paraId="35454B4E" w14:textId="3F380E70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6" w:type="dxa"/>
            <w:vAlign w:val="bottom"/>
          </w:tcPr>
          <w:p w14:paraId="66290C30" w14:textId="689638E8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7F5D863" w14:textId="693DC95E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04" w:type="dxa"/>
            <w:vAlign w:val="bottom"/>
          </w:tcPr>
          <w:p w14:paraId="7D7AF90C" w14:textId="2E2BA83B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</w:tcPr>
          <w:p w14:paraId="4EFF01C8" w14:textId="5BED7FFB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4F9C7FE" w14:textId="494167C4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6" w:type="dxa"/>
            <w:vAlign w:val="bottom"/>
          </w:tcPr>
          <w:p w14:paraId="6D7A33E9" w14:textId="66CC8E4F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97" w:type="dxa"/>
            <w:vAlign w:val="bottom"/>
          </w:tcPr>
          <w:p w14:paraId="47404E8A" w14:textId="42A7030E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13B0B8B" w14:textId="19DD8B28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5" w:type="dxa"/>
            <w:vAlign w:val="bottom"/>
          </w:tcPr>
          <w:p w14:paraId="6136A9A9" w14:textId="4BD79FC2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vAlign w:val="bottom"/>
          </w:tcPr>
          <w:p w14:paraId="25D7D787" w14:textId="0583EA8D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D6ADEC1" w14:textId="5A46516F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8" w:type="dxa"/>
            <w:vAlign w:val="bottom"/>
          </w:tcPr>
          <w:p w14:paraId="37F07458" w14:textId="12869BA7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9" w:type="dxa"/>
            <w:vAlign w:val="bottom"/>
          </w:tcPr>
          <w:p w14:paraId="5A71C6C3" w14:textId="4AC85C7E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F29A714" w14:textId="6B4E0531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</w:tcPr>
          <w:p w14:paraId="0BFB77F8" w14:textId="095D352B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89" w:type="dxa"/>
            <w:vAlign w:val="bottom"/>
          </w:tcPr>
          <w:p w14:paraId="4936266E" w14:textId="5582E1DA" w:rsidR="00D446F2" w:rsidRPr="0062556F" w:rsidRDefault="006E763D" w:rsidP="00D446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30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D446F2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กันย</w:t>
            </w:r>
            <w:r w:rsidR="00D446F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ายน</w:t>
            </w:r>
            <w:r w:rsidRPr="006E763D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160D8C" w:rsidRPr="0062556F" w14:paraId="79BBAE86" w14:textId="77777777" w:rsidTr="00D446F2">
        <w:trPr>
          <w:trHeight w:val="180"/>
          <w:tblHeader/>
        </w:trPr>
        <w:tc>
          <w:tcPr>
            <w:tcW w:w="2419" w:type="dxa"/>
          </w:tcPr>
          <w:p w14:paraId="21422748" w14:textId="77777777" w:rsidR="00160D8C" w:rsidRPr="0062556F" w:rsidRDefault="00160D8C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07" w:type="dxa"/>
          </w:tcPr>
          <w:p w14:paraId="01E9BBF8" w14:textId="77777777" w:rsidR="00160D8C" w:rsidRPr="0062556F" w:rsidRDefault="00160D8C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8" w:type="dxa"/>
          </w:tcPr>
          <w:p w14:paraId="7EDCBF27" w14:textId="77777777" w:rsidR="00160D8C" w:rsidRPr="0062556F" w:rsidRDefault="00160D8C" w:rsidP="00A44257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759E45DC" w14:textId="77777777" w:rsidR="00160D8C" w:rsidRPr="0062556F" w:rsidRDefault="00160D8C" w:rsidP="00160D8C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930" w:type="dxa"/>
            <w:gridSpan w:val="10"/>
            <w:vAlign w:val="bottom"/>
          </w:tcPr>
          <w:p w14:paraId="53EB0214" w14:textId="77777777" w:rsidR="00160D8C" w:rsidRPr="0062556F" w:rsidRDefault="00160D8C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A44257" w:rsidRPr="0062556F" w14:paraId="1C6BA4C6" w14:textId="77777777" w:rsidTr="00AC01E3">
        <w:trPr>
          <w:trHeight w:val="180"/>
          <w:tblHeader/>
        </w:trPr>
        <w:tc>
          <w:tcPr>
            <w:tcW w:w="2419" w:type="dxa"/>
          </w:tcPr>
          <w:p w14:paraId="30235526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-     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Citadines</w:t>
            </w:r>
            <w:proofErr w:type="spellEnd"/>
          </w:p>
        </w:tc>
        <w:tc>
          <w:tcPr>
            <w:tcW w:w="1707" w:type="dxa"/>
          </w:tcPr>
          <w:p w14:paraId="5686600E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38" w:type="dxa"/>
          </w:tcPr>
          <w:p w14:paraId="7C1FDD56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</w:tcPr>
          <w:p w14:paraId="6D7B2DCA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6" w:type="dxa"/>
          </w:tcPr>
          <w:p w14:paraId="2998A0D6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04" w:type="dxa"/>
          </w:tcPr>
          <w:p w14:paraId="5F5EEE5C" w14:textId="77777777" w:rsidR="00A44257" w:rsidRPr="0062556F" w:rsidRDefault="00A44257" w:rsidP="00A44257">
            <w:pPr>
              <w:tabs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7EB173D" w14:textId="77777777" w:rsidR="00A44257" w:rsidRPr="0062556F" w:rsidRDefault="00A44257" w:rsidP="00A44257">
            <w:pPr>
              <w:tabs>
                <w:tab w:val="decimal" w:pos="63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</w:tcPr>
          <w:p w14:paraId="70E75480" w14:textId="77777777" w:rsidR="00A44257" w:rsidRPr="0062556F" w:rsidRDefault="00A44257" w:rsidP="00A4425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75A1AE6E" w14:textId="77777777" w:rsidR="00A44257" w:rsidRPr="0062556F" w:rsidRDefault="00A44257" w:rsidP="00A4425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56AD9C95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D5CEC40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50E03136" w14:textId="77777777" w:rsidR="00A44257" w:rsidRPr="0062556F" w:rsidRDefault="00A44257" w:rsidP="00A4425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43CCB5EA" w14:textId="77777777" w:rsidR="00A44257" w:rsidRPr="0062556F" w:rsidRDefault="00A44257" w:rsidP="00A4425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6BAEEC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9" w:type="dxa"/>
          </w:tcPr>
          <w:p w14:paraId="01225035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6582C3CD" w14:textId="77777777" w:rsidTr="00AC01E3">
        <w:trPr>
          <w:trHeight w:hRule="exact" w:val="288"/>
          <w:tblHeader/>
        </w:trPr>
        <w:tc>
          <w:tcPr>
            <w:tcW w:w="2419" w:type="dxa"/>
          </w:tcPr>
          <w:p w14:paraId="689CF727" w14:textId="77777777" w:rsidR="00A44257" w:rsidRPr="0062556F" w:rsidRDefault="00A44257" w:rsidP="00A44257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707" w:type="dxa"/>
          </w:tcPr>
          <w:p w14:paraId="68C2737C" w14:textId="77777777" w:rsidR="00A44257" w:rsidRPr="0062556F" w:rsidRDefault="00A44257" w:rsidP="00A44257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438" w:type="dxa"/>
          </w:tcPr>
          <w:p w14:paraId="06D55C2E" w14:textId="77777777" w:rsidR="00A44257" w:rsidRPr="0062556F" w:rsidRDefault="00A44257" w:rsidP="00A44257">
            <w:pPr>
              <w:spacing w:line="19" w:lineRule="atLeast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9" w:type="dxa"/>
          </w:tcPr>
          <w:p w14:paraId="423DF50D" w14:textId="77777777" w:rsidR="00A44257" w:rsidRPr="0062556F" w:rsidRDefault="00A44257" w:rsidP="00A44257">
            <w:pPr>
              <w:tabs>
                <w:tab w:val="decimal" w:pos="407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06" w:type="dxa"/>
          </w:tcPr>
          <w:p w14:paraId="5DEED13B" w14:textId="77777777" w:rsidR="00A44257" w:rsidRPr="0062556F" w:rsidRDefault="00A44257" w:rsidP="00A44257">
            <w:pPr>
              <w:tabs>
                <w:tab w:val="decimal" w:pos="407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4" w:type="dxa"/>
          </w:tcPr>
          <w:p w14:paraId="2DDDB8A6" w14:textId="77777777" w:rsidR="00A44257" w:rsidRPr="0062556F" w:rsidRDefault="00A44257" w:rsidP="00A44257">
            <w:pPr>
              <w:tabs>
                <w:tab w:val="decimal" w:pos="632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20" w:type="dxa"/>
          </w:tcPr>
          <w:p w14:paraId="2E018795" w14:textId="77777777" w:rsidR="00A44257" w:rsidRPr="0062556F" w:rsidRDefault="00A44257" w:rsidP="00A44257">
            <w:pPr>
              <w:tabs>
                <w:tab w:val="decimal" w:pos="504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6" w:type="dxa"/>
          </w:tcPr>
          <w:p w14:paraId="0BBB195A" w14:textId="77777777" w:rsidR="00A44257" w:rsidRPr="0062556F" w:rsidRDefault="00A44257" w:rsidP="00A44257">
            <w:pPr>
              <w:tabs>
                <w:tab w:val="decimal" w:pos="389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7" w:type="dxa"/>
          </w:tcPr>
          <w:p w14:paraId="23C84A58" w14:textId="77777777" w:rsidR="00A44257" w:rsidRPr="0062556F" w:rsidRDefault="00A44257" w:rsidP="00A44257">
            <w:pPr>
              <w:tabs>
                <w:tab w:val="decimal" w:pos="389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35" w:type="dxa"/>
          </w:tcPr>
          <w:p w14:paraId="55D8D1BB" w14:textId="77777777" w:rsidR="00A44257" w:rsidRPr="0062556F" w:rsidRDefault="00A44257" w:rsidP="00A44257">
            <w:pPr>
              <w:tabs>
                <w:tab w:val="decimal" w:pos="425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92" w:type="dxa"/>
          </w:tcPr>
          <w:p w14:paraId="79F2E2E0" w14:textId="77777777" w:rsidR="00A44257" w:rsidRPr="0062556F" w:rsidRDefault="00A44257" w:rsidP="00A44257">
            <w:pPr>
              <w:tabs>
                <w:tab w:val="decimal" w:pos="425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38" w:type="dxa"/>
          </w:tcPr>
          <w:p w14:paraId="75F69373" w14:textId="77777777" w:rsidR="00A44257" w:rsidRPr="0062556F" w:rsidRDefault="00A44257" w:rsidP="00A44257">
            <w:pPr>
              <w:tabs>
                <w:tab w:val="clear" w:pos="454"/>
                <w:tab w:val="decimal" w:pos="449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29" w:type="dxa"/>
          </w:tcPr>
          <w:p w14:paraId="0F838829" w14:textId="77777777" w:rsidR="00A44257" w:rsidRPr="0062556F" w:rsidRDefault="00A44257" w:rsidP="00A44257">
            <w:pPr>
              <w:tabs>
                <w:tab w:val="clear" w:pos="454"/>
                <w:tab w:val="decimal" w:pos="449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440B373B" w14:textId="77777777" w:rsidR="00A44257" w:rsidRPr="0062556F" w:rsidRDefault="00A44257" w:rsidP="00A44257">
            <w:pPr>
              <w:tabs>
                <w:tab w:val="decimal" w:pos="422"/>
              </w:tabs>
              <w:spacing w:line="19" w:lineRule="atLeast"/>
              <w:ind w:left="-86" w:right="-7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89" w:type="dxa"/>
          </w:tcPr>
          <w:p w14:paraId="7D529DF5" w14:textId="77777777" w:rsidR="00A44257" w:rsidRPr="0062556F" w:rsidRDefault="00A44257" w:rsidP="00A44257">
            <w:pPr>
              <w:tabs>
                <w:tab w:val="decimal" w:pos="422"/>
              </w:tabs>
              <w:spacing w:line="19" w:lineRule="atLeast"/>
              <w:ind w:left="-86" w:right="-7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A44257" w:rsidRPr="0062556F" w14:paraId="5EB71806" w14:textId="77777777" w:rsidTr="00AC01E3">
        <w:trPr>
          <w:trHeight w:val="180"/>
          <w:tblHeader/>
        </w:trPr>
        <w:tc>
          <w:tcPr>
            <w:tcW w:w="2419" w:type="dxa"/>
            <w:vAlign w:val="bottom"/>
          </w:tcPr>
          <w:p w14:paraId="649E7CCB" w14:textId="77777777" w:rsidR="00A44257" w:rsidRPr="0062556F" w:rsidRDefault="00A44257" w:rsidP="00A44257">
            <w:pPr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07" w:type="dxa"/>
          </w:tcPr>
          <w:p w14:paraId="2F26521C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38" w:type="dxa"/>
          </w:tcPr>
          <w:p w14:paraId="6C28D842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</w:tcPr>
          <w:p w14:paraId="75FD3EE1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6" w:type="dxa"/>
          </w:tcPr>
          <w:p w14:paraId="0F6234F4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04" w:type="dxa"/>
          </w:tcPr>
          <w:p w14:paraId="459627D1" w14:textId="77777777" w:rsidR="00A44257" w:rsidRPr="0062556F" w:rsidRDefault="00A44257" w:rsidP="00A44257">
            <w:pPr>
              <w:tabs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C825917" w14:textId="77777777" w:rsidR="00A44257" w:rsidRPr="0062556F" w:rsidRDefault="00A44257" w:rsidP="00A44257">
            <w:pPr>
              <w:tabs>
                <w:tab w:val="decimal" w:pos="63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</w:tcPr>
          <w:p w14:paraId="1FA08ADE" w14:textId="77777777" w:rsidR="00A44257" w:rsidRPr="0062556F" w:rsidRDefault="00A44257" w:rsidP="00A4425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6CFC335F" w14:textId="77777777" w:rsidR="00A44257" w:rsidRPr="0062556F" w:rsidRDefault="00A44257" w:rsidP="00A4425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224BC3B7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FA0153A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4B5B326D" w14:textId="77777777" w:rsidR="00A44257" w:rsidRPr="0062556F" w:rsidRDefault="00A44257" w:rsidP="00A4425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04AA7012" w14:textId="77777777" w:rsidR="00A44257" w:rsidRPr="0062556F" w:rsidRDefault="00A44257" w:rsidP="00A4425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99A084E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9" w:type="dxa"/>
          </w:tcPr>
          <w:p w14:paraId="453D60CB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426881" w:rsidRPr="0062556F" w14:paraId="1737748F" w14:textId="77777777" w:rsidTr="00AC01E3">
        <w:trPr>
          <w:trHeight w:val="180"/>
          <w:tblHeader/>
        </w:trPr>
        <w:tc>
          <w:tcPr>
            <w:tcW w:w="2419" w:type="dxa"/>
          </w:tcPr>
          <w:p w14:paraId="31217493" w14:textId="77777777" w:rsidR="00426881" w:rsidRPr="0062556F" w:rsidRDefault="00426881" w:rsidP="00426881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กรุ๊ป จำกัด</w:t>
            </w:r>
          </w:p>
        </w:tc>
        <w:tc>
          <w:tcPr>
            <w:tcW w:w="1707" w:type="dxa"/>
          </w:tcPr>
          <w:p w14:paraId="6B81EF6F" w14:textId="77777777" w:rsidR="00426881" w:rsidRPr="0062556F" w:rsidRDefault="00426881" w:rsidP="00426881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8" w:type="dxa"/>
          </w:tcPr>
          <w:p w14:paraId="72CB72D4" w14:textId="77777777" w:rsidR="00426881" w:rsidRPr="0062556F" w:rsidRDefault="00426881" w:rsidP="00426881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02011273" w14:textId="71B24ED4" w:rsidR="00426881" w:rsidRPr="0062556F" w:rsidRDefault="006E763D" w:rsidP="00426881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426881" w:rsidRPr="00426881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906" w:type="dxa"/>
          </w:tcPr>
          <w:p w14:paraId="7E2D7AC0" w14:textId="35B9B84E" w:rsidR="00426881" w:rsidRPr="0062556F" w:rsidRDefault="006E763D" w:rsidP="00426881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426881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04" w:type="dxa"/>
          </w:tcPr>
          <w:p w14:paraId="31CB01B4" w14:textId="5ECAC9BA" w:rsidR="00426881" w:rsidRPr="0062556F" w:rsidRDefault="006E763D" w:rsidP="00426881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="00426881" w:rsidRPr="00426881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720" w:type="dxa"/>
          </w:tcPr>
          <w:p w14:paraId="540D1ACD" w14:textId="1EC3F647" w:rsidR="00426881" w:rsidRPr="0062556F" w:rsidRDefault="006E763D" w:rsidP="00426881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="00426881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6" w:type="dxa"/>
          </w:tcPr>
          <w:p w14:paraId="15C9FE18" w14:textId="482107CC" w:rsidR="00426881" w:rsidRPr="0062556F" w:rsidRDefault="006E763D" w:rsidP="00426881">
            <w:pPr>
              <w:pBdr>
                <w:bottom w:val="single" w:sz="4" w:space="1" w:color="auto"/>
              </w:pBd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426881" w:rsidRPr="00426881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750</w:t>
            </w:r>
          </w:p>
        </w:tc>
        <w:tc>
          <w:tcPr>
            <w:tcW w:w="897" w:type="dxa"/>
          </w:tcPr>
          <w:p w14:paraId="0125AD79" w14:textId="2B1D60FE" w:rsidR="00426881" w:rsidRPr="0062556F" w:rsidRDefault="006E763D" w:rsidP="00426881">
            <w:pPr>
              <w:pBdr>
                <w:bottom w:val="single" w:sz="4" w:space="1" w:color="auto"/>
              </w:pBd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426881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750</w:t>
            </w:r>
          </w:p>
        </w:tc>
        <w:tc>
          <w:tcPr>
            <w:tcW w:w="735" w:type="dxa"/>
          </w:tcPr>
          <w:p w14:paraId="1D7CAAC4" w14:textId="39CDBFC2" w:rsidR="00426881" w:rsidRPr="0062556F" w:rsidRDefault="00426881" w:rsidP="00424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470"/>
              </w:tabs>
              <w:spacing w:line="300" w:lineRule="exact"/>
              <w:ind w:right="-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52AFD055" w14:textId="77777777" w:rsidR="00426881" w:rsidRPr="0062556F" w:rsidRDefault="00426881" w:rsidP="00424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470"/>
              </w:tabs>
              <w:spacing w:line="300" w:lineRule="exact"/>
              <w:ind w:right="-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DD83BE3" w14:textId="30F55D7B" w:rsidR="00426881" w:rsidRPr="00E464C6" w:rsidRDefault="006E763D" w:rsidP="0042688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426881" w:rsidRPr="00426881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750</w:t>
            </w:r>
          </w:p>
        </w:tc>
        <w:tc>
          <w:tcPr>
            <w:tcW w:w="729" w:type="dxa"/>
          </w:tcPr>
          <w:p w14:paraId="2B7E3DF2" w14:textId="130178EA" w:rsidR="00426881" w:rsidRPr="00E464C6" w:rsidRDefault="006E763D" w:rsidP="0042688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426881" w:rsidRPr="00426881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sz w:val="23"/>
                <w:szCs w:val="23"/>
              </w:rPr>
              <w:t>750</w:t>
            </w:r>
          </w:p>
        </w:tc>
        <w:tc>
          <w:tcPr>
            <w:tcW w:w="810" w:type="dxa"/>
          </w:tcPr>
          <w:p w14:paraId="251B3586" w14:textId="78CE3840" w:rsidR="00426881" w:rsidRPr="00E464C6" w:rsidRDefault="00426881" w:rsidP="00424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450"/>
              </w:tabs>
              <w:spacing w:line="300" w:lineRule="exact"/>
              <w:ind w:right="-25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9" w:type="dxa"/>
          </w:tcPr>
          <w:p w14:paraId="1FE10988" w14:textId="77777777" w:rsidR="00426881" w:rsidRPr="00E464C6" w:rsidRDefault="00426881" w:rsidP="004243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450"/>
                <w:tab w:val="decimal" w:pos="610"/>
              </w:tabs>
              <w:spacing w:line="300" w:lineRule="exact"/>
              <w:ind w:right="-25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464C6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26881" w:rsidRPr="0062556F" w14:paraId="2152A5ED" w14:textId="77777777" w:rsidTr="00AC01E3">
        <w:trPr>
          <w:trHeight w:val="180"/>
          <w:tblHeader/>
        </w:trPr>
        <w:tc>
          <w:tcPr>
            <w:tcW w:w="2419" w:type="dxa"/>
          </w:tcPr>
          <w:p w14:paraId="457F56BC" w14:textId="77777777" w:rsidR="00426881" w:rsidRPr="0062556F" w:rsidRDefault="00426881" w:rsidP="00426881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707" w:type="dxa"/>
          </w:tcPr>
          <w:p w14:paraId="412F3A65" w14:textId="77777777" w:rsidR="00426881" w:rsidRPr="0062556F" w:rsidRDefault="00426881" w:rsidP="00426881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38" w:type="dxa"/>
          </w:tcPr>
          <w:p w14:paraId="4BE01533" w14:textId="77777777" w:rsidR="00426881" w:rsidRPr="0062556F" w:rsidRDefault="00426881" w:rsidP="00426881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9" w:type="dxa"/>
          </w:tcPr>
          <w:p w14:paraId="6E9A1D91" w14:textId="77777777" w:rsidR="00426881" w:rsidRPr="0062556F" w:rsidRDefault="00426881" w:rsidP="00426881">
            <w:pPr>
              <w:tabs>
                <w:tab w:val="clear" w:pos="454"/>
                <w:tab w:val="decimal" w:pos="464"/>
              </w:tabs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906" w:type="dxa"/>
          </w:tcPr>
          <w:p w14:paraId="296D2DED" w14:textId="77777777" w:rsidR="00426881" w:rsidRPr="0062556F" w:rsidRDefault="00426881" w:rsidP="00426881">
            <w:pPr>
              <w:tabs>
                <w:tab w:val="clear" w:pos="454"/>
                <w:tab w:val="decimal" w:pos="464"/>
              </w:tabs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4" w:type="dxa"/>
          </w:tcPr>
          <w:p w14:paraId="5C87A673" w14:textId="77777777" w:rsidR="00426881" w:rsidRPr="0062556F" w:rsidRDefault="00426881" w:rsidP="00426881">
            <w:pP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</w:tcPr>
          <w:p w14:paraId="5B09834F" w14:textId="77777777" w:rsidR="00426881" w:rsidRPr="0062556F" w:rsidRDefault="00426881" w:rsidP="00426881">
            <w:pP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6" w:type="dxa"/>
          </w:tcPr>
          <w:p w14:paraId="16FF5F5E" w14:textId="6C49F081" w:rsidR="00426881" w:rsidRPr="0062556F" w:rsidRDefault="006E763D" w:rsidP="00426881">
            <w:pPr>
              <w:pBdr>
                <w:bottom w:val="double" w:sz="4" w:space="1" w:color="auto"/>
              </w:pBd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376</w:t>
            </w:r>
            <w:r w:rsidR="00426881" w:rsidRPr="00426881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569</w:t>
            </w:r>
          </w:p>
        </w:tc>
        <w:tc>
          <w:tcPr>
            <w:tcW w:w="897" w:type="dxa"/>
          </w:tcPr>
          <w:p w14:paraId="5DFA61AD" w14:textId="1FCECA80" w:rsidR="00426881" w:rsidRPr="0062556F" w:rsidRDefault="006E763D" w:rsidP="00426881">
            <w:pPr>
              <w:pBdr>
                <w:bottom w:val="double" w:sz="4" w:space="1" w:color="auto"/>
              </w:pBd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361</w:t>
            </w:r>
            <w:r w:rsidR="00426881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782</w:t>
            </w:r>
          </w:p>
        </w:tc>
        <w:tc>
          <w:tcPr>
            <w:tcW w:w="735" w:type="dxa"/>
          </w:tcPr>
          <w:p w14:paraId="69822374" w14:textId="7E07EBB3" w:rsidR="00426881" w:rsidRPr="0062556F" w:rsidRDefault="00426881" w:rsidP="004268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426881">
              <w:rPr>
                <w:rFonts w:ascii="Angsana New" w:hAnsi="Angsana New" w:cs="Angsana New"/>
                <w:b/>
                <w:bCs/>
                <w:sz w:val="23"/>
                <w:szCs w:val="23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2</w:t>
            </w:r>
            <w:r w:rsidRPr="00426881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625</w:t>
            </w:r>
            <w:r w:rsidRPr="00426881">
              <w:rPr>
                <w:rFonts w:ascii="Angsana New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92" w:type="dxa"/>
          </w:tcPr>
          <w:p w14:paraId="409711C7" w14:textId="3BF68513" w:rsidR="00426881" w:rsidRPr="0062556F" w:rsidRDefault="00426881" w:rsidP="004268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625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8" w:type="dxa"/>
          </w:tcPr>
          <w:p w14:paraId="7E91C3B3" w14:textId="6DDAB83B" w:rsidR="00426881" w:rsidRPr="0062556F" w:rsidRDefault="006E763D" w:rsidP="004268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373</w:t>
            </w:r>
            <w:r w:rsidR="00426881" w:rsidRPr="00426881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944</w:t>
            </w:r>
          </w:p>
        </w:tc>
        <w:tc>
          <w:tcPr>
            <w:tcW w:w="729" w:type="dxa"/>
          </w:tcPr>
          <w:p w14:paraId="390DA403" w14:textId="58B046C8" w:rsidR="00426881" w:rsidRPr="0062556F" w:rsidRDefault="006E763D" w:rsidP="004268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359</w:t>
            </w:r>
            <w:r w:rsidR="00426881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157</w:t>
            </w:r>
          </w:p>
        </w:tc>
        <w:tc>
          <w:tcPr>
            <w:tcW w:w="810" w:type="dxa"/>
          </w:tcPr>
          <w:p w14:paraId="5B59D5D7" w14:textId="4CFD41D0" w:rsidR="00426881" w:rsidRPr="0062556F" w:rsidRDefault="006E763D" w:rsidP="00B527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5</w:t>
            </w:r>
            <w:r w:rsidR="00B52778" w:rsidRPr="00B52778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539</w:t>
            </w:r>
          </w:p>
        </w:tc>
        <w:tc>
          <w:tcPr>
            <w:tcW w:w="889" w:type="dxa"/>
          </w:tcPr>
          <w:p w14:paraId="206D6F46" w14:textId="5983E50B" w:rsidR="00426881" w:rsidRPr="0062556F" w:rsidRDefault="006E763D" w:rsidP="00B527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31</w:t>
            </w:r>
            <w:r w:rsidR="00B52778" w:rsidRPr="00B52778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23"/>
                <w:szCs w:val="23"/>
              </w:rPr>
              <w:t>667</w:t>
            </w:r>
          </w:p>
        </w:tc>
      </w:tr>
    </w:tbl>
    <w:p w14:paraId="7AB4323C" w14:textId="77777777" w:rsidR="00CD4243" w:rsidRPr="0062556F" w:rsidRDefault="00CD4243" w:rsidP="00CD4243">
      <w:pPr>
        <w:spacing w:line="240" w:lineRule="auto"/>
        <w:rPr>
          <w:sz w:val="2"/>
          <w:szCs w:val="2"/>
        </w:rPr>
      </w:pPr>
    </w:p>
    <w:p w14:paraId="6DF83064" w14:textId="77777777" w:rsidR="00A20D0F" w:rsidRPr="0062556F" w:rsidRDefault="00A20D0F" w:rsidP="00134FF4">
      <w:pPr>
        <w:pStyle w:val="Heading1"/>
        <w:numPr>
          <w:ilvl w:val="0"/>
          <w:numId w:val="0"/>
        </w:numPr>
        <w:ind w:left="414" w:hanging="360"/>
        <w:rPr>
          <w:rFonts w:ascii="Angsana New" w:hAnsi="Angsana New" w:cs="Angsana New"/>
          <w:b/>
          <w:bCs/>
          <w:sz w:val="30"/>
          <w:szCs w:val="30"/>
          <w:u w:val="none"/>
        </w:rPr>
      </w:pPr>
    </w:p>
    <w:p w14:paraId="65654B43" w14:textId="77777777" w:rsidR="00CD4243" w:rsidRPr="0062556F" w:rsidRDefault="006730E9" w:rsidP="00134FF4">
      <w:pPr>
        <w:pStyle w:val="Heading1"/>
        <w:numPr>
          <w:ilvl w:val="0"/>
          <w:numId w:val="0"/>
        </w:numPr>
        <w:ind w:left="414" w:hanging="360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62556F">
        <w:rPr>
          <w:rFonts w:ascii="Angsana New" w:hAnsi="Angsana New" w:cs="Angsana New"/>
          <w:sz w:val="30"/>
          <w:szCs w:val="30"/>
          <w:u w:val="none"/>
          <w:cs/>
        </w:rPr>
        <w:t>กลุ่มบริษัท</w:t>
      </w:r>
      <w:r w:rsidR="00CD4243" w:rsidRPr="0062556F">
        <w:rPr>
          <w:rFonts w:ascii="Angsana New" w:hAnsi="Angsana New" w:cs="Angsana New"/>
          <w:sz w:val="30"/>
          <w:szCs w:val="30"/>
          <w:u w:val="none"/>
          <w:cs/>
        </w:rPr>
        <w:t>ไม่มีบริษัทย่อยที่อยู่ในตลาดหลักทรัพย์ จึงไม่มีราคาเสนอซื้อสาธารณะ</w:t>
      </w:r>
    </w:p>
    <w:p w14:paraId="7A052892" w14:textId="77777777" w:rsidR="00131ED1" w:rsidRPr="0062556F" w:rsidRDefault="00131ED1" w:rsidP="009E6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sz w:val="12"/>
          <w:szCs w:val="12"/>
        </w:rPr>
      </w:pPr>
    </w:p>
    <w:p w14:paraId="32F26413" w14:textId="77777777" w:rsidR="002B6838" w:rsidRPr="0062556F" w:rsidRDefault="002B6838" w:rsidP="003B5958">
      <w:pPr>
        <w:framePr w:w="15720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sz w:val="30"/>
          <w:szCs w:val="30"/>
          <w:cs/>
        </w:rPr>
        <w:sectPr w:rsidR="002B6838" w:rsidRPr="0062556F" w:rsidSect="00C963BD">
          <w:headerReference w:type="default" r:id="rId17"/>
          <w:pgSz w:w="16834" w:h="11909" w:orient="landscape" w:code="9"/>
          <w:pgMar w:top="691" w:right="1152" w:bottom="576" w:left="1152" w:header="720" w:footer="706" w:gutter="0"/>
          <w:cols w:space="720"/>
          <w:docGrid w:linePitch="360"/>
        </w:sectPr>
      </w:pPr>
    </w:p>
    <w:p w14:paraId="17F5EA45" w14:textId="1ADC488E" w:rsidR="00F57024" w:rsidRPr="00DB42CF" w:rsidRDefault="006E763D" w:rsidP="005256C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DB42CF">
        <w:rPr>
          <w:rFonts w:ascii="Angsana New" w:hAnsi="Angsana New" w:cs="Angsana New"/>
          <w:b/>
          <w:bCs/>
          <w:sz w:val="30"/>
          <w:szCs w:val="30"/>
          <w:u w:val="none"/>
        </w:rPr>
        <w:lastRenderedPageBreak/>
        <w:t>10</w:t>
      </w:r>
      <w:r w:rsidR="005256C9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</w:r>
      <w:r w:rsidR="00F57024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502929D7" w14:textId="77777777" w:rsidR="00F57024" w:rsidRPr="0062556F" w:rsidRDefault="00F57024" w:rsidP="00F570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5636EF9A" w14:textId="33062EFC" w:rsidR="00C35296" w:rsidRPr="0062556F" w:rsidRDefault="00C35296" w:rsidP="00C3529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1492C043" w14:textId="77777777" w:rsidR="00C35296" w:rsidRPr="0062556F" w:rsidRDefault="00C35296" w:rsidP="00C3529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900"/>
        <w:gridCol w:w="180"/>
        <w:gridCol w:w="1519"/>
        <w:gridCol w:w="180"/>
        <w:gridCol w:w="1530"/>
        <w:gridCol w:w="87"/>
        <w:gridCol w:w="93"/>
        <w:gridCol w:w="87"/>
        <w:gridCol w:w="1364"/>
      </w:tblGrid>
      <w:tr w:rsidR="00C35296" w:rsidRPr="0062556F" w14:paraId="459E36BE" w14:textId="77777777" w:rsidTr="0071595E">
        <w:trPr>
          <w:trHeight w:val="20"/>
          <w:tblHeader/>
        </w:trPr>
        <w:tc>
          <w:tcPr>
            <w:tcW w:w="3420" w:type="dxa"/>
            <w:vAlign w:val="bottom"/>
            <w:hideMark/>
          </w:tcPr>
          <w:p w14:paraId="5CE69198" w14:textId="77777777" w:rsidR="00C35296" w:rsidRPr="0062556F" w:rsidRDefault="00C35296" w:rsidP="00C35296">
            <w:pPr>
              <w:pStyle w:val="acctfourfigures"/>
              <w:tabs>
                <w:tab w:val="left" w:pos="720"/>
              </w:tabs>
              <w:spacing w:line="240" w:lineRule="atLeast"/>
              <w:ind w:left="87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46C6A75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E3CD61C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860" w:type="dxa"/>
            <w:gridSpan w:val="7"/>
            <w:hideMark/>
          </w:tcPr>
          <w:p w14:paraId="1EEEAE37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35296" w:rsidRPr="0062556F" w14:paraId="1CEA1013" w14:textId="77777777" w:rsidTr="0071595E">
        <w:trPr>
          <w:trHeight w:val="20"/>
          <w:tblHeader/>
        </w:trPr>
        <w:tc>
          <w:tcPr>
            <w:tcW w:w="3420" w:type="dxa"/>
            <w:vAlign w:val="bottom"/>
          </w:tcPr>
          <w:p w14:paraId="61A6EACB" w14:textId="202B17D6" w:rsidR="00C35296" w:rsidRPr="0062556F" w:rsidRDefault="00C3529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5B8A4A6E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356523F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19" w:type="dxa"/>
            <w:vAlign w:val="bottom"/>
            <w:hideMark/>
          </w:tcPr>
          <w:p w14:paraId="019E377F" w14:textId="240350D8" w:rsidR="00C35296" w:rsidRPr="0062556F" w:rsidRDefault="00C313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สินทรัพย์สิทธิการใช้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35296" w:rsidRPr="00625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2DC3B93D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17" w:type="dxa"/>
            <w:gridSpan w:val="2"/>
            <w:vAlign w:val="bottom"/>
            <w:hideMark/>
          </w:tcPr>
          <w:p w14:paraId="48A6122E" w14:textId="572777C8" w:rsidR="00C35296" w:rsidRPr="0062556F" w:rsidRDefault="00C313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อาคารและอุปกรณ์</w:t>
            </w:r>
          </w:p>
        </w:tc>
        <w:tc>
          <w:tcPr>
            <w:tcW w:w="180" w:type="dxa"/>
            <w:gridSpan w:val="2"/>
            <w:vAlign w:val="bottom"/>
          </w:tcPr>
          <w:p w14:paraId="26145CD2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4" w:type="dxa"/>
            <w:vAlign w:val="bottom"/>
            <w:hideMark/>
          </w:tcPr>
          <w:p w14:paraId="7639A7DF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35296" w:rsidRPr="0062556F" w14:paraId="70A452F6" w14:textId="77777777" w:rsidTr="0071595E">
        <w:trPr>
          <w:trHeight w:val="20"/>
          <w:tblHeader/>
        </w:trPr>
        <w:tc>
          <w:tcPr>
            <w:tcW w:w="3420" w:type="dxa"/>
          </w:tcPr>
          <w:p w14:paraId="5A775855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hideMark/>
          </w:tcPr>
          <w:p w14:paraId="2F848DE5" w14:textId="77777777" w:rsidR="00C35296" w:rsidRPr="0062556F" w:rsidRDefault="00C35296">
            <w:pPr>
              <w:pStyle w:val="acctfourfigures"/>
              <w:tabs>
                <w:tab w:val="left" w:pos="720"/>
              </w:tabs>
              <w:spacing w:line="240" w:lineRule="atLeas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0B445BF1" w14:textId="77777777" w:rsidR="00C35296" w:rsidRPr="0062556F" w:rsidRDefault="00C3529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hideMark/>
          </w:tcPr>
          <w:p w14:paraId="5887E68B" w14:textId="77777777" w:rsidR="00C35296" w:rsidRPr="0062556F" w:rsidRDefault="00C3529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35296" w:rsidRPr="0062556F" w14:paraId="628354EA" w14:textId="77777777" w:rsidTr="0071595E">
        <w:trPr>
          <w:trHeight w:val="119"/>
        </w:trPr>
        <w:tc>
          <w:tcPr>
            <w:tcW w:w="3420" w:type="dxa"/>
            <w:hideMark/>
          </w:tcPr>
          <w:p w14:paraId="6B0F99DB" w14:textId="15A92EF2" w:rsidR="00C35296" w:rsidRPr="0062556F" w:rsidRDefault="00C35296" w:rsidP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7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508E5560" w14:textId="4A725635" w:rsidR="00C35296" w:rsidRPr="0062556F" w:rsidRDefault="006E76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F6E3696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hideMark/>
          </w:tcPr>
          <w:p w14:paraId="42311C37" w14:textId="6D56DEF8" w:rsidR="00C35296" w:rsidRPr="0071595E" w:rsidRDefault="006E763D" w:rsidP="00D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5"/>
              </w:tabs>
              <w:ind w:right="-177" w:firstLine="375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E763D">
              <w:rPr>
                <w:rFonts w:ascii="Angsana New" w:eastAsia="Calibri" w:hAnsi="Angsana New" w:cs="Angsana New"/>
                <w:sz w:val="30"/>
                <w:szCs w:val="30"/>
              </w:rPr>
              <w:t>98</w:t>
            </w:r>
            <w:r w:rsidR="00C35296" w:rsidRPr="0062556F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eastAsia="Calibri" w:hAnsi="Angsana New" w:cs="Angsana New"/>
                <w:sz w:val="30"/>
                <w:szCs w:val="30"/>
              </w:rPr>
              <w:t>788</w:t>
            </w:r>
          </w:p>
        </w:tc>
        <w:tc>
          <w:tcPr>
            <w:tcW w:w="180" w:type="dxa"/>
          </w:tcPr>
          <w:p w14:paraId="71145068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35D8B3C" w14:textId="7E29E08A" w:rsidR="00C35296" w:rsidRPr="0062556F" w:rsidRDefault="006E763D" w:rsidP="00D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5"/>
              </w:tabs>
              <w:ind w:right="-177" w:firstLine="375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E763D">
              <w:rPr>
                <w:rFonts w:ascii="Angsana New" w:eastAsia="Calibri" w:hAnsi="Angsana New" w:cs="Angsana New"/>
                <w:sz w:val="30"/>
                <w:szCs w:val="30"/>
              </w:rPr>
              <w:t>106</w:t>
            </w:r>
            <w:r w:rsidR="00C35296" w:rsidRPr="0062556F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eastAsia="Calibri" w:hAnsi="Angsana New" w:cs="Angsana New"/>
                <w:sz w:val="30"/>
                <w:szCs w:val="30"/>
              </w:rPr>
              <w:t>441</w:t>
            </w:r>
          </w:p>
        </w:tc>
        <w:tc>
          <w:tcPr>
            <w:tcW w:w="180" w:type="dxa"/>
            <w:gridSpan w:val="2"/>
          </w:tcPr>
          <w:p w14:paraId="26B3548A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hideMark/>
          </w:tcPr>
          <w:p w14:paraId="48BF0082" w14:textId="6531BCA3" w:rsidR="00C35296" w:rsidRPr="0062556F" w:rsidRDefault="006E763D" w:rsidP="00D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5"/>
              </w:tabs>
              <w:ind w:right="-177" w:firstLine="2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E763D">
              <w:rPr>
                <w:rFonts w:ascii="Angsana New" w:eastAsia="Calibri" w:hAnsi="Angsana New" w:cs="Angsana New"/>
                <w:sz w:val="30"/>
                <w:szCs w:val="30"/>
              </w:rPr>
              <w:t>205</w:t>
            </w:r>
            <w:r w:rsidR="00C35296" w:rsidRPr="0062556F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eastAsia="Calibri" w:hAnsi="Angsana New" w:cs="Angsana New"/>
                <w:sz w:val="30"/>
                <w:szCs w:val="30"/>
              </w:rPr>
              <w:t>229</w:t>
            </w:r>
          </w:p>
        </w:tc>
      </w:tr>
      <w:tr w:rsidR="00616932" w:rsidRPr="0062556F" w14:paraId="38845D07" w14:textId="77777777" w:rsidTr="005C5F78">
        <w:trPr>
          <w:trHeight w:val="119"/>
        </w:trPr>
        <w:tc>
          <w:tcPr>
            <w:tcW w:w="3420" w:type="dxa"/>
            <w:hideMark/>
          </w:tcPr>
          <w:p w14:paraId="635D7F1B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7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14E21071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F9D8C87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1A24E9D7" w14:textId="213F4369" w:rsidR="00616932" w:rsidRPr="0062556F" w:rsidRDefault="00616932" w:rsidP="000C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firstLine="473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16932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2BABEF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6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6FA699" w14:textId="119DBBEC" w:rsidR="00616932" w:rsidRPr="0062556F" w:rsidRDefault="006E763D" w:rsidP="00D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5"/>
              </w:tabs>
              <w:ind w:right="-177" w:firstLine="375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E763D">
              <w:rPr>
                <w:rFonts w:ascii="Angsana New" w:eastAsia="Calibri" w:hAnsi="Angsana New" w:cs="Angsana New"/>
                <w:sz w:val="30"/>
                <w:szCs w:val="30"/>
              </w:rPr>
              <w:t>135</w:t>
            </w:r>
            <w:r w:rsidR="00486CB2" w:rsidRPr="00486CB2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eastAsia="Calibri" w:hAnsi="Angsana New" w:cs="Angsana New"/>
                <w:sz w:val="30"/>
                <w:szCs w:val="30"/>
              </w:rPr>
              <w:t>105</w:t>
            </w:r>
          </w:p>
        </w:tc>
        <w:tc>
          <w:tcPr>
            <w:tcW w:w="180" w:type="dxa"/>
            <w:gridSpan w:val="2"/>
          </w:tcPr>
          <w:p w14:paraId="21570CF5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</w:tcPr>
          <w:p w14:paraId="2398D086" w14:textId="5BE2BD18" w:rsidR="00616932" w:rsidRPr="0062556F" w:rsidRDefault="006E763D" w:rsidP="00D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5"/>
              </w:tabs>
              <w:ind w:right="-177" w:firstLine="2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E763D">
              <w:rPr>
                <w:rFonts w:ascii="Angsana New" w:eastAsia="Calibri" w:hAnsi="Angsana New" w:cs="Angsana New"/>
                <w:sz w:val="30"/>
                <w:szCs w:val="30"/>
              </w:rPr>
              <w:t>135</w:t>
            </w:r>
            <w:r w:rsidR="00486CB2" w:rsidRPr="00486CB2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eastAsia="Calibri" w:hAnsi="Angsana New" w:cs="Angsana New"/>
                <w:sz w:val="30"/>
                <w:szCs w:val="30"/>
              </w:rPr>
              <w:t>105</w:t>
            </w:r>
          </w:p>
        </w:tc>
      </w:tr>
      <w:tr w:rsidR="00616932" w:rsidRPr="0062556F" w14:paraId="0E024E05" w14:textId="77777777" w:rsidTr="005C5F78">
        <w:trPr>
          <w:trHeight w:val="20"/>
        </w:trPr>
        <w:tc>
          <w:tcPr>
            <w:tcW w:w="3420" w:type="dxa"/>
            <w:hideMark/>
          </w:tcPr>
          <w:p w14:paraId="48F19FCC" w14:textId="77777777" w:rsidR="00616932" w:rsidRPr="0062556F" w:rsidRDefault="00616932" w:rsidP="00616932">
            <w:pPr>
              <w:pStyle w:val="acctfourfigures"/>
              <w:tabs>
                <w:tab w:val="left" w:pos="720"/>
              </w:tabs>
              <w:spacing w:line="240" w:lineRule="atLeast"/>
              <w:ind w:firstLine="87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788C2F2C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4FA9190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0BAF0E6B" w14:textId="23AD0052" w:rsidR="00616932" w:rsidRPr="0071595E" w:rsidRDefault="00616932" w:rsidP="00F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5"/>
              </w:tabs>
              <w:ind w:right="-177" w:firstLine="461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16932"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="00FB7AAB">
              <w:rPr>
                <w:rFonts w:ascii="Angsana New" w:eastAsia="Calibri" w:hAnsi="Angsana New" w:cs="Angsana New"/>
                <w:sz w:val="30"/>
                <w:szCs w:val="30"/>
              </w:rPr>
              <w:t>2,498</w:t>
            </w:r>
            <w:r w:rsidRPr="00616932">
              <w:rPr>
                <w:rFonts w:ascii="Angsana New" w:eastAsia="Calibri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55C8CED3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6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3B35816" w14:textId="38E14DFB" w:rsidR="00616932" w:rsidRPr="0062556F" w:rsidRDefault="004C22D4" w:rsidP="00D715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67" w:firstLine="375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C22D4"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  <w:r w:rsidRPr="004C22D4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eastAsia="Calibri" w:hAnsi="Angsana New" w:cs="Angsana New"/>
                <w:sz w:val="30"/>
                <w:szCs w:val="30"/>
              </w:rPr>
              <w:t>669</w:t>
            </w:r>
            <w:r w:rsidRPr="004C22D4">
              <w:rPr>
                <w:rFonts w:ascii="Angsana New" w:eastAsia="Calibri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center"/>
          </w:tcPr>
          <w:p w14:paraId="6246F8E4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vAlign w:val="bottom"/>
          </w:tcPr>
          <w:p w14:paraId="57C725CF" w14:textId="1482926D" w:rsidR="00616932" w:rsidRPr="0062556F" w:rsidRDefault="004C22D4" w:rsidP="00D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5"/>
              </w:tabs>
              <w:ind w:right="-177" w:firstLine="47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="00FB7AAB">
              <w:rPr>
                <w:rFonts w:ascii="Angsana New" w:eastAsia="Calibri" w:hAnsi="Angsana New" w:cs="Angsana New"/>
                <w:sz w:val="30"/>
                <w:szCs w:val="30"/>
              </w:rPr>
              <w:t>4,167</w:t>
            </w:r>
            <w:r w:rsidR="00616932" w:rsidRPr="00616932">
              <w:rPr>
                <w:rFonts w:ascii="Angsana New" w:eastAsia="Calibri" w:hAnsi="Angsana New" w:cs="Angsana New"/>
                <w:sz w:val="30"/>
                <w:szCs w:val="30"/>
              </w:rPr>
              <w:t>)</w:t>
            </w:r>
          </w:p>
        </w:tc>
      </w:tr>
      <w:tr w:rsidR="00616932" w:rsidRPr="0062556F" w14:paraId="4308F70C" w14:textId="77777777" w:rsidTr="005C5F78">
        <w:trPr>
          <w:trHeight w:val="20"/>
        </w:trPr>
        <w:tc>
          <w:tcPr>
            <w:tcW w:w="3420" w:type="dxa"/>
            <w:vAlign w:val="bottom"/>
            <w:hideMark/>
          </w:tcPr>
          <w:p w14:paraId="0977C4CD" w14:textId="107BBF32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75" w:hanging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52C59BAD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F22653" w14:textId="77777777" w:rsidR="00616932" w:rsidRPr="0062556F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4F5E6" w14:textId="4209656D" w:rsidR="00616932" w:rsidRPr="00D715A1" w:rsidRDefault="006E763D" w:rsidP="00D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5"/>
              </w:tabs>
              <w:ind w:right="-177" w:firstLine="37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96</w:t>
            </w:r>
            <w:r w:rsidR="00616932" w:rsidRPr="00D715A1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80" w:type="dxa"/>
          </w:tcPr>
          <w:p w14:paraId="564A57CA" w14:textId="77777777" w:rsidR="00616932" w:rsidRPr="00616932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16CC0D" w14:textId="6EFBEAD6" w:rsidR="00616932" w:rsidRPr="00D715A1" w:rsidRDefault="006E763D" w:rsidP="00D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-87" w:firstLine="375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239</w:t>
            </w:r>
            <w:r w:rsidR="00616932" w:rsidRPr="00D715A1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180" w:type="dxa"/>
            <w:gridSpan w:val="2"/>
          </w:tcPr>
          <w:p w14:paraId="6E9F0F99" w14:textId="77777777" w:rsidR="00616932" w:rsidRPr="00616932" w:rsidRDefault="00616932" w:rsidP="006169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264A9A" w14:textId="6C9A5E8A" w:rsidR="00616932" w:rsidRPr="00D715A1" w:rsidRDefault="006E763D" w:rsidP="00D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5"/>
              </w:tabs>
              <w:ind w:right="-177" w:firstLine="290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336</w:t>
            </w:r>
            <w:r w:rsidR="00616932" w:rsidRPr="00D715A1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167</w:t>
            </w:r>
          </w:p>
        </w:tc>
      </w:tr>
    </w:tbl>
    <w:p w14:paraId="2BBFF885" w14:textId="77777777" w:rsidR="00945A92" w:rsidRDefault="00945A92" w:rsidP="0094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E07DB25" w14:textId="2CFAC4D3" w:rsidR="00F57024" w:rsidRPr="0062556F" w:rsidRDefault="00945A92" w:rsidP="0094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53ED566" w14:textId="6F2D2D95" w:rsidR="00804175" w:rsidRPr="00DB42CF" w:rsidRDefault="006E763D" w:rsidP="005256C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DB42CF">
        <w:rPr>
          <w:rFonts w:ascii="Angsana New" w:hAnsi="Angsana New" w:cs="Angsana New"/>
          <w:b/>
          <w:bCs/>
          <w:sz w:val="30"/>
          <w:szCs w:val="30"/>
          <w:u w:val="none"/>
        </w:rPr>
        <w:lastRenderedPageBreak/>
        <w:t>11</w:t>
      </w:r>
      <w:r w:rsidR="00F57024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 xml:space="preserve"> </w:t>
      </w:r>
      <w:r w:rsidR="00F57024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</w:r>
      <w:r w:rsidR="00804175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768D7CC6" w14:textId="77777777" w:rsidR="00804175" w:rsidRPr="0062556F" w:rsidRDefault="00804175" w:rsidP="00567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CF8A627" w14:textId="355420BC" w:rsidR="00804175" w:rsidRPr="0062556F" w:rsidRDefault="00804175" w:rsidP="00567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2556F">
        <w:rPr>
          <w:rFonts w:ascii="Angsana New" w:hAnsi="Angsana New" w:cs="Angsana New"/>
          <w:bCs/>
          <w:sz w:val="30"/>
          <w:szCs w:val="30"/>
          <w:cs/>
        </w:rPr>
        <w:tab/>
      </w:r>
      <w:r w:rsidRPr="0062556F">
        <w:rPr>
          <w:rFonts w:ascii="Angsana New" w:hAnsi="Angsana New" w:cs="Angsana New"/>
          <w:b/>
          <w:sz w:val="30"/>
          <w:szCs w:val="30"/>
          <w:cs/>
        </w:rPr>
        <w:t>ก</w:t>
      </w:r>
      <w:r w:rsidRPr="0062556F">
        <w:rPr>
          <w:rFonts w:ascii="Angsana New" w:hAnsi="Angsana New" w:cs="Angsana New"/>
          <w:sz w:val="30"/>
          <w:szCs w:val="30"/>
          <w:cs/>
        </w:rPr>
        <w:t>ารซื้อ จำหน่ายและโอนที่</w:t>
      </w:r>
      <w:r w:rsidR="00890B48" w:rsidRPr="0062556F">
        <w:rPr>
          <w:rFonts w:ascii="Angsana New" w:hAnsi="Angsana New" w:cs="Angsana New"/>
          <w:sz w:val="30"/>
          <w:szCs w:val="30"/>
          <w:cs/>
        </w:rPr>
        <w:t>ดิน อาคารและอุปกรณ์ระหว่างงวด</w:t>
      </w:r>
      <w:r w:rsidR="00D710AA">
        <w:rPr>
          <w:rFonts w:ascii="Angsana New" w:hAnsi="Angsana New" w:cs="Angsana New"/>
          <w:sz w:val="30"/>
          <w:szCs w:val="30"/>
          <w:cs/>
        </w:rPr>
        <w:t>เก้า</w:t>
      </w:r>
      <w:r w:rsidRPr="0062556F">
        <w:rPr>
          <w:rFonts w:ascii="Angsana New" w:hAnsi="Angsana New" w:cs="Angsana New"/>
          <w:sz w:val="30"/>
          <w:szCs w:val="30"/>
          <w:cs/>
        </w:rPr>
        <w:t>เดือน</w:t>
      </w:r>
      <w:r w:rsidR="00902792" w:rsidRPr="0062556F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6E763D" w:rsidRPr="006E763D">
        <w:rPr>
          <w:rFonts w:ascii="Angsana New" w:hAnsi="Angsana New" w:cs="Angsana New"/>
          <w:bCs/>
          <w:sz w:val="30"/>
          <w:szCs w:val="30"/>
        </w:rPr>
        <w:t>30</w:t>
      </w:r>
      <w:r w:rsidR="004E02BB" w:rsidRPr="0062556F">
        <w:rPr>
          <w:rFonts w:ascii="Angsana New" w:hAnsi="Angsana New" w:cs="Angsana New"/>
          <w:bCs/>
          <w:sz w:val="30"/>
          <w:szCs w:val="30"/>
        </w:rPr>
        <w:t xml:space="preserve"> </w:t>
      </w:r>
      <w:r w:rsidR="00D446F2">
        <w:rPr>
          <w:rFonts w:ascii="Angsana New" w:hAnsi="Angsana New" w:cs="Angsana New" w:hint="cs"/>
          <w:b/>
          <w:sz w:val="30"/>
          <w:szCs w:val="30"/>
          <w:cs/>
        </w:rPr>
        <w:t>กันย</w:t>
      </w:r>
      <w:r w:rsidR="004E02BB" w:rsidRPr="0062556F">
        <w:rPr>
          <w:rFonts w:ascii="Angsana New" w:hAnsi="Angsana New" w:cs="Angsana New"/>
          <w:b/>
          <w:sz w:val="30"/>
          <w:szCs w:val="30"/>
          <w:cs/>
        </w:rPr>
        <w:t xml:space="preserve">ายน </w:t>
      </w:r>
      <w:r w:rsidR="00902792" w:rsidRPr="0062556F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14:paraId="5A0AE123" w14:textId="77777777" w:rsidR="005256C9" w:rsidRPr="0062556F" w:rsidRDefault="005256C9" w:rsidP="00567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168"/>
        <w:gridCol w:w="238"/>
        <w:gridCol w:w="1112"/>
        <w:gridCol w:w="275"/>
        <w:gridCol w:w="1166"/>
        <w:gridCol w:w="238"/>
        <w:gridCol w:w="1062"/>
      </w:tblGrid>
      <w:tr w:rsidR="00461F95" w:rsidRPr="0062556F" w14:paraId="7B3AB82C" w14:textId="77777777" w:rsidTr="00396BFC">
        <w:trPr>
          <w:tblHeader/>
        </w:trPr>
        <w:tc>
          <w:tcPr>
            <w:tcW w:w="2149" w:type="pct"/>
          </w:tcPr>
          <w:p w14:paraId="6E6BD3AE" w14:textId="77777777" w:rsidR="00461F95" w:rsidRPr="0062556F" w:rsidRDefault="00461F95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39A49D7E" w14:textId="77777777" w:rsidR="00461F95" w:rsidRPr="0062556F" w:rsidRDefault="00461F95" w:rsidP="00525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6FD5" w:rsidRPr="0062556F" w14:paraId="288DE3F6" w14:textId="77777777" w:rsidTr="00396BFC">
        <w:trPr>
          <w:tblHeader/>
        </w:trPr>
        <w:tc>
          <w:tcPr>
            <w:tcW w:w="2149" w:type="pct"/>
          </w:tcPr>
          <w:p w14:paraId="16B8622E" w14:textId="66C1B970" w:rsidR="009A6FD5" w:rsidRPr="0062556F" w:rsidRDefault="009A6FD5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8165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4E02BB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446F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4E02BB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65" w:type="pct"/>
            <w:gridSpan w:val="3"/>
          </w:tcPr>
          <w:p w14:paraId="3A9B2B4B" w14:textId="613875EF" w:rsidR="009A6FD5" w:rsidRPr="0062556F" w:rsidRDefault="006E763D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DD8B901" w14:textId="77777777" w:rsidR="009A6FD5" w:rsidRPr="0062556F" w:rsidRDefault="009A6FD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2E3E569F" w14:textId="15DF928D" w:rsidR="009A6FD5" w:rsidRPr="0062556F" w:rsidRDefault="006E763D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35D5D" w:rsidRPr="0062556F" w14:paraId="74180867" w14:textId="77777777" w:rsidTr="00396BFC">
        <w:trPr>
          <w:trHeight w:val="1109"/>
          <w:tblHeader/>
        </w:trPr>
        <w:tc>
          <w:tcPr>
            <w:tcW w:w="2149" w:type="pct"/>
          </w:tcPr>
          <w:p w14:paraId="666F11CE" w14:textId="77777777" w:rsidR="00461F95" w:rsidRPr="0062556F" w:rsidRDefault="00461F95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E0B09F1" w14:textId="77777777" w:rsidR="009238AC" w:rsidRPr="0062556F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88930EE" w14:textId="77777777" w:rsidR="009238AC" w:rsidRPr="0062556F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226CDC9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05B1821F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="00435EFD" w:rsidRPr="0062556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05D99A89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0A20E3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079C50E7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="009A6FD5" w:rsidRPr="0062556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" w:type="pct"/>
          </w:tcPr>
          <w:p w14:paraId="12D85662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076A461" w14:textId="77777777" w:rsidR="009238AC" w:rsidRPr="0062556F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28CC840" w14:textId="77777777" w:rsidR="009238AC" w:rsidRPr="0062556F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DEAFCC4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1AEFC9EA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="00435EFD" w:rsidRPr="0062556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7C21E042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A54468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713E0A24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="009A6FD5" w:rsidRPr="0062556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F95" w:rsidRPr="0062556F" w14:paraId="4EB606B3" w14:textId="77777777" w:rsidTr="00396BFC">
        <w:trPr>
          <w:tblHeader/>
        </w:trPr>
        <w:tc>
          <w:tcPr>
            <w:tcW w:w="2149" w:type="pct"/>
          </w:tcPr>
          <w:p w14:paraId="59074509" w14:textId="77777777" w:rsidR="00461F95" w:rsidRPr="0062556F" w:rsidRDefault="00461F95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06F06096" w14:textId="77777777" w:rsidR="00461F95" w:rsidRPr="0062556F" w:rsidRDefault="006C17EE" w:rsidP="006C17E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692F" w:rsidRPr="0062556F" w14:paraId="09F7E0EA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2C6D9239" w14:textId="3FE8D633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33" w:type="pct"/>
          </w:tcPr>
          <w:p w14:paraId="028F63D6" w14:textId="6FCD225A" w:rsidR="00D3692F" w:rsidRPr="00D3692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1,182</w:t>
            </w:r>
          </w:p>
        </w:tc>
        <w:tc>
          <w:tcPr>
            <w:tcW w:w="129" w:type="pct"/>
          </w:tcPr>
          <w:p w14:paraId="51F5B506" w14:textId="77777777" w:rsidR="00D3692F" w:rsidRPr="0062556F" w:rsidRDefault="00D3692F" w:rsidP="00D3692F">
            <w:pPr>
              <w:pStyle w:val="acctfourfigures"/>
              <w:shd w:val="clear" w:color="auto" w:fill="FFFFFF"/>
              <w:tabs>
                <w:tab w:val="decimal" w:pos="8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5A2E8E6F" w14:textId="21973775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471B0E57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74020D86" w14:textId="4D92DECB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2,540</w:t>
            </w:r>
          </w:p>
        </w:tc>
        <w:tc>
          <w:tcPr>
            <w:tcW w:w="129" w:type="pct"/>
            <w:shd w:val="clear" w:color="auto" w:fill="FFFFFF"/>
          </w:tcPr>
          <w:p w14:paraId="0DCDB96E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284F6C3B" w14:textId="5F2438B1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692F" w:rsidRPr="0062556F" w14:paraId="547C6F2C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382BE150" w14:textId="77777777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3" w:type="pct"/>
          </w:tcPr>
          <w:p w14:paraId="066F7D34" w14:textId="77048DE4" w:rsidR="00D3692F" w:rsidRPr="00D3692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  <w:tc>
          <w:tcPr>
            <w:tcW w:w="129" w:type="pct"/>
          </w:tcPr>
          <w:p w14:paraId="7E22DDC6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1AA2E360" w14:textId="04C46828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75F9A9D2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05F4D63A" w14:textId="1679FEB2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353,090</w:t>
            </w:r>
          </w:p>
        </w:tc>
        <w:tc>
          <w:tcPr>
            <w:tcW w:w="129" w:type="pct"/>
            <w:shd w:val="clear" w:color="auto" w:fill="FFFFFF"/>
          </w:tcPr>
          <w:p w14:paraId="1CCB2924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38F61B27" w14:textId="0B9FC15C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692F" w:rsidRPr="0062556F" w14:paraId="62B8AF63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774110B3" w14:textId="007C4714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3" w:type="pct"/>
          </w:tcPr>
          <w:p w14:paraId="162AA1CF" w14:textId="7DDC719D" w:rsidR="00D3692F" w:rsidRPr="00D3692F" w:rsidRDefault="00D3692F" w:rsidP="00597E47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C8E428F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89C6946" w14:textId="0CFF7EE3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237F900D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  <w:vAlign w:val="bottom"/>
          </w:tcPr>
          <w:p w14:paraId="6FC612AB" w14:textId="612CC130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7,065</w:t>
            </w:r>
          </w:p>
        </w:tc>
        <w:tc>
          <w:tcPr>
            <w:tcW w:w="129" w:type="pct"/>
            <w:shd w:val="clear" w:color="auto" w:fill="FFFFFF"/>
          </w:tcPr>
          <w:p w14:paraId="1CC7230F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  <w:vAlign w:val="bottom"/>
          </w:tcPr>
          <w:p w14:paraId="1E98B085" w14:textId="0AC99ED9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692F" w:rsidRPr="0062556F" w14:paraId="43C06981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44C1DA2E" w14:textId="77777777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33" w:type="pct"/>
          </w:tcPr>
          <w:p w14:paraId="5BDBDF77" w14:textId="40B37ED7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29" w:type="pct"/>
          </w:tcPr>
          <w:p w14:paraId="1D18C062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59993582" w14:textId="4115D6AC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65A6A81F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458C9CAE" w14:textId="0CFC3611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5,377</w:t>
            </w:r>
          </w:p>
        </w:tc>
        <w:tc>
          <w:tcPr>
            <w:tcW w:w="129" w:type="pct"/>
            <w:shd w:val="clear" w:color="auto" w:fill="FFFFFF"/>
          </w:tcPr>
          <w:p w14:paraId="3E639CDF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0E85F2CD" w14:textId="73DF95B0" w:rsidR="00D3692F" w:rsidRPr="0062556F" w:rsidRDefault="00D3692F" w:rsidP="00597E47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3692F" w:rsidRPr="0062556F" w14:paraId="47D90C69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479C5B32" w14:textId="77777777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ติดตั้งและอุปกรณ์สำนักงาน</w:t>
            </w:r>
          </w:p>
        </w:tc>
        <w:tc>
          <w:tcPr>
            <w:tcW w:w="633" w:type="pct"/>
          </w:tcPr>
          <w:p w14:paraId="54636521" w14:textId="7DD952C8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5,555</w:t>
            </w:r>
          </w:p>
        </w:tc>
        <w:tc>
          <w:tcPr>
            <w:tcW w:w="129" w:type="pct"/>
          </w:tcPr>
          <w:p w14:paraId="042B8646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4CAD265" w14:textId="1549BBBE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149" w:type="pct"/>
            <w:shd w:val="clear" w:color="auto" w:fill="FFFFFF"/>
          </w:tcPr>
          <w:p w14:paraId="43F6318D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56D7C54A" w14:textId="42B2E5AB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96,938</w:t>
            </w:r>
          </w:p>
        </w:tc>
        <w:tc>
          <w:tcPr>
            <w:tcW w:w="129" w:type="pct"/>
            <w:shd w:val="clear" w:color="auto" w:fill="FFFFFF"/>
          </w:tcPr>
          <w:p w14:paraId="2EB88445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77B7237B" w14:textId="637E7D3E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3692F" w:rsidRPr="0062556F" w14:paraId="364070FC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6CBDF32E" w14:textId="77777777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633" w:type="pct"/>
          </w:tcPr>
          <w:p w14:paraId="4E272026" w14:textId="69F33C7F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146,</w:t>
            </w:r>
            <w:r w:rsidR="00945A92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129" w:type="pct"/>
          </w:tcPr>
          <w:p w14:paraId="4E093622" w14:textId="77777777" w:rsidR="00D3692F" w:rsidRPr="0062556F" w:rsidRDefault="00D3692F" w:rsidP="00D3692F">
            <w:pPr>
              <w:pStyle w:val="acctfourfigures"/>
              <w:shd w:val="clear" w:color="auto" w:fill="FFFFFF"/>
              <w:tabs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26E9882" w14:textId="5AB3114E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45A92">
              <w:rPr>
                <w:rFonts w:ascii="Angsana New" w:hAnsi="Angsana New" w:cs="Angsana New"/>
                <w:sz w:val="30"/>
                <w:szCs w:val="30"/>
              </w:rPr>
              <w:t>641</w:t>
            </w:r>
            <w:r w:rsidRPr="00D369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77DD8B1D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FFFFF"/>
          </w:tcPr>
          <w:p w14:paraId="092EDA37" w14:textId="6421B380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285,206</w:t>
            </w:r>
          </w:p>
        </w:tc>
        <w:tc>
          <w:tcPr>
            <w:tcW w:w="129" w:type="pct"/>
            <w:shd w:val="clear" w:color="auto" w:fill="FFFFFF"/>
          </w:tcPr>
          <w:p w14:paraId="65761B10" w14:textId="77777777" w:rsidR="00D3692F" w:rsidRPr="0062556F" w:rsidRDefault="00D3692F" w:rsidP="00D3692F">
            <w:pPr>
              <w:pStyle w:val="acctfourfigures"/>
              <w:shd w:val="clear" w:color="auto" w:fill="FFFFFF"/>
              <w:tabs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/>
          </w:tcPr>
          <w:p w14:paraId="7EF91FA8" w14:textId="06979A8E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(455,964)</w:t>
            </w:r>
          </w:p>
        </w:tc>
      </w:tr>
      <w:tr w:rsidR="00D3692F" w:rsidRPr="0062556F" w14:paraId="48BFA486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613B3E40" w14:textId="77777777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8CFFAC3" w14:textId="595C3CDB" w:rsidR="00D3692F" w:rsidRPr="00D3692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153,8</w:t>
            </w:r>
            <w:r w:rsidR="00945A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29" w:type="pct"/>
          </w:tcPr>
          <w:p w14:paraId="1DD3D8B1" w14:textId="77777777" w:rsidR="00D3692F" w:rsidRPr="00D3692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32CCD93" w14:textId="279CD2A5" w:rsidR="00D3692F" w:rsidRPr="00D3692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945A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647</w:t>
            </w:r>
            <w:r w:rsidRPr="00D36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48D760FC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9B0828F" w14:textId="7BF0224B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750,216</w:t>
            </w:r>
          </w:p>
        </w:tc>
        <w:tc>
          <w:tcPr>
            <w:tcW w:w="129" w:type="pct"/>
            <w:shd w:val="clear" w:color="auto" w:fill="FFFFFF"/>
          </w:tcPr>
          <w:p w14:paraId="538D67B6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2D0A10F" w14:textId="0110E3B3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456,019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B178E0E" w14:textId="77777777" w:rsidR="00335D5D" w:rsidRPr="0062556F" w:rsidRDefault="00335D5D" w:rsidP="005E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168"/>
        <w:gridCol w:w="238"/>
        <w:gridCol w:w="1112"/>
        <w:gridCol w:w="275"/>
        <w:gridCol w:w="1166"/>
        <w:gridCol w:w="238"/>
        <w:gridCol w:w="1062"/>
      </w:tblGrid>
      <w:tr w:rsidR="005A5079" w:rsidRPr="0062556F" w14:paraId="1BEAEF1C" w14:textId="77777777" w:rsidTr="00396BFC">
        <w:trPr>
          <w:tblHeader/>
        </w:trPr>
        <w:tc>
          <w:tcPr>
            <w:tcW w:w="2149" w:type="pct"/>
          </w:tcPr>
          <w:p w14:paraId="51B1A612" w14:textId="77777777" w:rsidR="005A5079" w:rsidRPr="0062556F" w:rsidRDefault="00107EB0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</w:pPr>
            <w:r w:rsidRPr="0062556F">
              <w:br w:type="page"/>
            </w:r>
          </w:p>
          <w:p w14:paraId="273CEB77" w14:textId="77777777" w:rsidR="008D7D28" w:rsidRPr="0062556F" w:rsidRDefault="008D7D28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6721EF6C" w14:textId="77777777" w:rsidR="005A5079" w:rsidRPr="0062556F" w:rsidRDefault="005A5079" w:rsidP="00875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191C" w:rsidRPr="0062556F" w14:paraId="6CC808E7" w14:textId="77777777" w:rsidTr="00396BFC">
        <w:trPr>
          <w:tblHeader/>
        </w:trPr>
        <w:tc>
          <w:tcPr>
            <w:tcW w:w="2149" w:type="pct"/>
          </w:tcPr>
          <w:p w14:paraId="1EE3B5BA" w14:textId="17D94E1C" w:rsidR="0034191C" w:rsidRPr="0062556F" w:rsidRDefault="00681653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65" w:type="pct"/>
            <w:gridSpan w:val="3"/>
          </w:tcPr>
          <w:p w14:paraId="20BF6F06" w14:textId="264E69EB" w:rsidR="0034191C" w:rsidRPr="0062556F" w:rsidRDefault="006E763D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B12F379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1134EEF" w14:textId="150AB414" w:rsidR="0034191C" w:rsidRPr="0062556F" w:rsidRDefault="006E763D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4191C" w:rsidRPr="0062556F" w14:paraId="176A6814" w14:textId="77777777" w:rsidTr="00396BFC">
        <w:trPr>
          <w:trHeight w:val="1109"/>
          <w:tblHeader/>
        </w:trPr>
        <w:tc>
          <w:tcPr>
            <w:tcW w:w="2149" w:type="pct"/>
          </w:tcPr>
          <w:p w14:paraId="510A7D34" w14:textId="77777777" w:rsidR="0034191C" w:rsidRPr="0062556F" w:rsidRDefault="0034191C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A721453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582853A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B3DCA14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2C7E2A19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7F21C9D5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E48FEE4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61675D3F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" w:type="pct"/>
          </w:tcPr>
          <w:p w14:paraId="557133B8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2DA0104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065FB3A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363B4D0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331C7A1D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66856940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723975D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1B729FD5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4191C" w:rsidRPr="0062556F" w14:paraId="64F33DB5" w14:textId="77777777" w:rsidTr="00396BFC">
        <w:trPr>
          <w:tblHeader/>
        </w:trPr>
        <w:tc>
          <w:tcPr>
            <w:tcW w:w="2149" w:type="pct"/>
          </w:tcPr>
          <w:p w14:paraId="6827757F" w14:textId="77777777" w:rsidR="0034191C" w:rsidRPr="0062556F" w:rsidRDefault="0034191C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4CD365BF" w14:textId="77777777" w:rsidR="0034191C" w:rsidRPr="0062556F" w:rsidRDefault="0034191C" w:rsidP="0034191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692F" w:rsidRPr="0062556F" w14:paraId="31BEAF02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6293231E" w14:textId="0B4B9294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นะ</w:t>
            </w:r>
          </w:p>
        </w:tc>
        <w:tc>
          <w:tcPr>
            <w:tcW w:w="633" w:type="pct"/>
            <w:vAlign w:val="bottom"/>
          </w:tcPr>
          <w:p w14:paraId="41B711FC" w14:textId="2A76F954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739D374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071D9FC" w14:textId="3147CCEE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5AC49860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43167038" w14:textId="222B66D7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7,065</w:t>
            </w:r>
          </w:p>
        </w:tc>
        <w:tc>
          <w:tcPr>
            <w:tcW w:w="129" w:type="pct"/>
            <w:shd w:val="clear" w:color="auto" w:fill="FFFFFF"/>
          </w:tcPr>
          <w:p w14:paraId="4EDBE9E9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65A97A1E" w14:textId="425C2ABC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692F" w:rsidRPr="0062556F" w14:paraId="3251F924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35250606" w14:textId="104EBE49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ติดตั้งและอุปกรณ์สำนักงาน</w:t>
            </w:r>
          </w:p>
        </w:tc>
        <w:tc>
          <w:tcPr>
            <w:tcW w:w="633" w:type="pct"/>
          </w:tcPr>
          <w:p w14:paraId="6864D344" w14:textId="2A8D8FE4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  <w:tc>
          <w:tcPr>
            <w:tcW w:w="129" w:type="pct"/>
          </w:tcPr>
          <w:p w14:paraId="7F09D5A7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375674D5" w14:textId="13D5F7F8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0ACCF150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73524D0C" w14:textId="76151C7F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  <w:tc>
          <w:tcPr>
            <w:tcW w:w="129" w:type="pct"/>
            <w:shd w:val="clear" w:color="auto" w:fill="FFFFFF"/>
          </w:tcPr>
          <w:p w14:paraId="3762AE09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5FBB5FAA" w14:textId="64E03999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692F" w:rsidRPr="0062556F" w14:paraId="1890F25F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7B4CBEF5" w14:textId="77777777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633" w:type="pct"/>
          </w:tcPr>
          <w:p w14:paraId="4A46B809" w14:textId="1296AC47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29" w:type="pct"/>
          </w:tcPr>
          <w:p w14:paraId="160F1501" w14:textId="77777777" w:rsidR="00D3692F" w:rsidRPr="0062556F" w:rsidRDefault="00D3692F" w:rsidP="00D3692F">
            <w:pPr>
              <w:pStyle w:val="acctfourfigures"/>
              <w:shd w:val="clear" w:color="auto" w:fill="FFFFFF"/>
              <w:tabs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A571C5" w14:textId="395BE8B3" w:rsidR="00D3692F" w:rsidRPr="0062556F" w:rsidRDefault="00D3692F" w:rsidP="00945A92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(213)</w:t>
            </w:r>
          </w:p>
        </w:tc>
        <w:tc>
          <w:tcPr>
            <w:tcW w:w="149" w:type="pct"/>
            <w:shd w:val="clear" w:color="auto" w:fill="FFFFFF"/>
          </w:tcPr>
          <w:p w14:paraId="750A8B6C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3093ADEA" w14:textId="1FEE34F3" w:rsidR="00D3692F" w:rsidRPr="00D07BC2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5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2C83B144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53344D93" w14:textId="107212B1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692F" w:rsidRPr="0062556F" w14:paraId="260EE609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0BAEE48E" w14:textId="77777777" w:rsidR="00D3692F" w:rsidRPr="0062556F" w:rsidRDefault="00D3692F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F82DE59" w14:textId="15FAEAC1" w:rsidR="00D3692F" w:rsidRPr="00D3692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129" w:type="pct"/>
          </w:tcPr>
          <w:p w14:paraId="6A98D019" w14:textId="77777777" w:rsidR="00D3692F" w:rsidRPr="00D3692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3745223" w14:textId="560CABC7" w:rsidR="00D3692F" w:rsidRPr="00D3692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(213)</w:t>
            </w:r>
          </w:p>
        </w:tc>
        <w:tc>
          <w:tcPr>
            <w:tcW w:w="149" w:type="pct"/>
            <w:shd w:val="clear" w:color="auto" w:fill="FFFFFF"/>
          </w:tcPr>
          <w:p w14:paraId="207FB047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D9A6A09" w14:textId="427BD2C5" w:rsidR="00D3692F" w:rsidRPr="004E65E1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7,232</w:t>
            </w:r>
          </w:p>
        </w:tc>
        <w:tc>
          <w:tcPr>
            <w:tcW w:w="129" w:type="pct"/>
            <w:shd w:val="clear" w:color="auto" w:fill="FFFFFF"/>
          </w:tcPr>
          <w:p w14:paraId="07E2B7BC" w14:textId="77777777" w:rsidR="00D3692F" w:rsidRPr="0062556F" w:rsidRDefault="00D3692F" w:rsidP="00D3692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FAF6052" w14:textId="343A1792" w:rsidR="00D3692F" w:rsidRPr="0062556F" w:rsidRDefault="00D3692F" w:rsidP="00D3692F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0C5E07A" w14:textId="5DFBF2AF" w:rsidR="00D554E8" w:rsidRPr="0062556F" w:rsidRDefault="00D554E8" w:rsidP="004D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>ในระหว่างงวด</w:t>
      </w:r>
      <w:r w:rsidR="0068165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34191C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81653">
        <w:rPr>
          <w:rFonts w:ascii="Angsana New" w:hAnsi="Angsana New" w:cs="Angsana New" w:hint="cs"/>
          <w:sz w:val="30"/>
          <w:szCs w:val="30"/>
          <w:cs/>
        </w:rPr>
        <w:t>กันย</w:t>
      </w:r>
      <w:r w:rsidR="0034191C" w:rsidRPr="0062556F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กลุ่มบริษัทเช่า อาคารสำนักงาน อพาร์ทเม้นท์ ยานพาหนะ ซอฟท์แวร์ เครื่องตกแต่งและอุปกรณ์สำนักงานเป็นระยะเวลา </w:t>
      </w:r>
      <w:r w:rsidR="006E763D" w:rsidRPr="006E763D">
        <w:rPr>
          <w:rFonts w:ascii="Angsana New" w:hAnsi="Angsana New" w:cs="Angsana New"/>
          <w:sz w:val="30"/>
          <w:szCs w:val="30"/>
        </w:rPr>
        <w:t>3</w:t>
      </w:r>
      <w:r w:rsidRPr="0062556F">
        <w:rPr>
          <w:rFonts w:ascii="Angsana New" w:hAnsi="Angsana New" w:cs="Angsana New"/>
          <w:sz w:val="30"/>
          <w:szCs w:val="30"/>
        </w:rPr>
        <w:t>-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ปี โดยมีค่าเช่าคงที่และค่าเช่าผันแปรตามปริมาณการใช้สินทรัพย์ตลอดอายุสัญญา</w:t>
      </w:r>
    </w:p>
    <w:p w14:paraId="424155A7" w14:textId="77777777" w:rsidR="0011127A" w:rsidRPr="0062556F" w:rsidRDefault="0011127A" w:rsidP="00874E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7FBD63" w14:textId="77777777" w:rsidR="00874EE6" w:rsidRPr="0062556F" w:rsidRDefault="00874EE6" w:rsidP="00874E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14:paraId="42915C7A" w14:textId="77777777" w:rsidR="00874EE6" w:rsidRPr="0062556F" w:rsidRDefault="00874EE6" w:rsidP="00874E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180"/>
        <w:gridCol w:w="1080"/>
        <w:gridCol w:w="180"/>
        <w:gridCol w:w="1001"/>
        <w:gridCol w:w="182"/>
        <w:gridCol w:w="988"/>
        <w:gridCol w:w="180"/>
        <w:gridCol w:w="990"/>
      </w:tblGrid>
      <w:tr w:rsidR="008E158B" w:rsidRPr="0062556F" w14:paraId="0941E9F6" w14:textId="77777777" w:rsidTr="001D44D7">
        <w:trPr>
          <w:trHeight w:val="20"/>
          <w:tblHeader/>
        </w:trPr>
        <w:tc>
          <w:tcPr>
            <w:tcW w:w="2520" w:type="dxa"/>
            <w:vAlign w:val="bottom"/>
          </w:tcPr>
          <w:p w14:paraId="5D95822B" w14:textId="77777777" w:rsidR="008E158B" w:rsidRPr="0062556F" w:rsidRDefault="008E158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BAFA142" w14:textId="77777777" w:rsidR="008E158B" w:rsidRPr="0062556F" w:rsidRDefault="008E158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1" w:type="dxa"/>
            <w:gridSpan w:val="9"/>
            <w:vAlign w:val="bottom"/>
          </w:tcPr>
          <w:p w14:paraId="2BCA4190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E158B" w:rsidRPr="0062556F" w14:paraId="7248A57D" w14:textId="77777777" w:rsidTr="001D44D7">
        <w:trPr>
          <w:trHeight w:val="20"/>
          <w:tblHeader/>
        </w:trPr>
        <w:tc>
          <w:tcPr>
            <w:tcW w:w="2520" w:type="dxa"/>
            <w:vAlign w:val="bottom"/>
            <w:hideMark/>
          </w:tcPr>
          <w:p w14:paraId="40B94222" w14:textId="77777777" w:rsidR="008E158B" w:rsidRPr="0062556F" w:rsidRDefault="008E158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bookmarkStart w:id="2" w:name="_Hlk39441208"/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1E2ADBEF" w14:textId="77777777" w:rsidR="008E158B" w:rsidRPr="0062556F" w:rsidRDefault="008E158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6D442189" w14:textId="77777777" w:rsidR="008E158B" w:rsidRPr="0062556F" w:rsidRDefault="008E158B" w:rsidP="00A42A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69C76A12" w14:textId="77777777" w:rsidR="008E158B" w:rsidRPr="0062556F" w:rsidRDefault="008E158B" w:rsidP="00A42A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23D248F" w14:textId="77777777" w:rsidR="008E158B" w:rsidRPr="0062556F" w:rsidRDefault="008E158B" w:rsidP="004D7C86">
            <w:pPr>
              <w:pStyle w:val="Pa47"/>
              <w:ind w:left="-75" w:right="-7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 w:bidi="ar-SA"/>
              </w:rPr>
            </w:pPr>
            <w:r w:rsidRPr="0062556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เครื่องตกแต่งติดตั้งและ</w:t>
            </w:r>
            <w:r w:rsidRPr="0062556F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  <w:t>อุปกรณ์สำนักงาน</w:t>
            </w:r>
          </w:p>
        </w:tc>
        <w:tc>
          <w:tcPr>
            <w:tcW w:w="180" w:type="dxa"/>
            <w:vAlign w:val="bottom"/>
          </w:tcPr>
          <w:p w14:paraId="1EB04AA2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6C2BE3AB" w14:textId="77777777" w:rsidR="008E158B" w:rsidRPr="0062556F" w:rsidRDefault="008E158B" w:rsidP="004D7C86">
            <w:pPr>
              <w:pStyle w:val="Pa47"/>
              <w:ind w:left="-75" w:right="-7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2" w:type="dxa"/>
            <w:vAlign w:val="bottom"/>
          </w:tcPr>
          <w:p w14:paraId="6ACA0783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8" w:type="dxa"/>
            <w:vAlign w:val="bottom"/>
            <w:hideMark/>
          </w:tcPr>
          <w:p w14:paraId="638F181C" w14:textId="77777777" w:rsidR="008E158B" w:rsidRPr="0062556F" w:rsidRDefault="008E158B" w:rsidP="004D7C86">
            <w:pPr>
              <w:pStyle w:val="Pa47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ซอฟท์แวร์</w:t>
            </w:r>
          </w:p>
        </w:tc>
        <w:tc>
          <w:tcPr>
            <w:tcW w:w="180" w:type="dxa"/>
            <w:vAlign w:val="bottom"/>
          </w:tcPr>
          <w:p w14:paraId="039CDD31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33DE4D4F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E158B" w:rsidRPr="0062556F" w14:paraId="2A2FD070" w14:textId="77777777" w:rsidTr="001D44D7">
        <w:trPr>
          <w:trHeight w:val="20"/>
          <w:tblHeader/>
        </w:trPr>
        <w:tc>
          <w:tcPr>
            <w:tcW w:w="2520" w:type="dxa"/>
            <w:vAlign w:val="bottom"/>
          </w:tcPr>
          <w:p w14:paraId="6801ABC9" w14:textId="77777777" w:rsidR="008E158B" w:rsidRPr="0062556F" w:rsidRDefault="008E158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3283622" w14:textId="77777777" w:rsidR="008E158B" w:rsidRPr="0062556F" w:rsidRDefault="008E158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55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1" w:type="dxa"/>
            <w:gridSpan w:val="9"/>
            <w:vAlign w:val="bottom"/>
          </w:tcPr>
          <w:p w14:paraId="58B17058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8E158B" w:rsidRPr="0062556F" w14:paraId="5E9AA065" w14:textId="77777777" w:rsidTr="001D44D7">
        <w:trPr>
          <w:trHeight w:val="20"/>
        </w:trPr>
        <w:tc>
          <w:tcPr>
            <w:tcW w:w="2520" w:type="dxa"/>
            <w:hideMark/>
          </w:tcPr>
          <w:p w14:paraId="075C24D2" w14:textId="38F3DBD2" w:rsidR="008E158B" w:rsidRPr="0062556F" w:rsidRDefault="008E158B" w:rsidP="00A47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hideMark/>
          </w:tcPr>
          <w:p w14:paraId="74FD2E61" w14:textId="3B4AA8B6" w:rsidR="008E158B" w:rsidRPr="0062556F" w:rsidRDefault="006E763D" w:rsidP="00A4719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2FE931E1" w14:textId="544286F0" w:rsidR="008E158B" w:rsidRPr="0062556F" w:rsidRDefault="006E763D" w:rsidP="00A5474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8E158B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0" w:type="dxa"/>
            <w:vAlign w:val="bottom"/>
          </w:tcPr>
          <w:p w14:paraId="202B5B48" w14:textId="77777777" w:rsidR="008E158B" w:rsidRPr="0062556F" w:rsidRDefault="008E158B" w:rsidP="000C1BD2">
            <w:pPr>
              <w:pStyle w:val="acctmergecolhdg"/>
              <w:tabs>
                <w:tab w:val="decimal" w:pos="777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A59AB21" w14:textId="3EB5D2F2" w:rsidR="008E158B" w:rsidRPr="0062556F" w:rsidRDefault="006E763D" w:rsidP="00A5474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5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8E158B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  <w:vAlign w:val="bottom"/>
          </w:tcPr>
          <w:p w14:paraId="1D06DFE4" w14:textId="77777777" w:rsidR="008E158B" w:rsidRPr="0062556F" w:rsidRDefault="008E158B" w:rsidP="000C1BD2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2BC7EB92" w14:textId="787212CD" w:rsidR="008E158B" w:rsidRPr="0062556F" w:rsidRDefault="006E763D" w:rsidP="00A5474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-8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8E158B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182" w:type="dxa"/>
            <w:vAlign w:val="bottom"/>
          </w:tcPr>
          <w:p w14:paraId="2FA50D4B" w14:textId="77777777" w:rsidR="008E158B" w:rsidRPr="0062556F" w:rsidRDefault="008E158B" w:rsidP="007E05C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69FBB422" w14:textId="69BCCF95" w:rsidR="008E158B" w:rsidRPr="0062556F" w:rsidRDefault="006E763D" w:rsidP="00A5474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5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783A7DE6" w14:textId="77777777" w:rsidR="008E158B" w:rsidRPr="0062556F" w:rsidRDefault="008E158B" w:rsidP="007E05C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FCE2ED" w14:textId="2BE2933D" w:rsidR="008E158B" w:rsidRPr="0062556F" w:rsidRDefault="006E763D" w:rsidP="00A5474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5" w:right="-8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8E158B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</w:tr>
      <w:tr w:rsidR="00D3692F" w:rsidRPr="0062556F" w14:paraId="2092B3E9" w14:textId="77777777" w:rsidTr="005C5F78">
        <w:trPr>
          <w:trHeight w:val="20"/>
        </w:trPr>
        <w:tc>
          <w:tcPr>
            <w:tcW w:w="2520" w:type="dxa"/>
          </w:tcPr>
          <w:p w14:paraId="12891B8D" w14:textId="59CAEE03" w:rsidR="00D3692F" w:rsidRPr="00150EF9" w:rsidRDefault="00D3692F" w:rsidP="00D3692F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990" w:type="dxa"/>
          </w:tcPr>
          <w:p w14:paraId="30F2A2A7" w14:textId="77777777" w:rsidR="00D3692F" w:rsidRPr="0062556F" w:rsidRDefault="00D3692F" w:rsidP="00D3692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7569D82" w14:textId="3363A1D3" w:rsidR="00D3692F" w:rsidRPr="00D3692F" w:rsidRDefault="00D3692F" w:rsidP="00A5474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-90" w:firstLine="5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056</w:t>
            </w: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0E570F4" w14:textId="77777777" w:rsidR="00D3692F" w:rsidRPr="0062556F" w:rsidRDefault="00D3692F" w:rsidP="00D3692F">
            <w:pPr>
              <w:pStyle w:val="acctmergecolhdg"/>
              <w:tabs>
                <w:tab w:val="decimal" w:pos="740"/>
                <w:tab w:val="decimal" w:pos="777"/>
              </w:tabs>
              <w:spacing w:line="240" w:lineRule="atLeast"/>
              <w:ind w:left="-75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D2AE341" w14:textId="51C1B87A" w:rsidR="00D3692F" w:rsidRPr="0062556F" w:rsidRDefault="00D3692F" w:rsidP="00A5474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5" w:right="-90" w:firstLine="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402C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5D31AB" w14:textId="77777777" w:rsidR="00D3692F" w:rsidRPr="0062556F" w:rsidRDefault="00D3692F" w:rsidP="00D3692F">
            <w:pPr>
              <w:pStyle w:val="acctfourfigures"/>
              <w:tabs>
                <w:tab w:val="clear" w:pos="765"/>
                <w:tab w:val="decimal" w:pos="740"/>
                <w:tab w:val="decimal" w:pos="777"/>
              </w:tabs>
              <w:spacing w:line="240" w:lineRule="atLeast"/>
              <w:ind w:left="-75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F4758A5" w14:textId="31CE61EF" w:rsidR="00D3692F" w:rsidRPr="0062556F" w:rsidRDefault="00D3692F" w:rsidP="00A5474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5" w:right="-8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F207E99" w14:textId="77777777" w:rsidR="00D3692F" w:rsidRPr="0062556F" w:rsidRDefault="00D3692F" w:rsidP="00D3692F">
            <w:pPr>
              <w:pStyle w:val="acctfourfigures"/>
              <w:tabs>
                <w:tab w:val="clear" w:pos="765"/>
                <w:tab w:val="decimal" w:pos="740"/>
                <w:tab w:val="decimal" w:pos="777"/>
              </w:tabs>
              <w:spacing w:line="240" w:lineRule="atLeast"/>
              <w:ind w:left="-75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6CA56016" w14:textId="558FD24F" w:rsidR="00D3692F" w:rsidRPr="0062556F" w:rsidRDefault="00D3692F" w:rsidP="00A5474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5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642827" w14:textId="537D107D" w:rsidR="00D3692F" w:rsidRPr="0062556F" w:rsidRDefault="00D3692F" w:rsidP="00D3692F">
            <w:pPr>
              <w:pStyle w:val="acctfourfigures"/>
              <w:tabs>
                <w:tab w:val="clear" w:pos="765"/>
                <w:tab w:val="decimal" w:pos="740"/>
                <w:tab w:val="decimal" w:pos="777"/>
              </w:tabs>
              <w:spacing w:line="240" w:lineRule="atLeast"/>
              <w:ind w:left="-75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06512E5" w14:textId="5B511498" w:rsidR="00D3692F" w:rsidRPr="0062556F" w:rsidRDefault="00D3692F" w:rsidP="00A5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5" w:right="-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369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02CBF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Pr="00D369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02CBF" w:rsidRPr="0062556F" w14:paraId="02EF1B1C" w14:textId="77777777" w:rsidTr="005C5F78">
        <w:trPr>
          <w:trHeight w:val="20"/>
        </w:trPr>
        <w:tc>
          <w:tcPr>
            <w:tcW w:w="2520" w:type="dxa"/>
            <w:hideMark/>
          </w:tcPr>
          <w:p w14:paraId="6D083E19" w14:textId="77777777" w:rsidR="00402CBF" w:rsidRPr="0062556F" w:rsidRDefault="00402CBF" w:rsidP="00402CBF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70432523" w14:textId="77777777" w:rsidR="00402CBF" w:rsidRPr="0062556F" w:rsidRDefault="00402CBF" w:rsidP="00402CB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F4AAD2" w14:textId="7F5F1BA1" w:rsidR="00402CBF" w:rsidRPr="00D3692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-90" w:firstLine="5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(3,065)</w:t>
            </w:r>
          </w:p>
        </w:tc>
        <w:tc>
          <w:tcPr>
            <w:tcW w:w="180" w:type="dxa"/>
          </w:tcPr>
          <w:p w14:paraId="774A24E9" w14:textId="77777777" w:rsidR="00402CBF" w:rsidRPr="00D3692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76EAB0" w14:textId="57725175" w:rsidR="00402CBF" w:rsidRPr="0062556F" w:rsidRDefault="00402CBF" w:rsidP="00402C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5" w:right="-90" w:firstLine="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(1,205)</w:t>
            </w:r>
          </w:p>
        </w:tc>
        <w:tc>
          <w:tcPr>
            <w:tcW w:w="180" w:type="dxa"/>
          </w:tcPr>
          <w:p w14:paraId="57165F71" w14:textId="77777777" w:rsidR="00402CBF" w:rsidRPr="0062556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058557C" w14:textId="78CA8BC5" w:rsidR="00402CBF" w:rsidRPr="0062556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-8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(2,871)</w:t>
            </w:r>
          </w:p>
        </w:tc>
        <w:tc>
          <w:tcPr>
            <w:tcW w:w="182" w:type="dxa"/>
          </w:tcPr>
          <w:p w14:paraId="27D42AF3" w14:textId="77777777" w:rsidR="00402CBF" w:rsidRPr="0062556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118068E6" w14:textId="5E400877" w:rsidR="00402CBF" w:rsidRPr="0062556F" w:rsidRDefault="00402CBF" w:rsidP="00402CB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5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(55)</w:t>
            </w:r>
          </w:p>
        </w:tc>
        <w:tc>
          <w:tcPr>
            <w:tcW w:w="180" w:type="dxa"/>
          </w:tcPr>
          <w:p w14:paraId="0644F103" w14:textId="299241E7" w:rsidR="00402CBF" w:rsidRPr="0062556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DDEAF13" w14:textId="460089CD" w:rsidR="00402CBF" w:rsidRPr="00D3692F" w:rsidRDefault="00402CBF" w:rsidP="00402CB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5" w:right="-8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(7,196)</w:t>
            </w:r>
          </w:p>
        </w:tc>
      </w:tr>
      <w:tr w:rsidR="00402CBF" w:rsidRPr="0062556F" w14:paraId="09541A8F" w14:textId="77777777" w:rsidTr="005C5F78">
        <w:trPr>
          <w:trHeight w:val="20"/>
        </w:trPr>
        <w:tc>
          <w:tcPr>
            <w:tcW w:w="2520" w:type="dxa"/>
          </w:tcPr>
          <w:p w14:paraId="06224727" w14:textId="7214301C" w:rsidR="00402CBF" w:rsidRPr="00402CBF" w:rsidRDefault="00402CBF" w:rsidP="00402CBF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990" w:type="dxa"/>
          </w:tcPr>
          <w:p w14:paraId="6C105D3C" w14:textId="77777777" w:rsidR="00402CBF" w:rsidRPr="0062556F" w:rsidRDefault="00402CBF" w:rsidP="00402CB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AD5BE3B" w14:textId="1DB348DA" w:rsidR="00402CBF" w:rsidRPr="00D3692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-90" w:firstLine="5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(209)</w:t>
            </w:r>
          </w:p>
        </w:tc>
        <w:tc>
          <w:tcPr>
            <w:tcW w:w="180" w:type="dxa"/>
          </w:tcPr>
          <w:p w14:paraId="04EFCBF5" w14:textId="77777777" w:rsidR="00402CBF" w:rsidRPr="00D3692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E702667" w14:textId="01FEA2B3" w:rsidR="00402CBF" w:rsidRPr="00D3692F" w:rsidRDefault="00402CBF" w:rsidP="00402C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5" w:right="-90" w:firstLine="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(131)</w:t>
            </w:r>
          </w:p>
        </w:tc>
        <w:tc>
          <w:tcPr>
            <w:tcW w:w="180" w:type="dxa"/>
          </w:tcPr>
          <w:p w14:paraId="2F7E4AA9" w14:textId="77777777" w:rsidR="00402CBF" w:rsidRPr="0062556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B02F802" w14:textId="20B455CA" w:rsidR="00402CBF" w:rsidRPr="00D3692F" w:rsidRDefault="00402CBF" w:rsidP="00402CB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5" w:right="-8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BF12A8F" w14:textId="77777777" w:rsidR="00402CBF" w:rsidRPr="0062556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4DFA94E1" w14:textId="414BF908" w:rsidR="00402CBF" w:rsidRPr="00D3692F" w:rsidRDefault="00402CBF" w:rsidP="00402CB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5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2E48EB" w14:textId="77777777" w:rsidR="00402CBF" w:rsidRPr="0062556F" w:rsidRDefault="00402CBF" w:rsidP="00402CB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B0164C" w14:textId="1A9D7FCD" w:rsidR="00402CBF" w:rsidRPr="00D3692F" w:rsidRDefault="00402CBF" w:rsidP="00402CB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5" w:right="-8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(340)</w:t>
            </w:r>
          </w:p>
        </w:tc>
      </w:tr>
      <w:tr w:rsidR="00D3692F" w:rsidRPr="0062556F" w14:paraId="4F6F4ECD" w14:textId="77777777" w:rsidTr="00D3692F">
        <w:trPr>
          <w:trHeight w:val="451"/>
        </w:trPr>
        <w:tc>
          <w:tcPr>
            <w:tcW w:w="2520" w:type="dxa"/>
            <w:vAlign w:val="bottom"/>
            <w:hideMark/>
          </w:tcPr>
          <w:p w14:paraId="29EFC549" w14:textId="288AB6A8" w:rsidR="00D3692F" w:rsidRPr="0062556F" w:rsidRDefault="00D3692F" w:rsidP="00D3692F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ายน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6E703944" w14:textId="77777777" w:rsidR="00D3692F" w:rsidRPr="0062556F" w:rsidRDefault="00D3692F" w:rsidP="00D3692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1DBF0" w14:textId="1E205303" w:rsidR="00D3692F" w:rsidRPr="00D3692F" w:rsidRDefault="006E763D" w:rsidP="00A5474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D3692F" w:rsidRPr="00D369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180" w:type="dxa"/>
          </w:tcPr>
          <w:p w14:paraId="796F784D" w14:textId="77777777" w:rsidR="00D3692F" w:rsidRPr="00D3692F" w:rsidRDefault="00D3692F" w:rsidP="00D3692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71450" w14:textId="54B6DF87" w:rsidR="00D3692F" w:rsidRPr="00D3692F" w:rsidRDefault="006E763D" w:rsidP="00A5474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5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3692F" w:rsidRPr="00D369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80" w:type="dxa"/>
          </w:tcPr>
          <w:p w14:paraId="41832218" w14:textId="77777777" w:rsidR="00D3692F" w:rsidRPr="00D3692F" w:rsidRDefault="00D3692F" w:rsidP="00D3692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BFD52C" w14:textId="4746208E" w:rsidR="00D3692F" w:rsidRPr="00D3692F" w:rsidRDefault="006E763D" w:rsidP="00A5474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-8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D3692F" w:rsidRPr="00D369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182" w:type="dxa"/>
          </w:tcPr>
          <w:p w14:paraId="0061ECC1" w14:textId="77777777" w:rsidR="00D3692F" w:rsidRPr="00D3692F" w:rsidRDefault="00D3692F" w:rsidP="00D3692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44D94" w14:textId="22C200DA" w:rsidR="00D3692F" w:rsidRPr="00D3692F" w:rsidRDefault="006E763D" w:rsidP="00A5474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5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180" w:type="dxa"/>
          </w:tcPr>
          <w:p w14:paraId="50E0F9B6" w14:textId="77777777" w:rsidR="00D3692F" w:rsidRPr="00D3692F" w:rsidRDefault="00D3692F" w:rsidP="00D3692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8A643" w14:textId="4C95ECDD" w:rsidR="00D3692F" w:rsidRPr="00D3692F" w:rsidRDefault="006E763D" w:rsidP="00A5474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5" w:right="-8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D3692F" w:rsidRPr="00D369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483</w:t>
            </w:r>
          </w:p>
        </w:tc>
      </w:tr>
    </w:tbl>
    <w:p w14:paraId="7C2EEEFA" w14:textId="77777777" w:rsidR="00874EE6" w:rsidRPr="0062556F" w:rsidRDefault="00874EE6" w:rsidP="002F0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29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973"/>
        <w:gridCol w:w="1277"/>
        <w:gridCol w:w="183"/>
        <w:gridCol w:w="1616"/>
        <w:gridCol w:w="181"/>
        <w:gridCol w:w="1350"/>
        <w:gridCol w:w="183"/>
        <w:gridCol w:w="1282"/>
      </w:tblGrid>
      <w:tr w:rsidR="004D7C86" w:rsidRPr="0062556F" w14:paraId="2C9D59F2" w14:textId="77777777" w:rsidTr="00697BA3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3256D408" w14:textId="59690FA3" w:rsidR="004D7C86" w:rsidRPr="0062556F" w:rsidRDefault="0056035D" w:rsidP="00C05F9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62556F">
              <w:br w:type="page"/>
            </w:r>
            <w:r w:rsidRPr="0062556F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</w:p>
        </w:tc>
        <w:tc>
          <w:tcPr>
            <w:tcW w:w="973" w:type="dxa"/>
          </w:tcPr>
          <w:p w14:paraId="48110714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2" w:type="dxa"/>
            <w:gridSpan w:val="7"/>
          </w:tcPr>
          <w:p w14:paraId="504971BE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62556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D7C86" w:rsidRPr="0062556F" w14:paraId="4B703247" w14:textId="77777777" w:rsidTr="00697BA3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2B905D2D" w14:textId="77777777" w:rsidR="004D7C86" w:rsidRPr="0062556F" w:rsidRDefault="004D7C86" w:rsidP="00C05F9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73" w:type="dxa"/>
          </w:tcPr>
          <w:p w14:paraId="5C534D08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vAlign w:val="bottom"/>
            <w:hideMark/>
          </w:tcPr>
          <w:p w14:paraId="02BF02E7" w14:textId="77777777" w:rsidR="004D7C86" w:rsidRPr="0062556F" w:rsidRDefault="004D7C86" w:rsidP="00C05F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3" w:type="dxa"/>
            <w:vAlign w:val="bottom"/>
          </w:tcPr>
          <w:p w14:paraId="74DF06F8" w14:textId="77777777" w:rsidR="004D7C86" w:rsidRPr="0062556F" w:rsidRDefault="004D7C86" w:rsidP="00C05F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16" w:type="dxa"/>
            <w:vAlign w:val="bottom"/>
            <w:hideMark/>
          </w:tcPr>
          <w:p w14:paraId="2B1B5AFF" w14:textId="77777777" w:rsidR="004D7C86" w:rsidRPr="0062556F" w:rsidRDefault="004D7C86" w:rsidP="00C05F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เครื่องตกแต่ง</w:t>
            </w:r>
            <w:r w:rsidR="00E81CDD" w:rsidRPr="006255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ติดตั้ง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และอุปกรณ์สำนักงาน</w:t>
            </w:r>
          </w:p>
        </w:tc>
        <w:tc>
          <w:tcPr>
            <w:tcW w:w="181" w:type="dxa"/>
            <w:vAlign w:val="bottom"/>
          </w:tcPr>
          <w:p w14:paraId="537EBFA1" w14:textId="77777777" w:rsidR="004D7C86" w:rsidRPr="0062556F" w:rsidRDefault="004D7C86" w:rsidP="00C05F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08A58E8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3" w:type="dxa"/>
            <w:vAlign w:val="bottom"/>
          </w:tcPr>
          <w:p w14:paraId="168198D2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  <w:hideMark/>
          </w:tcPr>
          <w:p w14:paraId="04D07048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D7C86" w:rsidRPr="0062556F" w14:paraId="2979E6D6" w14:textId="77777777" w:rsidTr="00697BA3">
        <w:trPr>
          <w:trHeight w:val="80"/>
          <w:tblHeader/>
        </w:trPr>
        <w:tc>
          <w:tcPr>
            <w:tcW w:w="2250" w:type="dxa"/>
          </w:tcPr>
          <w:p w14:paraId="2A45A982" w14:textId="77777777" w:rsidR="004D7C86" w:rsidRPr="0062556F" w:rsidRDefault="004D7C86" w:rsidP="00C05F9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4D84A04A" w14:textId="77777777" w:rsidR="004D7C86" w:rsidRPr="0062556F" w:rsidRDefault="004D7C86" w:rsidP="004D7C8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072" w:type="dxa"/>
            <w:gridSpan w:val="7"/>
            <w:hideMark/>
          </w:tcPr>
          <w:p w14:paraId="74061C55" w14:textId="77777777" w:rsidR="004D7C86" w:rsidRPr="0062556F" w:rsidRDefault="004D7C86" w:rsidP="00C05F9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7C86" w:rsidRPr="0062556F" w14:paraId="11D5E8FC" w14:textId="77777777" w:rsidTr="002E7120">
        <w:trPr>
          <w:trHeight w:val="20"/>
        </w:trPr>
        <w:tc>
          <w:tcPr>
            <w:tcW w:w="2250" w:type="dxa"/>
            <w:hideMark/>
          </w:tcPr>
          <w:p w14:paraId="44996041" w14:textId="3D4EE27B" w:rsidR="004D7C86" w:rsidRPr="0062556F" w:rsidRDefault="004D7C86" w:rsidP="00C0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73" w:type="dxa"/>
          </w:tcPr>
          <w:p w14:paraId="4B0E8683" w14:textId="004E3ABC" w:rsidR="004D7C86" w:rsidRPr="0062556F" w:rsidRDefault="006E763D" w:rsidP="00394B3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77" w:type="dxa"/>
            <w:vAlign w:val="bottom"/>
          </w:tcPr>
          <w:p w14:paraId="074B34D2" w14:textId="6788AED7" w:rsidR="004D7C86" w:rsidRPr="00A54747" w:rsidRDefault="006E763D" w:rsidP="00A5474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5" w:right="-9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47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4D7C86" w:rsidRPr="00A547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547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3" w:type="dxa"/>
            <w:vAlign w:val="bottom"/>
          </w:tcPr>
          <w:p w14:paraId="6B361EF9" w14:textId="77777777" w:rsidR="004D7C86" w:rsidRPr="0062556F" w:rsidRDefault="004D7C86" w:rsidP="00C05F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16" w:type="dxa"/>
            <w:vAlign w:val="bottom"/>
          </w:tcPr>
          <w:p w14:paraId="164F29A0" w14:textId="56C982BE" w:rsidR="004D7C86" w:rsidRPr="0062556F" w:rsidRDefault="006E763D" w:rsidP="00A5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ind w:left="-75"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D7C8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438</w:t>
            </w:r>
          </w:p>
        </w:tc>
        <w:tc>
          <w:tcPr>
            <w:tcW w:w="181" w:type="dxa"/>
            <w:vAlign w:val="bottom"/>
          </w:tcPr>
          <w:p w14:paraId="75FC99A4" w14:textId="77777777" w:rsidR="004D7C86" w:rsidRPr="0062556F" w:rsidRDefault="004D7C86" w:rsidP="00C05F91">
            <w:pPr>
              <w:pStyle w:val="acctmergecolhdg"/>
              <w:tabs>
                <w:tab w:val="decimal" w:pos="777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9F2375" w14:textId="30193DDF" w:rsidR="004D7C86" w:rsidRPr="0062556F" w:rsidRDefault="006E763D" w:rsidP="00A5474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5" w:right="-75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4D7C86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183" w:type="dxa"/>
            <w:vAlign w:val="bottom"/>
          </w:tcPr>
          <w:p w14:paraId="52203B82" w14:textId="77777777" w:rsidR="004D7C86" w:rsidRPr="0062556F" w:rsidRDefault="004D7C86" w:rsidP="00C05F9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14:paraId="3997DBBE" w14:textId="1582E179" w:rsidR="004D7C86" w:rsidRPr="0062556F" w:rsidRDefault="006E763D" w:rsidP="00A5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5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4D7C8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</w:tr>
      <w:tr w:rsidR="00D3692F" w:rsidRPr="0062556F" w14:paraId="7FB1032D" w14:textId="77777777" w:rsidTr="005C5F78">
        <w:trPr>
          <w:trHeight w:val="20"/>
        </w:trPr>
        <w:tc>
          <w:tcPr>
            <w:tcW w:w="2250" w:type="dxa"/>
          </w:tcPr>
          <w:p w14:paraId="78545A28" w14:textId="2F25F58D" w:rsidR="00D3692F" w:rsidRPr="0062556F" w:rsidRDefault="00D3692F" w:rsidP="00D369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973" w:type="dxa"/>
          </w:tcPr>
          <w:p w14:paraId="5713B0E2" w14:textId="77777777" w:rsidR="00D3692F" w:rsidRPr="0062556F" w:rsidRDefault="00D3692F" w:rsidP="00D3692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2975ADC9" w14:textId="17F7805B" w:rsidR="00D3692F" w:rsidRPr="00A54747" w:rsidRDefault="00D3692F" w:rsidP="00A5474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5" w:right="-9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47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E763D" w:rsidRPr="00A547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A547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E763D" w:rsidRPr="00A547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056</w:t>
            </w:r>
            <w:r w:rsidRPr="00A547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2298D023" w14:textId="77777777" w:rsidR="00D3692F" w:rsidRPr="00D3692F" w:rsidRDefault="00D3692F" w:rsidP="00D369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616" w:type="dxa"/>
          </w:tcPr>
          <w:p w14:paraId="5B759991" w14:textId="6738D837" w:rsidR="00D3692F" w:rsidRPr="0062556F" w:rsidRDefault="00D3692F" w:rsidP="00A5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ind w:left="-75"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369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Pr="00D369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9913B1F" w14:textId="77777777" w:rsidR="00D3692F" w:rsidRPr="0062556F" w:rsidRDefault="00D3692F" w:rsidP="00D3692F">
            <w:pPr>
              <w:pStyle w:val="acctmergecolhdg"/>
              <w:tabs>
                <w:tab w:val="decimal" w:pos="777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96003B" w14:textId="44417510" w:rsidR="00D3692F" w:rsidRPr="0062556F" w:rsidRDefault="00D3692F" w:rsidP="00A5474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5" w:right="-75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C93CDD3" w14:textId="77777777" w:rsidR="00D3692F" w:rsidRPr="0062556F" w:rsidRDefault="00D3692F" w:rsidP="00D3692F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1D4BCAD5" w14:textId="6315B33B" w:rsidR="00D3692F" w:rsidRPr="0062556F" w:rsidRDefault="00D3692F" w:rsidP="00A5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5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369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341</w:t>
            </w:r>
            <w:r w:rsidRPr="00D369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02CBF" w:rsidRPr="0062556F" w14:paraId="5368E46D" w14:textId="77777777" w:rsidTr="005C5F78">
        <w:trPr>
          <w:trHeight w:val="20"/>
        </w:trPr>
        <w:tc>
          <w:tcPr>
            <w:tcW w:w="2250" w:type="dxa"/>
            <w:hideMark/>
          </w:tcPr>
          <w:p w14:paraId="5657C0AC" w14:textId="77777777" w:rsidR="00402CBF" w:rsidRPr="0062556F" w:rsidRDefault="00402CBF" w:rsidP="00402CBF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73" w:type="dxa"/>
          </w:tcPr>
          <w:p w14:paraId="7F875801" w14:textId="77777777" w:rsidR="00402CBF" w:rsidRPr="0062556F" w:rsidRDefault="00402CBF" w:rsidP="00402CB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0648102F" w14:textId="7A948A46" w:rsidR="00402CBF" w:rsidRPr="00A54747" w:rsidRDefault="00402CBF" w:rsidP="00402CB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5" w:right="-9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(3,065)</w:t>
            </w:r>
          </w:p>
        </w:tc>
        <w:tc>
          <w:tcPr>
            <w:tcW w:w="183" w:type="dxa"/>
          </w:tcPr>
          <w:p w14:paraId="15A18B42" w14:textId="77777777" w:rsidR="00402CBF" w:rsidRPr="00D3692F" w:rsidRDefault="00402CBF" w:rsidP="00402C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</w:tcPr>
          <w:p w14:paraId="71680E95" w14:textId="51DE5AFF" w:rsidR="00402CBF" w:rsidRPr="0062556F" w:rsidRDefault="00402CBF" w:rsidP="00402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ind w:left="-75"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(50</w:t>
            </w:r>
            <w:r w:rsidR="0076285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369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0045F64" w14:textId="77777777" w:rsidR="00402CBF" w:rsidRPr="0062556F" w:rsidRDefault="00402CBF" w:rsidP="00402CBF">
            <w:pPr>
              <w:pStyle w:val="acctmergecolhdg"/>
              <w:tabs>
                <w:tab w:val="decimal" w:pos="77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2CC6383" w14:textId="45BD6238" w:rsidR="00402CBF" w:rsidRPr="0062556F" w:rsidRDefault="00402CBF" w:rsidP="00402CB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5" w:right="-75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(2,528)</w:t>
            </w:r>
          </w:p>
        </w:tc>
        <w:tc>
          <w:tcPr>
            <w:tcW w:w="183" w:type="dxa"/>
          </w:tcPr>
          <w:p w14:paraId="76124671" w14:textId="77777777" w:rsidR="00402CBF" w:rsidRPr="0062556F" w:rsidRDefault="00402CBF" w:rsidP="00402CBF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3625638D" w14:textId="1C68B395" w:rsidR="00402CBF" w:rsidRPr="0062556F" w:rsidRDefault="00402CBF" w:rsidP="00402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5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(6,10</w:t>
            </w:r>
            <w:r w:rsidR="0076285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9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62855" w:rsidRPr="0062556F" w14:paraId="566000ED" w14:textId="77777777" w:rsidTr="005C5F78">
        <w:trPr>
          <w:trHeight w:val="20"/>
        </w:trPr>
        <w:tc>
          <w:tcPr>
            <w:tcW w:w="2250" w:type="dxa"/>
          </w:tcPr>
          <w:p w14:paraId="11125133" w14:textId="539ED56D" w:rsidR="00762855" w:rsidRPr="0062556F" w:rsidRDefault="00762855" w:rsidP="00762855">
            <w:pPr>
              <w:pStyle w:val="acctfourfigures"/>
              <w:tabs>
                <w:tab w:val="decimal" w:pos="0"/>
              </w:tabs>
              <w:spacing w:line="240" w:lineRule="atLeast"/>
              <w:ind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973" w:type="dxa"/>
          </w:tcPr>
          <w:p w14:paraId="06C1BDF7" w14:textId="77777777" w:rsidR="00762855" w:rsidRPr="0062556F" w:rsidRDefault="00762855" w:rsidP="0076285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51A15531" w14:textId="06D55E95" w:rsidR="00762855" w:rsidRPr="00A54747" w:rsidRDefault="00762855" w:rsidP="0076285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5" w:right="-9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(209)</w:t>
            </w:r>
          </w:p>
        </w:tc>
        <w:tc>
          <w:tcPr>
            <w:tcW w:w="183" w:type="dxa"/>
          </w:tcPr>
          <w:p w14:paraId="354E15F0" w14:textId="77777777" w:rsidR="00762855" w:rsidRPr="00D3692F" w:rsidRDefault="00762855" w:rsidP="0076285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</w:tcPr>
          <w:p w14:paraId="0FAC6990" w14:textId="429A3CAA" w:rsidR="00762855" w:rsidRPr="00D3692F" w:rsidRDefault="00762855" w:rsidP="0076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ind w:left="-75"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(131)</w:t>
            </w:r>
          </w:p>
        </w:tc>
        <w:tc>
          <w:tcPr>
            <w:tcW w:w="181" w:type="dxa"/>
          </w:tcPr>
          <w:p w14:paraId="645A76D4" w14:textId="77777777" w:rsidR="00762855" w:rsidRPr="0062556F" w:rsidRDefault="00762855" w:rsidP="00762855">
            <w:pPr>
              <w:pStyle w:val="acctmergecolhdg"/>
              <w:tabs>
                <w:tab w:val="decimal" w:pos="77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D8D81B9" w14:textId="32162AFD" w:rsidR="00762855" w:rsidRPr="00D3692F" w:rsidRDefault="00762855" w:rsidP="0076285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5" w:right="-75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8B686D3" w14:textId="77777777" w:rsidR="00762855" w:rsidRPr="0062556F" w:rsidRDefault="00762855" w:rsidP="00762855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4D5F26CA" w14:textId="177BEE99" w:rsidR="00762855" w:rsidRPr="00D3692F" w:rsidRDefault="00762855" w:rsidP="0076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5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692F">
              <w:rPr>
                <w:rFonts w:ascii="Angsana New" w:hAnsi="Angsana New" w:cs="Angsana New"/>
                <w:sz w:val="30"/>
                <w:szCs w:val="30"/>
              </w:rPr>
              <w:t>(340)</w:t>
            </w:r>
          </w:p>
        </w:tc>
      </w:tr>
      <w:tr w:rsidR="00762855" w:rsidRPr="0062556F" w14:paraId="46822947" w14:textId="77777777" w:rsidTr="005C5F78">
        <w:trPr>
          <w:trHeight w:hRule="exact" w:val="432"/>
        </w:trPr>
        <w:tc>
          <w:tcPr>
            <w:tcW w:w="2250" w:type="dxa"/>
            <w:vAlign w:val="bottom"/>
            <w:hideMark/>
          </w:tcPr>
          <w:p w14:paraId="7A0FF905" w14:textId="18DBA2B8" w:rsidR="00762855" w:rsidRPr="0062556F" w:rsidRDefault="00762855" w:rsidP="00762855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ายน 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73" w:type="dxa"/>
          </w:tcPr>
          <w:p w14:paraId="51D12356" w14:textId="77777777" w:rsidR="00762855" w:rsidRPr="0062556F" w:rsidRDefault="00762855" w:rsidP="0076285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57115" w14:textId="391344FD" w:rsidR="00762855" w:rsidRPr="00D3692F" w:rsidRDefault="00762855" w:rsidP="0076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Pr="00D36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018</w:t>
            </w:r>
          </w:p>
        </w:tc>
        <w:tc>
          <w:tcPr>
            <w:tcW w:w="183" w:type="dxa"/>
          </w:tcPr>
          <w:p w14:paraId="0610207A" w14:textId="77777777" w:rsidR="00762855" w:rsidRPr="00D3692F" w:rsidRDefault="00762855" w:rsidP="0076285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AA6BD" w14:textId="009D0841" w:rsidR="00762855" w:rsidRPr="00D3692F" w:rsidRDefault="00762855" w:rsidP="0076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ind w:left="-75"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36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181" w:type="dxa"/>
          </w:tcPr>
          <w:p w14:paraId="1A9B5FE7" w14:textId="77777777" w:rsidR="00762855" w:rsidRPr="00D3692F" w:rsidRDefault="00762855" w:rsidP="0076285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AE015" w14:textId="21F04213" w:rsidR="00762855" w:rsidRPr="00D3692F" w:rsidRDefault="00762855" w:rsidP="0076285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5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D369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83" w:type="dxa"/>
          </w:tcPr>
          <w:p w14:paraId="7D33642F" w14:textId="77777777" w:rsidR="00762855" w:rsidRPr="00D3692F" w:rsidRDefault="00762855" w:rsidP="00762855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97681E" w14:textId="2605FD80" w:rsidR="00762855" w:rsidRPr="00D3692F" w:rsidRDefault="00762855" w:rsidP="0076285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5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D369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009</w:t>
            </w:r>
          </w:p>
        </w:tc>
      </w:tr>
    </w:tbl>
    <w:p w14:paraId="63DFCB88" w14:textId="418ADB58" w:rsidR="00A54747" w:rsidRDefault="00A54747" w:rsidP="00D3692F">
      <w:pPr>
        <w:rPr>
          <w:rFonts w:cstheme="minorBidi"/>
        </w:rPr>
      </w:pPr>
    </w:p>
    <w:p w14:paraId="070D9165" w14:textId="77777777" w:rsidR="00A54747" w:rsidRDefault="00A5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p w14:paraId="7D89F1CD" w14:textId="3E00D405" w:rsidR="00DD57E6" w:rsidRPr="00DB42CF" w:rsidRDefault="006E763D" w:rsidP="000A08A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DB42CF">
        <w:rPr>
          <w:rFonts w:ascii="Angsana New" w:hAnsi="Angsana New" w:cs="Angsana New"/>
          <w:b/>
          <w:bCs/>
          <w:sz w:val="30"/>
          <w:szCs w:val="30"/>
          <w:u w:val="none"/>
        </w:rPr>
        <w:lastRenderedPageBreak/>
        <w:t>12</w:t>
      </w:r>
      <w:r w:rsidR="00EA65FF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</w:r>
      <w:r w:rsidR="00DD57E6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300E3E69" w14:textId="77777777" w:rsidR="004562AF" w:rsidRPr="0062556F" w:rsidRDefault="004562AF" w:rsidP="004562AF">
      <w:pPr>
        <w:rPr>
          <w:rFonts w:cs="Cordia New"/>
          <w:cs/>
          <w:lang w:val="th-TH"/>
        </w:rPr>
      </w:pPr>
    </w:p>
    <w:tbl>
      <w:tblPr>
        <w:tblW w:w="9334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411"/>
        <w:gridCol w:w="806"/>
        <w:gridCol w:w="1083"/>
        <w:gridCol w:w="202"/>
        <w:gridCol w:w="1142"/>
        <w:gridCol w:w="217"/>
        <w:gridCol w:w="1129"/>
        <w:gridCol w:w="207"/>
        <w:gridCol w:w="1137"/>
      </w:tblGrid>
      <w:tr w:rsidR="00874EE6" w:rsidRPr="0062556F" w14:paraId="72A51CF8" w14:textId="77777777" w:rsidTr="00083DD4">
        <w:trPr>
          <w:trHeight w:val="416"/>
          <w:tblHeader/>
        </w:trPr>
        <w:tc>
          <w:tcPr>
            <w:tcW w:w="1827" w:type="pct"/>
            <w:hideMark/>
          </w:tcPr>
          <w:p w14:paraId="2D7CFC37" w14:textId="77777777" w:rsidR="00874EE6" w:rsidRPr="0062556F" w:rsidRDefault="00874E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12"/>
                <w:szCs w:val="12"/>
              </w:rPr>
              <w:br w:type="page"/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62556F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2" w:type="pct"/>
          </w:tcPr>
          <w:p w14:paraId="2EE49B0E" w14:textId="77777777" w:rsidR="00874EE6" w:rsidRPr="0062556F" w:rsidRDefault="00874E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hideMark/>
          </w:tcPr>
          <w:p w14:paraId="131D3018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6" w:type="pct"/>
          </w:tcPr>
          <w:p w14:paraId="61CAD18C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hideMark/>
          </w:tcPr>
          <w:p w14:paraId="3CD5D6FB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81653" w:rsidRPr="0062556F" w14:paraId="32AB4A08" w14:textId="77777777" w:rsidTr="00681653">
        <w:trPr>
          <w:trHeight w:val="497"/>
          <w:tblHeader/>
        </w:trPr>
        <w:tc>
          <w:tcPr>
            <w:tcW w:w="1827" w:type="pct"/>
          </w:tcPr>
          <w:p w14:paraId="4355425E" w14:textId="77777777" w:rsidR="00681653" w:rsidRPr="0062556F" w:rsidRDefault="00681653" w:rsidP="0068165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  <w:hideMark/>
          </w:tcPr>
          <w:p w14:paraId="38DFD5C2" w14:textId="77777777" w:rsidR="00681653" w:rsidRPr="0062556F" w:rsidRDefault="00681653" w:rsidP="0068165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hideMark/>
          </w:tcPr>
          <w:p w14:paraId="7E18437F" w14:textId="684246DE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08" w:type="pct"/>
          </w:tcPr>
          <w:p w14:paraId="03E25F0B" w14:textId="77777777" w:rsidR="00681653" w:rsidRPr="0062556F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hideMark/>
          </w:tcPr>
          <w:p w14:paraId="1E64DEDF" w14:textId="340A4D16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16" w:type="pct"/>
          </w:tcPr>
          <w:p w14:paraId="1EC6DB7E" w14:textId="77777777" w:rsidR="00681653" w:rsidRPr="0062556F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hideMark/>
          </w:tcPr>
          <w:p w14:paraId="4DDF3961" w14:textId="3C1C29B8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11" w:type="pct"/>
          </w:tcPr>
          <w:p w14:paraId="07A91875" w14:textId="77777777" w:rsidR="00681653" w:rsidRPr="0062556F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hideMark/>
          </w:tcPr>
          <w:p w14:paraId="7D1BE84A" w14:textId="77FEC72B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74EE6" w:rsidRPr="0062556F" w14:paraId="2F50C332" w14:textId="77777777" w:rsidTr="00083DD4">
        <w:trPr>
          <w:trHeight w:val="341"/>
          <w:tblHeader/>
        </w:trPr>
        <w:tc>
          <w:tcPr>
            <w:tcW w:w="1827" w:type="pct"/>
          </w:tcPr>
          <w:p w14:paraId="7043E527" w14:textId="77777777" w:rsidR="00874EE6" w:rsidRPr="0062556F" w:rsidRDefault="00874EE6" w:rsidP="00874EE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7BAF79C" w14:textId="77777777" w:rsidR="00874EE6" w:rsidRPr="0062556F" w:rsidRDefault="00A4479A" w:rsidP="00A44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41" w:type="pct"/>
            <w:gridSpan w:val="7"/>
            <w:hideMark/>
          </w:tcPr>
          <w:p w14:paraId="5ABA11FB" w14:textId="77777777" w:rsidR="00874EE6" w:rsidRPr="0062556F" w:rsidRDefault="00874EE6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4EE6" w:rsidRPr="0062556F" w14:paraId="3168E5DB" w14:textId="77777777" w:rsidTr="00083DD4">
        <w:trPr>
          <w:trHeight w:val="416"/>
        </w:trPr>
        <w:tc>
          <w:tcPr>
            <w:tcW w:w="1827" w:type="pct"/>
            <w:vAlign w:val="bottom"/>
            <w:hideMark/>
          </w:tcPr>
          <w:p w14:paraId="485D160D" w14:textId="77777777" w:rsidR="00874EE6" w:rsidRPr="0062556F" w:rsidRDefault="00874EE6" w:rsidP="00874EE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2" w:type="pct"/>
          </w:tcPr>
          <w:p w14:paraId="3623D61A" w14:textId="77777777" w:rsidR="00874EE6" w:rsidRPr="0062556F" w:rsidRDefault="00874EE6" w:rsidP="00874EE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D97412" w14:textId="77777777" w:rsidR="00874EE6" w:rsidRPr="00681653" w:rsidRDefault="00874EE6" w:rsidP="00874EE6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" w:type="pct"/>
          </w:tcPr>
          <w:p w14:paraId="0C469B1A" w14:textId="77777777" w:rsidR="00874EE6" w:rsidRPr="00681653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BB8EFA4" w14:textId="77777777" w:rsidR="00874EE6" w:rsidRPr="00681653" w:rsidRDefault="00874EE6" w:rsidP="004E65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50CE2D16" w14:textId="77777777" w:rsidR="00874EE6" w:rsidRPr="00681653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A47BEA" w14:textId="77777777" w:rsidR="00874EE6" w:rsidRPr="00681653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11326819" w14:textId="77777777" w:rsidR="00874EE6" w:rsidRPr="00681653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5D04160" w14:textId="77777777" w:rsidR="00874EE6" w:rsidRPr="00681653" w:rsidRDefault="00874EE6" w:rsidP="00874E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EE6" w:rsidRPr="0062556F" w14:paraId="0EE61731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2046BE34" w14:textId="77777777" w:rsidR="00874EE6" w:rsidRPr="0062556F" w:rsidRDefault="00874EE6" w:rsidP="00874EE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432" w:type="pct"/>
          </w:tcPr>
          <w:p w14:paraId="54FB9AD8" w14:textId="77777777" w:rsidR="00874EE6" w:rsidRPr="0062556F" w:rsidRDefault="00874EE6" w:rsidP="00874EE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53703506" w14:textId="77777777" w:rsidR="00874EE6" w:rsidRPr="00681653" w:rsidRDefault="00874EE6" w:rsidP="00874EE6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" w:type="pct"/>
          </w:tcPr>
          <w:p w14:paraId="12AEF7E1" w14:textId="77777777" w:rsidR="00874EE6" w:rsidRPr="00681653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D683E44" w14:textId="77777777" w:rsidR="00874EE6" w:rsidRPr="00681653" w:rsidRDefault="00874EE6" w:rsidP="004E65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03299425" w14:textId="77777777" w:rsidR="00874EE6" w:rsidRPr="00681653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4EFF5" w14:textId="77777777" w:rsidR="00874EE6" w:rsidRPr="00681653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3D1683C4" w14:textId="77777777" w:rsidR="00874EE6" w:rsidRPr="00681653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3C9C70E" w14:textId="77777777" w:rsidR="00874EE6" w:rsidRPr="00681653" w:rsidRDefault="00874EE6" w:rsidP="00874EE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A42" w:rsidRPr="0062556F" w14:paraId="224D450D" w14:textId="77777777" w:rsidTr="00083DD4">
        <w:trPr>
          <w:trHeight w:val="404"/>
        </w:trPr>
        <w:tc>
          <w:tcPr>
            <w:tcW w:w="1827" w:type="pct"/>
            <w:hideMark/>
          </w:tcPr>
          <w:p w14:paraId="2C1461A2" w14:textId="77777777" w:rsidR="00E94A42" w:rsidRPr="0062556F" w:rsidRDefault="00E94A42" w:rsidP="00E94A42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24F24B7C" w14:textId="77777777" w:rsidR="00E94A42" w:rsidRPr="0062556F" w:rsidRDefault="00E94A42" w:rsidP="00E94A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E46A065" w14:textId="106B85ED" w:rsidR="00E94A42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50,834</w:t>
            </w:r>
          </w:p>
        </w:tc>
        <w:tc>
          <w:tcPr>
            <w:tcW w:w="108" w:type="pct"/>
          </w:tcPr>
          <w:p w14:paraId="7684466A" w14:textId="77777777" w:rsidR="00E94A42" w:rsidRPr="00681653" w:rsidRDefault="00E94A42" w:rsidP="00E94A4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hideMark/>
          </w:tcPr>
          <w:p w14:paraId="4B8E36EF" w14:textId="1114C0BC" w:rsidR="00E94A42" w:rsidRPr="00EB3415" w:rsidRDefault="006E763D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1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94A42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312C" w:rsidRPr="00681653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16" w:type="pct"/>
          </w:tcPr>
          <w:p w14:paraId="29DE545B" w14:textId="77777777" w:rsidR="00E94A42" w:rsidRPr="00681653" w:rsidRDefault="00E94A42" w:rsidP="00E94A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5156DF41" w14:textId="115A4CD8" w:rsidR="00E94A42" w:rsidRPr="00681653" w:rsidRDefault="008036B4" w:rsidP="00EB341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18,248</w:t>
            </w:r>
          </w:p>
        </w:tc>
        <w:tc>
          <w:tcPr>
            <w:tcW w:w="111" w:type="pct"/>
          </w:tcPr>
          <w:p w14:paraId="0CBFA34C" w14:textId="77777777" w:rsidR="00E94A42" w:rsidRPr="00681653" w:rsidRDefault="00E94A42" w:rsidP="00E94A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2EE8568E" w14:textId="77777777" w:rsidR="00E94A42" w:rsidRPr="00681653" w:rsidRDefault="00E94A42" w:rsidP="00B47E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4A42" w:rsidRPr="0062556F" w14:paraId="0195BD23" w14:textId="77777777" w:rsidTr="00083DD4">
        <w:trPr>
          <w:trHeight w:val="392"/>
        </w:trPr>
        <w:tc>
          <w:tcPr>
            <w:tcW w:w="1827" w:type="pct"/>
            <w:hideMark/>
          </w:tcPr>
          <w:p w14:paraId="095ED7CC" w14:textId="77777777" w:rsidR="00E94A42" w:rsidRPr="0062556F" w:rsidRDefault="00E94A42" w:rsidP="00E94A42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432" w:type="pct"/>
          </w:tcPr>
          <w:p w14:paraId="168958F2" w14:textId="77777777" w:rsidR="00E94A42" w:rsidRPr="0062556F" w:rsidRDefault="00E94A42" w:rsidP="00E94A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2E25F95B" w14:textId="77777777" w:rsidR="00E94A42" w:rsidRPr="00681653" w:rsidRDefault="00E94A42" w:rsidP="00EB3415">
            <w:pPr>
              <w:tabs>
                <w:tab w:val="clear" w:pos="680"/>
                <w:tab w:val="clear" w:pos="907"/>
                <w:tab w:val="decimal" w:pos="846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" w:type="pct"/>
          </w:tcPr>
          <w:p w14:paraId="01DBEFCE" w14:textId="77777777" w:rsidR="00E94A42" w:rsidRPr="00681653" w:rsidRDefault="00E94A42" w:rsidP="00E94A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D8B59D8" w14:textId="77777777" w:rsidR="00E94A42" w:rsidRPr="00681653" w:rsidRDefault="00E94A42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1602B387" w14:textId="77777777" w:rsidR="00E94A42" w:rsidRPr="00681653" w:rsidRDefault="00E94A42" w:rsidP="00E94A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0ADF66C" w14:textId="77777777" w:rsidR="00E94A42" w:rsidRPr="00681653" w:rsidRDefault="00E94A42" w:rsidP="00EB3415">
            <w:pPr>
              <w:pStyle w:val="acctfourfigures"/>
              <w:tabs>
                <w:tab w:val="decimal" w:pos="560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2CD33F70" w14:textId="77777777" w:rsidR="00E94A42" w:rsidRPr="00681653" w:rsidRDefault="00E94A42" w:rsidP="00E94A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F3579FD" w14:textId="77777777" w:rsidR="00E94A42" w:rsidRPr="00681653" w:rsidRDefault="00E94A42" w:rsidP="00B47E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0A2D" w:rsidRPr="0062556F" w14:paraId="13169B72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688597D1" w14:textId="77777777" w:rsidR="00240A2D" w:rsidRPr="0062556F" w:rsidRDefault="00240A2D" w:rsidP="00240A2D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681E1E4B" w14:textId="77777777" w:rsidR="00240A2D" w:rsidRPr="0062556F" w:rsidRDefault="00240A2D" w:rsidP="00240A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67D01BB" w14:textId="77257073" w:rsidR="00240A2D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65,000</w:t>
            </w:r>
          </w:p>
        </w:tc>
        <w:tc>
          <w:tcPr>
            <w:tcW w:w="108" w:type="pct"/>
          </w:tcPr>
          <w:p w14:paraId="64B83EA5" w14:textId="77777777" w:rsidR="00240A2D" w:rsidRPr="00681653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  <w:hideMark/>
          </w:tcPr>
          <w:p w14:paraId="0B48265F" w14:textId="77777777" w:rsidR="00240A2D" w:rsidRPr="00681653" w:rsidRDefault="00240A2D" w:rsidP="00EB341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" w:type="pct"/>
          </w:tcPr>
          <w:p w14:paraId="69F4C999" w14:textId="77777777" w:rsidR="00240A2D" w:rsidRPr="00681653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6EE6F089" w14:textId="46782AE7" w:rsidR="00240A2D" w:rsidRPr="00681653" w:rsidRDefault="008036B4" w:rsidP="00EB341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11" w:type="pct"/>
          </w:tcPr>
          <w:p w14:paraId="2CA69E93" w14:textId="77777777" w:rsidR="00240A2D" w:rsidRPr="00681653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0F1E28F9" w14:textId="77777777" w:rsidR="00240A2D" w:rsidRPr="00681653" w:rsidRDefault="00240A2D" w:rsidP="00B47E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0A2D" w:rsidRPr="0062556F" w14:paraId="1F78E965" w14:textId="77777777" w:rsidTr="00083DD4">
        <w:trPr>
          <w:trHeight w:val="821"/>
        </w:trPr>
        <w:tc>
          <w:tcPr>
            <w:tcW w:w="1827" w:type="pct"/>
            <w:vAlign w:val="bottom"/>
            <w:hideMark/>
          </w:tcPr>
          <w:p w14:paraId="655626B9" w14:textId="77777777" w:rsidR="00240A2D" w:rsidRPr="0062556F" w:rsidRDefault="00240A2D" w:rsidP="00240A2D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35187DE5" w14:textId="77777777" w:rsidR="00240A2D" w:rsidRPr="0062556F" w:rsidRDefault="00240A2D" w:rsidP="00240A2D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32" w:type="pct"/>
          </w:tcPr>
          <w:p w14:paraId="07A2893F" w14:textId="77777777" w:rsidR="00240A2D" w:rsidRPr="0062556F" w:rsidRDefault="00240A2D" w:rsidP="00240A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7DB35" w14:textId="30E959B3" w:rsidR="00240A2D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115,834</w:t>
            </w:r>
          </w:p>
        </w:tc>
        <w:tc>
          <w:tcPr>
            <w:tcW w:w="108" w:type="pct"/>
          </w:tcPr>
          <w:p w14:paraId="6E211EE6" w14:textId="77777777" w:rsidR="00240A2D" w:rsidRPr="00681653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AB4290" w14:textId="1A937806" w:rsidR="00240A2D" w:rsidRPr="00DA0128" w:rsidRDefault="006E763D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1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240A2D" w:rsidRPr="00DA01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A01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116" w:type="pct"/>
          </w:tcPr>
          <w:p w14:paraId="502547A2" w14:textId="77777777" w:rsidR="00240A2D" w:rsidRPr="00681653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9E9F8" w14:textId="062E9D21" w:rsidR="00240A2D" w:rsidRPr="00681653" w:rsidRDefault="008036B4" w:rsidP="00EB341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38,248</w:t>
            </w:r>
          </w:p>
        </w:tc>
        <w:tc>
          <w:tcPr>
            <w:tcW w:w="111" w:type="pct"/>
          </w:tcPr>
          <w:p w14:paraId="65D199F2" w14:textId="77777777" w:rsidR="00240A2D" w:rsidRPr="00681653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BC45D" w14:textId="77777777" w:rsidR="00240A2D" w:rsidRPr="00681653" w:rsidRDefault="00240A2D" w:rsidP="00B47E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81653" w:rsidRPr="0062556F" w14:paraId="05076DF6" w14:textId="77777777" w:rsidTr="00681653">
        <w:trPr>
          <w:trHeight w:val="80"/>
        </w:trPr>
        <w:tc>
          <w:tcPr>
            <w:tcW w:w="1827" w:type="pct"/>
            <w:vAlign w:val="bottom"/>
          </w:tcPr>
          <w:p w14:paraId="2195A6F8" w14:textId="77777777" w:rsidR="00681653" w:rsidRPr="0062556F" w:rsidRDefault="00681653" w:rsidP="0068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05333C5B" w14:textId="77777777" w:rsidR="00681653" w:rsidRDefault="00681653" w:rsidP="00681653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80" w:type="pct"/>
          </w:tcPr>
          <w:p w14:paraId="199F34BF" w14:textId="77777777" w:rsidR="00681653" w:rsidRPr="00681653" w:rsidRDefault="00681653" w:rsidP="00EB3415">
            <w:pPr>
              <w:tabs>
                <w:tab w:val="clear" w:pos="680"/>
                <w:tab w:val="decimal" w:pos="8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0BB73405" w14:textId="77777777" w:rsidR="00681653" w:rsidRPr="00681653" w:rsidRDefault="00681653" w:rsidP="006816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E5352E0" w14:textId="77777777" w:rsidR="00681653" w:rsidRPr="00681653" w:rsidRDefault="00681653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2D9F118D" w14:textId="77777777" w:rsidR="00681653" w:rsidRPr="00681653" w:rsidRDefault="00681653" w:rsidP="006816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A710E36" w14:textId="77777777" w:rsidR="00681653" w:rsidRPr="00681653" w:rsidRDefault="00681653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6E3B0C19" w14:textId="77777777" w:rsidR="00681653" w:rsidRPr="00681653" w:rsidRDefault="00681653" w:rsidP="006816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A4C1D28" w14:textId="77777777" w:rsidR="00681653" w:rsidRPr="00681653" w:rsidRDefault="00681653" w:rsidP="00B47E1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653" w:rsidRPr="0062556F" w14:paraId="3D50E18F" w14:textId="77777777" w:rsidTr="00083DD4">
        <w:trPr>
          <w:trHeight w:val="404"/>
        </w:trPr>
        <w:tc>
          <w:tcPr>
            <w:tcW w:w="1827" w:type="pct"/>
            <w:vAlign w:val="bottom"/>
          </w:tcPr>
          <w:p w14:paraId="06560D0D" w14:textId="0732C5F9" w:rsidR="00681653" w:rsidRPr="0062556F" w:rsidRDefault="00681653" w:rsidP="00681653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สั้น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จากบุคคลหรือ</w:t>
            </w:r>
          </w:p>
        </w:tc>
        <w:tc>
          <w:tcPr>
            <w:tcW w:w="432" w:type="pct"/>
          </w:tcPr>
          <w:p w14:paraId="2E3F6771" w14:textId="77777777" w:rsidR="00681653" w:rsidRPr="0062556F" w:rsidRDefault="00681653" w:rsidP="00681653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80" w:type="pct"/>
          </w:tcPr>
          <w:p w14:paraId="51702AF9" w14:textId="77777777" w:rsidR="00681653" w:rsidRPr="00681653" w:rsidRDefault="00681653" w:rsidP="00EB3415">
            <w:pPr>
              <w:tabs>
                <w:tab w:val="clear" w:pos="680"/>
                <w:tab w:val="decimal" w:pos="8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572D72E3" w14:textId="77777777" w:rsidR="00681653" w:rsidRPr="00681653" w:rsidRDefault="00681653" w:rsidP="006816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59D65E8" w14:textId="77777777" w:rsidR="00681653" w:rsidRPr="00681653" w:rsidRDefault="00681653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025B16EE" w14:textId="77777777" w:rsidR="00681653" w:rsidRPr="00681653" w:rsidRDefault="00681653" w:rsidP="006816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B8B4AED" w14:textId="77777777" w:rsidR="00681653" w:rsidRPr="00681653" w:rsidRDefault="00681653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29C65538" w14:textId="77777777" w:rsidR="00681653" w:rsidRPr="00681653" w:rsidRDefault="00681653" w:rsidP="006816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8C01E22" w14:textId="77777777" w:rsidR="00681653" w:rsidRPr="00681653" w:rsidRDefault="00681653" w:rsidP="00B47E1A">
            <w:pPr>
              <w:pStyle w:val="acctfourfigures"/>
              <w:tabs>
                <w:tab w:val="clear" w:pos="765"/>
                <w:tab w:val="decimal" w:pos="873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6B4" w:rsidRPr="0062556F" w14:paraId="2401629B" w14:textId="77777777" w:rsidTr="00083DD4">
        <w:trPr>
          <w:trHeight w:val="404"/>
        </w:trPr>
        <w:tc>
          <w:tcPr>
            <w:tcW w:w="1827" w:type="pct"/>
            <w:vAlign w:val="bottom"/>
          </w:tcPr>
          <w:p w14:paraId="2CA05A62" w14:textId="7ADAA86F" w:rsidR="008036B4" w:rsidRPr="0062556F" w:rsidRDefault="008036B4" w:rsidP="0080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14:paraId="1EB82317" w14:textId="33C660F5" w:rsidR="008036B4" w:rsidRPr="0062556F" w:rsidRDefault="006E763D" w:rsidP="008036B4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  <w:r w:rsidRPr="006E763D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6</w:t>
            </w:r>
          </w:p>
        </w:tc>
        <w:tc>
          <w:tcPr>
            <w:tcW w:w="580" w:type="pct"/>
          </w:tcPr>
          <w:p w14:paraId="1926F9C2" w14:textId="288F9052" w:rsidR="008036B4" w:rsidRPr="00681653" w:rsidRDefault="008036B4" w:rsidP="00EB341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14:paraId="07483722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877DAE8" w14:textId="16C38D80" w:rsidR="008036B4" w:rsidRPr="00681653" w:rsidRDefault="008036B4" w:rsidP="00EB341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" w:type="pct"/>
          </w:tcPr>
          <w:p w14:paraId="2915E208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78D082D" w14:textId="4D45D733" w:rsidR="008036B4" w:rsidRPr="008036B4" w:rsidRDefault="006E763D" w:rsidP="00EB341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7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8036B4" w:rsidRPr="00803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11" w:type="pct"/>
          </w:tcPr>
          <w:p w14:paraId="087F73D4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C8B3873" w14:textId="67181EA5" w:rsidR="008036B4" w:rsidRPr="00681653" w:rsidRDefault="008036B4" w:rsidP="00B47E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36B4" w:rsidRPr="0062556F" w14:paraId="4AF65C85" w14:textId="77777777" w:rsidTr="00083DD4">
        <w:trPr>
          <w:trHeight w:val="404"/>
        </w:trPr>
        <w:tc>
          <w:tcPr>
            <w:tcW w:w="1827" w:type="pct"/>
            <w:vAlign w:val="bottom"/>
          </w:tcPr>
          <w:p w14:paraId="6131D0D5" w14:textId="043FC1E2" w:rsidR="008036B4" w:rsidRPr="0062556F" w:rsidRDefault="008036B4" w:rsidP="008036B4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2" w:type="pct"/>
          </w:tcPr>
          <w:p w14:paraId="4F256062" w14:textId="77777777" w:rsidR="008036B4" w:rsidRPr="0062556F" w:rsidRDefault="008036B4" w:rsidP="008036B4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80" w:type="pct"/>
          </w:tcPr>
          <w:p w14:paraId="67EF63BE" w14:textId="77777777" w:rsidR="008036B4" w:rsidRPr="00681653" w:rsidRDefault="008036B4" w:rsidP="00EB3415">
            <w:pPr>
              <w:tabs>
                <w:tab w:val="clear" w:pos="680"/>
                <w:tab w:val="decimal" w:pos="8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65D26F8D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50E53E8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21B5C366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515EAE8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44E1B1BA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16C188B" w14:textId="77777777" w:rsidR="008036B4" w:rsidRPr="00681653" w:rsidRDefault="008036B4" w:rsidP="00B47E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6B4" w:rsidRPr="0062556F" w14:paraId="2A385B8B" w14:textId="77777777" w:rsidTr="00083DD4">
        <w:trPr>
          <w:trHeight w:val="392"/>
        </w:trPr>
        <w:tc>
          <w:tcPr>
            <w:tcW w:w="1827" w:type="pct"/>
            <w:vAlign w:val="bottom"/>
            <w:hideMark/>
          </w:tcPr>
          <w:p w14:paraId="235EC56D" w14:textId="77777777" w:rsidR="008036B4" w:rsidRPr="0062556F" w:rsidRDefault="008036B4" w:rsidP="0080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32" w:type="pct"/>
          </w:tcPr>
          <w:p w14:paraId="05C8B3A1" w14:textId="77777777" w:rsidR="008036B4" w:rsidRPr="0062556F" w:rsidRDefault="008036B4" w:rsidP="008036B4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F9FD078" w14:textId="77777777" w:rsidR="008036B4" w:rsidRPr="00681653" w:rsidRDefault="008036B4" w:rsidP="00EB3415">
            <w:pPr>
              <w:tabs>
                <w:tab w:val="clear" w:pos="680"/>
                <w:tab w:val="decimal" w:pos="8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310D9982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1C6EB43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773C5DC6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1E67F9F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62BAD8FE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5236722" w14:textId="77777777" w:rsidR="008036B4" w:rsidRPr="00681653" w:rsidRDefault="008036B4" w:rsidP="00B47E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6B4" w:rsidRPr="0062556F" w14:paraId="08723496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4F1CB551" w14:textId="77777777" w:rsidR="008036B4" w:rsidRPr="0062556F" w:rsidRDefault="008036B4" w:rsidP="008036B4">
            <w:pPr>
              <w:spacing w:line="240" w:lineRule="auto"/>
              <w:ind w:left="731" w:hanging="45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1B64CBC1" w14:textId="77777777" w:rsidR="008036B4" w:rsidRPr="0062556F" w:rsidRDefault="008036B4" w:rsidP="008036B4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4E9711A" w14:textId="16C64AB0" w:rsidR="008036B4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331,776</w:t>
            </w:r>
          </w:p>
        </w:tc>
        <w:tc>
          <w:tcPr>
            <w:tcW w:w="108" w:type="pct"/>
          </w:tcPr>
          <w:p w14:paraId="0AA49896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  <w:tab w:val="decimal" w:pos="10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2" w:type="pct"/>
            <w:hideMark/>
          </w:tcPr>
          <w:p w14:paraId="677E776D" w14:textId="3A83DC50" w:rsidR="008036B4" w:rsidRPr="00681653" w:rsidRDefault="006E763D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15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3415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116" w:type="pct"/>
          </w:tcPr>
          <w:p w14:paraId="79B86EA1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379151E" w14:textId="1062A7C5" w:rsidR="008036B4" w:rsidRPr="008036B4" w:rsidRDefault="008036B4" w:rsidP="00EB341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pct"/>
            <w:vAlign w:val="bottom"/>
          </w:tcPr>
          <w:p w14:paraId="472BF8D7" w14:textId="77777777" w:rsidR="008036B4" w:rsidRPr="00681653" w:rsidRDefault="008036B4" w:rsidP="008036B4">
            <w:pPr>
              <w:pStyle w:val="acctfourfigures"/>
              <w:tabs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7CF61AE1" w14:textId="77777777" w:rsidR="008036B4" w:rsidRPr="00681653" w:rsidRDefault="008036B4" w:rsidP="00B47E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36B4" w:rsidRPr="0062556F" w14:paraId="4A0EBBCB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205801EF" w14:textId="77777777" w:rsidR="008036B4" w:rsidRPr="0062556F" w:rsidRDefault="008036B4" w:rsidP="008036B4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432" w:type="pct"/>
          </w:tcPr>
          <w:p w14:paraId="6B4F0470" w14:textId="77777777" w:rsidR="008036B4" w:rsidRPr="0062556F" w:rsidRDefault="008036B4" w:rsidP="008036B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16A3BFD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738C4A20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8049912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137133AA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8D7B85A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06C84C5C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D261C0B" w14:textId="77777777" w:rsidR="008036B4" w:rsidRPr="00681653" w:rsidRDefault="008036B4" w:rsidP="00B47E1A">
            <w:pPr>
              <w:pStyle w:val="acctfourfigures"/>
              <w:tabs>
                <w:tab w:val="clear" w:pos="765"/>
                <w:tab w:val="decimal" w:pos="873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6B4" w:rsidRPr="0062556F" w14:paraId="202E89DB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324746DE" w14:textId="77777777" w:rsidR="008036B4" w:rsidRPr="0062556F" w:rsidRDefault="008036B4" w:rsidP="008036B4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432" w:type="pct"/>
          </w:tcPr>
          <w:p w14:paraId="7376909B" w14:textId="77777777" w:rsidR="008036B4" w:rsidRPr="0062556F" w:rsidRDefault="008036B4" w:rsidP="008036B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69681F9" w14:textId="5CDD8084" w:rsidR="008036B4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10,132</w:t>
            </w:r>
          </w:p>
        </w:tc>
        <w:tc>
          <w:tcPr>
            <w:tcW w:w="108" w:type="pct"/>
          </w:tcPr>
          <w:p w14:paraId="7704E414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hideMark/>
          </w:tcPr>
          <w:p w14:paraId="11AEBD11" w14:textId="3DE075B2" w:rsidR="008036B4" w:rsidRPr="00681653" w:rsidRDefault="006E763D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1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3415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16" w:type="pct"/>
          </w:tcPr>
          <w:p w14:paraId="7797FAEE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1C8280C9" w14:textId="020BB0F7" w:rsidR="008036B4" w:rsidRPr="00681653" w:rsidRDefault="006E763D" w:rsidP="00EB341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036B4" w:rsidRPr="0080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111" w:type="pct"/>
          </w:tcPr>
          <w:p w14:paraId="55937077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144E7015" w14:textId="729DA4DB" w:rsidR="008036B4" w:rsidRPr="00681653" w:rsidRDefault="006E763D" w:rsidP="00B47E1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</w:tr>
      <w:tr w:rsidR="008036B4" w:rsidRPr="0062556F" w14:paraId="78E7A1F8" w14:textId="77777777" w:rsidTr="00083DD4">
        <w:trPr>
          <w:trHeight w:val="416"/>
        </w:trPr>
        <w:tc>
          <w:tcPr>
            <w:tcW w:w="1827" w:type="pct"/>
            <w:vAlign w:val="bottom"/>
            <w:hideMark/>
          </w:tcPr>
          <w:p w14:paraId="346B6130" w14:textId="77777777" w:rsidR="008036B4" w:rsidRPr="0062556F" w:rsidRDefault="008036B4" w:rsidP="008036B4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32" w:type="pct"/>
          </w:tcPr>
          <w:p w14:paraId="167C44FC" w14:textId="77777777" w:rsidR="008036B4" w:rsidRPr="0062556F" w:rsidRDefault="008036B4" w:rsidP="008036B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F2328" w14:textId="131ABC03" w:rsidR="008036B4" w:rsidRPr="00EB3415" w:rsidRDefault="006E763D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  <w:r w:rsidR="008036B4" w:rsidRPr="00EB3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3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</w:t>
            </w:r>
          </w:p>
        </w:tc>
        <w:tc>
          <w:tcPr>
            <w:tcW w:w="108" w:type="pct"/>
          </w:tcPr>
          <w:p w14:paraId="1AA4846F" w14:textId="77777777" w:rsidR="008036B4" w:rsidRPr="00681653" w:rsidRDefault="008036B4" w:rsidP="008036B4">
            <w:pPr>
              <w:pStyle w:val="acctfourfigures"/>
              <w:tabs>
                <w:tab w:val="decimal" w:pos="72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795411" w14:textId="676D4745" w:rsidR="008036B4" w:rsidRPr="00DA0128" w:rsidRDefault="006E763D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A01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8036B4" w:rsidRPr="00DA01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A01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116" w:type="pct"/>
          </w:tcPr>
          <w:p w14:paraId="2D9ADD6E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D82DA" w14:textId="6ACFDDE4" w:rsidR="008036B4" w:rsidRPr="00681653" w:rsidRDefault="006E763D" w:rsidP="00EB341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8036B4" w:rsidRPr="00803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835</w:t>
            </w:r>
          </w:p>
        </w:tc>
        <w:tc>
          <w:tcPr>
            <w:tcW w:w="111" w:type="pct"/>
          </w:tcPr>
          <w:p w14:paraId="5201C062" w14:textId="77777777" w:rsidR="008036B4" w:rsidRPr="00681653" w:rsidRDefault="008036B4" w:rsidP="008036B4">
            <w:pPr>
              <w:pStyle w:val="acctfourfigures"/>
              <w:tabs>
                <w:tab w:val="decimal" w:pos="72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3E4B9E" w14:textId="3E467582" w:rsidR="008036B4" w:rsidRPr="00681653" w:rsidRDefault="006E763D" w:rsidP="00B47E1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036B4" w:rsidRPr="006816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</w:t>
            </w:r>
          </w:p>
        </w:tc>
      </w:tr>
      <w:tr w:rsidR="008036B4" w:rsidRPr="0062556F" w14:paraId="4DE685CA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693DA26C" w14:textId="77777777" w:rsidR="008036B4" w:rsidRPr="0062556F" w:rsidRDefault="008036B4" w:rsidP="008036B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C8D08D5" w14:textId="77777777" w:rsidR="008036B4" w:rsidRPr="0062556F" w:rsidRDefault="008036B4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998E065" w14:textId="77777777" w:rsidR="008036B4" w:rsidRPr="00EB3415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08E556D7" w14:textId="77777777" w:rsidR="008036B4" w:rsidRPr="0062556F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614128E8" w14:textId="77777777" w:rsidR="008036B4" w:rsidRPr="00EB3415" w:rsidRDefault="008036B4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1BCB2BF8" w14:textId="77777777" w:rsidR="008036B4" w:rsidRPr="0062556F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5C627AD8" w14:textId="77777777" w:rsidR="008036B4" w:rsidRPr="0062556F" w:rsidRDefault="008036B4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490FA1AF" w14:textId="77777777" w:rsidR="008036B4" w:rsidRPr="0062556F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77BAA205" w14:textId="77777777" w:rsidR="008036B4" w:rsidRPr="0062556F" w:rsidRDefault="008036B4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EF5" w:rsidRPr="0062556F" w14:paraId="2DC1A5BB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49F070CE" w14:textId="77777777" w:rsidR="00847EF5" w:rsidRPr="0062556F" w:rsidRDefault="00847EF5" w:rsidP="008036B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282472DE" w14:textId="77777777" w:rsidR="00847EF5" w:rsidRPr="0062556F" w:rsidRDefault="00847EF5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95774EF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4B2DB6D6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33CC0A8E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35BDC91F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4CD97471" w14:textId="77777777" w:rsidR="00847EF5" w:rsidRPr="0062556F" w:rsidRDefault="00847EF5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4D54E625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4D0E0424" w14:textId="77777777" w:rsidR="00847EF5" w:rsidRPr="0062556F" w:rsidRDefault="00847EF5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EF5" w:rsidRPr="0062556F" w14:paraId="78B808C4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7808F3BC" w14:textId="77777777" w:rsidR="00847EF5" w:rsidRPr="0062556F" w:rsidRDefault="00847EF5" w:rsidP="008036B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0A7B5D8C" w14:textId="77777777" w:rsidR="00847EF5" w:rsidRPr="0062556F" w:rsidRDefault="00847EF5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9C08D37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2AF64A27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5878579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7B183B7C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6BAEFDA7" w14:textId="77777777" w:rsidR="00847EF5" w:rsidRPr="0062556F" w:rsidRDefault="00847EF5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3345E861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1BF09CB2" w14:textId="77777777" w:rsidR="00847EF5" w:rsidRPr="0062556F" w:rsidRDefault="00847EF5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EF5" w:rsidRPr="0062556F" w14:paraId="5D4C592F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400009DE" w14:textId="77777777" w:rsidR="00847EF5" w:rsidRPr="0062556F" w:rsidRDefault="00847EF5" w:rsidP="008036B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5C876549" w14:textId="77777777" w:rsidR="00847EF5" w:rsidRPr="0062556F" w:rsidRDefault="00847EF5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14580FA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7271E064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15BA59E9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2918039B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194F217C" w14:textId="77777777" w:rsidR="00847EF5" w:rsidRPr="0062556F" w:rsidRDefault="00847EF5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0BC4532A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05B71FD1" w14:textId="77777777" w:rsidR="00847EF5" w:rsidRPr="0062556F" w:rsidRDefault="00847EF5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EF5" w:rsidRPr="0062556F" w14:paraId="5C9B95C4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39B499A6" w14:textId="77777777" w:rsidR="00847EF5" w:rsidRPr="0062556F" w:rsidRDefault="00847EF5" w:rsidP="008036B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60775AFB" w14:textId="77777777" w:rsidR="00847EF5" w:rsidRPr="0062556F" w:rsidRDefault="00847EF5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DEA3BAE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7E005CA5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6EEF2F5B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68F8BB5B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2938714B" w14:textId="77777777" w:rsidR="00847EF5" w:rsidRPr="0062556F" w:rsidRDefault="00847EF5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755F1EEA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5D31DA96" w14:textId="77777777" w:rsidR="00847EF5" w:rsidRPr="0062556F" w:rsidRDefault="00847EF5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EF5" w:rsidRPr="0062556F" w14:paraId="2469A1AD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649FB3BE" w14:textId="77777777" w:rsidR="00847EF5" w:rsidRPr="0062556F" w:rsidRDefault="00847EF5" w:rsidP="008036B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5DBF7F1A" w14:textId="77777777" w:rsidR="00847EF5" w:rsidRPr="0062556F" w:rsidRDefault="00847EF5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67BE4AF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2A00D80E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D6D59B0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6716B583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6D3E571A" w14:textId="77777777" w:rsidR="00847EF5" w:rsidRPr="0062556F" w:rsidRDefault="00847EF5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0BA06B99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244C7678" w14:textId="77777777" w:rsidR="00847EF5" w:rsidRPr="0062556F" w:rsidRDefault="00847EF5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EF5" w:rsidRPr="0062556F" w14:paraId="4DC9B083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39A7D686" w14:textId="77777777" w:rsidR="00847EF5" w:rsidRPr="0062556F" w:rsidRDefault="00847EF5" w:rsidP="008036B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6DD9357" w14:textId="77777777" w:rsidR="00847EF5" w:rsidRPr="0062556F" w:rsidRDefault="00847EF5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D6A6771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660F372F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0C4FDCF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5049D214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3B0D280D" w14:textId="77777777" w:rsidR="00847EF5" w:rsidRPr="0062556F" w:rsidRDefault="00847EF5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02C64BF3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0C5C58DC" w14:textId="77777777" w:rsidR="00847EF5" w:rsidRPr="0062556F" w:rsidRDefault="00847EF5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EF5" w:rsidRPr="0062556F" w14:paraId="459BCBAD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19608500" w14:textId="77777777" w:rsidR="00847EF5" w:rsidRPr="0062556F" w:rsidRDefault="00847EF5" w:rsidP="008036B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26DB0CF2" w14:textId="77777777" w:rsidR="00847EF5" w:rsidRPr="0062556F" w:rsidRDefault="00847EF5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C8C5F61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7033E04E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113108E6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212F1D13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277B1A40" w14:textId="77777777" w:rsidR="00847EF5" w:rsidRPr="0062556F" w:rsidRDefault="00847EF5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38AAD381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0C80D5EE" w14:textId="77777777" w:rsidR="00847EF5" w:rsidRPr="0062556F" w:rsidRDefault="00847EF5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EF5" w:rsidRPr="0062556F" w14:paraId="02FFA65F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783A724E" w14:textId="77777777" w:rsidR="00847EF5" w:rsidRPr="0062556F" w:rsidRDefault="00847EF5" w:rsidP="008036B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54005B5" w14:textId="77777777" w:rsidR="00847EF5" w:rsidRPr="0062556F" w:rsidRDefault="00847EF5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427D5D5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77432790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6651C1B0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698058DF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7BDE5E57" w14:textId="77777777" w:rsidR="00847EF5" w:rsidRPr="0062556F" w:rsidRDefault="00847EF5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1CD62F10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5FD82B3D" w14:textId="77777777" w:rsidR="00847EF5" w:rsidRPr="0062556F" w:rsidRDefault="00847EF5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EF5" w:rsidRPr="0062556F" w14:paraId="779D151A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5BD60B40" w14:textId="77777777" w:rsidR="00847EF5" w:rsidRPr="0062556F" w:rsidRDefault="00847EF5" w:rsidP="008036B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3D7A70D7" w14:textId="77777777" w:rsidR="00847EF5" w:rsidRPr="0062556F" w:rsidRDefault="00847EF5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D47BE33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6458790D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3128CF5A" w14:textId="77777777" w:rsidR="00847EF5" w:rsidRPr="00EB3415" w:rsidRDefault="00847EF5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05A76B31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02C7F2D3" w14:textId="77777777" w:rsidR="00847EF5" w:rsidRPr="0062556F" w:rsidRDefault="00847EF5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4BBB28B9" w14:textId="77777777" w:rsidR="00847EF5" w:rsidRPr="0062556F" w:rsidRDefault="00847EF5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66161128" w14:textId="77777777" w:rsidR="00847EF5" w:rsidRPr="0062556F" w:rsidRDefault="00847EF5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36B4" w:rsidRPr="0062556F" w14:paraId="60FD5FCE" w14:textId="77777777" w:rsidTr="00083DD4">
        <w:trPr>
          <w:trHeight w:val="416"/>
        </w:trPr>
        <w:tc>
          <w:tcPr>
            <w:tcW w:w="1827" w:type="pct"/>
            <w:vAlign w:val="bottom"/>
            <w:hideMark/>
          </w:tcPr>
          <w:p w14:paraId="2A51DCC3" w14:textId="77777777" w:rsidR="008036B4" w:rsidRPr="00681653" w:rsidRDefault="008036B4" w:rsidP="008036B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6816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2" w:type="pct"/>
          </w:tcPr>
          <w:p w14:paraId="218EE594" w14:textId="77777777" w:rsidR="008036B4" w:rsidRPr="00681653" w:rsidRDefault="008036B4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20A3636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5CCE681E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57D3112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5ED07F24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FAA6ECD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4869AFCC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98A12BB" w14:textId="77777777" w:rsidR="008036B4" w:rsidRPr="00681653" w:rsidRDefault="008036B4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6B4" w:rsidRPr="0062556F" w14:paraId="414D9E49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735153CD" w14:textId="77777777" w:rsidR="008036B4" w:rsidRPr="00681653" w:rsidRDefault="008036B4" w:rsidP="008036B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2" w:type="pct"/>
          </w:tcPr>
          <w:p w14:paraId="1208C3E1" w14:textId="77777777" w:rsidR="008036B4" w:rsidRPr="00681653" w:rsidRDefault="008036B4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580" w:type="pct"/>
          </w:tcPr>
          <w:p w14:paraId="754F517F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7EF66F44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F1786E7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549F27DB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8C8D186" w14:textId="77777777" w:rsidR="008036B4" w:rsidRPr="00681653" w:rsidRDefault="008036B4" w:rsidP="00847EF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4B1B0122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6074E24" w14:textId="77777777" w:rsidR="008036B4" w:rsidRPr="00681653" w:rsidRDefault="008036B4" w:rsidP="00B47E1A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6B4" w:rsidRPr="0062556F" w14:paraId="517FA625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59BE1CE0" w14:textId="77777777" w:rsidR="008036B4" w:rsidRPr="00681653" w:rsidRDefault="008036B4" w:rsidP="008036B4">
            <w:pPr>
              <w:ind w:left="180" w:firstLine="101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8165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6D66ACB7" w14:textId="77777777" w:rsidR="008036B4" w:rsidRPr="00681653" w:rsidRDefault="008036B4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0" w:type="pct"/>
          </w:tcPr>
          <w:p w14:paraId="16FCE58A" w14:textId="0E3DCA3A" w:rsidR="008036B4" w:rsidRPr="00681653" w:rsidRDefault="008036B4" w:rsidP="00847E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1,501,191</w:t>
            </w:r>
          </w:p>
        </w:tc>
        <w:tc>
          <w:tcPr>
            <w:tcW w:w="108" w:type="pct"/>
          </w:tcPr>
          <w:p w14:paraId="7EFE98C0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hideMark/>
          </w:tcPr>
          <w:p w14:paraId="0836F1BE" w14:textId="440CCA3D" w:rsidR="008036B4" w:rsidRPr="00681653" w:rsidRDefault="006E763D" w:rsidP="00847EF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3415"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3415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16" w:type="pct"/>
          </w:tcPr>
          <w:p w14:paraId="3EE4C065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68B5A946" w14:textId="5B23DE3F" w:rsidR="008036B4" w:rsidRPr="00681653" w:rsidRDefault="008036B4" w:rsidP="00EB341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" w:type="pct"/>
            <w:vAlign w:val="bottom"/>
          </w:tcPr>
          <w:p w14:paraId="1C2BC051" w14:textId="77777777" w:rsidR="008036B4" w:rsidRPr="00681653" w:rsidRDefault="008036B4" w:rsidP="008036B4">
            <w:pPr>
              <w:pStyle w:val="acctfourfigures"/>
              <w:tabs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557DADC1" w14:textId="77777777" w:rsidR="008036B4" w:rsidRPr="00681653" w:rsidRDefault="008036B4" w:rsidP="00B47E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36B4" w:rsidRPr="0062556F" w14:paraId="6DFE7980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2915BBE6" w14:textId="77777777" w:rsidR="008036B4" w:rsidRPr="00681653" w:rsidRDefault="008036B4" w:rsidP="008036B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เงินกู้ยืมระยะยาวจากบุคคลหรือ</w:t>
            </w:r>
          </w:p>
        </w:tc>
        <w:tc>
          <w:tcPr>
            <w:tcW w:w="432" w:type="pct"/>
          </w:tcPr>
          <w:p w14:paraId="41D633F5" w14:textId="77777777" w:rsidR="008036B4" w:rsidRPr="00681653" w:rsidRDefault="008036B4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19409D5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374A0353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D6E63EA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7EFBDCE6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F565C0B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4F15C878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1B87F76" w14:textId="77777777" w:rsidR="008036B4" w:rsidRPr="00681653" w:rsidRDefault="008036B4" w:rsidP="00B47E1A">
            <w:pPr>
              <w:pStyle w:val="acctfourfigures"/>
              <w:tabs>
                <w:tab w:val="clear" w:pos="765"/>
                <w:tab w:val="decimal" w:pos="873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6B4" w:rsidRPr="0062556F" w14:paraId="752994F5" w14:textId="77777777" w:rsidTr="00083DD4">
        <w:trPr>
          <w:trHeight w:val="392"/>
        </w:trPr>
        <w:tc>
          <w:tcPr>
            <w:tcW w:w="1827" w:type="pct"/>
            <w:vAlign w:val="bottom"/>
            <w:hideMark/>
          </w:tcPr>
          <w:p w14:paraId="56882713" w14:textId="77777777" w:rsidR="008036B4" w:rsidRPr="00681653" w:rsidRDefault="008036B4" w:rsidP="008036B4">
            <w:pPr>
              <w:ind w:left="180" w:firstLine="101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14:paraId="404FDC3E" w14:textId="77777777" w:rsidR="008036B4" w:rsidRPr="00681653" w:rsidRDefault="008036B4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2C11648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5480A73D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69CBC41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25EEF570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B4A8BC6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55E10CB6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5B17D88" w14:textId="77777777" w:rsidR="008036B4" w:rsidRPr="00681653" w:rsidRDefault="008036B4" w:rsidP="00B47E1A">
            <w:pPr>
              <w:pStyle w:val="acctfourfigures"/>
              <w:tabs>
                <w:tab w:val="clear" w:pos="765"/>
                <w:tab w:val="decimal" w:pos="873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6B4" w:rsidRPr="0062556F" w14:paraId="69FFD453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574470F1" w14:textId="77777777" w:rsidR="008036B4" w:rsidRPr="00681653" w:rsidRDefault="008036B4" w:rsidP="008036B4">
            <w:pPr>
              <w:ind w:left="281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8165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32" w:type="pct"/>
            <w:hideMark/>
          </w:tcPr>
          <w:p w14:paraId="77ADA3CA" w14:textId="4A829910" w:rsidR="008036B4" w:rsidRPr="00681653" w:rsidRDefault="006E763D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E763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80" w:type="pct"/>
            <w:vAlign w:val="bottom"/>
          </w:tcPr>
          <w:p w14:paraId="5B717F35" w14:textId="64640B64" w:rsidR="008036B4" w:rsidRPr="00681653" w:rsidRDefault="008036B4" w:rsidP="00EB341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14:paraId="2C29F3CA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  <w:hideMark/>
          </w:tcPr>
          <w:p w14:paraId="607A568F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" w:type="pct"/>
          </w:tcPr>
          <w:p w14:paraId="5057A568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D71717B" w14:textId="73543BDE" w:rsidR="008036B4" w:rsidRPr="00681653" w:rsidRDefault="008036B4" w:rsidP="00847EF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194,446</w:t>
            </w:r>
          </w:p>
        </w:tc>
        <w:tc>
          <w:tcPr>
            <w:tcW w:w="111" w:type="pct"/>
            <w:vAlign w:val="bottom"/>
          </w:tcPr>
          <w:p w14:paraId="141B4857" w14:textId="77777777" w:rsidR="008036B4" w:rsidRPr="00681653" w:rsidRDefault="008036B4" w:rsidP="008036B4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75B2DE1C" w14:textId="13464E28" w:rsidR="008036B4" w:rsidRPr="00681653" w:rsidRDefault="006E763D" w:rsidP="00847EF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8036B4" w:rsidRPr="0062556F" w14:paraId="31539F40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1681739C" w14:textId="77777777" w:rsidR="008036B4" w:rsidRPr="00681653" w:rsidRDefault="008036B4" w:rsidP="008036B4">
            <w:pPr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เงินกู้ยืมระยะยาวจากบุคคลหรือกิจการอื่น</w:t>
            </w:r>
          </w:p>
        </w:tc>
        <w:tc>
          <w:tcPr>
            <w:tcW w:w="432" w:type="pct"/>
          </w:tcPr>
          <w:p w14:paraId="7F3CDA05" w14:textId="77777777" w:rsidR="008036B4" w:rsidRPr="00681653" w:rsidRDefault="008036B4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C84F46A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73A1776C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46F602D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0FC94E3B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8CAE388" w14:textId="77777777" w:rsidR="008036B4" w:rsidRPr="00681653" w:rsidRDefault="008036B4" w:rsidP="00EB3415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5A87B7CA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3A2A2FE" w14:textId="77777777" w:rsidR="008036B4" w:rsidRPr="00681653" w:rsidRDefault="008036B4" w:rsidP="00B47E1A">
            <w:pPr>
              <w:pStyle w:val="acctfourfigures"/>
              <w:tabs>
                <w:tab w:val="clear" w:pos="765"/>
                <w:tab w:val="decimal" w:pos="873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6B4" w:rsidRPr="0062556F" w14:paraId="45C9F856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70111DD5" w14:textId="77777777" w:rsidR="008036B4" w:rsidRPr="00681653" w:rsidRDefault="008036B4" w:rsidP="008036B4">
            <w:pPr>
              <w:ind w:left="281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8165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32" w:type="pct"/>
          </w:tcPr>
          <w:p w14:paraId="5BB26E70" w14:textId="77777777" w:rsidR="008036B4" w:rsidRPr="00681653" w:rsidRDefault="008036B4" w:rsidP="008036B4">
            <w:pPr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3947A" w14:textId="4C2CA330" w:rsidR="008036B4" w:rsidRPr="00681653" w:rsidRDefault="006E763D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63D">
              <w:rPr>
                <w:rFonts w:asciiTheme="majorBidi" w:hAnsiTheme="majorBidi" w:cstheme="majorBidi"/>
                <w:sz w:val="30"/>
                <w:szCs w:val="30"/>
              </w:rPr>
              <w:t>414</w:t>
            </w:r>
            <w:r w:rsidR="008036B4" w:rsidRPr="00803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763D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08" w:type="pct"/>
          </w:tcPr>
          <w:p w14:paraId="26A40BB3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61A3C5" w14:textId="4B25324F" w:rsidR="008036B4" w:rsidRPr="00681653" w:rsidRDefault="006E763D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63D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763D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116" w:type="pct"/>
          </w:tcPr>
          <w:p w14:paraId="02D4C34B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4B823" w14:textId="52EB9FCA" w:rsidR="008036B4" w:rsidRPr="00681653" w:rsidRDefault="008036B4" w:rsidP="00EB341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" w:type="pct"/>
            <w:vAlign w:val="bottom"/>
          </w:tcPr>
          <w:p w14:paraId="4828F0C8" w14:textId="77777777" w:rsidR="008036B4" w:rsidRPr="00681653" w:rsidRDefault="008036B4" w:rsidP="008036B4">
            <w:pPr>
              <w:pStyle w:val="acctfourfigures"/>
              <w:tabs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9FFDF" w14:textId="77777777" w:rsidR="008036B4" w:rsidRPr="00681653" w:rsidRDefault="008036B4" w:rsidP="00B47E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36B4" w:rsidRPr="0062556F" w14:paraId="0C6DE56B" w14:textId="77777777" w:rsidTr="00083DD4">
        <w:trPr>
          <w:trHeight w:val="392"/>
        </w:trPr>
        <w:tc>
          <w:tcPr>
            <w:tcW w:w="1827" w:type="pct"/>
            <w:vAlign w:val="bottom"/>
          </w:tcPr>
          <w:p w14:paraId="7048CB6A" w14:textId="77777777" w:rsidR="008036B4" w:rsidRPr="00681653" w:rsidRDefault="008036B4" w:rsidP="008036B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33B088FC" w14:textId="77777777" w:rsidR="008036B4" w:rsidRPr="00681653" w:rsidRDefault="008036B4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3FF8B" w14:textId="18AD1942" w:rsidR="008036B4" w:rsidRPr="00681653" w:rsidRDefault="008036B4" w:rsidP="00EB341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1,915,820</w:t>
            </w:r>
          </w:p>
        </w:tc>
        <w:tc>
          <w:tcPr>
            <w:tcW w:w="108" w:type="pct"/>
          </w:tcPr>
          <w:p w14:paraId="60EF42B9" w14:textId="77777777" w:rsidR="008036B4" w:rsidRPr="00681653" w:rsidRDefault="008036B4" w:rsidP="008036B4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DF9B22" w14:textId="635D1A86" w:rsidR="008036B4" w:rsidRPr="00681653" w:rsidRDefault="006E763D" w:rsidP="00EB341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3415">
              <w:rPr>
                <w:rFonts w:asciiTheme="majorBidi" w:hAnsiTheme="majorBidi" w:cstheme="majorBidi"/>
                <w:sz w:val="30"/>
                <w:szCs w:val="30"/>
              </w:rPr>
              <w:t>980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3415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16" w:type="pct"/>
          </w:tcPr>
          <w:p w14:paraId="7E4F3EB7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5EABE" w14:textId="0E68704B" w:rsidR="008036B4" w:rsidRPr="00681653" w:rsidRDefault="006E763D" w:rsidP="00847EF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8036B4" w:rsidRPr="0080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  <w:tc>
          <w:tcPr>
            <w:tcW w:w="111" w:type="pct"/>
          </w:tcPr>
          <w:p w14:paraId="66AB4307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752BC" w14:textId="1A0431D6" w:rsidR="008036B4" w:rsidRPr="00681653" w:rsidRDefault="006E763D" w:rsidP="00B47E1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8036B4" w:rsidRPr="0062556F" w14:paraId="0F220D04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6F06FBA8" w14:textId="77777777" w:rsidR="008036B4" w:rsidRPr="00681653" w:rsidRDefault="008036B4" w:rsidP="008036B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32" w:type="pct"/>
          </w:tcPr>
          <w:p w14:paraId="79F1484D" w14:textId="77777777" w:rsidR="008036B4" w:rsidRPr="00681653" w:rsidRDefault="008036B4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F9DF2" w14:textId="76777312" w:rsidR="008036B4" w:rsidRPr="00681653" w:rsidRDefault="008036B4" w:rsidP="008036B4">
            <w:pPr>
              <w:pStyle w:val="acctfourfigures"/>
              <w:tabs>
                <w:tab w:val="decimal" w:pos="727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117,789</w:t>
            </w:r>
          </w:p>
        </w:tc>
        <w:tc>
          <w:tcPr>
            <w:tcW w:w="108" w:type="pct"/>
          </w:tcPr>
          <w:p w14:paraId="2D0B1D04" w14:textId="77777777" w:rsidR="008036B4" w:rsidRPr="00681653" w:rsidRDefault="008036B4" w:rsidP="008036B4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4DC9A" w14:textId="344A9D4D" w:rsidR="008036B4" w:rsidRPr="00681653" w:rsidRDefault="006E763D" w:rsidP="008036B4">
            <w:pPr>
              <w:pStyle w:val="acctfourfigures"/>
              <w:tabs>
                <w:tab w:val="decimal" w:pos="727"/>
              </w:tabs>
              <w:spacing w:line="240" w:lineRule="atLeast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116" w:type="pct"/>
          </w:tcPr>
          <w:p w14:paraId="1E6FB1A0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E0B03" w14:textId="0A48AF18" w:rsidR="008036B4" w:rsidRPr="00681653" w:rsidRDefault="008036B4" w:rsidP="00847EF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sz w:val="30"/>
                <w:szCs w:val="30"/>
              </w:rPr>
              <w:t>19,96</w:t>
            </w:r>
            <w:r w:rsidR="00DA01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1" w:type="pct"/>
          </w:tcPr>
          <w:p w14:paraId="55F93B4B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497D8" w14:textId="0517BDF8" w:rsidR="008036B4" w:rsidRPr="00681653" w:rsidRDefault="006E763D" w:rsidP="008036B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036B4" w:rsidRPr="00681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76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</w:tr>
      <w:tr w:rsidR="008036B4" w:rsidRPr="0062556F" w14:paraId="66CE813E" w14:textId="77777777" w:rsidTr="00083DD4">
        <w:trPr>
          <w:trHeight w:val="416"/>
        </w:trPr>
        <w:tc>
          <w:tcPr>
            <w:tcW w:w="1827" w:type="pct"/>
            <w:vAlign w:val="bottom"/>
            <w:hideMark/>
          </w:tcPr>
          <w:p w14:paraId="285A1A3C" w14:textId="77777777" w:rsidR="008036B4" w:rsidRPr="00681653" w:rsidRDefault="008036B4" w:rsidP="008036B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81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32" w:type="pct"/>
          </w:tcPr>
          <w:p w14:paraId="23AD4A16" w14:textId="77777777" w:rsidR="008036B4" w:rsidRPr="00681653" w:rsidRDefault="008036B4" w:rsidP="008036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00031C" w14:textId="4D04EC12" w:rsidR="008036B4" w:rsidRPr="00681653" w:rsidRDefault="008036B4" w:rsidP="008036B4">
            <w:pPr>
              <w:pStyle w:val="acctfourfigures"/>
              <w:tabs>
                <w:tab w:val="decimal" w:pos="727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2,033,609</w:t>
            </w:r>
          </w:p>
        </w:tc>
        <w:tc>
          <w:tcPr>
            <w:tcW w:w="108" w:type="pct"/>
          </w:tcPr>
          <w:p w14:paraId="7D843032" w14:textId="77777777" w:rsidR="008036B4" w:rsidRPr="00681653" w:rsidRDefault="008036B4" w:rsidP="008036B4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39E500" w14:textId="037C748A" w:rsidR="008036B4" w:rsidRPr="00681653" w:rsidRDefault="006E763D" w:rsidP="008036B4">
            <w:pPr>
              <w:pStyle w:val="acctfourfigures"/>
              <w:tabs>
                <w:tab w:val="decimal" w:pos="727"/>
              </w:tabs>
              <w:spacing w:line="240" w:lineRule="atLeast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036B4" w:rsidRPr="00681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989</w:t>
            </w:r>
            <w:r w:rsidR="008036B4" w:rsidRPr="00681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521</w:t>
            </w:r>
          </w:p>
        </w:tc>
        <w:tc>
          <w:tcPr>
            <w:tcW w:w="116" w:type="pct"/>
          </w:tcPr>
          <w:p w14:paraId="6F130E22" w14:textId="77777777" w:rsidR="008036B4" w:rsidRPr="00681653" w:rsidRDefault="008036B4" w:rsidP="008036B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22616" w14:textId="2BD0CD34" w:rsidR="008036B4" w:rsidRPr="00681653" w:rsidRDefault="008036B4" w:rsidP="008036B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214,41</w:t>
            </w:r>
            <w:r w:rsidR="00DA01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1" w:type="pct"/>
          </w:tcPr>
          <w:p w14:paraId="584BFE05" w14:textId="77777777" w:rsidR="008036B4" w:rsidRPr="00681653" w:rsidRDefault="008036B4" w:rsidP="008036B4">
            <w:pPr>
              <w:pStyle w:val="acctfourfigures"/>
              <w:tabs>
                <w:tab w:val="decimal" w:pos="72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5CF276" w14:textId="10BCA364" w:rsidR="008036B4" w:rsidRPr="00681653" w:rsidRDefault="006E763D" w:rsidP="008036B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  <w:r w:rsidR="008036B4" w:rsidRPr="00681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488</w:t>
            </w:r>
          </w:p>
        </w:tc>
      </w:tr>
    </w:tbl>
    <w:p w14:paraId="1B41026A" w14:textId="77777777" w:rsidR="00083DD4" w:rsidRPr="0062556F" w:rsidRDefault="00083DD4" w:rsidP="0056035D">
      <w:pPr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8065CA6" w14:textId="77777777" w:rsidR="006504F0" w:rsidRPr="0062556F" w:rsidRDefault="006504F0" w:rsidP="006504F0">
      <w:pPr>
        <w:spacing w:after="240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อัตราดอกเบี้ย</w:t>
      </w:r>
    </w:p>
    <w:p w14:paraId="171D125E" w14:textId="77777777" w:rsidR="006504F0" w:rsidRPr="0062556F" w:rsidRDefault="006504F0" w:rsidP="00083DD4">
      <w:pPr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เงินกู้ยืมระยะยาวจากกิจการอื่น และดอกเบี้ยค้างจ่ายจะถึงกำหนดชำระเต็มจำนวนในกรณีดังต่อไปนี้</w:t>
      </w:r>
    </w:p>
    <w:p w14:paraId="51564D41" w14:textId="77777777" w:rsidR="006504F0" w:rsidRPr="0062556F" w:rsidRDefault="006504F0" w:rsidP="00083DD4">
      <w:pPr>
        <w:ind w:left="540"/>
        <w:rPr>
          <w:rFonts w:ascii="Angsana New" w:hAnsi="Angsana New" w:cs="Angsana New"/>
          <w:sz w:val="16"/>
          <w:szCs w:val="16"/>
        </w:rPr>
      </w:pPr>
    </w:p>
    <w:p w14:paraId="76DE9DC9" w14:textId="5FA0FB62" w:rsidR="006504F0" w:rsidRPr="0062556F" w:rsidRDefault="006504F0" w:rsidP="00083DD4">
      <w:pPr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ก)</w:t>
      </w:r>
      <w:r w:rsidRPr="0062556F">
        <w:rPr>
          <w:rFonts w:ascii="Angsana New" w:hAnsi="Angsana New" w:cs="Angsana New"/>
          <w:sz w:val="30"/>
          <w:szCs w:val="30"/>
        </w:rPr>
        <w:t>   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เมื่อมีเงินสดส่วนเกินที่เกิดจากการขายของผู้กู้หรือของบริษัทย่อยหรือการขายทรัพย์สินใด</w:t>
      </w:r>
      <w:r w:rsidR="00A06BB3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ๆ 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Pr="0062556F">
        <w:rPr>
          <w:rFonts w:ascii="Angsana New" w:hAnsi="Angsana New" w:cs="Angsana New"/>
          <w:sz w:val="30"/>
          <w:szCs w:val="30"/>
          <w:cs/>
        </w:rPr>
        <w:t>หรือ</w:t>
      </w:r>
    </w:p>
    <w:p w14:paraId="55582CCB" w14:textId="77777777" w:rsidR="006504F0" w:rsidRPr="0062556F" w:rsidRDefault="006504F0" w:rsidP="00083DD4">
      <w:pPr>
        <w:ind w:left="540"/>
        <w:rPr>
          <w:rFonts w:ascii="Angsana New" w:hAnsi="Angsana New" w:cs="Angsana New"/>
          <w:sz w:val="16"/>
          <w:szCs w:val="16"/>
        </w:rPr>
      </w:pPr>
    </w:p>
    <w:p w14:paraId="32BB3C7E" w14:textId="77777777" w:rsidR="006504F0" w:rsidRPr="0062556F" w:rsidRDefault="006504F0" w:rsidP="00083DD4">
      <w:pPr>
        <w:tabs>
          <w:tab w:val="clear" w:pos="454"/>
          <w:tab w:val="clear" w:pos="907"/>
          <w:tab w:val="left" w:pos="900"/>
        </w:tabs>
        <w:ind w:left="900" w:hanging="36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ข)</w:t>
      </w:r>
      <w:r w:rsidRPr="0062556F">
        <w:rPr>
          <w:rFonts w:ascii="Angsana New" w:hAnsi="Angsana New" w:cs="Angsana New"/>
          <w:sz w:val="30"/>
          <w:szCs w:val="30"/>
        </w:rPr>
        <w:t>   </w:t>
      </w:r>
      <w:r w:rsidRPr="0062556F">
        <w:rPr>
          <w:rFonts w:ascii="Angsana New" w:hAnsi="Angsana New" w:cs="Angsana New"/>
          <w:sz w:val="30"/>
          <w:szCs w:val="30"/>
          <w:cs/>
        </w:rPr>
        <w:t>เงินสดส่วนเกินหรือส่วนเกินกำไรจากความต้องการใช้เงินลงทุนที่เกิดขึ้นจากผู้กู้หรือบริษัทย่อยที่เกี่ยวข้อง หรือ</w:t>
      </w:r>
    </w:p>
    <w:p w14:paraId="540C71F5" w14:textId="77777777" w:rsidR="006504F0" w:rsidRPr="0062556F" w:rsidRDefault="006504F0" w:rsidP="00083DD4">
      <w:pPr>
        <w:ind w:left="540"/>
        <w:rPr>
          <w:rFonts w:ascii="Angsana New" w:hAnsi="Angsana New" w:cs="Angsana New"/>
          <w:sz w:val="16"/>
          <w:szCs w:val="16"/>
        </w:rPr>
      </w:pPr>
    </w:p>
    <w:p w14:paraId="7C7CA914" w14:textId="77777777" w:rsidR="006504F0" w:rsidRPr="0062556F" w:rsidRDefault="006504F0" w:rsidP="00083DD4">
      <w:pPr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ค)</w:t>
      </w:r>
      <w:r w:rsidRPr="0062556F">
        <w:rPr>
          <w:rFonts w:ascii="Angsana New" w:hAnsi="Angsana New" w:cs="Angsana New"/>
          <w:sz w:val="30"/>
          <w:szCs w:val="30"/>
        </w:rPr>
        <w:t>   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ส่วนเกินความต้องการใช้เงินลงทุนซึ่งเกิดจากการรีไฟแนนซ์หนี้ของผู้กู้หรือของบริษัทย่อยที่เกี่ยวข้อง</w:t>
      </w:r>
    </w:p>
    <w:p w14:paraId="556F65BE" w14:textId="77777777" w:rsidR="006504F0" w:rsidRPr="0062556F" w:rsidRDefault="006504F0" w:rsidP="006504F0">
      <w:pPr>
        <w:ind w:left="547"/>
        <w:jc w:val="thaiDistribute"/>
        <w:rPr>
          <w:rFonts w:ascii="Angsana New" w:hAnsi="Angsana New" w:cs="Angsana New"/>
        </w:rPr>
      </w:pPr>
    </w:p>
    <w:p w14:paraId="3936C3C9" w14:textId="77777777" w:rsidR="00576C7B" w:rsidRDefault="0057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D9EFF12" w14:textId="66CF198D" w:rsidR="0056035D" w:rsidRPr="0062556F" w:rsidRDefault="006504F0" w:rsidP="006504F0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 xml:space="preserve">อัตราดอกเบี้ย ณ 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34191C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81653">
        <w:rPr>
          <w:rFonts w:ascii="Angsana New" w:hAnsi="Angsana New" w:cs="Angsana New" w:hint="cs"/>
          <w:sz w:val="30"/>
          <w:szCs w:val="30"/>
          <w:cs/>
        </w:rPr>
        <w:t>กันย</w:t>
      </w:r>
      <w:r w:rsidR="0034191C" w:rsidRPr="0062556F">
        <w:rPr>
          <w:rFonts w:ascii="Angsana New" w:hAnsi="Angsana New" w:cs="Angsana New"/>
          <w:sz w:val="30"/>
          <w:szCs w:val="30"/>
          <w:cs/>
        </w:rPr>
        <w:t>ายน</w:t>
      </w:r>
      <w:r w:rsidR="0034191C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="004F62D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4F62DB" w:rsidRPr="0062556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763D" w:rsidRPr="006E763D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ธันวาคม</w:t>
      </w:r>
      <w:r w:rsidR="00112640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ED14564" w14:textId="0501D927" w:rsidR="0056035D" w:rsidRPr="0062556F" w:rsidRDefault="0056035D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72"/>
        <w:gridCol w:w="270"/>
        <w:gridCol w:w="1174"/>
        <w:gridCol w:w="268"/>
        <w:gridCol w:w="1172"/>
        <w:gridCol w:w="276"/>
        <w:gridCol w:w="1249"/>
      </w:tblGrid>
      <w:tr w:rsidR="006504F0" w:rsidRPr="0062556F" w14:paraId="39C17675" w14:textId="77777777" w:rsidTr="00B87645">
        <w:trPr>
          <w:trHeight w:hRule="exact" w:val="360"/>
          <w:tblHeader/>
        </w:trPr>
        <w:tc>
          <w:tcPr>
            <w:tcW w:w="2024" w:type="pct"/>
          </w:tcPr>
          <w:p w14:paraId="2D5FE9F1" w14:textId="77777777" w:rsidR="006504F0" w:rsidRPr="0062556F" w:rsidRDefault="006504F0" w:rsidP="0056035D">
            <w:pPr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539E8982" w14:textId="77777777" w:rsidR="006504F0" w:rsidRPr="0062556F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40E1A98" w14:textId="77777777" w:rsidR="006504F0" w:rsidRPr="0062556F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2C1EEEF2" w14:textId="77777777" w:rsidR="006504F0" w:rsidRPr="0062556F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653" w:rsidRPr="0062556F" w14:paraId="0782625C" w14:textId="77777777" w:rsidTr="00681653">
        <w:trPr>
          <w:tblHeader/>
        </w:trPr>
        <w:tc>
          <w:tcPr>
            <w:tcW w:w="2024" w:type="pct"/>
          </w:tcPr>
          <w:p w14:paraId="6969B188" w14:textId="77777777" w:rsidR="00681653" w:rsidRPr="0062556F" w:rsidRDefault="00681653" w:rsidP="00681653">
            <w:pPr>
              <w:pStyle w:val="BodyText"/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6CCA997" w14:textId="4AE9373F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492D102" w14:textId="77777777" w:rsidR="00681653" w:rsidRPr="0062556F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691AAF" w14:textId="6D9CEFCA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0E318711" w14:textId="77777777" w:rsidR="00681653" w:rsidRPr="0062556F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D174256" w14:textId="1FADB351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058A8B2" w14:textId="77777777" w:rsidR="00681653" w:rsidRPr="0062556F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44C8B23" w14:textId="2436954C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504F0" w:rsidRPr="0062556F" w14:paraId="44CC1A5B" w14:textId="77777777" w:rsidTr="00B87645">
        <w:trPr>
          <w:trHeight w:hRule="exact" w:val="360"/>
          <w:tblHeader/>
        </w:trPr>
        <w:tc>
          <w:tcPr>
            <w:tcW w:w="2024" w:type="pct"/>
          </w:tcPr>
          <w:p w14:paraId="2517DDD6" w14:textId="77777777" w:rsidR="006504F0" w:rsidRPr="0062556F" w:rsidRDefault="006504F0" w:rsidP="00B87645">
            <w:pPr>
              <w:pStyle w:val="BodyText"/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6" w:type="pct"/>
            <w:gridSpan w:val="7"/>
          </w:tcPr>
          <w:p w14:paraId="1FA62AFE" w14:textId="77777777" w:rsidR="006504F0" w:rsidRPr="0062556F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10258" w:rsidRPr="0062556F" w14:paraId="05EA0D13" w14:textId="77777777" w:rsidTr="0079053A">
        <w:trPr>
          <w:trHeight w:val="288"/>
        </w:trPr>
        <w:tc>
          <w:tcPr>
            <w:tcW w:w="2024" w:type="pct"/>
          </w:tcPr>
          <w:p w14:paraId="651BE4DB" w14:textId="77777777" w:rsidR="00110258" w:rsidRPr="0062556F" w:rsidRDefault="00110258" w:rsidP="00110258">
            <w:pPr>
              <w:pStyle w:val="a"/>
              <w:tabs>
                <w:tab w:val="clear" w:pos="1080"/>
                <w:tab w:val="left" w:pos="76"/>
              </w:tabs>
              <w:ind w:left="117" w:hanging="117"/>
              <w:rPr>
                <w:rFonts w:ascii="Angsana New" w:hAnsi="Angsana New" w:cs="Angsana New"/>
                <w:cs/>
                <w:lang w:val="en-US"/>
              </w:rPr>
            </w:pPr>
            <w:r w:rsidRPr="0062556F">
              <w:rPr>
                <w:rFonts w:ascii="Angsana New" w:hAnsi="Angsana New" w:cs="Angsana New"/>
                <w:cs/>
              </w:rPr>
              <w:t>เงินเบิกเกินบัญช</w:t>
            </w:r>
            <w:r w:rsidRPr="0062556F">
              <w:rPr>
                <w:rFonts w:ascii="Angsana New" w:hAnsi="Angsana New" w:cs="Angsana New"/>
                <w:cs/>
                <w:lang w:val="en-US"/>
              </w:rPr>
              <w:t>ี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7A27908E" w14:textId="2A3E80BC" w:rsidR="00110258" w:rsidRPr="0062556F" w:rsidRDefault="00110258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5.25 </w:t>
            </w:r>
            <w:r w:rsidR="003F0E3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  <w:r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6.87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AE1801C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17FC9B00" w14:textId="19D7EE62" w:rsidR="00110258" w:rsidRPr="0062556F" w:rsidRDefault="006E763D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6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75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6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87</w:t>
            </w:r>
          </w:p>
        </w:tc>
        <w:tc>
          <w:tcPr>
            <w:tcW w:w="143" w:type="pct"/>
            <w:vAlign w:val="bottom"/>
          </w:tcPr>
          <w:p w14:paraId="50D306E5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ABC6C5D" w14:textId="4CE344EE" w:rsidR="00110258" w:rsidRPr="00110258" w:rsidRDefault="006E763D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</w:pP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25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 xml:space="preserve"> </w:t>
            </w:r>
            <w:r w:rsidR="003F0E35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-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 xml:space="preserve"> 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6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87</w:t>
            </w:r>
          </w:p>
        </w:tc>
        <w:tc>
          <w:tcPr>
            <w:tcW w:w="147" w:type="pct"/>
            <w:vAlign w:val="bottom"/>
          </w:tcPr>
          <w:p w14:paraId="3995F836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496013F2" w14:textId="77777777" w:rsidR="00110258" w:rsidRPr="0062556F" w:rsidRDefault="00110258" w:rsidP="0011025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10258" w:rsidRPr="0062556F" w14:paraId="2E4D4420" w14:textId="77777777" w:rsidTr="0079053A">
        <w:trPr>
          <w:trHeight w:val="288"/>
        </w:trPr>
        <w:tc>
          <w:tcPr>
            <w:tcW w:w="2024" w:type="pct"/>
          </w:tcPr>
          <w:p w14:paraId="52D6DBF5" w14:textId="2DD47924" w:rsidR="00110258" w:rsidRPr="0062556F" w:rsidRDefault="00110258" w:rsidP="00110258">
            <w:pPr>
              <w:pStyle w:val="a"/>
              <w:tabs>
                <w:tab w:val="clear" w:pos="1080"/>
                <w:tab w:val="left" w:pos="76"/>
              </w:tabs>
              <w:ind w:left="117" w:hanging="117"/>
              <w:rPr>
                <w:rFonts w:ascii="Angsana New" w:hAnsi="Angsana New" w:cs="Angsana New"/>
                <w:cs/>
              </w:rPr>
            </w:pPr>
            <w:r w:rsidRPr="0062556F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7C126D0" w14:textId="5A84B708" w:rsidR="00110258" w:rsidRPr="0062556F" w:rsidRDefault="00110258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4.25 </w:t>
            </w:r>
            <w:r w:rsidR="003F0E3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  <w:r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4.78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7FAC71C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1AB57D4D" w14:textId="4266BB7F" w:rsidR="00110258" w:rsidRPr="0062556F" w:rsidRDefault="00110258" w:rsidP="003F0E35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F94BDAD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83D735C" w14:textId="115C8603" w:rsidR="00110258" w:rsidRPr="00110258" w:rsidRDefault="006E763D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</w:pP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4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25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 xml:space="preserve"> </w:t>
            </w:r>
            <w:r w:rsidR="003F0E35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-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 xml:space="preserve"> 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4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78</w:t>
            </w:r>
          </w:p>
        </w:tc>
        <w:tc>
          <w:tcPr>
            <w:tcW w:w="147" w:type="pct"/>
            <w:vAlign w:val="bottom"/>
          </w:tcPr>
          <w:p w14:paraId="787F5E45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495072B4" w14:textId="315D9310" w:rsidR="00110258" w:rsidRPr="0062556F" w:rsidRDefault="00110258" w:rsidP="0011025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10258" w:rsidRPr="0062556F" w14:paraId="78255EFD" w14:textId="77777777" w:rsidTr="005C5F78">
        <w:trPr>
          <w:trHeight w:val="288"/>
        </w:trPr>
        <w:tc>
          <w:tcPr>
            <w:tcW w:w="2024" w:type="pct"/>
          </w:tcPr>
          <w:p w14:paraId="5C57509C" w14:textId="4BEA8F1C" w:rsidR="00110258" w:rsidRPr="0062556F" w:rsidRDefault="00110258" w:rsidP="00110258">
            <w:pPr>
              <w:pStyle w:val="a"/>
              <w:tabs>
                <w:tab w:val="clear" w:pos="1080"/>
                <w:tab w:val="left" w:pos="76"/>
              </w:tabs>
              <w:ind w:left="117" w:hanging="117"/>
              <w:rPr>
                <w:rFonts w:ascii="Angsana New" w:hAnsi="Angsana New" w:cs="Angsana New"/>
                <w:cs/>
              </w:rPr>
            </w:pPr>
            <w:r w:rsidRPr="00041888">
              <w:rPr>
                <w:rFonts w:ascii="Angsana New" w:hAnsi="Angsana New" w:cs="Angsana New"/>
                <w:cs/>
              </w:rPr>
              <w:t>เงินกู้ยืมระยะสั้นจาก</w:t>
            </w:r>
            <w:r w:rsidRPr="0062556F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1CBC4E2F" w14:textId="20F1AD97" w:rsidR="00110258" w:rsidRPr="0062556F" w:rsidRDefault="00110258" w:rsidP="003F0E35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F102EEC" w14:textId="77777777" w:rsidR="00110258" w:rsidRPr="00041888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</w:pPr>
          </w:p>
        </w:tc>
        <w:tc>
          <w:tcPr>
            <w:tcW w:w="626" w:type="pct"/>
            <w:shd w:val="clear" w:color="auto" w:fill="auto"/>
          </w:tcPr>
          <w:p w14:paraId="2AE50960" w14:textId="2E6E36D5" w:rsidR="00110258" w:rsidRPr="00041888" w:rsidRDefault="00110258" w:rsidP="003F0E35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04188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14:paraId="2FA5623F" w14:textId="77777777" w:rsidR="00110258" w:rsidRPr="00041888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</w:pPr>
          </w:p>
        </w:tc>
        <w:tc>
          <w:tcPr>
            <w:tcW w:w="625" w:type="pct"/>
            <w:vAlign w:val="bottom"/>
          </w:tcPr>
          <w:p w14:paraId="76B6D177" w14:textId="4E850050" w:rsidR="00110258" w:rsidRPr="00110258" w:rsidRDefault="006E763D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</w:pP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4</w:t>
            </w:r>
            <w:r w:rsidR="005A0835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25</w:t>
            </w:r>
            <w:r w:rsidR="005A0835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 xml:space="preserve"> </w:t>
            </w:r>
            <w:r w:rsidR="003F0E35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-</w:t>
            </w:r>
            <w:r w:rsidR="005A0835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 xml:space="preserve"> 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4</w:t>
            </w:r>
            <w:r w:rsidR="005A0835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78</w:t>
            </w:r>
          </w:p>
        </w:tc>
        <w:tc>
          <w:tcPr>
            <w:tcW w:w="147" w:type="pct"/>
          </w:tcPr>
          <w:p w14:paraId="5E8EC67A" w14:textId="77777777" w:rsidR="00110258" w:rsidRPr="00041888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</w:pPr>
          </w:p>
        </w:tc>
        <w:tc>
          <w:tcPr>
            <w:tcW w:w="666" w:type="pct"/>
          </w:tcPr>
          <w:p w14:paraId="26612717" w14:textId="3C6A681A" w:rsidR="00110258" w:rsidRPr="0062556F" w:rsidRDefault="00110258" w:rsidP="0011025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04188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10258" w:rsidRPr="0062556F" w14:paraId="63022F64" w14:textId="77777777" w:rsidTr="0079053A">
        <w:trPr>
          <w:trHeight w:val="288"/>
        </w:trPr>
        <w:tc>
          <w:tcPr>
            <w:tcW w:w="2024" w:type="pct"/>
          </w:tcPr>
          <w:p w14:paraId="34FE08AE" w14:textId="77777777" w:rsidR="00110258" w:rsidRPr="0062556F" w:rsidRDefault="00110258" w:rsidP="00110258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09FC877" w14:textId="1B93F979" w:rsidR="00110258" w:rsidRPr="0062556F" w:rsidRDefault="00110258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3.50 </w:t>
            </w:r>
            <w:r w:rsidR="003F0E3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  <w:r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5.78</w:t>
            </w:r>
          </w:p>
        </w:tc>
        <w:tc>
          <w:tcPr>
            <w:tcW w:w="144" w:type="pct"/>
            <w:vAlign w:val="bottom"/>
          </w:tcPr>
          <w:p w14:paraId="5CDA3B1F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3B1AEF73" w14:textId="6CBE23CF" w:rsidR="00110258" w:rsidRPr="0062556F" w:rsidRDefault="006E763D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4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00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50</w:t>
            </w:r>
          </w:p>
        </w:tc>
        <w:tc>
          <w:tcPr>
            <w:tcW w:w="143" w:type="pct"/>
            <w:vAlign w:val="bottom"/>
          </w:tcPr>
          <w:p w14:paraId="1360EACB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081C2353" w14:textId="4DA5CEAA" w:rsidR="00110258" w:rsidRPr="0062556F" w:rsidRDefault="00110258" w:rsidP="00110258">
            <w:pPr>
              <w:pStyle w:val="acctfourfigures"/>
              <w:tabs>
                <w:tab w:val="clear" w:pos="765"/>
                <w:tab w:val="decimal" w:pos="323"/>
              </w:tabs>
              <w:spacing w:line="240" w:lineRule="atLeast"/>
              <w:ind w:right="16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3A83D5C2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6EAC4C90" w14:textId="77777777" w:rsidR="00110258" w:rsidRPr="0062556F" w:rsidRDefault="00110258" w:rsidP="0011025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10258" w:rsidRPr="0062556F" w14:paraId="128AF8FA" w14:textId="77777777" w:rsidTr="00B87645">
        <w:trPr>
          <w:trHeight w:val="288"/>
        </w:trPr>
        <w:tc>
          <w:tcPr>
            <w:tcW w:w="2024" w:type="pct"/>
          </w:tcPr>
          <w:p w14:paraId="65E0EB90" w14:textId="77777777" w:rsidR="00110258" w:rsidRPr="0062556F" w:rsidRDefault="00110258" w:rsidP="00110258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25" w:type="pct"/>
            <w:vAlign w:val="bottom"/>
          </w:tcPr>
          <w:p w14:paraId="00B9E429" w14:textId="110B52F6" w:rsidR="00110258" w:rsidRPr="0062556F" w:rsidRDefault="00110258" w:rsidP="003F0E35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14:paraId="76729B22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25B667EE" w14:textId="77777777" w:rsidR="00110258" w:rsidRPr="0062556F" w:rsidRDefault="00110258" w:rsidP="003F0E35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61BDEF26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E8C6EE7" w14:textId="787D8392" w:rsidR="00110258" w:rsidRPr="0062556F" w:rsidRDefault="006E763D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E763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</w:t>
            </w:r>
            <w:r w:rsidR="00E37976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25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</w:t>
            </w:r>
            <w:r w:rsidR="003F0E3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78</w:t>
            </w:r>
          </w:p>
        </w:tc>
        <w:tc>
          <w:tcPr>
            <w:tcW w:w="147" w:type="pct"/>
            <w:vAlign w:val="bottom"/>
          </w:tcPr>
          <w:p w14:paraId="7C87758C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73B56FB2" w14:textId="5F1E4294" w:rsidR="00110258" w:rsidRPr="0062556F" w:rsidRDefault="006E763D" w:rsidP="0011025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4"/>
              <w:rPr>
                <w:rFonts w:ascii="Angsana New" w:eastAsia="Malgun Gothic" w:hAnsi="Angsana New" w:cs="Angsana New"/>
                <w:sz w:val="30"/>
                <w:szCs w:val="38"/>
                <w:lang w:eastAsia="ko-KR"/>
              </w:rPr>
            </w:pPr>
            <w:r w:rsidRPr="006E763D">
              <w:rPr>
                <w:rFonts w:ascii="Angsana New" w:eastAsia="Malgun Gothic" w:hAnsi="Angsana New" w:cs="Angsana New"/>
                <w:sz w:val="30"/>
                <w:szCs w:val="38"/>
                <w:lang w:val="en-US" w:eastAsia="ko-KR"/>
              </w:rPr>
              <w:t>5</w:t>
            </w:r>
            <w:r w:rsidR="00110258" w:rsidRPr="0062556F">
              <w:rPr>
                <w:rFonts w:ascii="Angsana New" w:eastAsia="Malgun Gothic" w:hAnsi="Angsana New" w:cs="Angsana New"/>
                <w:sz w:val="30"/>
                <w:szCs w:val="38"/>
                <w:lang w:eastAsia="ko-KR"/>
              </w:rPr>
              <w:t>.</w:t>
            </w:r>
            <w:r w:rsidRPr="006E763D">
              <w:rPr>
                <w:rFonts w:ascii="Angsana New" w:eastAsia="Malgun Gothic" w:hAnsi="Angsana New" w:cs="Angsana New"/>
                <w:sz w:val="30"/>
                <w:szCs w:val="38"/>
                <w:lang w:val="en-US" w:eastAsia="ko-KR"/>
              </w:rPr>
              <w:t>03</w:t>
            </w:r>
          </w:p>
        </w:tc>
      </w:tr>
      <w:tr w:rsidR="00110258" w:rsidRPr="0062556F" w14:paraId="427BFE72" w14:textId="77777777" w:rsidTr="00B87645">
        <w:trPr>
          <w:trHeight w:val="288"/>
        </w:trPr>
        <w:tc>
          <w:tcPr>
            <w:tcW w:w="2024" w:type="pct"/>
          </w:tcPr>
          <w:p w14:paraId="787E454A" w14:textId="77777777" w:rsidR="00110258" w:rsidRPr="0062556F" w:rsidRDefault="00110258" w:rsidP="00110258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625" w:type="pct"/>
            <w:vAlign w:val="bottom"/>
          </w:tcPr>
          <w:p w14:paraId="1F352A1C" w14:textId="3AC65E63" w:rsidR="00110258" w:rsidRPr="0062556F" w:rsidRDefault="00110258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4.25 </w:t>
            </w:r>
            <w:r w:rsidR="003F0E3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  <w:r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6.00</w:t>
            </w:r>
          </w:p>
        </w:tc>
        <w:tc>
          <w:tcPr>
            <w:tcW w:w="144" w:type="pct"/>
            <w:vAlign w:val="bottom"/>
          </w:tcPr>
          <w:p w14:paraId="559D4252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0D062EF1" w14:textId="6DD383EF" w:rsidR="00110258" w:rsidRPr="0062556F" w:rsidRDefault="006E763D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4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75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03</w:t>
            </w:r>
          </w:p>
        </w:tc>
        <w:tc>
          <w:tcPr>
            <w:tcW w:w="143" w:type="pct"/>
            <w:vAlign w:val="bottom"/>
          </w:tcPr>
          <w:p w14:paraId="41437D49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552A3A07" w14:textId="465B8DCB" w:rsidR="00110258" w:rsidRPr="0062556F" w:rsidRDefault="00110258" w:rsidP="00110258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6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5000F695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50009C60" w14:textId="77777777" w:rsidR="00110258" w:rsidRPr="0062556F" w:rsidRDefault="00110258" w:rsidP="0011025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10258" w:rsidRPr="0062556F" w14:paraId="1DEBFFA5" w14:textId="77777777" w:rsidTr="00B87645">
        <w:trPr>
          <w:trHeight w:val="288"/>
        </w:trPr>
        <w:tc>
          <w:tcPr>
            <w:tcW w:w="2024" w:type="pct"/>
          </w:tcPr>
          <w:p w14:paraId="29DD20A6" w14:textId="77777777" w:rsidR="00110258" w:rsidRPr="0062556F" w:rsidRDefault="00110258" w:rsidP="00110258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233A53DA" w14:textId="4A2F1EF5" w:rsidR="00110258" w:rsidRPr="0062556F" w:rsidRDefault="00110258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5.48 </w:t>
            </w:r>
            <w:r w:rsidR="003F0E3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  <w:r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9.52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FAF99FB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5EB2E61B" w14:textId="29A4CFEE" w:rsidR="00110258" w:rsidRPr="0062556F" w:rsidRDefault="006E763D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48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9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52</w:t>
            </w:r>
          </w:p>
        </w:tc>
        <w:tc>
          <w:tcPr>
            <w:tcW w:w="143" w:type="pct"/>
            <w:vAlign w:val="bottom"/>
          </w:tcPr>
          <w:p w14:paraId="1032954B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7F961EE8" w14:textId="26DAA3B8" w:rsidR="00110258" w:rsidRPr="0062556F" w:rsidRDefault="006E763D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E763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55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</w:t>
            </w:r>
            <w:r w:rsidR="003F0E3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</w:t>
            </w:r>
            <w:r w:rsidR="00110258" w:rsidRPr="0011025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52</w:t>
            </w:r>
          </w:p>
        </w:tc>
        <w:tc>
          <w:tcPr>
            <w:tcW w:w="147" w:type="pct"/>
            <w:vAlign w:val="bottom"/>
          </w:tcPr>
          <w:p w14:paraId="3D2CA11E" w14:textId="77777777" w:rsidR="00110258" w:rsidRPr="0062556F" w:rsidRDefault="00110258" w:rsidP="00110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742DD908" w14:textId="28B0727C" w:rsidR="00110258" w:rsidRPr="0062556F" w:rsidRDefault="006E763D" w:rsidP="0011025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55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9</w:t>
            </w:r>
            <w:r w:rsidR="00110258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E763D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52</w:t>
            </w:r>
          </w:p>
        </w:tc>
      </w:tr>
    </w:tbl>
    <w:p w14:paraId="01BB1A9D" w14:textId="77777777" w:rsidR="00874EE6" w:rsidRPr="0062556F" w:rsidRDefault="00874EE6" w:rsidP="006504F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F898F5" w14:textId="747C307B" w:rsidR="006504F0" w:rsidRPr="0062556F" w:rsidRDefault="006504F0" w:rsidP="006504F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หนี้สินที่มีภาระดอกเบี้ยส่วนที่มีหลักประกัน ณ วันที่</w:t>
      </w:r>
      <w:r w:rsidR="004F62DB" w:rsidRPr="0062556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8C2705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81653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</w:t>
      </w:r>
      <w:r w:rsidR="008C2705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ยน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4F62DB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F62DB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4F62DB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="004F62DB" w:rsidRPr="0062556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มีรายละเอียด</w:t>
      </w:r>
      <w:r w:rsidR="008525A4" w:rsidRPr="0062556F">
        <w:rPr>
          <w:rFonts w:ascii="Angsana New" w:hAnsi="Angsana New" w:cs="Angsana New"/>
          <w:sz w:val="30"/>
          <w:szCs w:val="30"/>
          <w:lang w:bidi="th-TH"/>
        </w:rPr>
        <w:br/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ของหลักประกันซึ่งเป็นสินทรัพย์ดังนี้</w:t>
      </w:r>
    </w:p>
    <w:p w14:paraId="3910B105" w14:textId="77777777" w:rsidR="00874EE6" w:rsidRPr="0062556F" w:rsidRDefault="00874EE6" w:rsidP="006504F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15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241"/>
        <w:gridCol w:w="902"/>
        <w:gridCol w:w="1120"/>
        <w:gridCol w:w="166"/>
        <w:gridCol w:w="1185"/>
        <w:gridCol w:w="164"/>
        <w:gridCol w:w="1185"/>
        <w:gridCol w:w="171"/>
        <w:gridCol w:w="1181"/>
      </w:tblGrid>
      <w:tr w:rsidR="00874EE6" w:rsidRPr="0062556F" w14:paraId="62F52402" w14:textId="77777777" w:rsidTr="00874EE6">
        <w:trPr>
          <w:tblHeader/>
        </w:trPr>
        <w:tc>
          <w:tcPr>
            <w:tcW w:w="1740" w:type="pct"/>
            <w:hideMark/>
          </w:tcPr>
          <w:p w14:paraId="5063D844" w14:textId="77777777" w:rsidR="00874EE6" w:rsidRPr="0062556F" w:rsidRDefault="00874E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12"/>
                <w:szCs w:val="12"/>
              </w:rPr>
              <w:br w:type="page"/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62556F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84" w:type="pct"/>
          </w:tcPr>
          <w:p w14:paraId="216C7788" w14:textId="77777777" w:rsidR="00874EE6" w:rsidRPr="0062556F" w:rsidRDefault="00874E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hideMark/>
          </w:tcPr>
          <w:p w14:paraId="5932532D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7AADDD14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hideMark/>
          </w:tcPr>
          <w:p w14:paraId="7B075281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81653" w:rsidRPr="0062556F" w14:paraId="3B55EDD4" w14:textId="77777777" w:rsidTr="00874EE6">
        <w:trPr>
          <w:trHeight w:val="308"/>
          <w:tblHeader/>
        </w:trPr>
        <w:tc>
          <w:tcPr>
            <w:tcW w:w="1740" w:type="pct"/>
          </w:tcPr>
          <w:p w14:paraId="71735862" w14:textId="77777777" w:rsidR="00681653" w:rsidRPr="0062556F" w:rsidRDefault="00681653" w:rsidP="0068165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" w:type="pct"/>
            <w:hideMark/>
          </w:tcPr>
          <w:p w14:paraId="7112AAE0" w14:textId="77777777" w:rsidR="00681653" w:rsidRPr="0062556F" w:rsidRDefault="00681653" w:rsidP="00681653">
            <w:pPr>
              <w:pStyle w:val="acctfourfigures"/>
              <w:tabs>
                <w:tab w:val="decimal" w:pos="551"/>
              </w:tabs>
              <w:spacing w:line="240" w:lineRule="auto"/>
              <w:ind w:left="-70" w:right="-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hideMark/>
          </w:tcPr>
          <w:p w14:paraId="74323634" w14:textId="13F3C6D2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9" w:type="pct"/>
          </w:tcPr>
          <w:p w14:paraId="45565935" w14:textId="77777777" w:rsidR="00681653" w:rsidRPr="0062556F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hideMark/>
          </w:tcPr>
          <w:p w14:paraId="1CA92AE3" w14:textId="1D2E6A33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88" w:type="pct"/>
          </w:tcPr>
          <w:p w14:paraId="20DEF7C5" w14:textId="77777777" w:rsidR="00681653" w:rsidRPr="0062556F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hideMark/>
          </w:tcPr>
          <w:p w14:paraId="24D407FA" w14:textId="3DE5DF7D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2" w:type="pct"/>
          </w:tcPr>
          <w:p w14:paraId="7542B944" w14:textId="77777777" w:rsidR="00681653" w:rsidRPr="0062556F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hideMark/>
          </w:tcPr>
          <w:p w14:paraId="1BCA4F6E" w14:textId="1E948027" w:rsidR="00681653" w:rsidRPr="0062556F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74EE6" w:rsidRPr="0062556F" w14:paraId="150D1C3A" w14:textId="77777777" w:rsidTr="00874EE6">
        <w:trPr>
          <w:trHeight w:val="344"/>
          <w:tblHeader/>
        </w:trPr>
        <w:tc>
          <w:tcPr>
            <w:tcW w:w="1740" w:type="pct"/>
          </w:tcPr>
          <w:p w14:paraId="6A91A0B3" w14:textId="77777777" w:rsidR="00874EE6" w:rsidRPr="0062556F" w:rsidRDefault="00874EE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6FCEE631" w14:textId="77777777" w:rsidR="00874EE6" w:rsidRPr="0062556F" w:rsidRDefault="00874EE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6" w:type="pct"/>
            <w:gridSpan w:val="7"/>
            <w:hideMark/>
          </w:tcPr>
          <w:p w14:paraId="6F61C69B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201BF" w:rsidRPr="0062556F" w14:paraId="4029309B" w14:textId="77777777" w:rsidTr="00874EE6">
        <w:tc>
          <w:tcPr>
            <w:tcW w:w="1740" w:type="pct"/>
            <w:hideMark/>
          </w:tcPr>
          <w:p w14:paraId="3300908C" w14:textId="77777777" w:rsidR="000201BF" w:rsidRPr="0062556F" w:rsidRDefault="000201BF" w:rsidP="000201BF">
            <w:pPr>
              <w:spacing w:line="240" w:lineRule="auto"/>
              <w:ind w:right="-25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484" w:type="pct"/>
          </w:tcPr>
          <w:p w14:paraId="37B61C88" w14:textId="77777777" w:rsidR="000201BF" w:rsidRPr="0062556F" w:rsidRDefault="000201BF" w:rsidP="000201B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</w:tcPr>
          <w:p w14:paraId="607166CB" w14:textId="30677A2F" w:rsidR="000201BF" w:rsidRPr="000201BF" w:rsidRDefault="006E763D" w:rsidP="000201B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="00E3797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89" w:type="pct"/>
          </w:tcPr>
          <w:p w14:paraId="79816E55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hideMark/>
          </w:tcPr>
          <w:p w14:paraId="7572A4FE" w14:textId="6C4AE2FF" w:rsidR="000201BF" w:rsidRPr="0062556F" w:rsidRDefault="006E763D" w:rsidP="000201B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  <w:r w:rsidR="000201B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88" w:type="pct"/>
          </w:tcPr>
          <w:p w14:paraId="4A3096B0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6" w:type="pct"/>
          </w:tcPr>
          <w:p w14:paraId="4511C5DD" w14:textId="2E4D3564" w:rsidR="000201BF" w:rsidRPr="0062556F" w:rsidRDefault="006E763D" w:rsidP="000201B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201B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92" w:type="pct"/>
          </w:tcPr>
          <w:p w14:paraId="55E086A7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4" w:type="pct"/>
            <w:hideMark/>
          </w:tcPr>
          <w:p w14:paraId="219A8691" w14:textId="0813E7A6" w:rsidR="000201BF" w:rsidRPr="0062556F" w:rsidRDefault="006E763D" w:rsidP="000201B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201B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0201BF" w:rsidRPr="0062556F" w14:paraId="143786AB" w14:textId="77777777" w:rsidTr="00874EE6">
        <w:tc>
          <w:tcPr>
            <w:tcW w:w="1740" w:type="pct"/>
          </w:tcPr>
          <w:p w14:paraId="073A928A" w14:textId="77777777" w:rsidR="000201BF" w:rsidRPr="0062556F" w:rsidRDefault="000201BF" w:rsidP="000201BF">
            <w:pPr>
              <w:spacing w:line="240" w:lineRule="auto"/>
              <w:ind w:right="-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84" w:type="pct"/>
          </w:tcPr>
          <w:p w14:paraId="6D145EA5" w14:textId="77777777" w:rsidR="000201BF" w:rsidRPr="0062556F" w:rsidRDefault="000201BF" w:rsidP="000201B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</w:tcPr>
          <w:p w14:paraId="417FC7B8" w14:textId="2F286E80" w:rsidR="000201BF" w:rsidRPr="0062556F" w:rsidRDefault="006E763D" w:rsidP="000201B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336</w:t>
            </w:r>
            <w:r w:rsidR="000201BF" w:rsidRPr="000201B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89" w:type="pct"/>
          </w:tcPr>
          <w:p w14:paraId="5E1DA759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2A9E271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8" w:type="pct"/>
          </w:tcPr>
          <w:p w14:paraId="3A60CC1D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6" w:type="pct"/>
          </w:tcPr>
          <w:p w14:paraId="2E833DD1" w14:textId="25AF1447" w:rsidR="000201BF" w:rsidRPr="0062556F" w:rsidRDefault="000201BF" w:rsidP="000201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3F3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7BE74720" w14:textId="04A3793E" w:rsidR="000201BF" w:rsidRPr="0062556F" w:rsidRDefault="000201BF" w:rsidP="000201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4" w:type="pct"/>
          </w:tcPr>
          <w:p w14:paraId="72A08C69" w14:textId="7973743A" w:rsidR="000201BF" w:rsidRPr="001D3F38" w:rsidRDefault="000201BF" w:rsidP="000201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3F3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201BF" w:rsidRPr="0062556F" w14:paraId="7C7FC184" w14:textId="77777777" w:rsidTr="00874EE6">
        <w:tc>
          <w:tcPr>
            <w:tcW w:w="1740" w:type="pct"/>
            <w:hideMark/>
          </w:tcPr>
          <w:p w14:paraId="3135FE9A" w14:textId="77777777" w:rsidR="000201BF" w:rsidRPr="0062556F" w:rsidRDefault="000201BF" w:rsidP="000201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4" w:type="pct"/>
            <w:hideMark/>
          </w:tcPr>
          <w:p w14:paraId="7F75216C" w14:textId="77777777" w:rsidR="000201BF" w:rsidRPr="0062556F" w:rsidRDefault="000201BF" w:rsidP="000201B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</w:tcPr>
          <w:p w14:paraId="4B903760" w14:textId="58099A30" w:rsidR="000201BF" w:rsidRPr="000201BF" w:rsidRDefault="006E763D" w:rsidP="000201B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201BF" w:rsidRPr="000201B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755</w:t>
            </w:r>
            <w:r w:rsidR="000201BF" w:rsidRPr="000201B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89" w:type="pct"/>
          </w:tcPr>
          <w:p w14:paraId="76A9438D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hideMark/>
          </w:tcPr>
          <w:p w14:paraId="569164B8" w14:textId="6A7619E0" w:rsidR="000201BF" w:rsidRPr="0062556F" w:rsidRDefault="006E763D" w:rsidP="000201B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201B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628</w:t>
            </w:r>
            <w:r w:rsidR="000201B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88" w:type="pct"/>
          </w:tcPr>
          <w:p w14:paraId="22D1C149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F0CA36" w14:textId="48A9BBDD" w:rsidR="000201BF" w:rsidRPr="0062556F" w:rsidRDefault="000201BF" w:rsidP="000201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3F3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278A5867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hideMark/>
          </w:tcPr>
          <w:p w14:paraId="016E38A5" w14:textId="77777777" w:rsidR="000201BF" w:rsidRPr="001D3F38" w:rsidRDefault="000201BF" w:rsidP="000201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3F3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201BF" w:rsidRPr="0062556F" w14:paraId="77F8D10C" w14:textId="77777777" w:rsidTr="005C5F78">
        <w:tc>
          <w:tcPr>
            <w:tcW w:w="1740" w:type="pct"/>
            <w:shd w:val="clear" w:color="auto" w:fill="FFFFFF"/>
            <w:hideMark/>
          </w:tcPr>
          <w:p w14:paraId="4C2FF245" w14:textId="77777777" w:rsidR="000201BF" w:rsidRPr="0062556F" w:rsidRDefault="000201BF" w:rsidP="000201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484" w:type="pct"/>
            <w:shd w:val="clear" w:color="auto" w:fill="FFFFFF"/>
          </w:tcPr>
          <w:p w14:paraId="666E161C" w14:textId="77777777" w:rsidR="000201BF" w:rsidRPr="0062556F" w:rsidRDefault="000201BF" w:rsidP="000201BF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1" w:type="pct"/>
          </w:tcPr>
          <w:p w14:paraId="2853103B" w14:textId="3A05FE03" w:rsidR="000201BF" w:rsidRPr="000201BF" w:rsidRDefault="000201BF" w:rsidP="000201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01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15A27C08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7CF528" w14:textId="1C66BC59" w:rsidR="000201BF" w:rsidRPr="0062556F" w:rsidRDefault="006E763D" w:rsidP="000201B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  <w:r w:rsidR="000201B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88" w:type="pct"/>
          </w:tcPr>
          <w:p w14:paraId="75D5C67C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C83C7" w14:textId="3298DF7C" w:rsidR="000201BF" w:rsidRPr="0062556F" w:rsidRDefault="000201BF" w:rsidP="000201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3F3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37C81F2B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607F1A" w14:textId="77777777" w:rsidR="000201BF" w:rsidRPr="001D3F38" w:rsidRDefault="000201BF" w:rsidP="000201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3F3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201BF" w:rsidRPr="0062556F" w14:paraId="1C2F3EE1" w14:textId="77777777" w:rsidTr="00874EE6">
        <w:tc>
          <w:tcPr>
            <w:tcW w:w="1740" w:type="pct"/>
            <w:shd w:val="clear" w:color="auto" w:fill="FFFFFF"/>
            <w:hideMark/>
          </w:tcPr>
          <w:p w14:paraId="1F78B9F0" w14:textId="77777777" w:rsidR="000201BF" w:rsidRPr="0062556F" w:rsidRDefault="000201BF" w:rsidP="000201B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shd w:val="clear" w:color="auto" w:fill="FFFFFF"/>
          </w:tcPr>
          <w:p w14:paraId="7581FA56" w14:textId="77777777" w:rsidR="000201BF" w:rsidRPr="0062556F" w:rsidRDefault="000201BF" w:rsidP="000201BF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DA064" w14:textId="4F38D62D" w:rsidR="000201BF" w:rsidRPr="000201BF" w:rsidRDefault="006E763D" w:rsidP="00E3797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0201BF" w:rsidRPr="000201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126</w:t>
            </w:r>
            <w:r w:rsidR="000201BF" w:rsidRPr="000201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074</w:t>
            </w:r>
          </w:p>
        </w:tc>
        <w:tc>
          <w:tcPr>
            <w:tcW w:w="89" w:type="pct"/>
          </w:tcPr>
          <w:p w14:paraId="06AEEC95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B6B1D8" w14:textId="2C606C9F" w:rsidR="000201BF" w:rsidRPr="0062556F" w:rsidRDefault="006E763D" w:rsidP="000201B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0201BF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788</w:t>
            </w:r>
            <w:r w:rsidR="000201BF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939</w:t>
            </w:r>
          </w:p>
        </w:tc>
        <w:tc>
          <w:tcPr>
            <w:tcW w:w="88" w:type="pct"/>
          </w:tcPr>
          <w:p w14:paraId="1ED1A1A2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2888F" w14:textId="66722D99" w:rsidR="000201BF" w:rsidRPr="0062556F" w:rsidRDefault="006E763D" w:rsidP="000201B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0201BF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92" w:type="pct"/>
          </w:tcPr>
          <w:p w14:paraId="0CADC572" w14:textId="77777777" w:rsidR="000201BF" w:rsidRPr="0062556F" w:rsidRDefault="000201BF" w:rsidP="000201B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7C64AF" w14:textId="1C4ECE1B" w:rsidR="000201BF" w:rsidRPr="0062556F" w:rsidRDefault="006E763D" w:rsidP="000201B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0201BF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5B8C0525" w14:textId="70E490B5" w:rsidR="005C7271" w:rsidRDefault="005C7271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905E0D" w14:textId="77777777" w:rsidR="005C7271" w:rsidRDefault="005C7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5AE45C1" w14:textId="77777777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บริษัท บูทิค เซอร์วิสท์ อพาร์ทเม้นท์ส จำกัด</w:t>
      </w:r>
    </w:p>
    <w:p w14:paraId="29B6CF16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65334DE4" w14:textId="77777777" w:rsidR="006504F0" w:rsidRPr="0062556F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ab/>
        <w:t>เงินกู้</w:t>
      </w:r>
      <w:r w:rsidR="00457DE7"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ระยะยาวจากสถาบันการเงินของบริษัทย่อยค้ำประกันโดยที่ดินของบริษัทที่เกี่ยวข้องกันอื่นแห่งหนึ่ง โดยเป็นสินทรัพย์ค้ำประกันลำดับรอง </w:t>
      </w:r>
    </w:p>
    <w:p w14:paraId="7C4007EE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F7D2913" w14:textId="3C74DA96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วัน จำกัด</w:t>
      </w:r>
    </w:p>
    <w:p w14:paraId="3F9DA23B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1D659398" w14:textId="01FD887F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</w:t>
      </w:r>
      <w:r w:rsidR="00457DE7"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62556F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82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57DE7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CDBDFBF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A237EB2" w14:textId="77777777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ทู  จำกัด</w:t>
      </w:r>
    </w:p>
    <w:p w14:paraId="3EC06A7A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6C18EE0" w14:textId="24D48AC4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</w:t>
      </w:r>
      <w:r w:rsidR="00457DE7"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62556F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70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7A932F4B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B8A3D43" w14:textId="77777777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ทรี จำกัด</w:t>
      </w:r>
    </w:p>
    <w:p w14:paraId="015D3EA3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1389A1A" w14:textId="3B90BFDF" w:rsidR="006504F0" w:rsidRPr="0062556F" w:rsidRDefault="006504F0" w:rsidP="007301FD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</w:t>
      </w:r>
      <w:r w:rsidR="00457DE7"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62556F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237CBBB4" w14:textId="77777777" w:rsidR="0056035D" w:rsidRPr="0062556F" w:rsidRDefault="0056035D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0339A8C2" w14:textId="5FC2BCC5" w:rsidR="00513E37" w:rsidRPr="0062556F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บริษัท บูทิค กมลา </w:t>
      </w:r>
      <w:r w:rsidR="006E763D" w:rsidRPr="006E763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560BCF13" w14:textId="77777777" w:rsidR="00513E37" w:rsidRPr="0062556F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1E13F961" w14:textId="0492B53B" w:rsidR="00513E37" w:rsidRPr="0062556F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62556F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7F52B0D0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2560CB5" w14:textId="26DF802B" w:rsidR="00513E37" w:rsidRPr="0062556F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บริษัท บูทิค แบ็งค็อก สุขุมวิท </w:t>
      </w:r>
      <w:r w:rsidR="006E763D" w:rsidRPr="006E763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36</w:t>
      </w: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5A323A05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3E8A97B" w14:textId="7ED0697B" w:rsidR="00513E37" w:rsidRPr="0062556F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62556F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บริษัทที่เกี่ยวข้องกัน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38</w:t>
      </w:r>
      <w:r w:rsidR="00C711F1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28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1FBAC175" w14:textId="4CBFC769" w:rsidR="00161B13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41429E5" w14:textId="77777777" w:rsidR="001B5881" w:rsidRDefault="001B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451DBBC" w14:textId="47399821" w:rsidR="001B5881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 xml:space="preserve">บริษัท บูทิค พระโขนง </w:t>
      </w:r>
      <w:r w:rsidR="007A495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ทรี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จำกัด</w:t>
      </w:r>
    </w:p>
    <w:p w14:paraId="7963CC4C" w14:textId="04A18429" w:rsidR="001B5881" w:rsidRPr="001B5881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14:paraId="4357D8CF" w14:textId="511B2BC8" w:rsidR="001B5881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588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งินกู้ยืมระยะยาวจากสถาบันการเงินของบริษัทย่อยค้ำประกันโดยหุ้นสามัญของบริษัทย่อยซึ่งถือโดยบริษัทที่เกี่ยวข้องกันจำนวน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10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20</w:t>
      </w:r>
      <w:r w:rsidRPr="001B588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ล้านหุ้น (มูลค่าหุ้นละ </w:t>
      </w:r>
      <w:r w:rsidR="006E763D" w:rsidRPr="006E763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1B588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บาท)</w:t>
      </w:r>
    </w:p>
    <w:p w14:paraId="64AB3884" w14:textId="77777777" w:rsidR="001B5881" w:rsidRPr="001B5881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5A9C5CF3" w14:textId="4AE595E8" w:rsidR="006504F0" w:rsidRPr="0062556F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กลุ่มบริษัทลงนามในสัญญาเงินกู้กับธนาคารเพื่อจัดหาเงินทุนสำหรับต้นทุนโครงการหลายโครงการ ภายใต้สัญญาเงินกู้ กลุ่มบริษัทต้องปฏิบัติตามเงื่อนไขตามที่ระบุไว้ในสัญญา เช่น การดำรงอัตราส่วนทางการเงิน การดำรงสัดส่วนของผู้ถือหุ้น และการโอนสิทธิตามสัญญาประกันภัยในทรัพย์สินโครงการให้แก่ธนาคาร </w:t>
      </w:r>
    </w:p>
    <w:p w14:paraId="3BA6C000" w14:textId="77777777" w:rsidR="00161B13" w:rsidRPr="001B5881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14:paraId="0720A528" w14:textId="68DBF938" w:rsidR="006504F0" w:rsidRPr="0062556F" w:rsidRDefault="006504F0" w:rsidP="006504F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ณ วันที่</w:t>
      </w:r>
      <w:r w:rsidR="004F62D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6B7969" w:rsidRPr="0062556F">
        <w:rPr>
          <w:rFonts w:ascii="Angsana New" w:hAnsi="Angsana New" w:cs="Angsana New"/>
          <w:sz w:val="30"/>
          <w:szCs w:val="30"/>
        </w:rPr>
        <w:t xml:space="preserve"> </w:t>
      </w:r>
      <w:r w:rsidR="00C711F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711F1" w:rsidRPr="0062556F">
        <w:rPr>
          <w:rFonts w:ascii="Angsana New" w:hAnsi="Angsana New" w:cs="Angsana New"/>
          <w:sz w:val="30"/>
          <w:szCs w:val="30"/>
          <w:cs/>
        </w:rPr>
        <w:t>ยน</w:t>
      </w:r>
      <w:r w:rsidR="006B7969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="004F62DB"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บริษัทต้องให้การสนับสนุนทางการเงินแก่ผู้กู้ซึ่งเป็นบริษัทที่เกี่ยวข้องกันตามที่ระบุไว้</w:t>
      </w:r>
      <w:r w:rsidR="008525A4" w:rsidRPr="0062556F">
        <w:rPr>
          <w:rFonts w:ascii="Angsana New" w:hAnsi="Angsana New" w:cs="Angsana New"/>
          <w:sz w:val="30"/>
          <w:szCs w:val="30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ในสัญญาเงินกู้ (ดูหมายเหตุข้อ </w:t>
      </w:r>
      <w:r w:rsidR="006E763D" w:rsidRPr="006E763D">
        <w:rPr>
          <w:rFonts w:ascii="Angsana New" w:hAnsi="Angsana New" w:cs="Angsana New"/>
          <w:sz w:val="30"/>
          <w:szCs w:val="30"/>
        </w:rPr>
        <w:t>18</w:t>
      </w:r>
      <w:r w:rsidRPr="0062556F">
        <w:rPr>
          <w:rFonts w:ascii="Angsana New" w:hAnsi="Angsana New" w:cs="Angsana New"/>
          <w:sz w:val="30"/>
          <w:szCs w:val="30"/>
        </w:rPr>
        <w:t>)</w:t>
      </w:r>
    </w:p>
    <w:p w14:paraId="0A6CAB41" w14:textId="77777777" w:rsidR="00161B13" w:rsidRPr="001B5881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14:paraId="05F2872D" w14:textId="0F1DCEB5" w:rsidR="006504F0" w:rsidRPr="00D12BDC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6B7969" w:rsidRPr="0062556F">
        <w:rPr>
          <w:rFonts w:ascii="Angsana New" w:hAnsi="Angsana New" w:cs="Angsana New"/>
          <w:sz w:val="30"/>
          <w:szCs w:val="30"/>
        </w:rPr>
        <w:t xml:space="preserve"> </w:t>
      </w:r>
      <w:r w:rsidR="00813E9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B7969" w:rsidRPr="0062556F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="004F62D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D12BDC">
        <w:rPr>
          <w:rFonts w:ascii="Angsana New" w:hAnsi="Angsana New" w:cs="Angsana New"/>
          <w:sz w:val="30"/>
          <w:szCs w:val="30"/>
          <w:cs/>
        </w:rPr>
        <w:t>บริษัทและ</w:t>
      </w:r>
      <w:r w:rsidRPr="0062556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D12B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มีวงเงินสินเชื่อที่ยังไม่เบิกใช้รวมเป็นเงินทั้งสิ้น</w:t>
      </w:r>
      <w:r w:rsidR="00D12BDC">
        <w:rPr>
          <w:rFonts w:ascii="Angsana New" w:hAnsi="Angsana New" w:cs="Angsana New"/>
          <w:sz w:val="30"/>
          <w:szCs w:val="30"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</w:rPr>
        <w:t>12</w:t>
      </w:r>
      <w:r w:rsidR="00D12BD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12BDC">
        <w:rPr>
          <w:rFonts w:ascii="Angsana New" w:hAnsi="Angsana New" w:cs="Angsana New"/>
          <w:sz w:val="30"/>
          <w:szCs w:val="30"/>
          <w:cs/>
        </w:rPr>
        <w:br/>
      </w:r>
      <w:r w:rsidR="00D12BDC" w:rsidRPr="0062556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E763D" w:rsidRPr="006E763D">
        <w:rPr>
          <w:rFonts w:ascii="Angsana New" w:hAnsi="Angsana New" w:cs="Angsana New"/>
          <w:i/>
          <w:iCs/>
          <w:sz w:val="30"/>
          <w:szCs w:val="30"/>
        </w:rPr>
        <w:t>31</w:t>
      </w:r>
      <w:r w:rsidR="00D12BDC" w:rsidRPr="0062556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12BDC"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E763D" w:rsidRPr="006E763D">
        <w:rPr>
          <w:rFonts w:ascii="Angsana New" w:hAnsi="Angsana New" w:cs="Angsana New"/>
          <w:i/>
          <w:iCs/>
          <w:sz w:val="30"/>
          <w:szCs w:val="30"/>
        </w:rPr>
        <w:t>2562</w:t>
      </w:r>
      <w:r w:rsidR="00D12BDC" w:rsidRPr="0062556F">
        <w:rPr>
          <w:rFonts w:ascii="Angsana New" w:hAnsi="Angsana New" w:cs="Angsana New"/>
          <w:i/>
          <w:iCs/>
          <w:sz w:val="30"/>
          <w:szCs w:val="30"/>
        </w:rPr>
        <w:t>:</w:t>
      </w:r>
      <w:r w:rsidR="00D12BDC"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E763D" w:rsidRPr="006E763D">
        <w:rPr>
          <w:rFonts w:ascii="Angsana New" w:hAnsi="Angsana New" w:cs="Angsana New"/>
          <w:i/>
          <w:iCs/>
          <w:sz w:val="30"/>
          <w:szCs w:val="30"/>
        </w:rPr>
        <w:t>10</w:t>
      </w:r>
      <w:r w:rsidR="00D12BDC"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D12B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763D" w:rsidRPr="006E763D">
        <w:rPr>
          <w:rFonts w:ascii="Angsana New" w:hAnsi="Angsana New" w:cs="Angsana New"/>
          <w:sz w:val="30"/>
          <w:szCs w:val="30"/>
        </w:rPr>
        <w:t>1</w:t>
      </w:r>
      <w:r w:rsidR="00C711F1">
        <w:rPr>
          <w:rFonts w:ascii="Angsana New" w:hAnsi="Angsana New" w:cs="Angsana New"/>
          <w:sz w:val="30"/>
          <w:szCs w:val="30"/>
        </w:rPr>
        <w:t>,</w:t>
      </w:r>
      <w:r w:rsidR="00006624">
        <w:rPr>
          <w:rFonts w:ascii="Angsana New" w:hAnsi="Angsana New" w:cs="Angsana New"/>
          <w:sz w:val="30"/>
          <w:szCs w:val="30"/>
        </w:rPr>
        <w:t>6</w:t>
      </w:r>
      <w:r w:rsidR="004E7A4D">
        <w:rPr>
          <w:rFonts w:ascii="Angsana New" w:hAnsi="Angsana New" w:cs="Angsana New"/>
          <w:sz w:val="30"/>
          <w:szCs w:val="30"/>
        </w:rPr>
        <w:t>80</w:t>
      </w:r>
      <w:r w:rsidR="006B7969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ล้านบาท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6E763D" w:rsidRPr="006E763D">
        <w:rPr>
          <w:rFonts w:ascii="Angsana New" w:hAnsi="Angsana New" w:cs="Angsana New"/>
          <w:i/>
          <w:iCs/>
          <w:sz w:val="30"/>
          <w:szCs w:val="30"/>
        </w:rPr>
        <w:t>31</w:t>
      </w:r>
      <w:r w:rsidR="004F62DB" w:rsidRPr="0062556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F62DB"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E763D" w:rsidRPr="006E763D">
        <w:rPr>
          <w:rFonts w:ascii="Angsana New" w:hAnsi="Angsana New" w:cs="Angsana New"/>
          <w:i/>
          <w:iCs/>
          <w:sz w:val="30"/>
          <w:szCs w:val="30"/>
        </w:rPr>
        <w:t>2562</w:t>
      </w:r>
      <w:r w:rsidRPr="0062556F">
        <w:rPr>
          <w:rFonts w:ascii="Angsana New" w:hAnsi="Angsana New" w:cs="Angsana New"/>
          <w:i/>
          <w:iCs/>
          <w:sz w:val="30"/>
          <w:szCs w:val="30"/>
        </w:rPr>
        <w:t>: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E763D" w:rsidRPr="006E763D">
        <w:rPr>
          <w:rFonts w:ascii="Angsana New" w:hAnsi="Angsana New" w:cs="Angsana New"/>
          <w:i/>
          <w:iCs/>
          <w:sz w:val="30"/>
          <w:szCs w:val="30"/>
        </w:rPr>
        <w:t>1</w:t>
      </w:r>
      <w:r w:rsidR="00513E37" w:rsidRPr="0062556F">
        <w:rPr>
          <w:rFonts w:ascii="Angsana New" w:hAnsi="Angsana New" w:cs="Angsana New"/>
          <w:i/>
          <w:iCs/>
          <w:sz w:val="30"/>
          <w:szCs w:val="30"/>
        </w:rPr>
        <w:t>,</w:t>
      </w:r>
      <w:r w:rsidR="006E763D" w:rsidRPr="006E763D">
        <w:rPr>
          <w:rFonts w:ascii="Angsana New" w:hAnsi="Angsana New" w:cs="Angsana New"/>
          <w:i/>
          <w:iCs/>
          <w:sz w:val="30"/>
          <w:szCs w:val="30"/>
        </w:rPr>
        <w:t>960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="00D12BD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12BDC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4438836B" w14:textId="77777777" w:rsidR="005A7474" w:rsidRPr="001B5881" w:rsidRDefault="005A7474" w:rsidP="006504F0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71670F2" w14:textId="01247AF0" w:rsidR="00460191" w:rsidRPr="0062556F" w:rsidRDefault="006E763D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E763D">
        <w:rPr>
          <w:rFonts w:ascii="Angsana New" w:hAnsi="Angsana New" w:cs="Angsana New"/>
          <w:b/>
          <w:bCs/>
          <w:sz w:val="30"/>
          <w:szCs w:val="30"/>
        </w:rPr>
        <w:t>13</w:t>
      </w:r>
      <w:r w:rsidR="00460191" w:rsidRPr="0062556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  <w:t>ส่วนงานดำเนินงาน</w:t>
      </w:r>
      <w:r w:rsidR="002C5EFD" w:rsidRPr="0062556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และรายได้</w:t>
      </w:r>
    </w:p>
    <w:p w14:paraId="42F7BBEC" w14:textId="77777777" w:rsidR="00460191" w:rsidRPr="001B5881" w:rsidRDefault="00460191" w:rsidP="00460191">
      <w:pPr>
        <w:pStyle w:val="Heading1"/>
        <w:numPr>
          <w:ilvl w:val="0"/>
          <w:numId w:val="0"/>
        </w:numPr>
        <w:ind w:left="540"/>
        <w:jc w:val="thaiDistribute"/>
        <w:rPr>
          <w:rFonts w:ascii="Angsana New" w:eastAsia="Calibri" w:hAnsi="Angsana New" w:cs="Angsana New"/>
          <w:b/>
          <w:bCs/>
          <w:sz w:val="24"/>
          <w:szCs w:val="24"/>
          <w:u w:val="none"/>
          <w:lang w:eastAsia="en-GB"/>
        </w:rPr>
      </w:pPr>
    </w:p>
    <w:p w14:paraId="34F11591" w14:textId="5D715D4C" w:rsidR="00935029" w:rsidRPr="0062556F" w:rsidRDefault="00460191" w:rsidP="00460191">
      <w:pPr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6E763D" w:rsidRPr="006E763D">
        <w:rPr>
          <w:rFonts w:ascii="Angsana New" w:hAnsi="Angsana New" w:cs="Angsana New"/>
          <w:sz w:val="30"/>
          <w:szCs w:val="30"/>
        </w:rPr>
        <w:t>3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C51464" w:rsidRPr="0062556F">
        <w:rPr>
          <w:rFonts w:ascii="Angsana New" w:hAnsi="Angsana New" w:cs="Angsana New"/>
          <w:sz w:val="30"/>
          <w:szCs w:val="30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โดยสรุปมีดังนี้ </w:t>
      </w:r>
    </w:p>
    <w:p w14:paraId="1FD5246F" w14:textId="77777777" w:rsidR="00935029" w:rsidRPr="001B5881" w:rsidRDefault="00935029" w:rsidP="00935029">
      <w:pPr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EE3781C" w14:textId="0EC8B74E" w:rsidR="00460191" w:rsidRPr="0062556F" w:rsidRDefault="00460191" w:rsidP="00C963BD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62556F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6E763D" w:rsidRPr="006E763D">
        <w:rPr>
          <w:rFonts w:ascii="Angsana New" w:hAnsi="Angsana New"/>
          <w:i/>
          <w:iCs/>
          <w:sz w:val="30"/>
          <w:szCs w:val="30"/>
        </w:rPr>
        <w:t>1</w:t>
      </w:r>
      <w:r w:rsidR="00C963BD" w:rsidRPr="0062556F">
        <w:rPr>
          <w:rFonts w:ascii="Angsana New" w:hAnsi="Angsana New"/>
          <w:i/>
          <w:iCs/>
          <w:sz w:val="30"/>
          <w:szCs w:val="30"/>
          <w:cs/>
        </w:rPr>
        <w:tab/>
      </w:r>
      <w:r w:rsidRPr="0062556F">
        <w:rPr>
          <w:rFonts w:ascii="Angsana New" w:hAnsi="Angsana New"/>
          <w:sz w:val="30"/>
          <w:szCs w:val="30"/>
          <w:cs/>
        </w:rPr>
        <w:t>ให้บริการที่พักโรงแรมและอพาร์ทเม้นท์</w:t>
      </w:r>
    </w:p>
    <w:p w14:paraId="0783B672" w14:textId="35304CFA" w:rsidR="00460191" w:rsidRPr="0062556F" w:rsidRDefault="00460191" w:rsidP="00E51DAA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6E763D" w:rsidRPr="006E763D">
        <w:rPr>
          <w:rFonts w:ascii="Angsana New" w:hAnsi="Angsana New"/>
          <w:i/>
          <w:iCs/>
          <w:sz w:val="30"/>
          <w:szCs w:val="30"/>
        </w:rPr>
        <w:t>2</w:t>
      </w:r>
      <w:r w:rsidR="00C963BD" w:rsidRPr="0062556F">
        <w:rPr>
          <w:rFonts w:ascii="Angsana New" w:hAnsi="Angsana New"/>
          <w:sz w:val="30"/>
          <w:szCs w:val="30"/>
          <w:cs/>
        </w:rPr>
        <w:tab/>
      </w:r>
      <w:r w:rsidRPr="0062556F">
        <w:rPr>
          <w:rFonts w:ascii="Angsana New" w:hAnsi="Angsana New"/>
          <w:sz w:val="30"/>
          <w:szCs w:val="30"/>
          <w:cs/>
        </w:rPr>
        <w:t>ศูนย์การค้าชุมชนและ</w:t>
      </w:r>
      <w:r w:rsidR="00093D38" w:rsidRPr="0062556F">
        <w:rPr>
          <w:rFonts w:ascii="Angsana New" w:hAnsi="Angsana New"/>
          <w:sz w:val="30"/>
          <w:szCs w:val="30"/>
          <w:cs/>
        </w:rPr>
        <w:t>อาคารสำนักงาน</w:t>
      </w:r>
    </w:p>
    <w:p w14:paraId="62FAF8F2" w14:textId="51D5EC97" w:rsidR="00460191" w:rsidRPr="0062556F" w:rsidRDefault="00460191" w:rsidP="00E51DAA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6E763D" w:rsidRPr="006E763D">
        <w:rPr>
          <w:rFonts w:ascii="Angsana New" w:hAnsi="Angsana New"/>
          <w:i/>
          <w:iCs/>
          <w:sz w:val="30"/>
          <w:szCs w:val="30"/>
        </w:rPr>
        <w:t>3</w:t>
      </w:r>
      <w:r w:rsidRPr="0062556F">
        <w:rPr>
          <w:rFonts w:ascii="Angsana New" w:hAnsi="Angsana New"/>
          <w:sz w:val="30"/>
          <w:szCs w:val="30"/>
          <w:cs/>
        </w:rPr>
        <w:t xml:space="preserve"> </w:t>
      </w:r>
      <w:r w:rsidR="00C963BD" w:rsidRPr="0062556F">
        <w:rPr>
          <w:rFonts w:ascii="Angsana New" w:hAnsi="Angsana New"/>
          <w:sz w:val="30"/>
          <w:szCs w:val="30"/>
          <w:cs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>ให้บริการบริหารจัดการและอื่น</w:t>
      </w:r>
      <w:r w:rsidR="005E299A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>ๆ</w:t>
      </w:r>
    </w:p>
    <w:p w14:paraId="512D4B55" w14:textId="77777777" w:rsidR="00460191" w:rsidRPr="0062556F" w:rsidRDefault="00460191" w:rsidP="00460191">
      <w:pPr>
        <w:pStyle w:val="ListParagraph"/>
        <w:tabs>
          <w:tab w:val="clear" w:pos="907"/>
          <w:tab w:val="left" w:pos="900"/>
        </w:tabs>
        <w:jc w:val="thaiDistribute"/>
        <w:rPr>
          <w:rFonts w:ascii="Angsana New" w:hAnsi="Angsana New"/>
          <w:sz w:val="24"/>
          <w:szCs w:val="24"/>
        </w:rPr>
      </w:pPr>
    </w:p>
    <w:p w14:paraId="51AFD98A" w14:textId="77777777" w:rsidR="00460191" w:rsidRPr="0062556F" w:rsidRDefault="00460191" w:rsidP="00460191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2395EEB" w14:textId="77777777" w:rsidR="001C5310" w:rsidRPr="001B5881" w:rsidRDefault="001C5310" w:rsidP="001C5310">
      <w:pPr>
        <w:rPr>
          <w:rFonts w:ascii="Angsana New" w:hAnsi="Angsana New" w:cs="Angsana New"/>
          <w:sz w:val="24"/>
          <w:szCs w:val="24"/>
        </w:rPr>
      </w:pPr>
    </w:p>
    <w:p w14:paraId="4DFB4AC4" w14:textId="77777777" w:rsidR="001C5310" w:rsidRPr="0062556F" w:rsidRDefault="001C5310" w:rsidP="001C5310">
      <w:pPr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รายได้หลักของกลุ่มบริษัทได้มาจากสัญญาที่ทำกับลูกค้า</w:t>
      </w:r>
    </w:p>
    <w:p w14:paraId="34E9B9BD" w14:textId="77777777" w:rsidR="00743EE7" w:rsidRPr="0062556F" w:rsidRDefault="00743EE7" w:rsidP="00C51464">
      <w:pPr>
        <w:rPr>
          <w:rFonts w:ascii="Angsana New" w:hAnsi="Angsana New" w:cs="Angsana New"/>
          <w:i/>
          <w:iCs/>
          <w:sz w:val="30"/>
          <w:szCs w:val="30"/>
          <w:cs/>
          <w:lang w:val="en-AU"/>
        </w:rPr>
        <w:sectPr w:rsidR="00743EE7" w:rsidRPr="0062556F" w:rsidSect="001A66CE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315EAF18" w14:textId="77777777" w:rsidR="004F62DB" w:rsidRPr="0062556F" w:rsidRDefault="004F62DB" w:rsidP="004F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230AB4"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186FF095" w14:textId="77777777" w:rsidR="00460191" w:rsidRPr="0062556F" w:rsidRDefault="00460191" w:rsidP="00460191">
      <w:pPr>
        <w:shd w:val="clear" w:color="auto" w:fill="FFFFFF"/>
        <w:ind w:right="-79"/>
        <w:rPr>
          <w:rFonts w:ascii="Angsana New" w:hAnsi="Angsana New" w:cs="Angsana New"/>
          <w:sz w:val="30"/>
          <w:szCs w:val="30"/>
        </w:rPr>
      </w:pPr>
    </w:p>
    <w:tbl>
      <w:tblPr>
        <w:tblW w:w="14159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587"/>
        <w:gridCol w:w="1237"/>
        <w:gridCol w:w="270"/>
        <w:gridCol w:w="1170"/>
        <w:gridCol w:w="270"/>
        <w:gridCol w:w="1035"/>
        <w:gridCol w:w="270"/>
        <w:gridCol w:w="990"/>
        <w:gridCol w:w="270"/>
        <w:gridCol w:w="990"/>
        <w:gridCol w:w="270"/>
        <w:gridCol w:w="990"/>
        <w:gridCol w:w="288"/>
        <w:gridCol w:w="1170"/>
        <w:gridCol w:w="270"/>
        <w:gridCol w:w="1082"/>
      </w:tblGrid>
      <w:tr w:rsidR="00460191" w:rsidRPr="0062556F" w14:paraId="1B9F7CA3" w14:textId="77777777" w:rsidTr="007B00A4">
        <w:trPr>
          <w:tblHeader/>
        </w:trPr>
        <w:tc>
          <w:tcPr>
            <w:tcW w:w="3587" w:type="dxa"/>
          </w:tcPr>
          <w:p w14:paraId="196D34D6" w14:textId="40991B9B" w:rsidR="00460191" w:rsidRPr="0062556F" w:rsidRDefault="00460191" w:rsidP="009977DA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6B7969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EA61E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677" w:type="dxa"/>
            <w:gridSpan w:val="3"/>
          </w:tcPr>
          <w:p w14:paraId="0D90ABC5" w14:textId="667AD713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6E763D" w:rsidRPr="006E763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21A569F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4779D220" w14:textId="12F8E535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6E763D" w:rsidRPr="006E763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77EF098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BE0AEF7" w14:textId="22ABC842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6E763D" w:rsidRPr="006E763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</w:tcPr>
          <w:p w14:paraId="05A518F8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29BB9067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4457" w:rsidRPr="0062556F" w14:paraId="69216B9E" w14:textId="77777777" w:rsidTr="007B00A4">
        <w:trPr>
          <w:tblHeader/>
        </w:trPr>
        <w:tc>
          <w:tcPr>
            <w:tcW w:w="3587" w:type="dxa"/>
            <w:vAlign w:val="center"/>
          </w:tcPr>
          <w:p w14:paraId="507D3C0D" w14:textId="255AF649" w:rsidR="00BC4457" w:rsidRPr="0062556F" w:rsidRDefault="00BC4457" w:rsidP="00BC4457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6B7969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EA61E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6B7969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237" w:type="dxa"/>
            <w:vAlign w:val="bottom"/>
          </w:tcPr>
          <w:p w14:paraId="6F759975" w14:textId="05EFDC6B" w:rsidR="00BC4457" w:rsidRPr="0062556F" w:rsidRDefault="006E763D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0D8D1C70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889CC5" w14:textId="3EFF20BB" w:rsidR="00BC4457" w:rsidRPr="0062556F" w:rsidRDefault="006E763D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8F33897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5CEB89E" w14:textId="3A10ABFC" w:rsidR="00BC4457" w:rsidRPr="0062556F" w:rsidRDefault="006E763D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68D7558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DB72D5" w14:textId="12DFA79F" w:rsidR="00BC4457" w:rsidRPr="0062556F" w:rsidRDefault="006E763D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CD12241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1BFF64" w14:textId="6CAEBB4E" w:rsidR="00BC4457" w:rsidRPr="0062556F" w:rsidRDefault="006E763D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32168C2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BCB49E" w14:textId="7276695A" w:rsidR="00BC4457" w:rsidRPr="0062556F" w:rsidRDefault="006E763D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  <w:vAlign w:val="bottom"/>
          </w:tcPr>
          <w:p w14:paraId="3969D895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A69509" w14:textId="7F6C97A5" w:rsidR="00BC4457" w:rsidRPr="0062556F" w:rsidRDefault="006E763D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0DB049FF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F13794E" w14:textId="4C6BAE40" w:rsidR="00BC4457" w:rsidRPr="0062556F" w:rsidRDefault="006E763D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20791A8F" w14:textId="77777777" w:rsidTr="00D456ED">
        <w:trPr>
          <w:trHeight w:hRule="exact" w:val="396"/>
          <w:tblHeader/>
        </w:trPr>
        <w:tc>
          <w:tcPr>
            <w:tcW w:w="3587" w:type="dxa"/>
            <w:vAlign w:val="center"/>
          </w:tcPr>
          <w:p w14:paraId="422A74C6" w14:textId="77777777" w:rsidR="00BC4457" w:rsidRPr="0062556F" w:rsidRDefault="00BC4457" w:rsidP="00BC4457">
            <w:pPr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2" w:type="dxa"/>
            <w:gridSpan w:val="15"/>
            <w:vAlign w:val="bottom"/>
          </w:tcPr>
          <w:p w14:paraId="71CEAABD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23A" w:rsidRPr="0062556F" w14:paraId="1E7275DF" w14:textId="77777777" w:rsidTr="00F11AB4">
        <w:tc>
          <w:tcPr>
            <w:tcW w:w="3587" w:type="dxa"/>
            <w:vAlign w:val="center"/>
          </w:tcPr>
          <w:p w14:paraId="60FCAA34" w14:textId="77777777" w:rsidR="007E023A" w:rsidRPr="0062556F" w:rsidRDefault="007E023A" w:rsidP="007E023A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37" w:type="dxa"/>
            <w:vAlign w:val="bottom"/>
          </w:tcPr>
          <w:p w14:paraId="581A66F4" w14:textId="185DF646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15" w:right="-6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7E023A" w:rsidRPr="00FA38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  <w:tc>
          <w:tcPr>
            <w:tcW w:w="270" w:type="dxa"/>
            <w:vAlign w:val="bottom"/>
          </w:tcPr>
          <w:p w14:paraId="07EC8539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BF825F" w14:textId="2722233E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62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7E023A"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270" w:type="dxa"/>
            <w:vAlign w:val="bottom"/>
          </w:tcPr>
          <w:p w14:paraId="28F945DD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DF9F078" w14:textId="7989E4C4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15" w:right="-11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E023A" w:rsidRPr="00FA38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  <w:vAlign w:val="bottom"/>
          </w:tcPr>
          <w:p w14:paraId="788B2CD8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44410D" w14:textId="6E25EBB1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5" w:right="-105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6B803675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62330" w14:textId="7C8593FA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5" w:right="-113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E023A" w:rsidRPr="00FA38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806</w:t>
            </w:r>
          </w:p>
        </w:tc>
        <w:tc>
          <w:tcPr>
            <w:tcW w:w="270" w:type="dxa"/>
          </w:tcPr>
          <w:p w14:paraId="5670A581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8A2120" w14:textId="6B8ED33C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15" w:right="-108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E02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88" w:type="dxa"/>
            <w:vAlign w:val="bottom"/>
          </w:tcPr>
          <w:p w14:paraId="6025AB9B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353120" w14:textId="2456E69D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-9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E023A" w:rsidRPr="00FA38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  <w:vAlign w:val="bottom"/>
          </w:tcPr>
          <w:p w14:paraId="33AA6DF8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C4998AA" w14:textId="258E917E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93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7E023A"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</w:tr>
      <w:tr w:rsidR="007E023A" w:rsidRPr="0062556F" w14:paraId="60D22E96" w14:textId="77777777" w:rsidTr="007B00A4">
        <w:tc>
          <w:tcPr>
            <w:tcW w:w="3587" w:type="dxa"/>
            <w:vAlign w:val="center"/>
          </w:tcPr>
          <w:p w14:paraId="2820A3C3" w14:textId="77777777" w:rsidR="007E023A" w:rsidRPr="0062556F" w:rsidRDefault="007E023A" w:rsidP="007E023A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73728B7" w14:textId="04E5A291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15" w:right="-6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E023A" w:rsidRPr="00FA38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445</w:t>
            </w:r>
          </w:p>
        </w:tc>
        <w:tc>
          <w:tcPr>
            <w:tcW w:w="270" w:type="dxa"/>
            <w:vAlign w:val="bottom"/>
          </w:tcPr>
          <w:p w14:paraId="6A21A2C9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6EDC9A" w14:textId="1F4B3511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62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7E023A"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  <w:vAlign w:val="bottom"/>
          </w:tcPr>
          <w:p w14:paraId="6311C2C8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B6A4D65" w14:textId="3E308C6F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15" w:right="-11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14:paraId="7827F441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D25647" w14:textId="5B022242" w:rsidR="007E023A" w:rsidRPr="0062556F" w:rsidRDefault="007E023A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5" w:right="-105" w:firstLine="36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709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44B497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D0D3AD" w14:textId="5B21CA3A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5" w:right="-113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7E023A" w:rsidRPr="00FA38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7F559758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9C02C8" w14:textId="55F53B50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15" w:right="-108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="007E02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841</w:t>
            </w:r>
          </w:p>
        </w:tc>
        <w:tc>
          <w:tcPr>
            <w:tcW w:w="288" w:type="dxa"/>
            <w:vAlign w:val="bottom"/>
          </w:tcPr>
          <w:p w14:paraId="29237738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A15A89" w14:textId="7E7101C9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-9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7E023A" w:rsidRPr="00FA38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601</w:t>
            </w:r>
          </w:p>
        </w:tc>
        <w:tc>
          <w:tcPr>
            <w:tcW w:w="270" w:type="dxa"/>
            <w:vAlign w:val="bottom"/>
          </w:tcPr>
          <w:p w14:paraId="591B26A4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1A63880" w14:textId="529FB629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93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7E023A"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</w:tr>
      <w:tr w:rsidR="007E023A" w:rsidRPr="0062556F" w14:paraId="1A485A8E" w14:textId="77777777" w:rsidTr="007B00A4">
        <w:tc>
          <w:tcPr>
            <w:tcW w:w="3587" w:type="dxa"/>
            <w:vAlign w:val="center"/>
          </w:tcPr>
          <w:p w14:paraId="7A521126" w14:textId="77777777" w:rsidR="007E023A" w:rsidRPr="0062556F" w:rsidRDefault="007E023A" w:rsidP="007E023A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8D03F" w14:textId="58BA651C" w:rsidR="007E023A" w:rsidRPr="00FA3823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15" w:right="-6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7E023A" w:rsidRPr="00FA38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270" w:type="dxa"/>
            <w:vAlign w:val="bottom"/>
          </w:tcPr>
          <w:p w14:paraId="0509DB08" w14:textId="77777777" w:rsidR="007E023A" w:rsidRPr="00FA3823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462B9" w14:textId="1E127EFC" w:rsidR="007E023A" w:rsidRPr="00C77CE2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62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="007E023A"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270" w:type="dxa"/>
            <w:vAlign w:val="bottom"/>
          </w:tcPr>
          <w:p w14:paraId="1CEC427A" w14:textId="77777777" w:rsidR="007E023A" w:rsidRPr="00FA3823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F120C" w14:textId="06ADA06F" w:rsidR="007E023A" w:rsidRPr="00FA3823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15" w:right="-110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7E023A" w:rsidRPr="00FA38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  <w:vAlign w:val="bottom"/>
          </w:tcPr>
          <w:p w14:paraId="73241406" w14:textId="77777777" w:rsidR="007E023A" w:rsidRPr="00FA3823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116D3" w14:textId="1C15F510" w:rsidR="007E023A" w:rsidRPr="00FA3823" w:rsidRDefault="007E023A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5" w:right="-105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8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A38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097</w:t>
            </w:r>
            <w:r w:rsidRPr="00FA38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75852D" w14:textId="77777777" w:rsidR="007E023A" w:rsidRPr="00FA3823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2F819" w14:textId="34B70233" w:rsidR="007E023A" w:rsidRPr="00FA3823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5" w:right="-113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7E023A" w:rsidRPr="00FA38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3874AE86" w14:textId="77777777" w:rsidR="007E023A" w:rsidRPr="00FA3823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8238B" w14:textId="78F2B0C2" w:rsidR="007E023A" w:rsidRPr="00FA3823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15" w:right="-108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</w:t>
            </w:r>
            <w:r w:rsidR="007E023A" w:rsidRPr="00FA38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88" w:type="dxa"/>
            <w:vAlign w:val="bottom"/>
          </w:tcPr>
          <w:p w14:paraId="235875AC" w14:textId="77777777" w:rsidR="007E023A" w:rsidRPr="00FA3823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709CD" w14:textId="2AF39AD2" w:rsidR="007E023A" w:rsidRPr="00FA3823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-9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="007E023A" w:rsidRPr="00FA38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  <w:vAlign w:val="bottom"/>
          </w:tcPr>
          <w:p w14:paraId="0A2FA770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71C5F" w14:textId="04C3A962" w:rsidR="007E023A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93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</w:t>
            </w:r>
            <w:r w:rsidR="007E023A"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</w:t>
            </w:r>
          </w:p>
        </w:tc>
      </w:tr>
      <w:tr w:rsidR="00FA3823" w:rsidRPr="0062556F" w14:paraId="20C32EC5" w14:textId="77777777" w:rsidTr="007B00A4">
        <w:trPr>
          <w:trHeight w:hRule="exact" w:val="216"/>
        </w:trPr>
        <w:tc>
          <w:tcPr>
            <w:tcW w:w="3587" w:type="dxa"/>
            <w:vAlign w:val="center"/>
          </w:tcPr>
          <w:p w14:paraId="64C6BE98" w14:textId="77777777" w:rsidR="00FA3823" w:rsidRPr="0062556F" w:rsidRDefault="00FA3823" w:rsidP="00FA3823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378AB239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999"/>
              </w:tabs>
              <w:ind w:left="-115" w:right="-6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E408DA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D346C5C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62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2DE51C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EBB14FF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15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2172D3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03EC99E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1"/>
              </w:tabs>
              <w:ind w:left="-115" w:right="-105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97861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31C141A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738"/>
              </w:tabs>
              <w:ind w:left="-115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C14BF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6F49B0E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  <w:tab w:val="decimal" w:pos="765"/>
              </w:tabs>
              <w:ind w:left="-115" w:right="-108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20ED66B8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8A536B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-9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F2104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78925491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93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823" w:rsidRPr="0062556F" w14:paraId="73A8986F" w14:textId="77777777" w:rsidTr="007B00A4">
        <w:tc>
          <w:tcPr>
            <w:tcW w:w="3587" w:type="dxa"/>
          </w:tcPr>
          <w:p w14:paraId="7AE60B36" w14:textId="77777777" w:rsidR="00FA3823" w:rsidRPr="0062556F" w:rsidRDefault="00FA3823" w:rsidP="00FA3823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37" w:type="dxa"/>
            <w:vAlign w:val="bottom"/>
          </w:tcPr>
          <w:p w14:paraId="66491A0A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999"/>
              </w:tabs>
              <w:ind w:left="-115" w:right="-6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78E28D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980ACC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62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E30A35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10B3B6B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15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F33922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E3BAB5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1"/>
              </w:tabs>
              <w:ind w:left="-115" w:right="-105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EA2BE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364FEF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738"/>
              </w:tabs>
              <w:ind w:left="-115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52F6F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198439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  <w:tab w:val="decimal" w:pos="765"/>
              </w:tabs>
              <w:ind w:left="-115" w:right="-108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7AF262CF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C592D0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-9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9E19E5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15421FC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93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23A" w:rsidRPr="0062556F" w14:paraId="178666A0" w14:textId="77777777" w:rsidTr="005C5F78">
        <w:tc>
          <w:tcPr>
            <w:tcW w:w="3587" w:type="dxa"/>
            <w:vAlign w:val="bottom"/>
          </w:tcPr>
          <w:p w14:paraId="25ECDD00" w14:textId="77777777" w:rsidR="007E023A" w:rsidRPr="0062556F" w:rsidRDefault="007E023A" w:rsidP="007E023A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37" w:type="dxa"/>
            <w:vAlign w:val="bottom"/>
          </w:tcPr>
          <w:p w14:paraId="0AE71A73" w14:textId="5D92BEFD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15" w:right="-6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E023A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5D0C50" w:rsidRPr="002C25E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EEE7243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A24EED" w14:textId="4E1BC966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62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7E023A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  <w:tc>
          <w:tcPr>
            <w:tcW w:w="270" w:type="dxa"/>
            <w:vAlign w:val="bottom"/>
          </w:tcPr>
          <w:p w14:paraId="79BACB16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E0E07E7" w14:textId="5C633B81" w:rsidR="007E023A" w:rsidRPr="002C25EA" w:rsidRDefault="007E023A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15" w:right="-11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B51D49A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55EDD1" w14:textId="4B676C77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5" w:right="-105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0491248D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33DC7C" w14:textId="3AEAF850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5" w:right="-113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  <w:vAlign w:val="bottom"/>
          </w:tcPr>
          <w:p w14:paraId="139E61C8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19FC3D" w14:textId="3BEFCFA2" w:rsidR="007E023A" w:rsidRPr="002C25EA" w:rsidRDefault="007E023A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15" w:right="-108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5EE8E0D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C2CB1" w14:textId="4E593AF0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-9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E023A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5D0C50" w:rsidRPr="002C25E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2DB3CF8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FBED88D" w14:textId="27527560" w:rsidR="007E023A" w:rsidRPr="0062556F" w:rsidRDefault="007E023A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93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Pr="00432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7E023A" w:rsidRPr="0062556F" w14:paraId="7275F359" w14:textId="77777777" w:rsidTr="005C5F78">
        <w:tc>
          <w:tcPr>
            <w:tcW w:w="3587" w:type="dxa"/>
            <w:vAlign w:val="bottom"/>
          </w:tcPr>
          <w:p w14:paraId="1A1BD3F4" w14:textId="77777777" w:rsidR="007E023A" w:rsidRPr="0062556F" w:rsidRDefault="007E023A" w:rsidP="007E023A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89F0A96" w14:textId="0568AACE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15" w:right="-6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D0C50" w:rsidRPr="002C25EA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  <w:vAlign w:val="bottom"/>
          </w:tcPr>
          <w:p w14:paraId="4865F941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180783" w14:textId="5770C088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62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E023A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013</w:t>
            </w:r>
          </w:p>
        </w:tc>
        <w:tc>
          <w:tcPr>
            <w:tcW w:w="270" w:type="dxa"/>
            <w:vAlign w:val="bottom"/>
          </w:tcPr>
          <w:p w14:paraId="33E4D859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D4CAB2A" w14:textId="072B68A7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15" w:right="-11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E023A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  <w:tc>
          <w:tcPr>
            <w:tcW w:w="270" w:type="dxa"/>
            <w:vAlign w:val="bottom"/>
          </w:tcPr>
          <w:p w14:paraId="314F6C7C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019F32" w14:textId="2F4C6E77" w:rsidR="007E023A" w:rsidRPr="002C25EA" w:rsidRDefault="007E023A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115" w:right="-105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52C51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C1C929" w14:textId="5528C3A8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5" w:right="-113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E023A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  <w:vAlign w:val="bottom"/>
          </w:tcPr>
          <w:p w14:paraId="294F0A67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4EE975" w14:textId="2298F017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15" w:right="-108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E023A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288" w:type="dxa"/>
          </w:tcPr>
          <w:p w14:paraId="665F17C0" w14:textId="77777777" w:rsidR="007E023A" w:rsidRPr="002C25E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1F1051" w14:textId="335DD9DA" w:rsidR="007E023A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-9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E023A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D0C50" w:rsidRPr="002C25EA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67C1DF05" w14:textId="77777777" w:rsidR="007E023A" w:rsidRPr="0062556F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395BCBA" w14:textId="13A46A1D" w:rsidR="007E023A" w:rsidRPr="0062556F" w:rsidRDefault="007E023A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93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32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7E023A" w:rsidRPr="0062556F" w14:paraId="5ABDBA34" w14:textId="77777777" w:rsidTr="00F11AB4">
        <w:tc>
          <w:tcPr>
            <w:tcW w:w="3587" w:type="dxa"/>
          </w:tcPr>
          <w:p w14:paraId="32059DFC" w14:textId="77777777" w:rsidR="007E023A" w:rsidRPr="0062556F" w:rsidRDefault="007E023A" w:rsidP="007E023A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AA1BE" w14:textId="11334AA8" w:rsidR="007E023A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15" w:right="-6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7E023A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70" w:type="dxa"/>
            <w:vAlign w:val="bottom"/>
          </w:tcPr>
          <w:p w14:paraId="0D6BBDA9" w14:textId="77777777" w:rsidR="007E023A" w:rsidRPr="007E023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7A261" w14:textId="4C086D7B" w:rsidR="007E023A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62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 w:rsidR="007E023A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70" w:type="dxa"/>
            <w:vAlign w:val="bottom"/>
          </w:tcPr>
          <w:p w14:paraId="31FD66F7" w14:textId="77777777" w:rsidR="007E023A" w:rsidRPr="007E023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3D1CB" w14:textId="02C1A540" w:rsidR="007E023A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15" w:right="-110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7E023A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70" w:type="dxa"/>
            <w:vAlign w:val="bottom"/>
          </w:tcPr>
          <w:p w14:paraId="4D743E33" w14:textId="77777777" w:rsidR="007E023A" w:rsidRPr="007E023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3021D" w14:textId="2F204356" w:rsidR="007E023A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5" w:right="-105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5FF51FB3" w14:textId="77777777" w:rsidR="007E023A" w:rsidRPr="007E023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DF7F5" w14:textId="0FE0BD6C" w:rsidR="007E023A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5" w:right="-113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7E023A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70" w:type="dxa"/>
            <w:vAlign w:val="bottom"/>
          </w:tcPr>
          <w:p w14:paraId="4DAE5B5A" w14:textId="77777777" w:rsidR="007E023A" w:rsidRPr="007E023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3745F" w14:textId="5A58C87D" w:rsidR="007E023A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15" w:right="-108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7E023A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88" w:type="dxa"/>
          </w:tcPr>
          <w:p w14:paraId="7AC430D5" w14:textId="77777777" w:rsidR="007E023A" w:rsidRPr="007E023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50CA" w14:textId="11189FC6" w:rsidR="007E023A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-9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7E023A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70" w:type="dxa"/>
            <w:vAlign w:val="bottom"/>
          </w:tcPr>
          <w:p w14:paraId="2F324780" w14:textId="77777777" w:rsidR="007E023A" w:rsidRPr="007E023A" w:rsidRDefault="007E023A" w:rsidP="007E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6EDC57A" w14:textId="7FF0AED4" w:rsidR="007E023A" w:rsidRPr="007E023A" w:rsidRDefault="007E023A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93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A3823" w:rsidRPr="0062556F" w14:paraId="6D9DAC9B" w14:textId="77777777" w:rsidTr="007B00A4">
        <w:trPr>
          <w:trHeight w:hRule="exact" w:val="216"/>
        </w:trPr>
        <w:tc>
          <w:tcPr>
            <w:tcW w:w="3587" w:type="dxa"/>
          </w:tcPr>
          <w:p w14:paraId="3B9D3169" w14:textId="77777777" w:rsidR="00FA3823" w:rsidRPr="0062556F" w:rsidRDefault="00FA3823" w:rsidP="00FA3823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87D5ECA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999"/>
              </w:tabs>
              <w:ind w:left="-115" w:right="-6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AA3677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F826DB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62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77F2A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BD665C5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15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0B059F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E34A14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1"/>
              </w:tabs>
              <w:ind w:left="-115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A9DA646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00B06F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738"/>
              </w:tabs>
              <w:ind w:left="-115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7D6678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D0E2C3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  <w:tab w:val="decimal" w:pos="765"/>
              </w:tabs>
              <w:ind w:left="-115" w:right="-108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7980C28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75902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951"/>
              </w:tabs>
              <w:ind w:left="-115" w:right="-9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BE92F1" w14:textId="77777777" w:rsidR="00FA3823" w:rsidRPr="0062556F" w:rsidRDefault="00FA3823" w:rsidP="00FA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3181300" w14:textId="77777777" w:rsidR="00FA3823" w:rsidRPr="0062556F" w:rsidRDefault="00FA3823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9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7CE2" w:rsidRPr="0062556F" w14:paraId="302990B1" w14:textId="77777777" w:rsidTr="00E93EAD">
        <w:tc>
          <w:tcPr>
            <w:tcW w:w="3587" w:type="dxa"/>
            <w:vAlign w:val="center"/>
          </w:tcPr>
          <w:p w14:paraId="54F3ACB2" w14:textId="1CB93009" w:rsidR="00C77CE2" w:rsidRPr="0062556F" w:rsidRDefault="00C77CE2" w:rsidP="00C77CE2">
            <w:pPr>
              <w:shd w:val="clear" w:color="auto" w:fill="FFFFFF"/>
              <w:spacing w:line="240" w:lineRule="auto"/>
              <w:ind w:left="169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ตามส่วนงานก่อนหักภาษี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23350235" w14:textId="7FDC201D" w:rsidR="00C77CE2" w:rsidRPr="0062556F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15" w:right="-6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365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3A2610D" w14:textId="77777777" w:rsidR="00C77CE2" w:rsidRPr="0062556F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721999" w14:textId="5A18C5C4" w:rsidR="00C77CE2" w:rsidRPr="00240719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62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618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F4CCF4E" w14:textId="77777777" w:rsidR="00C77CE2" w:rsidRPr="0062556F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40B9E38A" w14:textId="6BCDACC5" w:rsidR="00C77CE2" w:rsidRPr="0062556F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15" w:right="-110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65AF6E1" w14:textId="77777777" w:rsidR="00C77CE2" w:rsidRPr="0062556F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BDF618" w14:textId="134804A6" w:rsidR="00C77CE2" w:rsidRPr="007B00A4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5" w:right="-105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96E730" w14:textId="77777777" w:rsidR="00C77CE2" w:rsidRPr="0062556F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B8244E2" w14:textId="77777777" w:rsid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738"/>
                <w:tab w:val="decimal" w:pos="940"/>
              </w:tabs>
              <w:ind w:left="-115" w:right="-113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C2FE890" w14:textId="4F6C3A76" w:rsidR="00C77CE2" w:rsidRPr="0062556F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5" w:right="-113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336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F9CB23" w14:textId="77777777" w:rsidR="00C77CE2" w:rsidRPr="0062556F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D7852BB" w14:textId="77777777" w:rsid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  <w:tab w:val="decimal" w:pos="765"/>
                <w:tab w:val="decimal" w:pos="940"/>
              </w:tabs>
              <w:ind w:left="-115" w:right="-108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DF2A3B3" w14:textId="1F1E7C63" w:rsidR="00C77CE2" w:rsidRPr="007B00A4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15" w:right="-108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C77CE2"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88" w:type="dxa"/>
            <w:vAlign w:val="bottom"/>
          </w:tcPr>
          <w:p w14:paraId="607F0DC0" w14:textId="77777777" w:rsidR="00C77CE2" w:rsidRPr="0062556F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3F652E" w14:textId="04ED726E" w:rsidR="00C77CE2" w:rsidRPr="0062556F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-9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001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1954CC" w14:textId="77777777" w:rsidR="00C77CE2" w:rsidRPr="0062556F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22D71411" w14:textId="5852DC1C" w:rsidR="00C77CE2" w:rsidRPr="0062556F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93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737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D4FED41" w14:textId="2F7ABE85" w:rsidR="008A3506" w:rsidRPr="0062556F" w:rsidRDefault="008A3506" w:rsidP="001A627E">
      <w:pPr>
        <w:shd w:val="clear" w:color="auto" w:fill="FFFFFF"/>
        <w:spacing w:line="240" w:lineRule="auto"/>
        <w:ind w:left="180" w:right="-79" w:hanging="180"/>
        <w:rPr>
          <w:rFonts w:ascii="Angsana New" w:hAnsi="Angsana New" w:cs="Angsana New"/>
          <w:sz w:val="10"/>
          <w:szCs w:val="10"/>
        </w:rPr>
      </w:pPr>
    </w:p>
    <w:p w14:paraId="12EBBF9F" w14:textId="1DD647D1" w:rsidR="00926B0B" w:rsidRDefault="00926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/>
          <w:sz w:val="10"/>
          <w:szCs w:val="10"/>
        </w:rPr>
        <w:br w:type="page"/>
      </w:r>
    </w:p>
    <w:tbl>
      <w:tblPr>
        <w:tblW w:w="13941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429"/>
        <w:gridCol w:w="1197"/>
        <w:gridCol w:w="270"/>
        <w:gridCol w:w="1170"/>
        <w:gridCol w:w="270"/>
        <w:gridCol w:w="1035"/>
        <w:gridCol w:w="270"/>
        <w:gridCol w:w="990"/>
        <w:gridCol w:w="270"/>
        <w:gridCol w:w="990"/>
        <w:gridCol w:w="270"/>
        <w:gridCol w:w="990"/>
        <w:gridCol w:w="288"/>
        <w:gridCol w:w="1062"/>
        <w:gridCol w:w="270"/>
        <w:gridCol w:w="1170"/>
      </w:tblGrid>
      <w:tr w:rsidR="00EA61E3" w:rsidRPr="0062556F" w14:paraId="270769FD" w14:textId="77777777" w:rsidTr="00B51776">
        <w:trPr>
          <w:tblHeader/>
        </w:trPr>
        <w:tc>
          <w:tcPr>
            <w:tcW w:w="3429" w:type="dxa"/>
          </w:tcPr>
          <w:p w14:paraId="4C7E4D45" w14:textId="6607F614" w:rsidR="00EA61E3" w:rsidRPr="0062556F" w:rsidRDefault="00EA61E3" w:rsidP="00EA61E3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637" w:type="dxa"/>
            <w:gridSpan w:val="3"/>
          </w:tcPr>
          <w:p w14:paraId="24673BE4" w14:textId="05DF519E" w:rsidR="00EA61E3" w:rsidRPr="0062556F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6E763D" w:rsidRPr="006E763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7715BEB" w14:textId="77777777" w:rsidR="00EA61E3" w:rsidRPr="0062556F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42E001CA" w14:textId="21BDBA0C" w:rsidR="00EA61E3" w:rsidRPr="0062556F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6E763D" w:rsidRPr="006E763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6B17DCC" w14:textId="77777777" w:rsidR="00EA61E3" w:rsidRPr="0062556F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233C5AB" w14:textId="1EA3F254" w:rsidR="00EA61E3" w:rsidRPr="0062556F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6E763D" w:rsidRPr="006E763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</w:tcPr>
          <w:p w14:paraId="1732DA56" w14:textId="77777777" w:rsidR="00EA61E3" w:rsidRPr="0062556F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14EEC4FA" w14:textId="77777777" w:rsidR="00EA61E3" w:rsidRPr="0062556F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A61E3" w:rsidRPr="0062556F" w14:paraId="28916519" w14:textId="77777777" w:rsidTr="00B51776">
        <w:trPr>
          <w:tblHeader/>
        </w:trPr>
        <w:tc>
          <w:tcPr>
            <w:tcW w:w="3429" w:type="dxa"/>
            <w:vAlign w:val="center"/>
          </w:tcPr>
          <w:p w14:paraId="6279C71B" w14:textId="7808EA4B" w:rsidR="00EA61E3" w:rsidRPr="0062556F" w:rsidRDefault="00EA61E3" w:rsidP="00EA61E3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197" w:type="dxa"/>
            <w:vAlign w:val="bottom"/>
          </w:tcPr>
          <w:p w14:paraId="74D8397C" w14:textId="70CCDFC9" w:rsidR="00EA61E3" w:rsidRPr="0062556F" w:rsidRDefault="006E763D" w:rsidP="00EA61E3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62252B8" w14:textId="77777777" w:rsidR="00EA61E3" w:rsidRPr="0062556F" w:rsidRDefault="00EA61E3" w:rsidP="00EA61E3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CC1C50" w14:textId="22402EB5" w:rsidR="00EA61E3" w:rsidRPr="0062556F" w:rsidRDefault="006E763D" w:rsidP="00EA61E3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A66D6C4" w14:textId="77777777" w:rsidR="00EA61E3" w:rsidRPr="0062556F" w:rsidRDefault="00EA61E3" w:rsidP="00EA61E3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64A15C4" w14:textId="7CC8D09E" w:rsidR="00EA61E3" w:rsidRPr="0062556F" w:rsidRDefault="006E763D" w:rsidP="00EA61E3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331BDA4" w14:textId="77777777" w:rsidR="00EA61E3" w:rsidRPr="0062556F" w:rsidRDefault="00EA61E3" w:rsidP="00EA61E3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453AB0" w14:textId="1A725530" w:rsidR="00EA61E3" w:rsidRPr="0062556F" w:rsidRDefault="006E763D" w:rsidP="00EA61E3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8E919F3" w14:textId="77777777" w:rsidR="00EA61E3" w:rsidRPr="0062556F" w:rsidRDefault="00EA61E3" w:rsidP="00EA61E3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9558F8" w14:textId="7EA77E14" w:rsidR="00EA61E3" w:rsidRPr="0062556F" w:rsidRDefault="006E763D" w:rsidP="00EA61E3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982E5D5" w14:textId="77777777" w:rsidR="00EA61E3" w:rsidRPr="0062556F" w:rsidRDefault="00EA61E3" w:rsidP="00EA61E3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B7D7A6" w14:textId="69E18BF5" w:rsidR="00EA61E3" w:rsidRPr="0062556F" w:rsidRDefault="006E763D" w:rsidP="00EA61E3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  <w:vAlign w:val="bottom"/>
          </w:tcPr>
          <w:p w14:paraId="30D8C8C8" w14:textId="77777777" w:rsidR="00EA61E3" w:rsidRPr="0062556F" w:rsidRDefault="00EA61E3" w:rsidP="00EA61E3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79B7375" w14:textId="34A227DB" w:rsidR="00EA61E3" w:rsidRPr="0062556F" w:rsidRDefault="006E763D" w:rsidP="00EA61E3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1A8F7F6" w14:textId="77777777" w:rsidR="00EA61E3" w:rsidRPr="0062556F" w:rsidRDefault="00EA61E3" w:rsidP="00EA61E3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3D9BDD" w14:textId="36AD653C" w:rsidR="00EA61E3" w:rsidRPr="0062556F" w:rsidRDefault="006E763D" w:rsidP="00EA61E3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37B79" w:rsidRPr="0062556F" w14:paraId="55785A5F" w14:textId="77777777" w:rsidTr="00B06221">
        <w:trPr>
          <w:trHeight w:hRule="exact" w:val="387"/>
          <w:tblHeader/>
        </w:trPr>
        <w:tc>
          <w:tcPr>
            <w:tcW w:w="3429" w:type="dxa"/>
            <w:vAlign w:val="center"/>
          </w:tcPr>
          <w:p w14:paraId="6CE034A4" w14:textId="77777777" w:rsidR="00A37B79" w:rsidRPr="0062556F" w:rsidRDefault="00A37B79" w:rsidP="006A5776">
            <w:pPr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2" w:type="dxa"/>
            <w:gridSpan w:val="15"/>
            <w:vAlign w:val="bottom"/>
          </w:tcPr>
          <w:p w14:paraId="70505922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52A8" w:rsidRPr="0062556F" w14:paraId="3391795D" w14:textId="77777777" w:rsidTr="005C5F78">
        <w:tc>
          <w:tcPr>
            <w:tcW w:w="3429" w:type="dxa"/>
            <w:vAlign w:val="center"/>
          </w:tcPr>
          <w:p w14:paraId="052FD372" w14:textId="77777777" w:rsidR="00EF52A8" w:rsidRPr="0062556F" w:rsidRDefault="00EF52A8" w:rsidP="00EF52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7" w:type="dxa"/>
            <w:vAlign w:val="bottom"/>
          </w:tcPr>
          <w:p w14:paraId="16CF633B" w14:textId="4966C96C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  <w:vAlign w:val="bottom"/>
          </w:tcPr>
          <w:p w14:paraId="2D1E855C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EED35F" w14:textId="4092AFE8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118</w:t>
            </w:r>
            <w:r w:rsidR="00EF52A8"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  <w:tc>
          <w:tcPr>
            <w:tcW w:w="270" w:type="dxa"/>
            <w:vAlign w:val="bottom"/>
          </w:tcPr>
          <w:p w14:paraId="132F98CA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405367B" w14:textId="654EEB35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809</w:t>
            </w:r>
          </w:p>
        </w:tc>
        <w:tc>
          <w:tcPr>
            <w:tcW w:w="270" w:type="dxa"/>
            <w:vAlign w:val="bottom"/>
          </w:tcPr>
          <w:p w14:paraId="7707CFE4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F5B69" w14:textId="1D6C75B6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0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579</w:t>
            </w:r>
            <w:r w:rsidRPr="000020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316</w:t>
            </w:r>
            <w:r w:rsidRPr="000020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5228F1B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D8CEFC" w14:textId="6024DF82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  <w:vAlign w:val="bottom"/>
          </w:tcPr>
          <w:p w14:paraId="4D8971A9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DA519D" w14:textId="79BFA8E5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09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D09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147</w:t>
            </w:r>
            <w:r w:rsidRPr="00FD09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14:paraId="4E79B91E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EBF9FDF" w14:textId="44C81EF4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109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270" w:type="dxa"/>
            <w:vAlign w:val="bottom"/>
          </w:tcPr>
          <w:p w14:paraId="0864FE0A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7278D0" w14:textId="7136D99A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EF52A8"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EF52A8" w:rsidRPr="0062556F" w14:paraId="05E9F817" w14:textId="77777777" w:rsidTr="005C5F78">
        <w:tc>
          <w:tcPr>
            <w:tcW w:w="3429" w:type="dxa"/>
            <w:vAlign w:val="center"/>
          </w:tcPr>
          <w:p w14:paraId="6EE9A84B" w14:textId="77777777" w:rsidR="00EF52A8" w:rsidRPr="0062556F" w:rsidRDefault="00EF52A8" w:rsidP="00EF52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4EA3857" w14:textId="1C373F72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  <w:tc>
          <w:tcPr>
            <w:tcW w:w="270" w:type="dxa"/>
            <w:vAlign w:val="bottom"/>
          </w:tcPr>
          <w:p w14:paraId="78801514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B5984D" w14:textId="24591EDF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EF52A8"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614</w:t>
            </w:r>
          </w:p>
        </w:tc>
        <w:tc>
          <w:tcPr>
            <w:tcW w:w="270" w:type="dxa"/>
            <w:vAlign w:val="bottom"/>
          </w:tcPr>
          <w:p w14:paraId="25A09B84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D7ACCC1" w14:textId="56BE8B85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vAlign w:val="bottom"/>
          </w:tcPr>
          <w:p w14:paraId="0B0DCBA1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4985DA" w14:textId="1533FF06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D09EE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FD09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940</w:t>
            </w:r>
            <w:r w:rsidRPr="00FD09E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A0D609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FE8F1" w14:textId="1A1422C6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101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749</w:t>
            </w:r>
          </w:p>
        </w:tc>
        <w:tc>
          <w:tcPr>
            <w:tcW w:w="270" w:type="dxa"/>
            <w:vAlign w:val="bottom"/>
          </w:tcPr>
          <w:p w14:paraId="1DD83EF1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F371C8" w14:textId="51ABF24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09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215</w:t>
            </w:r>
            <w:r w:rsidRPr="00FD09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738</w:t>
            </w:r>
            <w:r w:rsidRPr="00FD09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14:paraId="1560AB0C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EB756" w14:textId="12367D60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106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424</w:t>
            </w:r>
          </w:p>
        </w:tc>
        <w:tc>
          <w:tcPr>
            <w:tcW w:w="270" w:type="dxa"/>
            <w:vAlign w:val="bottom"/>
          </w:tcPr>
          <w:p w14:paraId="561C3F20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AE8326" w14:textId="2805F003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="00EF52A8"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412</w:t>
            </w:r>
          </w:p>
        </w:tc>
      </w:tr>
      <w:tr w:rsidR="00EF52A8" w:rsidRPr="0062556F" w14:paraId="69E4C5A4" w14:textId="77777777" w:rsidTr="00F11AB4">
        <w:tc>
          <w:tcPr>
            <w:tcW w:w="3429" w:type="dxa"/>
            <w:vAlign w:val="center"/>
          </w:tcPr>
          <w:p w14:paraId="7BDF2F11" w14:textId="77777777" w:rsidR="00EF52A8" w:rsidRPr="0062556F" w:rsidRDefault="00EF52A8" w:rsidP="00EF52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D9F87" w14:textId="4529BF06" w:rsidR="00EF52A8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</w:t>
            </w:r>
            <w:r w:rsidR="00EF52A8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70" w:type="dxa"/>
            <w:vAlign w:val="bottom"/>
          </w:tcPr>
          <w:p w14:paraId="577DDDBA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000B0" w14:textId="1A59285D" w:rsidR="00EF52A8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</w:t>
            </w:r>
            <w:r w:rsidR="00EF52A8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270" w:type="dxa"/>
            <w:vAlign w:val="bottom"/>
          </w:tcPr>
          <w:p w14:paraId="05172ACB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172D4" w14:textId="41D202C5" w:rsidR="00EF52A8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EF52A8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270" w:type="dxa"/>
            <w:vAlign w:val="bottom"/>
          </w:tcPr>
          <w:p w14:paraId="522F1AFD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2B2BEE" w14:textId="7C655BDE" w:rsidR="00EF52A8" w:rsidRPr="007E023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376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741495D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85105" w14:textId="0E0A4809" w:rsidR="00EF52A8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  <w:r w:rsidR="00EF52A8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70" w:type="dxa"/>
            <w:vAlign w:val="bottom"/>
          </w:tcPr>
          <w:p w14:paraId="7A391DA8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33A4FF" w14:textId="7D769FBD" w:rsidR="00EF52A8" w:rsidRPr="007E023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885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14:paraId="644DCB49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CAB14" w14:textId="52B187B8" w:rsidR="00EF52A8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</w:t>
            </w:r>
            <w:r w:rsidR="00EF52A8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70" w:type="dxa"/>
            <w:vAlign w:val="bottom"/>
          </w:tcPr>
          <w:p w14:paraId="24BBE5E6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74E8" w14:textId="357BD672" w:rsidR="00EF52A8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946</w:t>
            </w:r>
            <w:r w:rsidR="00EF52A8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545</w:t>
            </w:r>
          </w:p>
        </w:tc>
      </w:tr>
      <w:tr w:rsidR="00EF52A8" w:rsidRPr="0062556F" w14:paraId="4DACB962" w14:textId="77777777" w:rsidTr="00F11AB4">
        <w:trPr>
          <w:trHeight w:hRule="exact" w:val="216"/>
        </w:trPr>
        <w:tc>
          <w:tcPr>
            <w:tcW w:w="3429" w:type="dxa"/>
            <w:vAlign w:val="center"/>
          </w:tcPr>
          <w:p w14:paraId="087F0ADC" w14:textId="77777777" w:rsidR="00EF52A8" w:rsidRPr="0062556F" w:rsidRDefault="00EF52A8" w:rsidP="00EF52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0CD04B14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DCF7BD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118CD5A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2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8AB84E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07CD7489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FC6A55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188326B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03104F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956D96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99C086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7BB4E2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DD74B00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64ED15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E80D4E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253388A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52A8" w:rsidRPr="0062556F" w14:paraId="51E8693D" w14:textId="77777777" w:rsidTr="00240719">
        <w:tc>
          <w:tcPr>
            <w:tcW w:w="3429" w:type="dxa"/>
          </w:tcPr>
          <w:p w14:paraId="7650C7BB" w14:textId="77777777" w:rsidR="00EF52A8" w:rsidRPr="0062556F" w:rsidRDefault="00EF52A8" w:rsidP="00EF52A8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197" w:type="dxa"/>
            <w:vAlign w:val="bottom"/>
          </w:tcPr>
          <w:p w14:paraId="140B4DB1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B0436A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16F141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2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3229D8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B7C3E80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76983B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BAE036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3823C1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C05610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B29170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821F46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50F69300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E724749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257EA8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78C348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52A8" w:rsidRPr="0062556F" w14:paraId="4E08D944" w14:textId="77777777" w:rsidTr="005C5F78">
        <w:tc>
          <w:tcPr>
            <w:tcW w:w="3429" w:type="dxa"/>
            <w:vAlign w:val="bottom"/>
          </w:tcPr>
          <w:p w14:paraId="5C1A18F5" w14:textId="77777777" w:rsidR="00EF52A8" w:rsidRPr="0062556F" w:rsidRDefault="00EF52A8" w:rsidP="00EF52A8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197" w:type="dxa"/>
            <w:vAlign w:val="bottom"/>
          </w:tcPr>
          <w:p w14:paraId="703C5A00" w14:textId="45764C47" w:rsidR="00EF52A8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EF52A8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117492" w:rsidRPr="002C25E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6559A86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5EF81" w14:textId="345A4C8A" w:rsidR="00EF52A8" w:rsidRPr="002C25E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415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D920620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601C06F" w14:textId="0088BF18" w:rsidR="00EF52A8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  <w:vAlign w:val="bottom"/>
          </w:tcPr>
          <w:p w14:paraId="2C402EC1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E6014" w14:textId="07F1DE6F" w:rsidR="00EF52A8" w:rsidRPr="002C25E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523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422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AC8C16D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B12421" w14:textId="7908C68B" w:rsidR="00EF52A8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943</w:t>
            </w:r>
          </w:p>
        </w:tc>
        <w:tc>
          <w:tcPr>
            <w:tcW w:w="270" w:type="dxa"/>
            <w:vAlign w:val="bottom"/>
          </w:tcPr>
          <w:p w14:paraId="00C3BBF1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0DB7A2" w14:textId="402D4E69" w:rsidR="00EF52A8" w:rsidRPr="002C25E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265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14:paraId="594AACB3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0D03528" w14:textId="47F90DC4" w:rsidR="00EF52A8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EF52A8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="00117492" w:rsidRPr="002C25E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E94091C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E5F3F" w14:textId="3B454F6F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650</w:t>
            </w:r>
            <w:r w:rsidRPr="00B058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EF52A8" w:rsidRPr="0062556F" w14:paraId="348BE680" w14:textId="77777777" w:rsidTr="005C5F78">
        <w:tc>
          <w:tcPr>
            <w:tcW w:w="3429" w:type="dxa"/>
            <w:vAlign w:val="bottom"/>
          </w:tcPr>
          <w:p w14:paraId="4483D653" w14:textId="77777777" w:rsidR="00EF52A8" w:rsidRPr="0062556F" w:rsidRDefault="00EF52A8" w:rsidP="00EF52A8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0C21914" w14:textId="55575E66" w:rsidR="00EF52A8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F52A8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117492" w:rsidRPr="002C25E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148CF77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4BA85F" w14:textId="72D708C8" w:rsidR="00EF52A8" w:rsidRPr="002C25E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E8741CB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5F3E2AA" w14:textId="3EB60554" w:rsidR="00EF52A8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F52A8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472</w:t>
            </w:r>
          </w:p>
        </w:tc>
        <w:tc>
          <w:tcPr>
            <w:tcW w:w="270" w:type="dxa"/>
            <w:vAlign w:val="bottom"/>
          </w:tcPr>
          <w:p w14:paraId="484B4609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CA9C8B" w14:textId="38B3167F" w:rsidR="00EF52A8" w:rsidRPr="002C25E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894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9E428BC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FB7C87" w14:textId="105FD697" w:rsidR="00EF52A8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EF52A8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942</w:t>
            </w:r>
          </w:p>
        </w:tc>
        <w:tc>
          <w:tcPr>
            <w:tcW w:w="270" w:type="dxa"/>
            <w:vAlign w:val="bottom"/>
          </w:tcPr>
          <w:p w14:paraId="2AE524C8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C0C90D" w14:textId="7F1C5096" w:rsidR="00EF52A8" w:rsidRPr="002C25E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2C25EA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14:paraId="05EDBAA3" w14:textId="77777777" w:rsidR="00EF52A8" w:rsidRPr="002C25E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DBA90" w14:textId="50F40DB2" w:rsidR="00EF52A8" w:rsidRPr="002C25E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25E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EF52A8" w:rsidRPr="002C25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25EA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117492" w:rsidRPr="002C25E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B8AD464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02F55E" w14:textId="4A416FB2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B058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031</w:t>
            </w: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EF52A8" w:rsidRPr="0062556F" w14:paraId="303116C3" w14:textId="77777777" w:rsidTr="005C5F78">
        <w:tc>
          <w:tcPr>
            <w:tcW w:w="3429" w:type="dxa"/>
          </w:tcPr>
          <w:p w14:paraId="76167DAF" w14:textId="77777777" w:rsidR="00EF52A8" w:rsidRPr="0062556F" w:rsidRDefault="00EF52A8" w:rsidP="00EF52A8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0A3D3" w14:textId="4387DD7A" w:rsidR="00EF52A8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</w:t>
            </w:r>
            <w:r w:rsidR="00EF52A8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270" w:type="dxa"/>
            <w:vAlign w:val="bottom"/>
          </w:tcPr>
          <w:p w14:paraId="5FF9BC3A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B6F077" w14:textId="0BFE21D6" w:rsidR="00EF52A8" w:rsidRPr="007E023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733AE38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F5B89" w14:textId="676ACCB1" w:rsidR="00EF52A8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F52A8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70" w:type="dxa"/>
            <w:vAlign w:val="bottom"/>
          </w:tcPr>
          <w:p w14:paraId="56574B4B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F062BF" w14:textId="4A13B224" w:rsidR="00EF52A8" w:rsidRPr="007E023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579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A0925CF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C49BF" w14:textId="28E52589" w:rsidR="00EF52A8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EF52A8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270" w:type="dxa"/>
            <w:vAlign w:val="bottom"/>
          </w:tcPr>
          <w:p w14:paraId="68A5EC2A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207E9" w14:textId="3AFFCF70" w:rsidR="00EF52A8" w:rsidRPr="007E023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14:paraId="0BD64AC4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F01DE" w14:textId="279A7D2F" w:rsidR="00EF52A8" w:rsidRPr="007E023A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</w:t>
            </w:r>
            <w:r w:rsidR="00EF52A8"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  <w:vAlign w:val="bottom"/>
          </w:tcPr>
          <w:p w14:paraId="6FF7721E" w14:textId="77777777" w:rsidR="00EF52A8" w:rsidRPr="007E023A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E1EC40" w14:textId="7BABA18E" w:rsidR="00EF52A8" w:rsidRPr="007E023A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723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</w:t>
            </w:r>
            <w:r w:rsidRPr="007E02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F52A8" w:rsidRPr="0062556F" w14:paraId="7ABA4B80" w14:textId="77777777" w:rsidTr="00240719">
        <w:trPr>
          <w:trHeight w:hRule="exact" w:val="216"/>
        </w:trPr>
        <w:tc>
          <w:tcPr>
            <w:tcW w:w="3429" w:type="dxa"/>
          </w:tcPr>
          <w:p w14:paraId="66430391" w14:textId="77777777" w:rsidR="00EF52A8" w:rsidRPr="0062556F" w:rsidRDefault="00EF52A8" w:rsidP="00EF52A8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3ECC285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EF30ED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34A7F3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2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1BE36E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2F0B7BF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C5EA7D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C1778D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F145AA1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E59673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C989F3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BE16C0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17BBE1D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9037B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727DA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D0B4F0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97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7CE2" w:rsidRPr="0062556F" w14:paraId="096A0F1B" w14:textId="77777777" w:rsidTr="00E93EAD">
        <w:tc>
          <w:tcPr>
            <w:tcW w:w="3429" w:type="dxa"/>
            <w:vAlign w:val="center"/>
          </w:tcPr>
          <w:p w14:paraId="57EF787E" w14:textId="63F8AC3C" w:rsidR="00C77CE2" w:rsidRPr="0062556F" w:rsidRDefault="00C77CE2" w:rsidP="00C77CE2">
            <w:pPr>
              <w:shd w:val="clear" w:color="auto" w:fill="FFFFFF"/>
              <w:spacing w:line="240" w:lineRule="auto"/>
              <w:ind w:left="169" w:right="-79" w:hanging="16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D892283" w14:textId="77777777" w:rsid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8EE5184" w14:textId="74116BB3" w:rsidR="00C77CE2" w:rsidRP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BA0355" w14:textId="77777777" w:rsidR="00C77CE2" w:rsidRPr="00C77CE2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8C3D5AE" w14:textId="77777777" w:rsid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01E8735" w14:textId="32EA8602" w:rsidR="00C77CE2" w:rsidRP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729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35BFFD" w14:textId="77777777" w:rsidR="00C77CE2" w:rsidRPr="00C77CE2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4B74F22C" w14:textId="77777777" w:rsid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  <w:tab w:val="decimal" w:pos="855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F132E8B" w14:textId="6C6D12ED" w:rsidR="00C77CE2" w:rsidRP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322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ED580C" w14:textId="77777777" w:rsidR="00C77CE2" w:rsidRPr="00C77CE2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6004100" w14:textId="77777777" w:rsid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5579E1F" w14:textId="2D51551C" w:rsidR="00C77CE2" w:rsidRPr="00C77CE2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</w:t>
            </w:r>
            <w:r w:rsidR="00C77CE2"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1D59FC55" w14:textId="77777777" w:rsidR="00C77CE2" w:rsidRPr="00C77CE2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6D53413" w14:textId="77777777" w:rsid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0320007" w14:textId="45688FDB" w:rsidR="00C77CE2" w:rsidRP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007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37DA65" w14:textId="77777777" w:rsidR="00C77CE2" w:rsidRPr="00C77CE2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0B02859" w14:textId="77777777" w:rsid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EC223F8" w14:textId="04BF9252" w:rsidR="00C77CE2" w:rsidRPr="00C77CE2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  <w:r w:rsidR="00C77CE2"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288" w:type="dxa"/>
          </w:tcPr>
          <w:p w14:paraId="68EA9B50" w14:textId="77777777" w:rsidR="00C77CE2" w:rsidRPr="00C77CE2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2F8DC571" w14:textId="77777777" w:rsid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552B13" w14:textId="224231EE" w:rsidR="00C77CE2" w:rsidRP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456</w:t>
            </w:r>
            <w:r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6237AA" w14:textId="77777777" w:rsidR="00C77CE2" w:rsidRPr="00C77CE2" w:rsidRDefault="00C77CE2" w:rsidP="00C7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B353E2" w14:textId="77777777" w:rsidR="00C77CE2" w:rsidRDefault="00C77CE2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BFE64B4" w14:textId="7E4B589F" w:rsidR="00C77CE2" w:rsidRPr="00C77CE2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</w:t>
            </w:r>
            <w:r w:rsidR="00C77CE2" w:rsidRPr="00C77C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676</w:t>
            </w:r>
          </w:p>
        </w:tc>
      </w:tr>
      <w:tr w:rsidR="00EF52A8" w:rsidRPr="0062556F" w14:paraId="71CE8DDE" w14:textId="77777777" w:rsidTr="00240719">
        <w:trPr>
          <w:trHeight w:hRule="exact" w:val="216"/>
        </w:trPr>
        <w:tc>
          <w:tcPr>
            <w:tcW w:w="3429" w:type="dxa"/>
            <w:vAlign w:val="center"/>
          </w:tcPr>
          <w:p w14:paraId="44D23DC0" w14:textId="77777777" w:rsidR="00EF52A8" w:rsidRPr="0062556F" w:rsidRDefault="00EF52A8" w:rsidP="00EF52A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5097B867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8A3676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582E0D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2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EB72C1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C9E1B45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891903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912DC8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55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61324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6942D8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360833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E55B0F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776"/>
              </w:tabs>
              <w:ind w:left="-115" w:right="-1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33E3005A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91557D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897042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3A45145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52A8" w:rsidRPr="0062556F" w14:paraId="40378DD4" w14:textId="77777777" w:rsidTr="00240719">
        <w:tc>
          <w:tcPr>
            <w:tcW w:w="3429" w:type="dxa"/>
          </w:tcPr>
          <w:p w14:paraId="1C257AA2" w14:textId="77777777" w:rsidR="00EF52A8" w:rsidRPr="0062556F" w:rsidRDefault="00EF52A8" w:rsidP="00EF52A8">
            <w:pPr>
              <w:spacing w:line="240" w:lineRule="auto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197" w:type="dxa"/>
            <w:vAlign w:val="bottom"/>
          </w:tcPr>
          <w:p w14:paraId="64DE4B6D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0085BD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178824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2"/>
              </w:tabs>
              <w:ind w:left="-115" w:right="-8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CE96CF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F7C52D9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832BE4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37BA98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55"/>
              </w:tabs>
              <w:ind w:left="-115" w:right="-12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FE4138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18DFAD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49E3FC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BC295E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776"/>
              </w:tabs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5E8BC780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37156DD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1E1C34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2CA80C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F52A8" w:rsidRPr="0062556F" w14:paraId="2A7F068D" w14:textId="77777777" w:rsidTr="005C5F78">
        <w:tc>
          <w:tcPr>
            <w:tcW w:w="3429" w:type="dxa"/>
          </w:tcPr>
          <w:p w14:paraId="2E48E412" w14:textId="0A2F480C" w:rsidR="00EF52A8" w:rsidRPr="0062556F" w:rsidRDefault="00EF52A8" w:rsidP="00EF52A8">
            <w:pPr>
              <w:tabs>
                <w:tab w:val="clear" w:pos="2580"/>
              </w:tabs>
              <w:spacing w:line="240" w:lineRule="auto"/>
              <w:ind w:right="-39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ณ วันที่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/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7" w:type="dxa"/>
            <w:vAlign w:val="bottom"/>
          </w:tcPr>
          <w:p w14:paraId="3D624927" w14:textId="3CC1AFFD" w:rsidR="00EF52A8" w:rsidRPr="00EF52A8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029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  <w:vAlign w:val="bottom"/>
          </w:tcPr>
          <w:p w14:paraId="7E9D22FF" w14:textId="77777777" w:rsidR="00EF52A8" w:rsidRPr="00EF52A8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549BED" w14:textId="4A718D3D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981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vAlign w:val="bottom"/>
          </w:tcPr>
          <w:p w14:paraId="61EEC6B6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04A1873" w14:textId="3B6A09CD" w:rsidR="00EF52A8" w:rsidRPr="00EF52A8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381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031</w:t>
            </w:r>
          </w:p>
        </w:tc>
        <w:tc>
          <w:tcPr>
            <w:tcW w:w="270" w:type="dxa"/>
            <w:vAlign w:val="center"/>
          </w:tcPr>
          <w:p w14:paraId="5598AF92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944BEE" w14:textId="32913A91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160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  <w:vAlign w:val="bottom"/>
          </w:tcPr>
          <w:p w14:paraId="1D31C5C6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7D0E61" w14:textId="3B0BF529" w:rsidR="00EF52A8" w:rsidRPr="00EF52A8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  <w:vAlign w:val="center"/>
          </w:tcPr>
          <w:p w14:paraId="6D9D63B8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78ACC" w14:textId="3EA899BA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269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88" w:type="dxa"/>
            <w:vAlign w:val="bottom"/>
          </w:tcPr>
          <w:p w14:paraId="1E647ED1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061CF14" w14:textId="568AA5A0" w:rsidR="00EF52A8" w:rsidRPr="00EF52A8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442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14:paraId="1351D9C2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1B9063" w14:textId="6DA09467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410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593</w:t>
            </w:r>
          </w:p>
        </w:tc>
      </w:tr>
      <w:tr w:rsidR="00EF52A8" w:rsidRPr="0062556F" w14:paraId="78D1C570" w14:textId="77777777" w:rsidTr="005C5F78">
        <w:tc>
          <w:tcPr>
            <w:tcW w:w="3429" w:type="dxa"/>
          </w:tcPr>
          <w:p w14:paraId="662B07DE" w14:textId="77777777" w:rsidR="00EF52A8" w:rsidRPr="0062556F" w:rsidRDefault="00EF52A8" w:rsidP="00EF52A8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197" w:type="dxa"/>
            <w:vAlign w:val="bottom"/>
          </w:tcPr>
          <w:p w14:paraId="1BD9B5C7" w14:textId="77777777" w:rsidR="00EF52A8" w:rsidRPr="00EF52A8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1F5CE0" w14:textId="77777777" w:rsidR="00EF52A8" w:rsidRPr="00EF52A8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3ABF16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0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C1944C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562F143" w14:textId="77777777" w:rsidR="00EF52A8" w:rsidRPr="00EF52A8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CE8662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063EC9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A36F0D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80AE2" w14:textId="77777777" w:rsidR="00EF52A8" w:rsidRPr="00EF52A8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F64CAE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E87B1C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70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37C7E173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A20D16C" w14:textId="77777777" w:rsidR="00EF52A8" w:rsidRPr="00EF52A8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954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0ECB24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93F2AD" w14:textId="77777777" w:rsidR="00EF52A8" w:rsidRPr="0062556F" w:rsidRDefault="00EF52A8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52A8" w:rsidRPr="0062556F" w14:paraId="3F810682" w14:textId="77777777" w:rsidTr="005C5F78">
        <w:tc>
          <w:tcPr>
            <w:tcW w:w="3429" w:type="dxa"/>
          </w:tcPr>
          <w:p w14:paraId="22905DCA" w14:textId="39D5264D" w:rsidR="00EF52A8" w:rsidRPr="0062556F" w:rsidRDefault="00EF52A8" w:rsidP="00EF52A8">
            <w:pPr>
              <w:tabs>
                <w:tab w:val="clear" w:pos="2580"/>
              </w:tabs>
              <w:spacing w:line="240" w:lineRule="auto"/>
              <w:ind w:right="-21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ณ วันที่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/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7" w:type="dxa"/>
            <w:vAlign w:val="bottom"/>
          </w:tcPr>
          <w:p w14:paraId="176ACADA" w14:textId="3AC5FF86" w:rsidR="00EF52A8" w:rsidRPr="00EF52A8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529</w:t>
            </w:r>
          </w:p>
        </w:tc>
        <w:tc>
          <w:tcPr>
            <w:tcW w:w="270" w:type="dxa"/>
            <w:vAlign w:val="bottom"/>
          </w:tcPr>
          <w:p w14:paraId="76F4D712" w14:textId="77777777" w:rsidR="00EF52A8" w:rsidRPr="00EF52A8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EBD17D" w14:textId="6A438E18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176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  <w:tc>
          <w:tcPr>
            <w:tcW w:w="270" w:type="dxa"/>
            <w:vAlign w:val="bottom"/>
          </w:tcPr>
          <w:p w14:paraId="56D07D4E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763EB76" w14:textId="28200D89" w:rsidR="00EF52A8" w:rsidRPr="00EF52A8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354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  <w:tc>
          <w:tcPr>
            <w:tcW w:w="270" w:type="dxa"/>
            <w:vAlign w:val="center"/>
          </w:tcPr>
          <w:p w14:paraId="6F4CC456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151977" w14:textId="24B6C74B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  <w:vAlign w:val="bottom"/>
          </w:tcPr>
          <w:p w14:paraId="177EDEBF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340A3E" w14:textId="3EAB7116" w:rsidR="00EF52A8" w:rsidRPr="00EF52A8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802</w:t>
            </w:r>
          </w:p>
        </w:tc>
        <w:tc>
          <w:tcPr>
            <w:tcW w:w="270" w:type="dxa"/>
            <w:vAlign w:val="center"/>
          </w:tcPr>
          <w:p w14:paraId="5C79E9F4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11122D" w14:textId="71DAF1E2" w:rsidR="00EF52A8" w:rsidRPr="0062556F" w:rsidRDefault="00EF52A8" w:rsidP="00BE3618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1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vAlign w:val="bottom"/>
          </w:tcPr>
          <w:p w14:paraId="45F32EB3" w14:textId="77777777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D536784" w14:textId="69BF3C00" w:rsidR="00EF52A8" w:rsidRPr="00EF52A8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604</w:t>
            </w:r>
            <w:r w:rsidR="00EF52A8" w:rsidRPr="00E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23B6E84E" w14:textId="3AE0A10B" w:rsidR="00EF52A8" w:rsidRPr="0062556F" w:rsidRDefault="00EF52A8" w:rsidP="00EF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FAB866" w14:textId="61B5195A" w:rsidR="00EF52A8" w:rsidRPr="0062556F" w:rsidRDefault="006E763D" w:rsidP="00BE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290</w:t>
            </w:r>
            <w:r w:rsidR="00EF52A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064</w:t>
            </w:r>
          </w:p>
        </w:tc>
      </w:tr>
    </w:tbl>
    <w:p w14:paraId="53990E96" w14:textId="77777777" w:rsidR="00A37B79" w:rsidRPr="0062556F" w:rsidRDefault="00A37B79" w:rsidP="001A627E">
      <w:pPr>
        <w:shd w:val="clear" w:color="auto" w:fill="FFFFFF"/>
        <w:spacing w:line="240" w:lineRule="auto"/>
        <w:ind w:left="180" w:right="-79" w:hanging="180"/>
        <w:rPr>
          <w:rFonts w:ascii="Angsana New" w:hAnsi="Angsana New" w:cs="Angsana New"/>
          <w:sz w:val="10"/>
          <w:szCs w:val="10"/>
          <w:cs/>
        </w:rPr>
        <w:sectPr w:rsidR="00A37B79" w:rsidRPr="0062556F" w:rsidSect="00976DD7">
          <w:headerReference w:type="default" r:id="rId20"/>
          <w:footerReference w:type="default" r:id="rId21"/>
          <w:pgSz w:w="15840" w:h="12240" w:orient="landscape"/>
          <w:pgMar w:top="691" w:right="1152" w:bottom="576" w:left="1152" w:header="691" w:footer="720" w:gutter="0"/>
          <w:cols w:space="720"/>
          <w:docGrid w:linePitch="360"/>
        </w:sectPr>
      </w:pPr>
    </w:p>
    <w:p w14:paraId="3E4DA13E" w14:textId="77777777" w:rsidR="00460191" w:rsidRPr="0062556F" w:rsidRDefault="00460191" w:rsidP="00460191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bookmarkStart w:id="3" w:name="OLE_LINK105"/>
      <w:bookmarkStart w:id="4" w:name="OLE_LINK106"/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การกระทบยอดกำไรหรือขาดทุนและสินทรัพย์ของส่วนงานที่รายงาน</w:t>
      </w:r>
    </w:p>
    <w:p w14:paraId="432F9E11" w14:textId="77777777" w:rsidR="00460191" w:rsidRPr="0062556F" w:rsidRDefault="00460191" w:rsidP="00460191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0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5"/>
        <w:gridCol w:w="1368"/>
        <w:gridCol w:w="180"/>
        <w:gridCol w:w="1287"/>
      </w:tblGrid>
      <w:tr w:rsidR="00460191" w:rsidRPr="0062556F" w14:paraId="26B5417F" w14:textId="77777777" w:rsidTr="005A7474">
        <w:trPr>
          <w:cantSplit/>
          <w:trHeight w:val="288"/>
        </w:trPr>
        <w:tc>
          <w:tcPr>
            <w:tcW w:w="6265" w:type="dxa"/>
          </w:tcPr>
          <w:p w14:paraId="14CFC426" w14:textId="1BBD5C3C" w:rsidR="00460191" w:rsidRPr="0062556F" w:rsidRDefault="00460191" w:rsidP="009977DA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="00BB3BF3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ำหรับงวดสามเดือนสิ้นสุดวันที่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AF4F9D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782F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AF4F9D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2835" w:type="dxa"/>
            <w:gridSpan w:val="3"/>
          </w:tcPr>
          <w:p w14:paraId="01A4B4B5" w14:textId="77777777" w:rsidR="00460191" w:rsidRPr="0062556F" w:rsidRDefault="00460191" w:rsidP="009977DA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ส่วนงานที่รายงาน</w:t>
            </w:r>
          </w:p>
        </w:tc>
      </w:tr>
      <w:tr w:rsidR="00460191" w:rsidRPr="0062556F" w14:paraId="45C6BFDE" w14:textId="77777777" w:rsidTr="005A7474">
        <w:trPr>
          <w:cantSplit/>
          <w:trHeight w:val="351"/>
        </w:trPr>
        <w:tc>
          <w:tcPr>
            <w:tcW w:w="6265" w:type="dxa"/>
          </w:tcPr>
          <w:p w14:paraId="129E7264" w14:textId="77777777" w:rsidR="00460191" w:rsidRPr="0062556F" w:rsidRDefault="00460191" w:rsidP="009977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63972FB8" w14:textId="6FAEA655" w:rsidR="00460191" w:rsidRPr="0062556F" w:rsidRDefault="006E763D" w:rsidP="009977DA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A0E8FAE" w14:textId="77777777" w:rsidR="00460191" w:rsidRPr="0062556F" w:rsidRDefault="00460191" w:rsidP="009977DA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5BAAE2AC" w14:textId="1F33C009" w:rsidR="00460191" w:rsidRPr="0062556F" w:rsidRDefault="006E763D" w:rsidP="009977DA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60191" w:rsidRPr="0062556F" w14:paraId="5F17E64D" w14:textId="77777777" w:rsidTr="005A7474">
        <w:trPr>
          <w:cantSplit/>
          <w:trHeight w:val="351"/>
        </w:trPr>
        <w:tc>
          <w:tcPr>
            <w:tcW w:w="6265" w:type="dxa"/>
          </w:tcPr>
          <w:p w14:paraId="74BB8A40" w14:textId="77777777" w:rsidR="00460191" w:rsidRPr="0062556F" w:rsidRDefault="00460191" w:rsidP="009977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59B3BAF3" w14:textId="77777777" w:rsidR="00460191" w:rsidRPr="0062556F" w:rsidRDefault="00460191" w:rsidP="009977DA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F9D" w:rsidRPr="0062556F" w14:paraId="2457AAA5" w14:textId="77777777" w:rsidTr="005A7474">
        <w:trPr>
          <w:cantSplit/>
          <w:trHeight w:val="245"/>
        </w:trPr>
        <w:tc>
          <w:tcPr>
            <w:tcW w:w="6265" w:type="dxa"/>
            <w:vAlign w:val="bottom"/>
          </w:tcPr>
          <w:p w14:paraId="32EAF2A3" w14:textId="59F817C3" w:rsidR="00AF4F9D" w:rsidRPr="0062556F" w:rsidRDefault="00AF4F9D" w:rsidP="00AF4F9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="00926B0B">
              <w:rPr>
                <w:rFonts w:ascii="Angsana New" w:hAnsi="Angsana New" w:cs="Angsana New"/>
                <w:sz w:val="30"/>
                <w:szCs w:val="30"/>
                <w:cs/>
              </w:rPr>
              <w:t>กำไร (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926B0B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68" w:type="dxa"/>
            <w:vAlign w:val="bottom"/>
          </w:tcPr>
          <w:p w14:paraId="7A6B28CF" w14:textId="78FD6FA2" w:rsidR="00AF4F9D" w:rsidRPr="0062556F" w:rsidRDefault="0023506B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001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C0985FB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465E6E5" w14:textId="7E4A350F" w:rsidR="00AF4F9D" w:rsidRPr="0062556F" w:rsidRDefault="0023506B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737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3506B" w:rsidRPr="0062556F" w14:paraId="6D31F372" w14:textId="77777777" w:rsidTr="005C5F78">
        <w:trPr>
          <w:cantSplit/>
          <w:trHeight w:val="288"/>
        </w:trPr>
        <w:tc>
          <w:tcPr>
            <w:tcW w:w="6265" w:type="dxa"/>
            <w:vAlign w:val="bottom"/>
          </w:tcPr>
          <w:p w14:paraId="523A5268" w14:textId="77777777" w:rsidR="0023506B" w:rsidRPr="0062556F" w:rsidRDefault="0023506B" w:rsidP="002350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68" w:type="dxa"/>
            <w:vAlign w:val="bottom"/>
          </w:tcPr>
          <w:p w14:paraId="22785126" w14:textId="2906F3F0" w:rsidR="0023506B" w:rsidRPr="0062556F" w:rsidRDefault="0023506B" w:rsidP="0023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23506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539</w:t>
            </w:r>
            <w:r w:rsidRPr="0023506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CCDF1D2" w14:textId="77777777" w:rsidR="0023506B" w:rsidRPr="0062556F" w:rsidRDefault="0023506B" w:rsidP="0023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3C30F63" w14:textId="672A89D6" w:rsidR="0023506B" w:rsidRPr="0062556F" w:rsidRDefault="0023506B" w:rsidP="0023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506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2350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013</w:t>
            </w:r>
            <w:r w:rsidRPr="0023506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3506B" w:rsidRPr="0062556F" w14:paraId="067CE941" w14:textId="77777777" w:rsidTr="005A7474">
        <w:trPr>
          <w:cantSplit/>
          <w:trHeight w:val="288"/>
        </w:trPr>
        <w:tc>
          <w:tcPr>
            <w:tcW w:w="6265" w:type="dxa"/>
            <w:vAlign w:val="bottom"/>
          </w:tcPr>
          <w:p w14:paraId="30555C3E" w14:textId="4E266365" w:rsidR="0023506B" w:rsidRPr="0062556F" w:rsidRDefault="0023506B" w:rsidP="0023506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5C08BDE" w14:textId="1AB60866" w:rsidR="0023506B" w:rsidRPr="0062556F" w:rsidRDefault="0023506B" w:rsidP="0023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50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  <w:r w:rsidRPr="002350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</w:t>
            </w:r>
            <w:r w:rsidRPr="002350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6C29937" w14:textId="77777777" w:rsidR="0023506B" w:rsidRPr="0062556F" w:rsidRDefault="0023506B" w:rsidP="0023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27CBD75" w14:textId="470E9134" w:rsidR="0023506B" w:rsidRPr="0062556F" w:rsidRDefault="0023506B" w:rsidP="0023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50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</w:t>
            </w:r>
            <w:r w:rsidRPr="002350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750</w:t>
            </w:r>
            <w:r w:rsidRPr="002350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10D1B7E" w14:textId="77777777" w:rsidR="00460191" w:rsidRPr="0062556F" w:rsidRDefault="00460191" w:rsidP="00460191">
      <w:pPr>
        <w:tabs>
          <w:tab w:val="clear" w:pos="454"/>
          <w:tab w:val="left" w:pos="450"/>
        </w:tabs>
        <w:ind w:left="540"/>
        <w:jc w:val="both"/>
        <w:rPr>
          <w:rFonts w:cstheme="minorBidi"/>
          <w:b/>
          <w:bCs/>
          <w:i/>
          <w:iCs/>
          <w:szCs w:val="22"/>
        </w:rPr>
      </w:pPr>
    </w:p>
    <w:tbl>
      <w:tblPr>
        <w:tblW w:w="910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5"/>
        <w:gridCol w:w="1368"/>
        <w:gridCol w:w="180"/>
        <w:gridCol w:w="1287"/>
      </w:tblGrid>
      <w:tr w:rsidR="004E5EEA" w:rsidRPr="0062556F" w14:paraId="7BC46B77" w14:textId="77777777" w:rsidTr="00073941">
        <w:trPr>
          <w:cantSplit/>
          <w:trHeight w:val="288"/>
        </w:trPr>
        <w:tc>
          <w:tcPr>
            <w:tcW w:w="6265" w:type="dxa"/>
          </w:tcPr>
          <w:p w14:paraId="6EE44FB5" w14:textId="7D0C1771" w:rsidR="004E5EEA" w:rsidRPr="0062556F" w:rsidRDefault="004E5EEA" w:rsidP="00073941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782F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="00782FF4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782FF4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782F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782FF4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2835" w:type="dxa"/>
            <w:gridSpan w:val="3"/>
          </w:tcPr>
          <w:p w14:paraId="47D2C460" w14:textId="77777777" w:rsidR="004E5EEA" w:rsidRPr="0062556F" w:rsidRDefault="004E5EEA" w:rsidP="0007394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ส่วนงานที่รายงาน</w:t>
            </w:r>
          </w:p>
        </w:tc>
      </w:tr>
      <w:tr w:rsidR="004E5EEA" w:rsidRPr="0062556F" w14:paraId="7C6A66F8" w14:textId="77777777" w:rsidTr="00073941">
        <w:trPr>
          <w:cantSplit/>
          <w:trHeight w:val="351"/>
        </w:trPr>
        <w:tc>
          <w:tcPr>
            <w:tcW w:w="6265" w:type="dxa"/>
          </w:tcPr>
          <w:p w14:paraId="395BB735" w14:textId="77777777" w:rsidR="004E5EEA" w:rsidRPr="0062556F" w:rsidRDefault="004E5EEA" w:rsidP="0007394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E903337" w14:textId="2C691B48" w:rsidR="004E5EEA" w:rsidRPr="0062556F" w:rsidRDefault="006E763D" w:rsidP="00073941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D0978FB" w14:textId="77777777" w:rsidR="004E5EEA" w:rsidRPr="0062556F" w:rsidRDefault="004E5EEA" w:rsidP="00073941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7F731144" w14:textId="6E2364B7" w:rsidR="004E5EEA" w:rsidRPr="0062556F" w:rsidRDefault="006E763D" w:rsidP="00073941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E5EEA" w:rsidRPr="0062556F" w14:paraId="32EB198A" w14:textId="77777777" w:rsidTr="00073941">
        <w:trPr>
          <w:cantSplit/>
          <w:trHeight w:val="351"/>
        </w:trPr>
        <w:tc>
          <w:tcPr>
            <w:tcW w:w="6265" w:type="dxa"/>
          </w:tcPr>
          <w:p w14:paraId="18FD2F4F" w14:textId="77777777" w:rsidR="004E5EEA" w:rsidRPr="0062556F" w:rsidRDefault="004E5EEA" w:rsidP="0007394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40C9CE0" w14:textId="77777777" w:rsidR="004E5EEA" w:rsidRPr="0062556F" w:rsidRDefault="004E5EEA" w:rsidP="00073941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47B2" w:rsidRPr="0062556F" w14:paraId="2AF8D831" w14:textId="77777777" w:rsidTr="005C5F78">
        <w:trPr>
          <w:cantSplit/>
          <w:trHeight w:val="245"/>
        </w:trPr>
        <w:tc>
          <w:tcPr>
            <w:tcW w:w="6265" w:type="dxa"/>
            <w:vAlign w:val="bottom"/>
          </w:tcPr>
          <w:p w14:paraId="003F86A6" w14:textId="2891D2AA" w:rsidR="009147B2" w:rsidRPr="0062556F" w:rsidRDefault="009147B2" w:rsidP="009147B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กำไร (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68" w:type="dxa"/>
            <w:vAlign w:val="bottom"/>
          </w:tcPr>
          <w:p w14:paraId="201D34AC" w14:textId="2ECF5315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147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238</w:t>
            </w:r>
            <w:r w:rsidRPr="009147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456</w:t>
            </w:r>
            <w:r w:rsidRPr="009147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7A5DF7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  <w:tab w:val="decimal" w:pos="1050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073866D" w14:textId="0BA154BF" w:rsidR="009147B2" w:rsidRPr="0062556F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5" w:right="-8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362</w:t>
            </w:r>
            <w:r w:rsidR="009147B2" w:rsidRPr="009147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676</w:t>
            </w:r>
          </w:p>
        </w:tc>
      </w:tr>
      <w:tr w:rsidR="009147B2" w:rsidRPr="009147B2" w14:paraId="0E88EA52" w14:textId="77777777" w:rsidTr="005C5F78">
        <w:trPr>
          <w:cantSplit/>
          <w:trHeight w:val="288"/>
        </w:trPr>
        <w:tc>
          <w:tcPr>
            <w:tcW w:w="6265" w:type="dxa"/>
            <w:vAlign w:val="bottom"/>
          </w:tcPr>
          <w:p w14:paraId="278AAC6A" w14:textId="77777777" w:rsidR="009147B2" w:rsidRPr="0062556F" w:rsidRDefault="009147B2" w:rsidP="009147B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52578" w14:textId="5BB4E3DE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147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147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539</w:t>
            </w:r>
            <w:r w:rsidRPr="009147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67B2097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C9E434E" w14:textId="04E90401" w:rsidR="009147B2" w:rsidRPr="0062556F" w:rsidRDefault="009147B2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5" w:right="-8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147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9147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013</w:t>
            </w:r>
            <w:r w:rsidRPr="009147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147B2" w:rsidRPr="009147B2" w14:paraId="5864319E" w14:textId="77777777" w:rsidTr="005C5F78">
        <w:trPr>
          <w:cantSplit/>
          <w:trHeight w:val="288"/>
        </w:trPr>
        <w:tc>
          <w:tcPr>
            <w:tcW w:w="6265" w:type="dxa"/>
            <w:vAlign w:val="bottom"/>
          </w:tcPr>
          <w:p w14:paraId="3591FD51" w14:textId="18053D56" w:rsidR="009147B2" w:rsidRPr="0062556F" w:rsidRDefault="009147B2" w:rsidP="009147B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CAFE8BD" w14:textId="34553588" w:rsidR="009147B2" w:rsidRPr="00B4797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E763D" w:rsidRPr="00B47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</w:t>
            </w:r>
            <w:r w:rsidRPr="00B47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763D" w:rsidRPr="00B47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995</w:t>
            </w:r>
            <w:r w:rsidRPr="00B47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3806C1B" w14:textId="77777777" w:rsidR="009147B2" w:rsidRPr="00B4797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  <w:tab w:val="decimal" w:pos="1050"/>
              </w:tabs>
              <w:ind w:left="-79"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032A8" w14:textId="6C742B44" w:rsidR="009147B2" w:rsidRPr="00B4797F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5" w:right="-8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</w:t>
            </w:r>
            <w:r w:rsidR="009147B2" w:rsidRPr="00B47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7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663</w:t>
            </w:r>
          </w:p>
        </w:tc>
      </w:tr>
    </w:tbl>
    <w:p w14:paraId="16D06B65" w14:textId="77777777" w:rsidR="004E5EEA" w:rsidRPr="0062556F" w:rsidRDefault="004E5EEA" w:rsidP="00460191">
      <w:pPr>
        <w:tabs>
          <w:tab w:val="clear" w:pos="454"/>
          <w:tab w:val="left" w:pos="450"/>
        </w:tabs>
        <w:ind w:left="540"/>
        <w:jc w:val="both"/>
        <w:rPr>
          <w:rFonts w:cstheme="minorBidi"/>
          <w:b/>
          <w:bCs/>
          <w:i/>
          <w:iCs/>
          <w:szCs w:val="22"/>
        </w:rPr>
      </w:pPr>
    </w:p>
    <w:bookmarkEnd w:id="3"/>
    <w:bookmarkEnd w:id="4"/>
    <w:tbl>
      <w:tblPr>
        <w:tblW w:w="9090" w:type="dxa"/>
        <w:tblInd w:w="529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55"/>
        <w:gridCol w:w="1368"/>
        <w:gridCol w:w="189"/>
        <w:gridCol w:w="1278"/>
      </w:tblGrid>
      <w:tr w:rsidR="00460191" w:rsidRPr="0062556F" w14:paraId="1A59C202" w14:textId="77777777" w:rsidTr="00AB39E4">
        <w:trPr>
          <w:cantSplit/>
        </w:trPr>
        <w:tc>
          <w:tcPr>
            <w:tcW w:w="6255" w:type="dxa"/>
          </w:tcPr>
          <w:p w14:paraId="54B4B1DF" w14:textId="77777777" w:rsidR="00460191" w:rsidRPr="0062556F" w:rsidRDefault="00460191" w:rsidP="009977DA">
            <w:pPr>
              <w:tabs>
                <w:tab w:val="decimal" w:pos="76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331889FC" w14:textId="2B960850" w:rsidR="00460191" w:rsidRPr="0062556F" w:rsidRDefault="006E763D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bookmarkStart w:id="5" w:name="_Hlk45220925"/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4E5EEA" w:rsidRPr="0062556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782FF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="004E5EEA"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  <w:bookmarkEnd w:id="5"/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189" w:type="dxa"/>
          </w:tcPr>
          <w:p w14:paraId="4F725772" w14:textId="77777777" w:rsidR="00460191" w:rsidRPr="0062556F" w:rsidRDefault="00460191" w:rsidP="009977D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0919484" w14:textId="10AC92EC" w:rsidR="00460191" w:rsidRPr="0062556F" w:rsidRDefault="006E763D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460191"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1BFB7F92" w14:textId="75618B3C" w:rsidR="00460191" w:rsidRPr="0062556F" w:rsidRDefault="006E763D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</w:tr>
      <w:tr w:rsidR="00460191" w:rsidRPr="0062556F" w14:paraId="30D4CD91" w14:textId="77777777" w:rsidTr="00AB39E4">
        <w:trPr>
          <w:cantSplit/>
        </w:trPr>
        <w:tc>
          <w:tcPr>
            <w:tcW w:w="6255" w:type="dxa"/>
          </w:tcPr>
          <w:p w14:paraId="00748286" w14:textId="77777777" w:rsidR="00460191" w:rsidRPr="0062556F" w:rsidRDefault="00460191" w:rsidP="009977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0C00036" w14:textId="77777777" w:rsidR="00460191" w:rsidRPr="0062556F" w:rsidRDefault="00460191" w:rsidP="009977DA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191" w:rsidRPr="0062556F" w14:paraId="7F977217" w14:textId="77777777" w:rsidTr="00AB39E4">
        <w:trPr>
          <w:cantSplit/>
          <w:trHeight w:val="80"/>
        </w:trPr>
        <w:tc>
          <w:tcPr>
            <w:tcW w:w="6255" w:type="dxa"/>
          </w:tcPr>
          <w:p w14:paraId="6EDF109F" w14:textId="77777777" w:rsidR="00460191" w:rsidRPr="0062556F" w:rsidRDefault="00460191" w:rsidP="009977D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14:paraId="7E8D9D41" w14:textId="77777777" w:rsidR="00460191" w:rsidRPr="0062556F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19D6C804" w14:textId="77777777" w:rsidR="00460191" w:rsidRPr="0062556F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FC40F9A" w14:textId="77777777" w:rsidR="00460191" w:rsidRPr="0062556F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47B2" w:rsidRPr="0062556F" w14:paraId="3F0B4491" w14:textId="77777777" w:rsidTr="00AB39E4">
        <w:trPr>
          <w:cantSplit/>
        </w:trPr>
        <w:tc>
          <w:tcPr>
            <w:tcW w:w="6255" w:type="dxa"/>
          </w:tcPr>
          <w:p w14:paraId="7000D2D1" w14:textId="77777777" w:rsidR="009147B2" w:rsidRPr="0062556F" w:rsidRDefault="009147B2" w:rsidP="009147B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สินทรัพย์รวมตามส่วนงานที่รายงาน</w:t>
            </w:r>
          </w:p>
        </w:tc>
        <w:tc>
          <w:tcPr>
            <w:tcW w:w="1368" w:type="dxa"/>
          </w:tcPr>
          <w:p w14:paraId="6AA47C82" w14:textId="14A06108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147B2" w:rsidRPr="009147B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442</w:t>
            </w:r>
            <w:r w:rsidR="009147B2" w:rsidRPr="009147B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881</w:t>
            </w:r>
          </w:p>
        </w:tc>
        <w:tc>
          <w:tcPr>
            <w:tcW w:w="189" w:type="dxa"/>
            <w:vAlign w:val="bottom"/>
          </w:tcPr>
          <w:p w14:paraId="43496650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1E6D1CB" w14:textId="069495A6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147B2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410</w:t>
            </w:r>
            <w:r w:rsidR="009147B2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593</w:t>
            </w:r>
          </w:p>
        </w:tc>
      </w:tr>
      <w:tr w:rsidR="009147B2" w:rsidRPr="0062556F" w14:paraId="525382C9" w14:textId="77777777" w:rsidTr="00AB39E4">
        <w:trPr>
          <w:cantSplit/>
        </w:trPr>
        <w:tc>
          <w:tcPr>
            <w:tcW w:w="6255" w:type="dxa"/>
          </w:tcPr>
          <w:p w14:paraId="2E525734" w14:textId="77777777" w:rsidR="009147B2" w:rsidRPr="0062556F" w:rsidRDefault="009147B2" w:rsidP="009147B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จำนวนอื่นที่ไม่ได้ปันส่วน</w:t>
            </w:r>
          </w:p>
        </w:tc>
        <w:tc>
          <w:tcPr>
            <w:tcW w:w="1368" w:type="dxa"/>
          </w:tcPr>
          <w:p w14:paraId="27E82847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105E0316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1A92DED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147B2" w:rsidRPr="0062556F" w14:paraId="78EA9954" w14:textId="77777777" w:rsidTr="00AB39E4">
        <w:trPr>
          <w:cantSplit/>
          <w:trHeight w:val="74"/>
        </w:trPr>
        <w:tc>
          <w:tcPr>
            <w:tcW w:w="6255" w:type="dxa"/>
          </w:tcPr>
          <w:p w14:paraId="68CD40DF" w14:textId="77777777" w:rsidR="009147B2" w:rsidRPr="0062556F" w:rsidRDefault="009147B2" w:rsidP="009147B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</w:tcPr>
          <w:p w14:paraId="253E86E0" w14:textId="7A1C993F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="009147B2" w:rsidRPr="009147B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  <w:r w:rsidR="001505C8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9" w:type="dxa"/>
            <w:vAlign w:val="bottom"/>
          </w:tcPr>
          <w:p w14:paraId="6AC90D60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E12F916" w14:textId="148F1FD9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="009147B2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943</w:t>
            </w:r>
          </w:p>
        </w:tc>
      </w:tr>
      <w:tr w:rsidR="009147B2" w:rsidRPr="0062556F" w14:paraId="48A31E79" w14:textId="77777777" w:rsidTr="00AB39E4">
        <w:trPr>
          <w:cantSplit/>
          <w:trHeight w:val="70"/>
        </w:trPr>
        <w:tc>
          <w:tcPr>
            <w:tcW w:w="6255" w:type="dxa"/>
          </w:tcPr>
          <w:p w14:paraId="5B0931A3" w14:textId="77777777" w:rsidR="009147B2" w:rsidRPr="0062556F" w:rsidRDefault="009147B2" w:rsidP="009147B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C21974" w14:textId="6D2C9DAB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491</w:t>
            </w:r>
            <w:r w:rsidR="009147B2" w:rsidRPr="009147B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  <w:r w:rsidR="001505C8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9" w:type="dxa"/>
            <w:vAlign w:val="bottom"/>
          </w:tcPr>
          <w:p w14:paraId="53572572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14469FE" w14:textId="44EC77AF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414</w:t>
            </w:r>
            <w:r w:rsidR="009147B2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469</w:t>
            </w:r>
          </w:p>
        </w:tc>
      </w:tr>
      <w:tr w:rsidR="009147B2" w:rsidRPr="0062556F" w14:paraId="7803D2AB" w14:textId="77777777" w:rsidTr="00AB39E4">
        <w:trPr>
          <w:cantSplit/>
        </w:trPr>
        <w:tc>
          <w:tcPr>
            <w:tcW w:w="6255" w:type="dxa"/>
          </w:tcPr>
          <w:p w14:paraId="34D4E2B2" w14:textId="77777777" w:rsidR="009147B2" w:rsidRPr="0062556F" w:rsidRDefault="009147B2" w:rsidP="009147B2">
            <w:pPr>
              <w:pStyle w:val="ListParagraph"/>
              <w:ind w:left="38"/>
              <w:contextualSpacing w:val="0"/>
              <w:rPr>
                <w:rFonts w:ascii="Angsana New" w:hAnsi="Angsana New"/>
                <w:bCs/>
                <w:sz w:val="30"/>
                <w:szCs w:val="30"/>
              </w:rPr>
            </w:pPr>
            <w:r w:rsidRPr="006255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6099F3A" w14:textId="44EE4EF0" w:rsidR="009147B2" w:rsidRPr="009147B2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147B2" w:rsidRPr="009147B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958</w:t>
            </w:r>
            <w:r w:rsidR="009147B2" w:rsidRPr="009147B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</w:t>
            </w:r>
            <w:r w:rsidR="001505C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89" w:type="dxa"/>
            <w:vAlign w:val="bottom"/>
          </w:tcPr>
          <w:p w14:paraId="1A2E68BC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74C706" w14:textId="5ABDF60B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147B2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845</w:t>
            </w:r>
            <w:r w:rsidR="009147B2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005</w:t>
            </w:r>
          </w:p>
        </w:tc>
      </w:tr>
      <w:tr w:rsidR="009147B2" w:rsidRPr="0062556F" w14:paraId="03214A09" w14:textId="77777777" w:rsidTr="00AB39E4">
        <w:trPr>
          <w:cantSplit/>
        </w:trPr>
        <w:tc>
          <w:tcPr>
            <w:tcW w:w="6255" w:type="dxa"/>
          </w:tcPr>
          <w:p w14:paraId="45B5F1BE" w14:textId="77777777" w:rsidR="009147B2" w:rsidRPr="0062556F" w:rsidRDefault="009147B2" w:rsidP="009147B2">
            <w:pPr>
              <w:pStyle w:val="ListParagraph"/>
              <w:ind w:left="38"/>
              <w:contextualSpacing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7007E28F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798B6E4C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5135E9B" w14:textId="77777777" w:rsidR="009147B2" w:rsidRPr="0062556F" w:rsidRDefault="009147B2" w:rsidP="009147B2">
            <w:pPr>
              <w:tabs>
                <w:tab w:val="decimal" w:pos="1030"/>
                <w:tab w:val="decimal" w:pos="119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147B2" w:rsidRPr="0062556F" w14:paraId="0F67EE28" w14:textId="77777777" w:rsidTr="00782FF4">
        <w:trPr>
          <w:cantSplit/>
          <w:trHeight w:val="87"/>
        </w:trPr>
        <w:tc>
          <w:tcPr>
            <w:tcW w:w="6255" w:type="dxa"/>
          </w:tcPr>
          <w:p w14:paraId="2F21FA23" w14:textId="77777777" w:rsidR="009147B2" w:rsidRPr="0062556F" w:rsidRDefault="009147B2" w:rsidP="009147B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</w:tcPr>
          <w:p w14:paraId="4585D367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A0BFA39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88B3472" w14:textId="77777777" w:rsidR="009147B2" w:rsidRPr="0062556F" w:rsidRDefault="009147B2" w:rsidP="009147B2">
            <w:pPr>
              <w:tabs>
                <w:tab w:val="decimal" w:pos="1030"/>
                <w:tab w:val="decimal" w:pos="119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147B2" w:rsidRPr="0062556F" w14:paraId="0B75C656" w14:textId="77777777" w:rsidTr="00AB39E4">
        <w:trPr>
          <w:cantSplit/>
        </w:trPr>
        <w:tc>
          <w:tcPr>
            <w:tcW w:w="6255" w:type="dxa"/>
          </w:tcPr>
          <w:p w14:paraId="21282802" w14:textId="77777777" w:rsidR="009147B2" w:rsidRPr="0062556F" w:rsidRDefault="009147B2" w:rsidP="009147B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หนี้สินรวมตามส่วนงานที่รายงาน</w:t>
            </w:r>
          </w:p>
        </w:tc>
        <w:tc>
          <w:tcPr>
            <w:tcW w:w="1368" w:type="dxa"/>
          </w:tcPr>
          <w:p w14:paraId="1C93A667" w14:textId="7A1A2910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9147B2" w:rsidRPr="009147B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604</w:t>
            </w:r>
            <w:r w:rsidR="009147B2" w:rsidRPr="009147B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190</w:t>
            </w:r>
          </w:p>
        </w:tc>
        <w:tc>
          <w:tcPr>
            <w:tcW w:w="189" w:type="dxa"/>
            <w:vAlign w:val="bottom"/>
          </w:tcPr>
          <w:p w14:paraId="67637071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DD93A3" w14:textId="386990FF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9147B2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290</w:t>
            </w:r>
            <w:r w:rsidR="009147B2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064</w:t>
            </w:r>
          </w:p>
        </w:tc>
      </w:tr>
      <w:tr w:rsidR="009147B2" w:rsidRPr="0062556F" w14:paraId="68B1E505" w14:textId="77777777" w:rsidTr="00AB39E4">
        <w:trPr>
          <w:cantSplit/>
        </w:trPr>
        <w:tc>
          <w:tcPr>
            <w:tcW w:w="6255" w:type="dxa"/>
          </w:tcPr>
          <w:p w14:paraId="404676EE" w14:textId="77777777" w:rsidR="009147B2" w:rsidRPr="0062556F" w:rsidRDefault="009147B2" w:rsidP="009147B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จำนวนอื่นที่ไม่ได้ปันส่วน</w:t>
            </w:r>
          </w:p>
        </w:tc>
        <w:tc>
          <w:tcPr>
            <w:tcW w:w="1368" w:type="dxa"/>
          </w:tcPr>
          <w:p w14:paraId="6A4D704F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7DA7D76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40BEDE2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147B2" w:rsidRPr="0062556F" w14:paraId="5F476B0B" w14:textId="77777777" w:rsidTr="00AB39E4">
        <w:trPr>
          <w:cantSplit/>
        </w:trPr>
        <w:tc>
          <w:tcPr>
            <w:tcW w:w="6255" w:type="dxa"/>
          </w:tcPr>
          <w:p w14:paraId="0BABDC91" w14:textId="77777777" w:rsidR="009147B2" w:rsidRPr="0062556F" w:rsidRDefault="009147B2" w:rsidP="009147B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</w:tcPr>
          <w:p w14:paraId="5B3961CB" w14:textId="5D5B15CA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114</w:t>
            </w:r>
            <w:r w:rsidR="009147B2" w:rsidRPr="009147B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916</w:t>
            </w:r>
          </w:p>
        </w:tc>
        <w:tc>
          <w:tcPr>
            <w:tcW w:w="189" w:type="dxa"/>
            <w:vAlign w:val="bottom"/>
          </w:tcPr>
          <w:p w14:paraId="43698EA6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925158" w14:textId="68AE5C32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114</w:t>
            </w:r>
            <w:r w:rsidR="009147B2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084</w:t>
            </w:r>
          </w:p>
        </w:tc>
      </w:tr>
      <w:tr w:rsidR="009147B2" w:rsidRPr="0062556F" w14:paraId="76C2CE33" w14:textId="77777777" w:rsidTr="00ED721A">
        <w:trPr>
          <w:cantSplit/>
        </w:trPr>
        <w:tc>
          <w:tcPr>
            <w:tcW w:w="6255" w:type="dxa"/>
            <w:tcBorders>
              <w:bottom w:val="nil"/>
            </w:tcBorders>
          </w:tcPr>
          <w:p w14:paraId="51E2692D" w14:textId="77777777" w:rsidR="009147B2" w:rsidRPr="0062556F" w:rsidRDefault="009147B2" w:rsidP="009147B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9B790" w14:textId="3A3E2581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278</w:t>
            </w:r>
            <w:r w:rsidR="009147B2" w:rsidRPr="009147B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858</w:t>
            </w:r>
          </w:p>
        </w:tc>
        <w:tc>
          <w:tcPr>
            <w:tcW w:w="189" w:type="dxa"/>
            <w:tcBorders>
              <w:bottom w:val="nil"/>
            </w:tcBorders>
            <w:vAlign w:val="bottom"/>
          </w:tcPr>
          <w:p w14:paraId="223415D0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33581D6" w14:textId="71308BEF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342</w:t>
            </w:r>
            <w:r w:rsidR="009147B2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color w:val="000000"/>
                <w:sz w:val="30"/>
                <w:szCs w:val="30"/>
              </w:rPr>
              <w:t>910</w:t>
            </w:r>
          </w:p>
        </w:tc>
      </w:tr>
      <w:tr w:rsidR="009147B2" w:rsidRPr="0062556F" w14:paraId="3E84FD22" w14:textId="77777777" w:rsidTr="00AB39E4">
        <w:trPr>
          <w:cantSplit/>
        </w:trPr>
        <w:tc>
          <w:tcPr>
            <w:tcW w:w="6255" w:type="dxa"/>
            <w:tcBorders>
              <w:bottom w:val="nil"/>
            </w:tcBorders>
          </w:tcPr>
          <w:p w14:paraId="2A6D641A" w14:textId="77777777" w:rsidR="009147B2" w:rsidRPr="0062556F" w:rsidRDefault="009147B2" w:rsidP="009147B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1A610BD" w14:textId="246C7B39" w:rsidR="009147B2" w:rsidRPr="009147B2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9147B2" w:rsidRPr="009147B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997</w:t>
            </w:r>
            <w:r w:rsidR="009147B2" w:rsidRPr="009147B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964</w:t>
            </w:r>
          </w:p>
        </w:tc>
        <w:tc>
          <w:tcPr>
            <w:tcW w:w="189" w:type="dxa"/>
            <w:tcBorders>
              <w:bottom w:val="nil"/>
            </w:tcBorders>
            <w:vAlign w:val="bottom"/>
          </w:tcPr>
          <w:p w14:paraId="1ADCED97" w14:textId="77777777" w:rsidR="009147B2" w:rsidRPr="0062556F" w:rsidRDefault="009147B2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89385E9" w14:textId="133C393A" w:rsidR="009147B2" w:rsidRPr="0062556F" w:rsidRDefault="006E763D" w:rsidP="00914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9147B2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747</w:t>
            </w:r>
            <w:r w:rsidR="009147B2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058</w:t>
            </w:r>
          </w:p>
        </w:tc>
      </w:tr>
    </w:tbl>
    <w:p w14:paraId="0EEFD1C1" w14:textId="77777777" w:rsidR="00460191" w:rsidRPr="0062556F" w:rsidRDefault="00460191" w:rsidP="004E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  <w:r w:rsidRPr="0062556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eastAsia="en-GB"/>
        </w:rPr>
        <w:lastRenderedPageBreak/>
        <w:t>ส่วนงานภูมิศาสตร์</w:t>
      </w:r>
      <w:r w:rsidRPr="0062556F"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  <w:t xml:space="preserve"> </w:t>
      </w:r>
    </w:p>
    <w:p w14:paraId="214E88C5" w14:textId="77777777" w:rsidR="00460191" w:rsidRPr="0062556F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</w:pPr>
    </w:p>
    <w:p w14:paraId="5CE1B51F" w14:textId="77777777" w:rsidR="00BB3BF3" w:rsidRPr="0062556F" w:rsidRDefault="00BB3BF3" w:rsidP="00BB3BF3">
      <w:pPr>
        <w:pStyle w:val="BodyText"/>
        <w:widowControl w:val="0"/>
        <w:spacing w:after="0" w:line="240" w:lineRule="auto"/>
        <w:ind w:left="547"/>
        <w:contextualSpacing/>
        <w:rPr>
          <w:rFonts w:ascii="Angsana New" w:eastAsia="Calibri" w:hAnsi="Angsana New" w:cs="Angsana New"/>
          <w:sz w:val="30"/>
          <w:szCs w:val="30"/>
          <w:lang w:eastAsia="en-GB"/>
        </w:rPr>
      </w:pPr>
      <w:r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>กลุ่มบริษัทมีการบริหารและจัดการหลักในประเทศไทย โดยไม่มีรายได้ที่สำคัญหรือสินทรัพย์ใดที่มาจากหรืออยู่ในต่างประเทศ</w:t>
      </w:r>
    </w:p>
    <w:p w14:paraId="59EE5202" w14:textId="77777777" w:rsidR="00460191" w:rsidRPr="0062556F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</w:p>
    <w:p w14:paraId="26CCF836" w14:textId="77777777" w:rsidR="00460191" w:rsidRPr="0062556F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  <w:r w:rsidRPr="0062556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eastAsia="en-GB"/>
        </w:rPr>
        <w:t>ลูกค้ารายใหญ่</w:t>
      </w:r>
    </w:p>
    <w:p w14:paraId="205AEF29" w14:textId="77777777" w:rsidR="00460191" w:rsidRPr="0062556F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  <w:lang w:eastAsia="en-GB"/>
        </w:rPr>
      </w:pPr>
    </w:p>
    <w:p w14:paraId="5B95AC91" w14:textId="347EF428" w:rsidR="0077070C" w:rsidRPr="0062556F" w:rsidRDefault="00BB3BF3" w:rsidP="008130B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contextualSpacing/>
        <w:jc w:val="thaiDistribute"/>
        <w:rPr>
          <w:rFonts w:ascii="Angsana New" w:eastAsia="Calibri" w:hAnsi="Angsana New" w:cs="Angsana New"/>
          <w:sz w:val="30"/>
          <w:szCs w:val="30"/>
          <w:lang w:eastAsia="en-GB"/>
        </w:rPr>
      </w:pPr>
      <w:r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กลุ่มบริษัทไม่มีรายได้จากลูกค้ารายใหญ่ที่มีมูลค่ามากกว่าหรือเท่ากับร้อยละ </w:t>
      </w:r>
      <w:r w:rsidR="006E763D" w:rsidRPr="006E763D">
        <w:rPr>
          <w:rFonts w:ascii="Angsana New" w:eastAsia="Calibri" w:hAnsi="Angsana New" w:cs="Angsana New"/>
          <w:sz w:val="30"/>
          <w:szCs w:val="30"/>
          <w:lang w:eastAsia="en-GB"/>
        </w:rPr>
        <w:t>10</w:t>
      </w:r>
      <w:r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 ของรายได้รวมของกลุ่มบริษัท </w:t>
      </w:r>
      <w:r w:rsidR="003F3011"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>สำหรับงวด</w:t>
      </w:r>
      <w:r w:rsidR="00D710AA">
        <w:rPr>
          <w:rFonts w:ascii="Angsana New" w:eastAsia="Calibri" w:hAnsi="Angsana New" w:cs="Angsana New"/>
          <w:sz w:val="30"/>
          <w:szCs w:val="30"/>
          <w:cs/>
          <w:lang w:eastAsia="en-GB"/>
        </w:rPr>
        <w:t>เก้า</w:t>
      </w:r>
      <w:r w:rsidR="003F3011"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เดือนสิ้นสุดวันที่ </w:t>
      </w:r>
      <w:r w:rsidR="006E763D" w:rsidRPr="006E763D">
        <w:rPr>
          <w:rFonts w:ascii="Angsana New" w:eastAsia="Calibri" w:hAnsi="Angsana New" w:cs="Angsana New"/>
          <w:sz w:val="30"/>
          <w:szCs w:val="30"/>
          <w:lang w:eastAsia="en-GB"/>
        </w:rPr>
        <w:t>30</w:t>
      </w:r>
      <w:r w:rsidR="003044A8" w:rsidRPr="0062556F">
        <w:rPr>
          <w:rFonts w:ascii="Angsana New" w:eastAsia="Calibri" w:hAnsi="Angsana New" w:cs="Angsana New"/>
          <w:sz w:val="30"/>
          <w:szCs w:val="30"/>
          <w:lang w:eastAsia="en-GB"/>
        </w:rPr>
        <w:t xml:space="preserve"> </w:t>
      </w:r>
      <w:r w:rsidR="00782FF4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>กันย</w:t>
      </w:r>
      <w:r w:rsidR="003044A8"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ายน </w:t>
      </w:r>
      <w:r w:rsidR="006E763D" w:rsidRPr="006E763D">
        <w:rPr>
          <w:rFonts w:ascii="Angsana New" w:eastAsia="Calibri" w:hAnsi="Angsana New" w:cs="Angsana New"/>
          <w:sz w:val="30"/>
          <w:szCs w:val="30"/>
          <w:lang w:eastAsia="en-GB"/>
        </w:rPr>
        <w:t>2563</w:t>
      </w:r>
      <w:r w:rsidR="00B16B7D"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 </w:t>
      </w:r>
    </w:p>
    <w:p w14:paraId="180A2B1E" w14:textId="77777777" w:rsidR="00BB3BF3" w:rsidRPr="0062556F" w:rsidRDefault="00BB3BF3" w:rsidP="001B7B6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14:paraId="5924DBB7" w14:textId="55247C8A" w:rsidR="006F14C8" w:rsidRPr="00DB42CF" w:rsidRDefault="006E763D" w:rsidP="006F14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DB42CF">
        <w:rPr>
          <w:rFonts w:ascii="Angsana New" w:hAnsi="Angsana New" w:cs="Angsana New"/>
          <w:b/>
          <w:bCs/>
          <w:sz w:val="30"/>
          <w:szCs w:val="30"/>
          <w:u w:val="none"/>
        </w:rPr>
        <w:t>14</w:t>
      </w:r>
      <w:r w:rsidR="006F14C8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  <w:t xml:space="preserve">สัญญาเช่า </w:t>
      </w:r>
    </w:p>
    <w:p w14:paraId="760DCFB2" w14:textId="77777777" w:rsidR="006F14C8" w:rsidRPr="0062556F" w:rsidRDefault="006F14C8" w:rsidP="006F14C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tbl>
      <w:tblPr>
        <w:tblW w:w="883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5860"/>
        <w:gridCol w:w="1368"/>
        <w:gridCol w:w="180"/>
        <w:gridCol w:w="1422"/>
      </w:tblGrid>
      <w:tr w:rsidR="006F14C8" w:rsidRPr="0062556F" w14:paraId="6DE56023" w14:textId="77777777" w:rsidTr="006F14C8">
        <w:trPr>
          <w:cantSplit/>
          <w:trHeight w:val="351"/>
        </w:trPr>
        <w:tc>
          <w:tcPr>
            <w:tcW w:w="5860" w:type="dxa"/>
          </w:tcPr>
          <w:p w14:paraId="0AE5E62A" w14:textId="67A12770" w:rsidR="006F14C8" w:rsidRPr="0062556F" w:rsidRDefault="006F14C8" w:rsidP="006F14C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782F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  <w:r w:rsidR="000D1FF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BB8E88" w14:textId="77777777" w:rsidR="006F14C8" w:rsidRPr="0062556F" w:rsidRDefault="006F14C8" w:rsidP="006F14C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2556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657D6DE" w14:textId="77777777" w:rsidR="006F14C8" w:rsidRPr="0062556F" w:rsidRDefault="006F14C8" w:rsidP="006F14C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shd w:val="clear" w:color="auto" w:fill="auto"/>
          </w:tcPr>
          <w:p w14:paraId="12DAC5DD" w14:textId="77777777" w:rsidR="006F14C8" w:rsidRPr="0062556F" w:rsidRDefault="006F14C8" w:rsidP="006F14C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14C8" w:rsidRPr="0062556F" w14:paraId="481D6A2F" w14:textId="77777777" w:rsidTr="006F14C8">
        <w:trPr>
          <w:cantSplit/>
          <w:trHeight w:val="351"/>
        </w:trPr>
        <w:tc>
          <w:tcPr>
            <w:tcW w:w="5860" w:type="dxa"/>
          </w:tcPr>
          <w:p w14:paraId="13A6090B" w14:textId="77777777" w:rsidR="006F14C8" w:rsidRPr="0062556F" w:rsidRDefault="006F14C8" w:rsidP="006F14C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3B594E1" w14:textId="77777777" w:rsidR="006F14C8" w:rsidRPr="0062556F" w:rsidRDefault="006F14C8" w:rsidP="006F14C8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14C8" w:rsidRPr="0062556F" w14:paraId="2FCEBE4B" w14:textId="77777777" w:rsidTr="006F14C8">
        <w:trPr>
          <w:cantSplit/>
          <w:trHeight w:val="245"/>
        </w:trPr>
        <w:tc>
          <w:tcPr>
            <w:tcW w:w="5860" w:type="dxa"/>
          </w:tcPr>
          <w:p w14:paraId="2B7F5CE0" w14:textId="77777777" w:rsidR="006F14C8" w:rsidRPr="0062556F" w:rsidRDefault="006F14C8" w:rsidP="006F14C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vAlign w:val="bottom"/>
          </w:tcPr>
          <w:p w14:paraId="501AC202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91AF41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8FD1300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C08" w:rsidRPr="0062556F" w14:paraId="00F53CF9" w14:textId="77777777" w:rsidTr="00E93EAD">
        <w:trPr>
          <w:cantSplit/>
          <w:trHeight w:val="245"/>
        </w:trPr>
        <w:tc>
          <w:tcPr>
            <w:tcW w:w="5860" w:type="dxa"/>
          </w:tcPr>
          <w:p w14:paraId="29670E2D" w14:textId="77777777" w:rsidR="003D3C08" w:rsidRPr="0062556F" w:rsidRDefault="003D3C08" w:rsidP="003D3C08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62556F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</w:tcPr>
          <w:p w14:paraId="7197A066" w14:textId="55C488B2" w:rsidR="003D3C08" w:rsidRPr="003D3C08" w:rsidRDefault="00E24F01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1,430</w:t>
            </w:r>
          </w:p>
        </w:tc>
        <w:tc>
          <w:tcPr>
            <w:tcW w:w="180" w:type="dxa"/>
          </w:tcPr>
          <w:p w14:paraId="60F150E7" w14:textId="77777777" w:rsidR="003D3C08" w:rsidRPr="003D3C08" w:rsidRDefault="003D3C08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4B9A4D5" w14:textId="2D6BF36E" w:rsidR="003D3C08" w:rsidRPr="003D3C08" w:rsidRDefault="006E763D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2C25E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D3C08" w:rsidRPr="0062556F" w14:paraId="13916F65" w14:textId="77777777" w:rsidTr="00E93EAD">
        <w:trPr>
          <w:cantSplit/>
          <w:trHeight w:val="80"/>
        </w:trPr>
        <w:tc>
          <w:tcPr>
            <w:tcW w:w="5860" w:type="dxa"/>
          </w:tcPr>
          <w:p w14:paraId="5B30DBC5" w14:textId="77777777" w:rsidR="003D3C08" w:rsidRPr="0062556F" w:rsidRDefault="003D3C08" w:rsidP="003D3C0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62556F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</w:tcPr>
          <w:p w14:paraId="7C6C010F" w14:textId="2AA05B93" w:rsidR="003D3C08" w:rsidRPr="003D3C08" w:rsidRDefault="006E763D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B4797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671A8B7" w14:textId="77777777" w:rsidR="003D3C08" w:rsidRPr="003D3C08" w:rsidRDefault="003D3C08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1624F84" w14:textId="75419CAE" w:rsidR="003D3C08" w:rsidRPr="003D3C08" w:rsidRDefault="006E763D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2C25E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D3C08" w:rsidRPr="0062556F" w14:paraId="47F550B9" w14:textId="77777777" w:rsidTr="00E93EAD">
        <w:trPr>
          <w:cantSplit/>
          <w:trHeight w:val="245"/>
        </w:trPr>
        <w:tc>
          <w:tcPr>
            <w:tcW w:w="5860" w:type="dxa"/>
          </w:tcPr>
          <w:p w14:paraId="4D6B3382" w14:textId="77777777" w:rsidR="003D3C08" w:rsidRPr="0062556F" w:rsidRDefault="003D3C08" w:rsidP="003D3C08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368" w:type="dxa"/>
          </w:tcPr>
          <w:p w14:paraId="24A3D673" w14:textId="5EE1054A" w:rsidR="003D3C08" w:rsidRPr="003D3C08" w:rsidRDefault="006E763D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4797F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80" w:type="dxa"/>
          </w:tcPr>
          <w:p w14:paraId="3C66B38C" w14:textId="77777777" w:rsidR="003D3C08" w:rsidRPr="003D3C08" w:rsidRDefault="003D3C08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B02DD6C" w14:textId="19DBC231" w:rsidR="003D3C08" w:rsidRPr="003D3C08" w:rsidRDefault="006E763D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</w:tr>
    </w:tbl>
    <w:p w14:paraId="2926B6E7" w14:textId="77777777" w:rsidR="006F14C8" w:rsidRPr="0062556F" w:rsidRDefault="006F14C8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883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5860"/>
        <w:gridCol w:w="1368"/>
        <w:gridCol w:w="180"/>
        <w:gridCol w:w="1422"/>
      </w:tblGrid>
      <w:tr w:rsidR="004E5EEA" w:rsidRPr="0062556F" w14:paraId="25E0F953" w14:textId="77777777" w:rsidTr="00073941">
        <w:trPr>
          <w:cantSplit/>
          <w:trHeight w:val="351"/>
        </w:trPr>
        <w:tc>
          <w:tcPr>
            <w:tcW w:w="5860" w:type="dxa"/>
          </w:tcPr>
          <w:p w14:paraId="4D4392C2" w14:textId="59B9F6FB" w:rsidR="004E5EEA" w:rsidRPr="0062556F" w:rsidRDefault="00782FF4" w:rsidP="0007394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  <w:r w:rsidR="000D1FF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620A53" w14:textId="77777777" w:rsidR="004E5EEA" w:rsidRPr="0062556F" w:rsidRDefault="004E5EEA" w:rsidP="00073941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2556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032D092" w14:textId="77777777" w:rsidR="004E5EEA" w:rsidRPr="0062556F" w:rsidRDefault="004E5EEA" w:rsidP="00073941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shd w:val="clear" w:color="auto" w:fill="auto"/>
          </w:tcPr>
          <w:p w14:paraId="28783048" w14:textId="77777777" w:rsidR="004E5EEA" w:rsidRPr="0062556F" w:rsidRDefault="004E5EEA" w:rsidP="00073941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5EEA" w:rsidRPr="0062556F" w14:paraId="443F4F65" w14:textId="77777777" w:rsidTr="00073941">
        <w:trPr>
          <w:cantSplit/>
          <w:trHeight w:val="351"/>
        </w:trPr>
        <w:tc>
          <w:tcPr>
            <w:tcW w:w="5860" w:type="dxa"/>
          </w:tcPr>
          <w:p w14:paraId="42C99D59" w14:textId="77777777" w:rsidR="004E5EEA" w:rsidRPr="0062556F" w:rsidRDefault="004E5EEA" w:rsidP="0007394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BA64203" w14:textId="77777777" w:rsidR="004E5EEA" w:rsidRPr="0062556F" w:rsidRDefault="004E5EEA" w:rsidP="00073941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EEA" w:rsidRPr="0062556F" w14:paraId="1CEEEFC5" w14:textId="77777777" w:rsidTr="00073941">
        <w:trPr>
          <w:cantSplit/>
          <w:trHeight w:val="245"/>
        </w:trPr>
        <w:tc>
          <w:tcPr>
            <w:tcW w:w="5860" w:type="dxa"/>
          </w:tcPr>
          <w:p w14:paraId="4BD5BB85" w14:textId="77777777" w:rsidR="004E5EEA" w:rsidRPr="0062556F" w:rsidRDefault="004E5EEA" w:rsidP="0007394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vAlign w:val="bottom"/>
          </w:tcPr>
          <w:p w14:paraId="6187B162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ACF52A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F4609B3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C08" w:rsidRPr="0062556F" w14:paraId="77E59638" w14:textId="77777777" w:rsidTr="00E93EAD">
        <w:trPr>
          <w:cantSplit/>
          <w:trHeight w:val="245"/>
        </w:trPr>
        <w:tc>
          <w:tcPr>
            <w:tcW w:w="5860" w:type="dxa"/>
          </w:tcPr>
          <w:p w14:paraId="157126F2" w14:textId="77777777" w:rsidR="003D3C08" w:rsidRPr="0062556F" w:rsidRDefault="003D3C08" w:rsidP="003D3C08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62556F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</w:tcPr>
          <w:p w14:paraId="30EFC53E" w14:textId="65A93162" w:rsidR="003D3C08" w:rsidRPr="003D3C08" w:rsidRDefault="00E24F01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</w:t>
            </w:r>
            <w:r w:rsidR="00B4797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96E9F41" w14:textId="77777777" w:rsidR="003D3C08" w:rsidRPr="003D3C08" w:rsidRDefault="003D3C08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3E0889C" w14:textId="706C0E37" w:rsidR="003D3C08" w:rsidRPr="003D3C08" w:rsidRDefault="006E763D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D3C08" w:rsidRPr="003D3C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4797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D3C08" w:rsidRPr="0062556F" w14:paraId="5D6B6008" w14:textId="77777777" w:rsidTr="00E93EAD">
        <w:trPr>
          <w:cantSplit/>
          <w:trHeight w:val="80"/>
        </w:trPr>
        <w:tc>
          <w:tcPr>
            <w:tcW w:w="5860" w:type="dxa"/>
          </w:tcPr>
          <w:p w14:paraId="3DC0E279" w14:textId="77777777" w:rsidR="003D3C08" w:rsidRPr="0062556F" w:rsidRDefault="003D3C08" w:rsidP="003D3C0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62556F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</w:tcPr>
          <w:p w14:paraId="2BBD06D0" w14:textId="6F3C2250" w:rsidR="003D3C08" w:rsidRPr="003D3C08" w:rsidRDefault="006E763D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4797F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0DBB1EA6" w14:textId="77777777" w:rsidR="003D3C08" w:rsidRPr="003D3C08" w:rsidRDefault="003D3C08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E938BE9" w14:textId="77B7ABA2" w:rsidR="003D3C08" w:rsidRPr="003D3C08" w:rsidRDefault="006E763D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614</w:t>
            </w:r>
          </w:p>
        </w:tc>
      </w:tr>
      <w:tr w:rsidR="003D3C08" w:rsidRPr="0062556F" w14:paraId="163EE5F1" w14:textId="77777777" w:rsidTr="00E93EAD">
        <w:trPr>
          <w:cantSplit/>
          <w:trHeight w:val="245"/>
        </w:trPr>
        <w:tc>
          <w:tcPr>
            <w:tcW w:w="5860" w:type="dxa"/>
          </w:tcPr>
          <w:p w14:paraId="7B4FEC71" w14:textId="77777777" w:rsidR="003D3C08" w:rsidRPr="0062556F" w:rsidRDefault="003D3C08" w:rsidP="003D3C08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368" w:type="dxa"/>
          </w:tcPr>
          <w:p w14:paraId="442EAD93" w14:textId="61D6DB0B" w:rsidR="003D3C08" w:rsidRPr="003D3C08" w:rsidRDefault="006E763D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D3C08" w:rsidRPr="003D3C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4797F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80" w:type="dxa"/>
          </w:tcPr>
          <w:p w14:paraId="4DC5CA6D" w14:textId="77777777" w:rsidR="003D3C08" w:rsidRPr="003D3C08" w:rsidRDefault="003D3C08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7F39243" w14:textId="0ED503EF" w:rsidR="003D3C08" w:rsidRPr="003D3C08" w:rsidRDefault="006E763D" w:rsidP="003D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</w:tr>
    </w:tbl>
    <w:p w14:paraId="0607FA9D" w14:textId="77777777" w:rsidR="004E5EEA" w:rsidRPr="0062556F" w:rsidRDefault="004E5EEA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B260504" w14:textId="49C9BA14" w:rsidR="006F14C8" w:rsidRPr="0062556F" w:rsidRDefault="006F14C8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782FF4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Pr="0062556F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3044A8" w:rsidRPr="0062556F">
        <w:rPr>
          <w:rFonts w:ascii="Angsana New" w:hAnsi="Angsana New" w:cs="Angsana New"/>
          <w:sz w:val="30"/>
          <w:szCs w:val="30"/>
        </w:rPr>
        <w:t xml:space="preserve"> </w:t>
      </w:r>
      <w:r w:rsidR="00782FF4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044A8" w:rsidRPr="0062556F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  <w:cs/>
          <w:lang w:val="th-TH"/>
        </w:rPr>
        <w:t xml:space="preserve"> มีจำนวน </w:t>
      </w:r>
      <w:r w:rsidR="002C25EA">
        <w:rPr>
          <w:rFonts w:ascii="Angsana New" w:hAnsi="Angsana New" w:cs="Angsana New"/>
          <w:sz w:val="30"/>
          <w:szCs w:val="30"/>
        </w:rPr>
        <w:t>12</w:t>
      </w:r>
      <w:r w:rsidR="00B4797F">
        <w:rPr>
          <w:rFonts w:ascii="Angsana New" w:hAnsi="Angsana New" w:cs="Angsana New"/>
          <w:sz w:val="30"/>
          <w:szCs w:val="30"/>
        </w:rPr>
        <w:t>.</w:t>
      </w:r>
      <w:r w:rsidR="00E24F01">
        <w:rPr>
          <w:rFonts w:ascii="Angsana New" w:hAnsi="Angsana New" w:cs="Angsana New"/>
          <w:sz w:val="30"/>
          <w:szCs w:val="30"/>
        </w:rPr>
        <w:t>33</w:t>
      </w:r>
      <w:r w:rsidR="00D10E10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ล้าน</w:t>
      </w:r>
      <w:r w:rsidRPr="0062556F">
        <w:rPr>
          <w:rFonts w:ascii="Angsana New" w:hAnsi="Angsana New" w:cs="Angsana New"/>
          <w:sz w:val="30"/>
          <w:szCs w:val="30"/>
          <w:cs/>
          <w:lang w:val="th-TH"/>
        </w:rPr>
        <w:t xml:space="preserve">บาท และ </w:t>
      </w:r>
      <w:r w:rsidR="002C25EA">
        <w:rPr>
          <w:rFonts w:ascii="Angsana New" w:hAnsi="Angsana New" w:cs="Angsana New"/>
          <w:sz w:val="30"/>
          <w:szCs w:val="30"/>
        </w:rPr>
        <w:t>8.01</w:t>
      </w:r>
      <w:r w:rsidR="00D10E10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th-TH"/>
        </w:rPr>
        <w:t>ล้านบาท ตามลำดับ</w:t>
      </w:r>
    </w:p>
    <w:p w14:paraId="7C9B5C31" w14:textId="77777777" w:rsidR="006F14C8" w:rsidRPr="0062556F" w:rsidRDefault="006F14C8" w:rsidP="006F14C8">
      <w:pPr>
        <w:rPr>
          <w:rFonts w:ascii="Angsana New" w:hAnsi="Angsana New" w:cs="Angsana New"/>
          <w:sz w:val="30"/>
          <w:szCs w:val="30"/>
        </w:rPr>
      </w:pPr>
    </w:p>
    <w:p w14:paraId="6F2CB9CF" w14:textId="309A2883" w:rsidR="00721EC2" w:rsidRPr="00DB42CF" w:rsidRDefault="006E763D" w:rsidP="00721EC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DB42CF">
        <w:rPr>
          <w:rFonts w:ascii="Angsana New" w:hAnsi="Angsana New" w:cs="Angsana New"/>
          <w:b/>
          <w:bCs/>
          <w:sz w:val="30"/>
          <w:szCs w:val="30"/>
          <w:u w:val="none"/>
        </w:rPr>
        <w:lastRenderedPageBreak/>
        <w:t>15</w:t>
      </w:r>
      <w:r w:rsidR="00721EC2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  <w:t xml:space="preserve">ภาษีเงินได้ </w:t>
      </w:r>
    </w:p>
    <w:p w14:paraId="21E13DB3" w14:textId="77777777" w:rsidR="00721EC2" w:rsidRPr="0062556F" w:rsidRDefault="00721EC2" w:rsidP="00721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908CD79" w14:textId="326803D6" w:rsidR="003F3011" w:rsidRPr="005A0835" w:rsidRDefault="003F3011" w:rsidP="004C3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0835">
        <w:rPr>
          <w:rFonts w:ascii="Angsana New" w:hAnsi="Angsana New" w:cs="Angsana New"/>
          <w:sz w:val="30"/>
          <w:szCs w:val="30"/>
          <w:cs/>
          <w:lang w:val="th-TH"/>
        </w:rPr>
        <w:t xml:space="preserve">จำนวนภาษีเงินได้ในงบกำไรขาดทุนเบ็ดเสร็จ สำหรับงวดสามเดือนสิ้นสุดวันที่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3044A8" w:rsidRPr="005A0835">
        <w:rPr>
          <w:rFonts w:ascii="Angsana New" w:hAnsi="Angsana New" w:cs="Angsana New"/>
          <w:sz w:val="30"/>
          <w:szCs w:val="30"/>
        </w:rPr>
        <w:t xml:space="preserve"> </w:t>
      </w:r>
      <w:r w:rsidR="00782FF4" w:rsidRPr="005A0835">
        <w:rPr>
          <w:rFonts w:ascii="Angsana New" w:hAnsi="Angsana New" w:cs="Angsana New" w:hint="cs"/>
          <w:sz w:val="30"/>
          <w:szCs w:val="30"/>
          <w:cs/>
        </w:rPr>
        <w:t>กันย</w:t>
      </w:r>
      <w:r w:rsidR="003044A8" w:rsidRPr="005A0835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Pr="005A0835">
        <w:rPr>
          <w:rFonts w:ascii="Angsana New" w:hAnsi="Angsana New" w:cs="Angsana New"/>
          <w:sz w:val="30"/>
          <w:szCs w:val="30"/>
        </w:rPr>
        <w:t xml:space="preserve"> </w:t>
      </w:r>
      <w:r w:rsidR="00E3088D" w:rsidRPr="005A0835">
        <w:rPr>
          <w:rFonts w:ascii="Angsana New" w:hAnsi="Angsana New" w:cs="Angsana New"/>
          <w:sz w:val="30"/>
          <w:szCs w:val="30"/>
          <w:cs/>
        </w:rPr>
        <w:t>น้อย</w:t>
      </w:r>
      <w:r w:rsidRPr="005A0835">
        <w:rPr>
          <w:rFonts w:ascii="Angsana New" w:hAnsi="Angsana New" w:cs="Angsana New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กว่าจำนวนภาษีเงินได้ที่คำนวณโดยการใช้อัตราภาษีเงินได้คูณกับยอดกำไรสำหรับงวดตามบัญชี เนื่องจาก</w:t>
      </w:r>
      <w:r w:rsidR="00AC5EB3" w:rsidRPr="005A0835">
        <w:rPr>
          <w:rFonts w:ascii="Angsana New" w:hAnsi="Angsana New" w:cs="Angsana New"/>
          <w:sz w:val="30"/>
          <w:szCs w:val="30"/>
          <w:cs/>
        </w:rPr>
        <w:t>ความแตกต่างระหว่างค่าใช้จ่ายทางบัญชีกับค่าใช้จ่ายทางภาษีบางรายการ</w:t>
      </w:r>
    </w:p>
    <w:p w14:paraId="41BF85CE" w14:textId="77777777" w:rsidR="003F3011" w:rsidRPr="005A0835" w:rsidRDefault="003F3011" w:rsidP="00721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7D0A6C" w14:textId="41F8133F" w:rsidR="006F14C8" w:rsidRPr="0062556F" w:rsidRDefault="006F14C8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0835">
        <w:rPr>
          <w:rFonts w:ascii="Angsana New" w:hAnsi="Angsana New" w:cs="Angsana New"/>
          <w:sz w:val="30"/>
          <w:szCs w:val="30"/>
          <w:cs/>
          <w:lang w:val="th-TH"/>
        </w:rPr>
        <w:t>จำนวนภาษีเงินได้ในงบกำไรขาดทุนเบ็ดเสร็จรวม สำหรับงวดสามเดือน</w:t>
      </w:r>
      <w:r w:rsidR="003044A8" w:rsidRPr="005A0835">
        <w:rPr>
          <w:rFonts w:ascii="Angsana New" w:hAnsi="Angsana New" w:cs="Angsana New"/>
          <w:sz w:val="30"/>
          <w:szCs w:val="30"/>
          <w:cs/>
          <w:lang w:val="th-TH"/>
        </w:rPr>
        <w:t>และ</w:t>
      </w:r>
      <w:r w:rsidR="00782FF4" w:rsidRPr="005A0835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="003044A8" w:rsidRPr="005A0835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3044A8" w:rsidRPr="005A0835">
        <w:rPr>
          <w:rFonts w:ascii="Angsana New" w:hAnsi="Angsana New" w:cs="Angsana New"/>
          <w:sz w:val="30"/>
          <w:szCs w:val="30"/>
        </w:rPr>
        <w:t xml:space="preserve"> </w:t>
      </w:r>
      <w:r w:rsidR="00782FF4" w:rsidRPr="005A0835">
        <w:rPr>
          <w:rFonts w:ascii="Angsana New" w:hAnsi="Angsana New" w:cs="Angsana New" w:hint="cs"/>
          <w:sz w:val="30"/>
          <w:szCs w:val="30"/>
          <w:cs/>
        </w:rPr>
        <w:t>กันย</w:t>
      </w:r>
      <w:r w:rsidR="003044A8" w:rsidRPr="005A0835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="00AC5EB3" w:rsidRPr="005A0835">
        <w:rPr>
          <w:rFonts w:ascii="Angsana New" w:hAnsi="Angsana New" w:cs="Angsana New"/>
          <w:sz w:val="30"/>
          <w:szCs w:val="30"/>
        </w:rPr>
        <w:t xml:space="preserve"> </w:t>
      </w:r>
      <w:r w:rsidR="00AC5EB3" w:rsidRPr="005A083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763D" w:rsidRPr="006E763D">
        <w:rPr>
          <w:rFonts w:ascii="Angsana New" w:hAnsi="Angsana New" w:cs="Angsana New"/>
          <w:sz w:val="30"/>
          <w:szCs w:val="30"/>
        </w:rPr>
        <w:t>2562</w:t>
      </w:r>
      <w:r w:rsidRPr="005A0835">
        <w:rPr>
          <w:rFonts w:ascii="Angsana New" w:hAnsi="Angsana New" w:cs="Angsana New"/>
          <w:sz w:val="30"/>
          <w:szCs w:val="30"/>
        </w:rPr>
        <w:t xml:space="preserve"> </w:t>
      </w:r>
      <w:r w:rsidR="00AC5EB3" w:rsidRPr="005A0835">
        <w:rPr>
          <w:rFonts w:ascii="Angsana New" w:hAnsi="Angsana New" w:cs="Angsana New"/>
          <w:sz w:val="30"/>
          <w:szCs w:val="30"/>
          <w:cs/>
        </w:rPr>
        <w:t>น้อย</w:t>
      </w:r>
      <w:r w:rsidRPr="005A0835">
        <w:rPr>
          <w:rFonts w:ascii="Angsana New" w:hAnsi="Angsana New" w:cs="Angsana New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กว่าจำนวนภาษีเงินได้ที่คำนวณโดยการใช้อัตราภาษีเงินได้คูณกับยอดกำไรสำหรับงวดตามบัญชี เนื่องจากผลขาดทุนในงวดที่ไม่รับรู้เป็นสินทรัพย์ภาษีเงินได้รอการตัดบัญชี</w:t>
      </w:r>
    </w:p>
    <w:p w14:paraId="3705C23A" w14:textId="77777777" w:rsidR="003044A8" w:rsidRPr="0062556F" w:rsidRDefault="003044A8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F9019C" w14:textId="187B479C" w:rsidR="00A0399D" w:rsidRPr="00DB42CF" w:rsidRDefault="006E763D" w:rsidP="00A0399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DB42CF">
        <w:rPr>
          <w:rFonts w:ascii="Angsana New" w:hAnsi="Angsana New" w:cs="Angsana New"/>
          <w:b/>
          <w:bCs/>
          <w:sz w:val="30"/>
          <w:szCs w:val="30"/>
          <w:u w:val="none"/>
        </w:rPr>
        <w:t>16</w:t>
      </w:r>
      <w:r w:rsidR="00A0399D" w:rsidRPr="00DB42CF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  <w:t>เครื่องมือทางการเงิน</w:t>
      </w:r>
    </w:p>
    <w:p w14:paraId="55BFB601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6B639C7" w14:textId="77777777" w:rsidR="00A0399D" w:rsidRPr="0062556F" w:rsidRDefault="00A0399D" w:rsidP="00A0399D">
      <w:pPr>
        <w:tabs>
          <w:tab w:val="clear" w:pos="454"/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มูลค่ายุติธรรมของเครื่องมือทางการเงิน</w:t>
      </w:r>
    </w:p>
    <w:p w14:paraId="07D352F9" w14:textId="77777777" w:rsidR="00A0399D" w:rsidRPr="0062556F" w:rsidRDefault="00A0399D" w:rsidP="00A0399D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5122DF77" w14:textId="77777777" w:rsidR="00A0399D" w:rsidRPr="0062556F" w:rsidRDefault="00A0399D" w:rsidP="00A0399D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บริษัทและบริษัทย่อยมีการประมาณการมูลค่ายุติธรรมของเครื่องมือทางการเงินตามหลักเกณฑ์ดังนี้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14:paraId="41E3BD3C" w14:textId="77777777" w:rsidR="00A0399D" w:rsidRPr="0062556F" w:rsidRDefault="00A0399D" w:rsidP="00A0399D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58DF7AF1" w14:textId="77777777" w:rsidR="00A0399D" w:rsidRPr="0062556F" w:rsidRDefault="00A0399D" w:rsidP="00A0399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เจ้าหนี้และหนี้สินตามสัญญาเช่าการเงิน แสดงมูลค่ายุติธรรมโดยประมาณตามมูลค่าตามบัญชีที่แสดงในงบแสดงฐานะการเงิน</w:t>
      </w:r>
    </w:p>
    <w:p w14:paraId="107C48B8" w14:textId="77777777" w:rsidR="00A0399D" w:rsidRPr="0062556F" w:rsidRDefault="00A0399D" w:rsidP="00A0399D">
      <w:pPr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AFE742B" w14:textId="77777777" w:rsidR="00A0399D" w:rsidRPr="0062556F" w:rsidRDefault="00A0399D" w:rsidP="00A0399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 </w:t>
      </w:r>
    </w:p>
    <w:p w14:paraId="5EBB475F" w14:textId="77777777" w:rsidR="00F6202D" w:rsidRPr="0062556F" w:rsidRDefault="00F6202D" w:rsidP="00A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ADF8BA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A2BE305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0B0FC6D" w14:textId="5E76307A" w:rsidR="00A0399D" w:rsidRPr="0062556F" w:rsidRDefault="00A0399D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6E763D" w:rsidRPr="006E763D">
        <w:rPr>
          <w:rFonts w:ascii="Angsana New" w:hAnsi="Angsana New"/>
          <w:sz w:val="30"/>
          <w:szCs w:val="30"/>
        </w:rPr>
        <w:t>12</w:t>
      </w:r>
      <w:r w:rsidRPr="0062556F">
        <w:rPr>
          <w:rFonts w:ascii="Angsana New" w:hAnsi="Angsana New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 </w:t>
      </w:r>
    </w:p>
    <w:p w14:paraId="40D0B19F" w14:textId="77777777" w:rsidR="00A0399D" w:rsidRPr="0062556F" w:rsidRDefault="00A0399D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3AFA4E" w14:textId="77777777" w:rsidR="00F6202D" w:rsidRPr="0062556F" w:rsidRDefault="00A0399D" w:rsidP="00F62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ค่าเผื่อผลขาดทุนจากการด้อยค่าของลูกหนี้การค้าจากกิจการอื่นประมาณการโดยพิจารณาผลขาดทุนด้านเครดิต</w:t>
      </w:r>
      <w:r w:rsidR="00C92D8E" w:rsidRPr="0062556F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</w:t>
      </w:r>
      <w:r w:rsidR="00C92D8E" w:rsidRPr="0062556F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</w:t>
      </w:r>
      <w:r w:rsidR="00C92D8E" w:rsidRPr="0062556F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สภาวะเศรษฐกิจที่เกิดขึ้นในปัจจุบันและที่คาดการณ์ว่าจะเกิดขึ้นในอนาคต</w:t>
      </w:r>
    </w:p>
    <w:p w14:paraId="6EA13822" w14:textId="77777777" w:rsidR="00161B13" w:rsidRPr="0062556F" w:rsidRDefault="00161B13" w:rsidP="00304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ค่าเผื่อการด้อยค่าสำหรับลูกหนี้การค้าและดอกเบี้ยค้างรับจากกิจการที่เกี่ยวข้องกันที่แสดงด้วยราคาทุนตัดจำหน่ายในระหว่างปี มีดังนี้</w:t>
      </w:r>
    </w:p>
    <w:p w14:paraId="39F35A3A" w14:textId="77777777" w:rsidR="00161B13" w:rsidRPr="0062556F" w:rsidRDefault="00161B13" w:rsidP="00161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90" w:type="dxa"/>
        <w:tblInd w:w="360" w:type="dxa"/>
        <w:tblLook w:val="04A0" w:firstRow="1" w:lastRow="0" w:firstColumn="1" w:lastColumn="0" w:noHBand="0" w:noVBand="1"/>
      </w:tblPr>
      <w:tblGrid>
        <w:gridCol w:w="3888"/>
        <w:gridCol w:w="1530"/>
        <w:gridCol w:w="270"/>
        <w:gridCol w:w="1350"/>
        <w:gridCol w:w="270"/>
        <w:gridCol w:w="1350"/>
        <w:gridCol w:w="270"/>
        <w:gridCol w:w="1062"/>
      </w:tblGrid>
      <w:tr w:rsidR="00417524" w:rsidRPr="0062556F" w14:paraId="2C586BD7" w14:textId="77777777" w:rsidTr="00794CAA">
        <w:trPr>
          <w:trHeight w:val="20"/>
          <w:tblHeader/>
        </w:trPr>
        <w:tc>
          <w:tcPr>
            <w:tcW w:w="3888" w:type="dxa"/>
            <w:vAlign w:val="bottom"/>
          </w:tcPr>
          <w:p w14:paraId="47D92FDF" w14:textId="77777777" w:rsidR="00417524" w:rsidRPr="0062556F" w:rsidRDefault="00872953" w:rsidP="00417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cs="Cordia New"/>
              </w:rPr>
            </w:pPr>
            <w:r w:rsidRPr="0062556F">
              <w:br w:type="page"/>
            </w:r>
            <w:r w:rsidR="00417524" w:rsidRPr="0062556F">
              <w:br w:type="page"/>
            </w:r>
            <w:r w:rsidR="00417524" w:rsidRPr="0062556F">
              <w:br w:type="page"/>
            </w:r>
          </w:p>
        </w:tc>
        <w:tc>
          <w:tcPr>
            <w:tcW w:w="6102" w:type="dxa"/>
            <w:gridSpan w:val="7"/>
            <w:vAlign w:val="bottom"/>
          </w:tcPr>
          <w:p w14:paraId="720E5ED1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524" w:rsidRPr="0062556F" w14:paraId="175D7C9F" w14:textId="77777777" w:rsidTr="00794CAA">
        <w:trPr>
          <w:trHeight w:val="20"/>
          <w:tblHeader/>
        </w:trPr>
        <w:tc>
          <w:tcPr>
            <w:tcW w:w="3888" w:type="dxa"/>
            <w:vAlign w:val="bottom"/>
          </w:tcPr>
          <w:p w14:paraId="572DF0F2" w14:textId="77777777" w:rsidR="00417524" w:rsidRPr="0062556F" w:rsidRDefault="00417524" w:rsidP="00417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 - วิธีการทั่วไป</w:t>
            </w:r>
          </w:p>
        </w:tc>
        <w:tc>
          <w:tcPr>
            <w:tcW w:w="1530" w:type="dxa"/>
            <w:vAlign w:val="bottom"/>
          </w:tcPr>
          <w:p w14:paraId="18814597" w14:textId="517057A4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25764E2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DC60053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10076245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651BD0C" w14:textId="7FFC388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B479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08CE2FE2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690F9F41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2231AC" w:rsidRPr="0062556F" w14:paraId="17357C68" w14:textId="77777777" w:rsidTr="00794CAA">
        <w:trPr>
          <w:trHeight w:hRule="exact" w:val="380"/>
          <w:tblHeader/>
        </w:trPr>
        <w:tc>
          <w:tcPr>
            <w:tcW w:w="3888" w:type="dxa"/>
            <w:vAlign w:val="bottom"/>
          </w:tcPr>
          <w:p w14:paraId="7882AAD6" w14:textId="77777777" w:rsidR="002231AC" w:rsidRPr="0062556F" w:rsidRDefault="002231AC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</w:tcPr>
          <w:p w14:paraId="47E0D418" w14:textId="77777777" w:rsidR="002231AC" w:rsidRPr="0062556F" w:rsidRDefault="002231AC" w:rsidP="0022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524" w:rsidRPr="0062556F" w14:paraId="6DE19020" w14:textId="77777777" w:rsidTr="00794CAA">
        <w:trPr>
          <w:trHeight w:val="20"/>
          <w:tblHeader/>
        </w:trPr>
        <w:tc>
          <w:tcPr>
            <w:tcW w:w="3888" w:type="dxa"/>
            <w:vAlign w:val="bottom"/>
          </w:tcPr>
          <w:p w14:paraId="79F25388" w14:textId="77777777" w:rsidR="00417524" w:rsidRPr="0062556F" w:rsidRDefault="006F13C0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607B799F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F5B448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122119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8C8821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4F6833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15D6371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6BCA3B7" w14:textId="77777777" w:rsidR="00417524" w:rsidRPr="0062556F" w:rsidRDefault="00417524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17524" w:rsidRPr="0062556F" w14:paraId="7865A2C0" w14:textId="77777777" w:rsidTr="00794CAA">
        <w:trPr>
          <w:trHeight w:val="20"/>
          <w:tblHeader/>
        </w:trPr>
        <w:tc>
          <w:tcPr>
            <w:tcW w:w="3888" w:type="dxa"/>
            <w:vAlign w:val="bottom"/>
          </w:tcPr>
          <w:p w14:paraId="01630401" w14:textId="53A59C43" w:rsidR="00417524" w:rsidRPr="0062556F" w:rsidRDefault="00417524" w:rsidP="00417524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4E9D4EE3" w14:textId="77777777" w:rsidR="00417524" w:rsidRPr="0062556F" w:rsidRDefault="0011382C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840F9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113B9F" w14:textId="77777777" w:rsidR="00417524" w:rsidRPr="0062556F" w:rsidRDefault="0011382C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28E7DA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536CAA" w14:textId="77777777" w:rsidR="00417524" w:rsidRPr="0062556F" w:rsidRDefault="0011382C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7C8E67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06FB453" w14:textId="77777777" w:rsidR="00417524" w:rsidRPr="0062556F" w:rsidRDefault="0011382C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500"/>
              </w:tabs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92F13" w:rsidRPr="0062556F" w14:paraId="6554F6A7" w14:textId="77777777" w:rsidTr="00794CAA">
        <w:trPr>
          <w:trHeight w:val="20"/>
          <w:tblHeader/>
        </w:trPr>
        <w:tc>
          <w:tcPr>
            <w:tcW w:w="3888" w:type="dxa"/>
            <w:vAlign w:val="bottom"/>
          </w:tcPr>
          <w:p w14:paraId="6E218E57" w14:textId="7F33098E" w:rsidR="00A92F13" w:rsidRPr="0062556F" w:rsidRDefault="00A92F13" w:rsidP="00A92F13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ผลขาดทุนจากการด้อยค่าที่รับรู้เพิ่มเติม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จากการปฏิบัติตาม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TFRS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(ดูหมายเหตุข้อ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185EA3B5" w14:textId="4F9AD6AC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BB133A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DD3B97" w14:textId="623F7520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43C715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393615" w14:textId="3B80A61B" w:rsidR="00A92F13" w:rsidRPr="0062556F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92F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  <w:tc>
          <w:tcPr>
            <w:tcW w:w="270" w:type="dxa"/>
            <w:vAlign w:val="bottom"/>
          </w:tcPr>
          <w:p w14:paraId="56DC98F9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7E55E06" w14:textId="7D224CA1" w:rsidR="00A92F13" w:rsidRPr="0062556F" w:rsidRDefault="006E763D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2"/>
              </w:tabs>
              <w:ind w:right="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92F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</w:tr>
      <w:tr w:rsidR="00A92F13" w:rsidRPr="0062556F" w14:paraId="32637EC5" w14:textId="77777777" w:rsidTr="00794CAA">
        <w:trPr>
          <w:trHeight w:val="20"/>
          <w:tblHeader/>
        </w:trPr>
        <w:tc>
          <w:tcPr>
            <w:tcW w:w="3888" w:type="dxa"/>
            <w:vAlign w:val="bottom"/>
          </w:tcPr>
          <w:p w14:paraId="078742C8" w14:textId="77777777" w:rsidR="00A92F13" w:rsidRPr="0062556F" w:rsidRDefault="00A92F13" w:rsidP="00A92F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สินทรัพย์ทางการเงินที่ชำระคืน </w:t>
            </w:r>
          </w:p>
        </w:tc>
        <w:tc>
          <w:tcPr>
            <w:tcW w:w="1530" w:type="dxa"/>
          </w:tcPr>
          <w:p w14:paraId="6B19AB86" w14:textId="022A7734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62EB6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CADFD8" w14:textId="377D3779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A589A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2604F5" w14:textId="5B0010D1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0"/>
              </w:tabs>
              <w:ind w:right="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340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A98EBF7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7A14F13" w14:textId="7A0C61FF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2"/>
                <w:tab w:val="left" w:pos="592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340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92F13" w:rsidRPr="0062556F" w14:paraId="117E993D" w14:textId="77777777" w:rsidTr="00794CAA">
        <w:trPr>
          <w:trHeight w:val="20"/>
          <w:tblHeader/>
        </w:trPr>
        <w:tc>
          <w:tcPr>
            <w:tcW w:w="3888" w:type="dxa"/>
            <w:vAlign w:val="bottom"/>
          </w:tcPr>
          <w:p w14:paraId="2E031080" w14:textId="77777777" w:rsidR="00A92F13" w:rsidRPr="0062556F" w:rsidRDefault="00A92F13" w:rsidP="00A92F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สินทรัพย์ทางการเงินใหม่ที่ได้มา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9CDC89" w14:textId="322BBCE4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C54C0A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02CE0F" w14:textId="59C5F78B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A7F8A7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FB0B64" w14:textId="50A675B7" w:rsidR="00A92F13" w:rsidRPr="0062556F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0"/>
              </w:tabs>
              <w:ind w:right="9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92F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496</w:t>
            </w:r>
          </w:p>
        </w:tc>
        <w:tc>
          <w:tcPr>
            <w:tcW w:w="270" w:type="dxa"/>
            <w:vAlign w:val="bottom"/>
          </w:tcPr>
          <w:p w14:paraId="63F0C44E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6A7E165" w14:textId="7705F161" w:rsidR="00A92F13" w:rsidRPr="0062556F" w:rsidRDefault="006E763D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2"/>
              </w:tabs>
              <w:ind w:right="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92F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496</w:t>
            </w:r>
          </w:p>
        </w:tc>
      </w:tr>
      <w:tr w:rsidR="00A92F13" w:rsidRPr="0062556F" w14:paraId="023EBB63" w14:textId="77777777" w:rsidTr="00794CAA">
        <w:trPr>
          <w:trHeight w:val="20"/>
          <w:tblHeader/>
        </w:trPr>
        <w:tc>
          <w:tcPr>
            <w:tcW w:w="3888" w:type="dxa"/>
            <w:vAlign w:val="bottom"/>
          </w:tcPr>
          <w:p w14:paraId="40C97FD1" w14:textId="2E89B9B6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ายน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3959C8" w14:textId="52FA36BE" w:rsidR="00A92F13" w:rsidRPr="00AF6A56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2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613DD" w14:textId="77777777" w:rsidR="00A92F13" w:rsidRPr="00AF6A56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A4E6B0" w14:textId="1AB6807E" w:rsidR="00A92F13" w:rsidRPr="00AF6A56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32F33C" w14:textId="77777777" w:rsidR="00A92F13" w:rsidRPr="00EC0242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AA2407" w14:textId="423F4F19" w:rsidR="00A92F13" w:rsidRPr="00EC0242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0"/>
              </w:tabs>
              <w:ind w:right="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92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0" w:type="dxa"/>
            <w:vAlign w:val="bottom"/>
          </w:tcPr>
          <w:p w14:paraId="11351B94" w14:textId="77777777" w:rsidR="00A92F13" w:rsidRPr="00EC0242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D6FB9FC" w14:textId="17795DCC" w:rsidR="00A92F13" w:rsidRPr="00EC0242" w:rsidRDefault="006E763D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2"/>
                <w:tab w:val="left" w:pos="860"/>
              </w:tabs>
              <w:spacing w:line="240" w:lineRule="auto"/>
              <w:ind w:left="-111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92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510</w:t>
            </w:r>
          </w:p>
        </w:tc>
      </w:tr>
      <w:tr w:rsidR="00A92F13" w:rsidRPr="0062556F" w14:paraId="0C83107D" w14:textId="77777777" w:rsidTr="00794CAA">
        <w:trPr>
          <w:trHeight w:hRule="exact" w:val="288"/>
          <w:tblHeader/>
        </w:trPr>
        <w:tc>
          <w:tcPr>
            <w:tcW w:w="3888" w:type="dxa"/>
            <w:vAlign w:val="bottom"/>
          </w:tcPr>
          <w:p w14:paraId="3BA77957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2E6D72D" w14:textId="77777777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D9984A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2B4188A" w14:textId="77777777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decimal" w:pos="681"/>
                <w:tab w:val="left" w:pos="720"/>
              </w:tabs>
              <w:spacing w:line="240" w:lineRule="auto"/>
              <w:ind w:right="-1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1E2ED1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AF6C2BE" w14:textId="77777777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99E36A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15B64508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92F13" w:rsidRPr="0062556F" w14:paraId="34C09EF7" w14:textId="77777777" w:rsidTr="00794CAA">
        <w:trPr>
          <w:trHeight w:val="20"/>
          <w:tblHeader/>
        </w:trPr>
        <w:tc>
          <w:tcPr>
            <w:tcW w:w="3888" w:type="dxa"/>
            <w:vAlign w:val="bottom"/>
            <w:hideMark/>
          </w:tcPr>
          <w:p w14:paraId="1B1C30F4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530" w:type="dxa"/>
          </w:tcPr>
          <w:p w14:paraId="238EB431" w14:textId="77777777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A39471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828853" w14:textId="77777777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decimal" w:pos="681"/>
                <w:tab w:val="left" w:pos="720"/>
              </w:tabs>
              <w:spacing w:line="240" w:lineRule="auto"/>
              <w:ind w:right="-1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B48063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AE448F" w14:textId="77777777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8916AF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13837C8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92F13" w:rsidRPr="0062556F" w14:paraId="28CC1076" w14:textId="77777777" w:rsidTr="00794CAA">
        <w:trPr>
          <w:trHeight w:val="20"/>
          <w:tblHeader/>
        </w:trPr>
        <w:tc>
          <w:tcPr>
            <w:tcW w:w="3888" w:type="dxa"/>
            <w:vAlign w:val="bottom"/>
            <w:hideMark/>
          </w:tcPr>
          <w:p w14:paraId="5C9F431E" w14:textId="28FCB05F" w:rsidR="00A92F13" w:rsidRPr="0062556F" w:rsidRDefault="00A92F13" w:rsidP="00A92F13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64DECA7C" w14:textId="77777777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AE929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9FBC3D" w14:textId="77777777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52AAF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4329BA" w14:textId="77777777" w:rsidR="00A92F13" w:rsidRPr="0062556F" w:rsidRDefault="00A92F13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A4C094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17CB8D9" w14:textId="77777777" w:rsidR="00A92F13" w:rsidRPr="0062556F" w:rsidRDefault="00A92F13" w:rsidP="00A9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500"/>
              </w:tabs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7619" w:rsidRPr="0062556F" w14:paraId="103E5C0D" w14:textId="77777777" w:rsidTr="00794CAA">
        <w:trPr>
          <w:trHeight w:val="20"/>
          <w:tblHeader/>
        </w:trPr>
        <w:tc>
          <w:tcPr>
            <w:tcW w:w="3888" w:type="dxa"/>
            <w:vAlign w:val="bottom"/>
            <w:hideMark/>
          </w:tcPr>
          <w:p w14:paraId="37A0381D" w14:textId="2D0C4141" w:rsidR="00BD7619" w:rsidRPr="0062556F" w:rsidRDefault="00BD7619" w:rsidP="00BD7619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ผลขาดทุนจากการด้อยค่าที่รับรู้เพิ่มเติม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จากการปฏิบัติตาม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TFRS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(ดูหมายเหตุข้อ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8958D30" w14:textId="037A942B" w:rsidR="00BD7619" w:rsidRPr="0062556F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C5621BC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7254C9" w14:textId="77777777" w:rsidR="00BD7619" w:rsidRDefault="00BD7619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F590515" w14:textId="5C2577D0" w:rsidR="00BD7619" w:rsidRPr="0062556F" w:rsidRDefault="00BD7619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24E407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B4CA37" w14:textId="77777777" w:rsidR="00BD7619" w:rsidRPr="00BD7619" w:rsidRDefault="00BD7619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34C9B84" w14:textId="6D9B118B" w:rsidR="00BD7619" w:rsidRPr="0062556F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9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  <w:tc>
          <w:tcPr>
            <w:tcW w:w="270" w:type="dxa"/>
            <w:vAlign w:val="bottom"/>
          </w:tcPr>
          <w:p w14:paraId="7CF6C88D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98159A" w14:textId="77777777" w:rsidR="00BD7619" w:rsidRPr="00BD7619" w:rsidRDefault="00BD7619" w:rsidP="00BD7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278D2DE" w14:textId="4593D013" w:rsidR="00BD7619" w:rsidRPr="0062556F" w:rsidRDefault="006E763D" w:rsidP="00BD7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504</w:t>
            </w:r>
          </w:p>
        </w:tc>
      </w:tr>
      <w:tr w:rsidR="00BD7619" w:rsidRPr="0062556F" w14:paraId="1A39FACC" w14:textId="77777777" w:rsidTr="00794CAA">
        <w:trPr>
          <w:trHeight w:val="20"/>
          <w:tblHeader/>
        </w:trPr>
        <w:tc>
          <w:tcPr>
            <w:tcW w:w="3888" w:type="dxa"/>
            <w:vAlign w:val="bottom"/>
            <w:hideMark/>
          </w:tcPr>
          <w:p w14:paraId="435E2A8D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530" w:type="dxa"/>
          </w:tcPr>
          <w:p w14:paraId="0E93362C" w14:textId="4DD24672" w:rsidR="00BD7619" w:rsidRPr="0062556F" w:rsidRDefault="00BD7619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2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91EC62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26407F" w14:textId="4F39CCE3" w:rsidR="00BD7619" w:rsidRPr="0062556F" w:rsidRDefault="00BD7619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851A43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4D32D1" w14:textId="4444749F" w:rsidR="00BD7619" w:rsidRPr="0062556F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9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08A3316E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7ABF098" w14:textId="1AACD9EB" w:rsidR="00BD7619" w:rsidRPr="0062556F" w:rsidRDefault="006E763D" w:rsidP="00BD7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751</w:t>
            </w:r>
          </w:p>
        </w:tc>
      </w:tr>
      <w:tr w:rsidR="00BD7619" w:rsidRPr="0062556F" w14:paraId="739B35CD" w14:textId="77777777" w:rsidTr="00794CAA">
        <w:trPr>
          <w:trHeight w:val="20"/>
          <w:tblHeader/>
        </w:trPr>
        <w:tc>
          <w:tcPr>
            <w:tcW w:w="3888" w:type="dxa"/>
            <w:vAlign w:val="bottom"/>
            <w:hideMark/>
          </w:tcPr>
          <w:p w14:paraId="3D571616" w14:textId="77777777" w:rsidR="00BD7619" w:rsidRPr="0062556F" w:rsidRDefault="00BD7619" w:rsidP="00BD7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สินทรัพย์ทางการเงินใหม่ที่ได้มา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729C0" w14:textId="3E8173EF" w:rsidR="00BD7619" w:rsidRPr="0062556F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0989D6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99D79" w14:textId="7776125A" w:rsidR="00BD7619" w:rsidRPr="0062556F" w:rsidRDefault="00BD7619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1B16C8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5B8BF" w14:textId="2704DF28" w:rsidR="00BD7619" w:rsidRPr="0062556F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9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17CD32CF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2E440" w14:textId="099C4B8C" w:rsidR="00BD7619" w:rsidRPr="0062556F" w:rsidRDefault="006E763D" w:rsidP="00BD7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BD7619" w:rsidRPr="0062556F" w14:paraId="3D2A21C5" w14:textId="77777777" w:rsidTr="00794CAA">
        <w:trPr>
          <w:trHeight w:val="20"/>
        </w:trPr>
        <w:tc>
          <w:tcPr>
            <w:tcW w:w="3888" w:type="dxa"/>
            <w:vAlign w:val="bottom"/>
            <w:hideMark/>
          </w:tcPr>
          <w:p w14:paraId="246BEF69" w14:textId="33871D26" w:rsidR="00BD7619" w:rsidRPr="0062556F" w:rsidRDefault="00BD7619" w:rsidP="00BD7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ายน </w:t>
            </w:r>
            <w:r w:rsidR="006E763D"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C6563" w14:textId="34734DAB" w:rsidR="00BD7619" w:rsidRPr="0062556F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96"/>
              </w:tabs>
              <w:ind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B5A636D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52BFB" w14:textId="07AB0A7F" w:rsidR="00BD7619" w:rsidRPr="00AF6A56" w:rsidRDefault="00BD7619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681"/>
              </w:tabs>
              <w:ind w:right="-1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51ECB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B06B8" w14:textId="17B7E394" w:rsidR="00BD7619" w:rsidRPr="00BD7619" w:rsidRDefault="006E763D" w:rsidP="00B4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D7619" w:rsidRPr="00BD76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270" w:type="dxa"/>
            <w:vAlign w:val="bottom"/>
          </w:tcPr>
          <w:p w14:paraId="3ACDAACB" w14:textId="77777777" w:rsidR="00BD7619" w:rsidRPr="0062556F" w:rsidRDefault="00BD7619" w:rsidP="00BD7619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E0170" w14:textId="0CCBEE96" w:rsidR="00BD7619" w:rsidRPr="00BD7619" w:rsidRDefault="006E763D" w:rsidP="00BD7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D7619" w:rsidRPr="00BD76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</w:t>
            </w:r>
          </w:p>
        </w:tc>
      </w:tr>
    </w:tbl>
    <w:p w14:paraId="145E549E" w14:textId="77777777" w:rsidR="003E3AEA" w:rsidRPr="0062556F" w:rsidRDefault="003E3AEA"/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4968"/>
        <w:gridCol w:w="236"/>
        <w:gridCol w:w="1636"/>
        <w:gridCol w:w="270"/>
        <w:gridCol w:w="1800"/>
      </w:tblGrid>
      <w:tr w:rsidR="00A0399D" w:rsidRPr="0062556F" w14:paraId="7657C82E" w14:textId="77777777" w:rsidTr="00794CAA">
        <w:trPr>
          <w:tblHeader/>
        </w:trPr>
        <w:tc>
          <w:tcPr>
            <w:tcW w:w="4968" w:type="dxa"/>
            <w:vAlign w:val="bottom"/>
            <w:hideMark/>
          </w:tcPr>
          <w:p w14:paraId="01E0E0E8" w14:textId="77777777" w:rsidR="00A0399D" w:rsidRPr="0062556F" w:rsidRDefault="003E3AEA" w:rsidP="00E7727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  <w:r w:rsidR="00A0399D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2B20DDE7" w14:textId="26E6001A" w:rsidR="00A0399D" w:rsidRPr="0062556F" w:rsidRDefault="00A21721" w:rsidP="00A21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A0399D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263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A0399D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705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6EDB48C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  <w:hideMark/>
          </w:tcPr>
          <w:p w14:paraId="0834303C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52B2B50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74297AC5" w14:textId="77777777" w:rsidR="00A0399D" w:rsidRPr="0062556F" w:rsidRDefault="00A0399D" w:rsidP="0005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057C0F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0399D" w:rsidRPr="0062556F" w14:paraId="77DF76DE" w14:textId="77777777" w:rsidTr="00794CAA">
        <w:trPr>
          <w:tblHeader/>
        </w:trPr>
        <w:tc>
          <w:tcPr>
            <w:tcW w:w="4968" w:type="dxa"/>
          </w:tcPr>
          <w:p w14:paraId="20A78D37" w14:textId="77777777" w:rsidR="00A0399D" w:rsidRPr="0062556F" w:rsidRDefault="00A0399D" w:rsidP="00E77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E13E3C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6" w:type="dxa"/>
            <w:gridSpan w:val="3"/>
            <w:vAlign w:val="center"/>
            <w:hideMark/>
          </w:tcPr>
          <w:p w14:paraId="1A1D7A09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399D" w:rsidRPr="0062556F" w14:paraId="777FFE69" w14:textId="77777777" w:rsidTr="00794CAA">
        <w:trPr>
          <w:tblHeader/>
        </w:trPr>
        <w:tc>
          <w:tcPr>
            <w:tcW w:w="4968" w:type="dxa"/>
          </w:tcPr>
          <w:p w14:paraId="52E02D6A" w14:textId="77777777" w:rsidR="00A0399D" w:rsidRPr="0062556F" w:rsidRDefault="00A0399D" w:rsidP="00E7727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7D3B24A1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60F92E9F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7E6699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632D771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2954" w:rsidRPr="0062556F" w14:paraId="089F4031" w14:textId="77777777" w:rsidTr="00794CAA">
        <w:trPr>
          <w:tblHeader/>
        </w:trPr>
        <w:tc>
          <w:tcPr>
            <w:tcW w:w="4968" w:type="dxa"/>
            <w:hideMark/>
          </w:tcPr>
          <w:p w14:paraId="045005B9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236" w:type="dxa"/>
          </w:tcPr>
          <w:p w14:paraId="0CF83C30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6" w:type="dxa"/>
          </w:tcPr>
          <w:p w14:paraId="2A29B6D6" w14:textId="502FC788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D57E877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07DE3F6" w14:textId="5AE30521" w:rsidR="004D2954" w:rsidRPr="0062556F" w:rsidRDefault="006E763D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D295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870</w:t>
            </w:r>
          </w:p>
        </w:tc>
      </w:tr>
      <w:tr w:rsidR="004D2954" w:rsidRPr="0062556F" w14:paraId="79E6C07D" w14:textId="77777777" w:rsidTr="00794CAA">
        <w:trPr>
          <w:tblHeader/>
        </w:trPr>
        <w:tc>
          <w:tcPr>
            <w:tcW w:w="4968" w:type="dxa"/>
            <w:hideMark/>
          </w:tcPr>
          <w:p w14:paraId="606E59E3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ขาดทุนจากการด้อยค่าของดอกเบี้ยค้างรับจากกิจการ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br/>
              <w:t>ที่เกี่ยวข้องกัน</w:t>
            </w:r>
          </w:p>
        </w:tc>
        <w:tc>
          <w:tcPr>
            <w:tcW w:w="236" w:type="dxa"/>
          </w:tcPr>
          <w:p w14:paraId="047B3B40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6" w:type="dxa"/>
          </w:tcPr>
          <w:p w14:paraId="3AED5074" w14:textId="77777777" w:rsidR="004D2954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69CBB4E" w14:textId="0FBF5A06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5CA4387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B8D619D" w14:textId="4819B2A7" w:rsidR="004D2954" w:rsidRPr="0062556F" w:rsidRDefault="006E763D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</w:tr>
      <w:tr w:rsidR="004D2954" w:rsidRPr="0062556F" w14:paraId="677854C1" w14:textId="77777777" w:rsidTr="00794CAA">
        <w:trPr>
          <w:tblHeader/>
        </w:trPr>
        <w:tc>
          <w:tcPr>
            <w:tcW w:w="4968" w:type="dxa"/>
            <w:hideMark/>
          </w:tcPr>
          <w:p w14:paraId="24737060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7BAADB2D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7586A" w14:textId="78767D05" w:rsidR="004D2954" w:rsidRPr="00AF6A56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2F7B925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8683B9" w14:textId="666FBD12" w:rsidR="004D2954" w:rsidRPr="0062556F" w:rsidRDefault="006E763D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D29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064</w:t>
            </w:r>
          </w:p>
        </w:tc>
      </w:tr>
      <w:tr w:rsidR="004D2954" w:rsidRPr="0062556F" w14:paraId="557D5902" w14:textId="77777777" w:rsidTr="00794CAA">
        <w:trPr>
          <w:tblHeader/>
        </w:trPr>
        <w:tc>
          <w:tcPr>
            <w:tcW w:w="4968" w:type="dxa"/>
            <w:vAlign w:val="bottom"/>
          </w:tcPr>
          <w:p w14:paraId="581B6CFA" w14:textId="77777777" w:rsidR="004D2954" w:rsidRPr="0062556F" w:rsidRDefault="004D2954" w:rsidP="004D295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30967A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7609901F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EAF23D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5C0D77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D2954" w:rsidRPr="0062556F" w14:paraId="1BDB1A2F" w14:textId="77777777" w:rsidTr="00794CAA">
        <w:trPr>
          <w:tblHeader/>
        </w:trPr>
        <w:tc>
          <w:tcPr>
            <w:tcW w:w="4968" w:type="dxa"/>
            <w:vAlign w:val="bottom"/>
            <w:hideMark/>
          </w:tcPr>
          <w:p w14:paraId="0E586D52" w14:textId="77777777" w:rsidR="004D2954" w:rsidRPr="0062556F" w:rsidRDefault="004D2954" w:rsidP="004D295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7166AA45" w14:textId="2FF58315" w:rsidR="004D2954" w:rsidRPr="0062556F" w:rsidRDefault="004D2954" w:rsidP="004D2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สำหรับงวด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A9EFDD9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  <w:hideMark/>
          </w:tcPr>
          <w:p w14:paraId="107D2D26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D39D0F0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1E1161A1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2954" w:rsidRPr="0062556F" w14:paraId="73A803BC" w14:textId="77777777" w:rsidTr="00794CAA">
        <w:trPr>
          <w:tblHeader/>
        </w:trPr>
        <w:tc>
          <w:tcPr>
            <w:tcW w:w="4968" w:type="dxa"/>
          </w:tcPr>
          <w:p w14:paraId="3F88357F" w14:textId="77777777" w:rsidR="004D2954" w:rsidRPr="0062556F" w:rsidRDefault="004D2954" w:rsidP="004D2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791A5B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6" w:type="dxa"/>
            <w:gridSpan w:val="3"/>
            <w:vAlign w:val="center"/>
            <w:hideMark/>
          </w:tcPr>
          <w:p w14:paraId="2BF5115E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954" w:rsidRPr="0062556F" w14:paraId="3A8C5045" w14:textId="77777777" w:rsidTr="00794CAA">
        <w:trPr>
          <w:tblHeader/>
        </w:trPr>
        <w:tc>
          <w:tcPr>
            <w:tcW w:w="4968" w:type="dxa"/>
          </w:tcPr>
          <w:p w14:paraId="0FA4332B" w14:textId="77777777" w:rsidR="004D2954" w:rsidRPr="0062556F" w:rsidRDefault="004D2954" w:rsidP="004D295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294BB371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582FC014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AE8AACA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AECD3F7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2954" w:rsidRPr="0062556F" w14:paraId="3088AEB2" w14:textId="77777777" w:rsidTr="00794CAA">
        <w:trPr>
          <w:tblHeader/>
        </w:trPr>
        <w:tc>
          <w:tcPr>
            <w:tcW w:w="4968" w:type="dxa"/>
            <w:hideMark/>
          </w:tcPr>
          <w:p w14:paraId="33F040FB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236" w:type="dxa"/>
          </w:tcPr>
          <w:p w14:paraId="22F9B5D3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6" w:type="dxa"/>
          </w:tcPr>
          <w:p w14:paraId="60C134EB" w14:textId="7B0A8400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F181055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9377B7A" w14:textId="77D0C4E1" w:rsidR="004D2954" w:rsidRPr="0062556F" w:rsidRDefault="006E763D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D2954" w:rsidRPr="004D295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</w:tr>
      <w:tr w:rsidR="004D2954" w:rsidRPr="0062556F" w14:paraId="40247E59" w14:textId="77777777" w:rsidTr="00794CAA">
        <w:trPr>
          <w:tblHeader/>
        </w:trPr>
        <w:tc>
          <w:tcPr>
            <w:tcW w:w="4968" w:type="dxa"/>
            <w:hideMark/>
          </w:tcPr>
          <w:p w14:paraId="06A29F0F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ขาดทุนจากการด้อยค่าของดอกเบี้ยค้างรับจากกิจการ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br/>
              <w:t>ที่เกี่ยวข้องกัน</w:t>
            </w:r>
          </w:p>
        </w:tc>
        <w:tc>
          <w:tcPr>
            <w:tcW w:w="236" w:type="dxa"/>
          </w:tcPr>
          <w:p w14:paraId="27BCC55D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6" w:type="dxa"/>
          </w:tcPr>
          <w:p w14:paraId="7626D71B" w14:textId="77777777" w:rsidR="004D2954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FEC3C22" w14:textId="47CBF29A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4CB926E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0BD7B00" w14:textId="2A28A327" w:rsidR="004D2954" w:rsidRPr="0062556F" w:rsidRDefault="006E763D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D2954" w:rsidRPr="004D295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319</w:t>
            </w:r>
          </w:p>
        </w:tc>
      </w:tr>
      <w:tr w:rsidR="004D2954" w:rsidRPr="0062556F" w14:paraId="3AECFF9E" w14:textId="77777777" w:rsidTr="00794CAA">
        <w:trPr>
          <w:tblHeader/>
        </w:trPr>
        <w:tc>
          <w:tcPr>
            <w:tcW w:w="4968" w:type="dxa"/>
            <w:hideMark/>
          </w:tcPr>
          <w:p w14:paraId="531003E2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871CFFE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45036A" w14:textId="6681C994" w:rsidR="004D2954" w:rsidRPr="00AF6A56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FA0BF91" w14:textId="77777777" w:rsidR="004D2954" w:rsidRPr="0062556F" w:rsidRDefault="004D2954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1F126" w14:textId="729A356C" w:rsidR="004D2954" w:rsidRPr="0062556F" w:rsidRDefault="006E763D" w:rsidP="004D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4D2954" w:rsidRPr="004D29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829</w:t>
            </w:r>
          </w:p>
        </w:tc>
      </w:tr>
    </w:tbl>
    <w:p w14:paraId="31172ECF" w14:textId="77777777" w:rsidR="003044A8" w:rsidRPr="0062556F" w:rsidRDefault="003044A8" w:rsidP="00417524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16B8FF1" w14:textId="77777777" w:rsidR="00417524" w:rsidRPr="0062556F" w:rsidRDefault="00417524" w:rsidP="003044A8">
      <w:pPr>
        <w:tabs>
          <w:tab w:val="clear" w:pos="454"/>
          <w:tab w:val="left" w:pos="630"/>
        </w:tabs>
        <w:ind w:left="45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767DFB19" w14:textId="77777777" w:rsidR="00417524" w:rsidRPr="0062556F" w:rsidRDefault="00417524" w:rsidP="003044A8">
      <w:pPr>
        <w:tabs>
          <w:tab w:val="clear" w:pos="454"/>
          <w:tab w:val="left" w:pos="63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5A16D329" w14:textId="77777777" w:rsidR="00417524" w:rsidRPr="0062556F" w:rsidRDefault="00417524" w:rsidP="003044A8">
      <w:pPr>
        <w:tabs>
          <w:tab w:val="clear" w:pos="454"/>
          <w:tab w:val="left" w:pos="63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</w:t>
      </w:r>
      <w:r w:rsidR="00B8274E" w:rsidRPr="0062556F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38AFA715" w14:textId="05A02728" w:rsidR="000D090A" w:rsidRDefault="000D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73"/>
        <w:gridCol w:w="7"/>
        <w:gridCol w:w="263"/>
        <w:gridCol w:w="7"/>
        <w:gridCol w:w="893"/>
        <w:gridCol w:w="7"/>
        <w:gridCol w:w="263"/>
        <w:gridCol w:w="7"/>
        <w:gridCol w:w="893"/>
        <w:gridCol w:w="7"/>
        <w:gridCol w:w="252"/>
        <w:gridCol w:w="7"/>
        <w:gridCol w:w="1084"/>
        <w:gridCol w:w="7"/>
        <w:gridCol w:w="229"/>
        <w:gridCol w:w="7"/>
        <w:gridCol w:w="893"/>
        <w:gridCol w:w="7"/>
        <w:gridCol w:w="231"/>
        <w:gridCol w:w="7"/>
        <w:gridCol w:w="1049"/>
        <w:gridCol w:w="7"/>
      </w:tblGrid>
      <w:tr w:rsidR="00502B90" w:rsidRPr="0062556F" w14:paraId="5067FBEC" w14:textId="77777777" w:rsidTr="000156DF">
        <w:trPr>
          <w:gridAfter w:val="1"/>
          <w:wAfter w:w="7" w:type="dxa"/>
          <w:tblHeader/>
        </w:trPr>
        <w:tc>
          <w:tcPr>
            <w:tcW w:w="2610" w:type="dxa"/>
            <w:shd w:val="clear" w:color="auto" w:fill="auto"/>
          </w:tcPr>
          <w:p w14:paraId="45A9ACA4" w14:textId="77777777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93" w:type="dxa"/>
            <w:gridSpan w:val="21"/>
            <w:shd w:val="clear" w:color="auto" w:fill="auto"/>
          </w:tcPr>
          <w:p w14:paraId="1950EB85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2B90" w:rsidRPr="0062556F" w14:paraId="613CC82B" w14:textId="77777777" w:rsidTr="000156DF">
        <w:trPr>
          <w:gridAfter w:val="1"/>
          <w:wAfter w:w="7" w:type="dxa"/>
          <w:tblHeader/>
        </w:trPr>
        <w:tc>
          <w:tcPr>
            <w:tcW w:w="2610" w:type="dxa"/>
            <w:shd w:val="clear" w:color="auto" w:fill="auto"/>
          </w:tcPr>
          <w:p w14:paraId="403865D3" w14:textId="77777777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EA7285E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C47A62" w14:textId="77777777" w:rsidR="00417524" w:rsidRPr="0062556F" w:rsidRDefault="00417524" w:rsidP="00EB069B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43" w:type="dxa"/>
            <w:gridSpan w:val="17"/>
            <w:shd w:val="clear" w:color="auto" w:fill="auto"/>
            <w:vAlign w:val="bottom"/>
          </w:tcPr>
          <w:p w14:paraId="7597F271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02B90" w:rsidRPr="0062556F" w14:paraId="1D732243" w14:textId="77777777" w:rsidTr="000156DF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73D801D8" w14:textId="28F1C9EB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705E8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705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1705E8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0CBAEB5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FA3DAE" w14:textId="77777777" w:rsidR="00417524" w:rsidRPr="0062556F" w:rsidRDefault="00417524" w:rsidP="00EB069B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B1D1393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84E6AA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691CFC3" w14:textId="6DE4AA82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52DC5B08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6A9D3106" w14:textId="37A1FD6F" w:rsidR="00417524" w:rsidRPr="0062556F" w:rsidRDefault="006E763D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6E9B55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D49D1C9" w14:textId="379BB90C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3B225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401F7EB" w14:textId="77777777" w:rsidR="00417524" w:rsidRPr="0062556F" w:rsidRDefault="00417524" w:rsidP="00EB069B">
            <w:pPr>
              <w:tabs>
                <w:tab w:val="clear" w:pos="907"/>
                <w:tab w:val="left" w:pos="775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7A90BB6C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02B90" w:rsidRPr="0062556F" w14:paraId="344521E9" w14:textId="77777777" w:rsidTr="000156DF">
        <w:trPr>
          <w:gridAfter w:val="1"/>
          <w:wAfter w:w="7" w:type="dxa"/>
          <w:tblHeader/>
        </w:trPr>
        <w:tc>
          <w:tcPr>
            <w:tcW w:w="2610" w:type="dxa"/>
            <w:shd w:val="clear" w:color="auto" w:fill="auto"/>
          </w:tcPr>
          <w:p w14:paraId="64F619E9" w14:textId="77777777" w:rsidR="00417524" w:rsidRPr="0062556F" w:rsidRDefault="00417524" w:rsidP="00EB069B">
            <w:pPr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93" w:type="dxa"/>
            <w:gridSpan w:val="21"/>
            <w:shd w:val="clear" w:color="auto" w:fill="auto"/>
          </w:tcPr>
          <w:p w14:paraId="504CFAFA" w14:textId="77777777" w:rsidR="00417524" w:rsidRPr="0062556F" w:rsidRDefault="00417524" w:rsidP="00EB069B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0D6191"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156DF" w:rsidRPr="0062556F" w14:paraId="720DF68E" w14:textId="77777777" w:rsidTr="000156DF">
        <w:trPr>
          <w:gridAfter w:val="1"/>
          <w:wAfter w:w="7" w:type="dxa"/>
        </w:trPr>
        <w:tc>
          <w:tcPr>
            <w:tcW w:w="3683" w:type="dxa"/>
            <w:gridSpan w:val="2"/>
            <w:shd w:val="clear" w:color="auto" w:fill="auto"/>
          </w:tcPr>
          <w:p w14:paraId="450A65A9" w14:textId="5E684B48" w:rsidR="000156DF" w:rsidRPr="0062556F" w:rsidRDefault="000156DF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EACEE0" w14:textId="77777777" w:rsidR="000156DF" w:rsidRPr="0062556F" w:rsidRDefault="000156DF" w:rsidP="00EB069B">
            <w:pPr>
              <w:tabs>
                <w:tab w:val="decimal" w:pos="708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D0F2FFB" w14:textId="77777777" w:rsidR="000156DF" w:rsidRPr="0062556F" w:rsidRDefault="000156DF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B08A66" w14:textId="77777777" w:rsidR="000156DF" w:rsidRPr="0062556F" w:rsidRDefault="000156DF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1BA3934" w14:textId="77777777" w:rsidR="000156DF" w:rsidRPr="0062556F" w:rsidRDefault="000156DF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14:paraId="70316B09" w14:textId="77777777" w:rsidR="000156DF" w:rsidRPr="0062556F" w:rsidRDefault="000156DF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32E42EBB" w14:textId="77777777" w:rsidR="000156DF" w:rsidRPr="0062556F" w:rsidRDefault="000156DF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6E19C83" w14:textId="77777777" w:rsidR="000156DF" w:rsidRPr="0062556F" w:rsidRDefault="000156DF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83E52F6" w14:textId="77777777" w:rsidR="000156DF" w:rsidRPr="0062556F" w:rsidRDefault="000156DF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A018D7F" w14:textId="77777777" w:rsidR="000156DF" w:rsidRPr="0062556F" w:rsidRDefault="000156DF" w:rsidP="00EB069B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489E0AB7" w14:textId="77777777" w:rsidR="000156DF" w:rsidRPr="0062556F" w:rsidRDefault="000156DF" w:rsidP="00EB069B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69B7" w:rsidRPr="0062556F" w14:paraId="10C8677D" w14:textId="77777777" w:rsidTr="000156DF">
        <w:tc>
          <w:tcPr>
            <w:tcW w:w="2610" w:type="dxa"/>
            <w:shd w:val="clear" w:color="auto" w:fill="auto"/>
          </w:tcPr>
          <w:p w14:paraId="1CB88AE4" w14:textId="77BB7C9B" w:rsidR="000569B7" w:rsidRPr="0062556F" w:rsidRDefault="00FF1962" w:rsidP="001E5523">
            <w:pPr>
              <w:ind w:left="166" w:right="-24" w:hanging="16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1E5523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EB5167B" w14:textId="54732C47" w:rsidR="000569B7" w:rsidRPr="0062556F" w:rsidRDefault="006E763D" w:rsidP="001E552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="000569B7" w:rsidRPr="005C5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2C5BBA" w14:textId="77777777" w:rsidR="000569B7" w:rsidRPr="0062556F" w:rsidRDefault="000569B7" w:rsidP="001E5523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4C7CFE7" w14:textId="6EF59A15" w:rsidR="000569B7" w:rsidRPr="0062556F" w:rsidRDefault="006E763D" w:rsidP="001E552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0569B7"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7FA8E3" w14:textId="77777777" w:rsidR="000569B7" w:rsidRPr="0062556F" w:rsidRDefault="000569B7" w:rsidP="001E552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C7EC961" w14:textId="154691B2" w:rsidR="000569B7" w:rsidRPr="0062556F" w:rsidRDefault="006E763D" w:rsidP="001E552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0569B7"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070081EE" w14:textId="77777777" w:rsidR="000569B7" w:rsidRPr="0062556F" w:rsidRDefault="000569B7" w:rsidP="001E552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BFE8AF7" w14:textId="77777777" w:rsidR="001E5523" w:rsidRDefault="001E5523" w:rsidP="001E5523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9854C52" w14:textId="1F2626E9" w:rsidR="000569B7" w:rsidRPr="0062556F" w:rsidRDefault="000569B7" w:rsidP="001E5523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CDBCDB" w14:textId="77777777" w:rsidR="000569B7" w:rsidRPr="0062556F" w:rsidRDefault="000569B7" w:rsidP="001E5523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327D985" w14:textId="77777777" w:rsidR="000569B7" w:rsidRPr="000569B7" w:rsidRDefault="000569B7" w:rsidP="001E5523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4D2F9F1" w14:textId="5A501425" w:rsidR="000569B7" w:rsidRPr="0062556F" w:rsidRDefault="000569B7" w:rsidP="001E5523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CCB9154" w14:textId="77777777" w:rsidR="000569B7" w:rsidRPr="0062556F" w:rsidRDefault="000569B7" w:rsidP="001E5523">
            <w:pPr>
              <w:tabs>
                <w:tab w:val="decimal" w:pos="8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08932A3F" w14:textId="3F6CAD63" w:rsidR="000569B7" w:rsidRPr="0062556F" w:rsidRDefault="006E763D" w:rsidP="001E552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="000569B7"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</w:tr>
      <w:tr w:rsidR="000569B7" w:rsidRPr="0062556F" w14:paraId="1532EFF6" w14:textId="77777777" w:rsidTr="000156DF">
        <w:tc>
          <w:tcPr>
            <w:tcW w:w="2610" w:type="dxa"/>
            <w:shd w:val="clear" w:color="auto" w:fill="auto"/>
          </w:tcPr>
          <w:p w14:paraId="7336ED84" w14:textId="706514EE" w:rsidR="000569B7" w:rsidRPr="0062556F" w:rsidRDefault="000569B7" w:rsidP="000569B7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D42C941" w14:textId="2AAB9F3C" w:rsidR="000569B7" w:rsidRPr="0062556F" w:rsidRDefault="006E763D" w:rsidP="000569B7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569B7" w:rsidRPr="005C5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2F9676" w14:textId="77777777" w:rsidR="000569B7" w:rsidRPr="0062556F" w:rsidRDefault="000569B7" w:rsidP="000569B7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AABEA2A" w14:textId="03AE8D15" w:rsidR="000569B7" w:rsidRPr="0062556F" w:rsidRDefault="006E763D" w:rsidP="000569B7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569B7"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2F0B4" w14:textId="77777777" w:rsidR="000569B7" w:rsidRPr="0062556F" w:rsidRDefault="000569B7" w:rsidP="000569B7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318D9A6" w14:textId="582BC14E" w:rsidR="000569B7" w:rsidRPr="0062556F" w:rsidRDefault="000569B7" w:rsidP="000569B7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0B6267E3" w14:textId="77777777" w:rsidR="000569B7" w:rsidRPr="0062556F" w:rsidRDefault="000569B7" w:rsidP="000569B7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9382244" w14:textId="7216FDFA" w:rsidR="000569B7" w:rsidRPr="0062556F" w:rsidRDefault="000569B7" w:rsidP="000569B7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876A63" w14:textId="77777777" w:rsidR="000569B7" w:rsidRPr="0062556F" w:rsidRDefault="000569B7" w:rsidP="000569B7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B093015" w14:textId="0CA2F61C" w:rsidR="000569B7" w:rsidRPr="0062556F" w:rsidRDefault="000569B7" w:rsidP="000569B7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6A86607B" w14:textId="77777777" w:rsidR="000569B7" w:rsidRPr="0062556F" w:rsidRDefault="000569B7" w:rsidP="000569B7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40303A22" w14:textId="41844C95" w:rsidR="000569B7" w:rsidRPr="0062556F" w:rsidRDefault="006E763D" w:rsidP="000569B7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569B7"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719</w:t>
            </w:r>
          </w:p>
        </w:tc>
      </w:tr>
      <w:tr w:rsidR="00934165" w:rsidRPr="0062556F" w14:paraId="7CE10712" w14:textId="77777777" w:rsidTr="000156DF">
        <w:tc>
          <w:tcPr>
            <w:tcW w:w="2610" w:type="dxa"/>
            <w:shd w:val="clear" w:color="auto" w:fill="auto"/>
          </w:tcPr>
          <w:p w14:paraId="4133C85E" w14:textId="7D0BEC53" w:rsidR="00934165" w:rsidRPr="0062556F" w:rsidRDefault="00934165" w:rsidP="00934165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A9A8D32" w14:textId="553F9A03" w:rsidR="00934165" w:rsidRPr="006E763D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27A935" w14:textId="77777777" w:rsidR="00934165" w:rsidRPr="0062556F" w:rsidRDefault="00934165" w:rsidP="00934165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A931B6B" w14:textId="6ED1F8C8" w:rsidR="00934165" w:rsidRPr="006E763D" w:rsidRDefault="00934165" w:rsidP="0093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  <w:tab w:val="decimal" w:pos="706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8F7E16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3E4DDE5" w14:textId="12E24B3F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8,941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3E21741B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4700873" w14:textId="13054986" w:rsidR="00934165" w:rsidRPr="000569B7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900F90B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55F0FF6" w14:textId="4CE25B77" w:rsidR="00934165" w:rsidRPr="000569B7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AF418AD" w14:textId="77777777" w:rsidR="00934165" w:rsidRPr="0062556F" w:rsidRDefault="00934165" w:rsidP="00934165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21636331" w14:textId="65DAAA65" w:rsidR="00934165" w:rsidRPr="006E763D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8,941</w:t>
            </w:r>
          </w:p>
        </w:tc>
      </w:tr>
      <w:tr w:rsidR="00934165" w:rsidRPr="0062556F" w14:paraId="58CF1C3F" w14:textId="77777777" w:rsidTr="000156DF">
        <w:tc>
          <w:tcPr>
            <w:tcW w:w="2610" w:type="dxa"/>
            <w:shd w:val="clear" w:color="auto" w:fill="auto"/>
          </w:tcPr>
          <w:p w14:paraId="5E2C8064" w14:textId="77777777" w:rsidR="00934165" w:rsidRPr="0062556F" w:rsidRDefault="00934165" w:rsidP="00934165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C4655DD" w14:textId="7E97D84D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5C5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5901CF" w14:textId="77777777" w:rsidR="00934165" w:rsidRPr="0062556F" w:rsidRDefault="00934165" w:rsidP="00934165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EA74C39" w14:textId="3C83E89E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24015E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7556B1B" w14:textId="1E28FCD5" w:rsidR="00934165" w:rsidRPr="0062556F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22FAE398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DFA1091" w14:textId="771A56A7" w:rsidR="00934165" w:rsidRPr="0062556F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5A560E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DA42696" w14:textId="3B30A270" w:rsidR="00934165" w:rsidRPr="0062556F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D69179E" w14:textId="77777777" w:rsidR="00934165" w:rsidRPr="0062556F" w:rsidRDefault="00934165" w:rsidP="00934165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03BBDB0C" w14:textId="5E7DE884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</w:tr>
      <w:tr w:rsidR="00934165" w:rsidRPr="0062556F" w14:paraId="45E88A6B" w14:textId="77777777" w:rsidTr="000156DF">
        <w:tc>
          <w:tcPr>
            <w:tcW w:w="2610" w:type="dxa"/>
            <w:shd w:val="clear" w:color="auto" w:fill="auto"/>
          </w:tcPr>
          <w:p w14:paraId="1C7B8244" w14:textId="77777777" w:rsidR="00934165" w:rsidRPr="0062556F" w:rsidRDefault="00934165" w:rsidP="00934165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9413B53" w14:textId="3ACE987D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C5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832</w:t>
            </w:r>
            <w:r w:rsidRPr="005C5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967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8DCA13" w14:textId="77777777" w:rsidR="00934165" w:rsidRPr="0062556F" w:rsidRDefault="00934165" w:rsidP="00934165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88E1C75" w14:textId="17EBA7EC" w:rsidR="00934165" w:rsidRPr="0062556F" w:rsidRDefault="00934165" w:rsidP="0093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  <w:tab w:val="decimal" w:pos="706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E6A160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0C9B6CA" w14:textId="0D77946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331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776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35765832" w14:textId="3A9CA296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82256D3" w14:textId="1725AE6C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911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699C43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69CBEB7" w14:textId="41B02FB0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590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64D1612" w14:textId="77777777" w:rsidR="00934165" w:rsidRPr="0062556F" w:rsidRDefault="00934165" w:rsidP="00934165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16549518" w14:textId="00FF6A72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832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967</w:t>
            </w:r>
          </w:p>
        </w:tc>
      </w:tr>
      <w:tr w:rsidR="00934165" w:rsidRPr="0062556F" w14:paraId="563F65BD" w14:textId="77777777" w:rsidTr="000156DF">
        <w:tc>
          <w:tcPr>
            <w:tcW w:w="2610" w:type="dxa"/>
            <w:shd w:val="clear" w:color="auto" w:fill="auto"/>
          </w:tcPr>
          <w:p w14:paraId="0512F667" w14:textId="08566955" w:rsidR="00934165" w:rsidRPr="0062556F" w:rsidRDefault="00934165" w:rsidP="00934165">
            <w:pPr>
              <w:ind w:left="73" w:right="-111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383847E" w14:textId="4EB3D310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414</w:t>
            </w:r>
            <w:r w:rsidRPr="005C5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7E9CA8" w14:textId="77777777" w:rsidR="00934165" w:rsidRPr="0062556F" w:rsidRDefault="00934165" w:rsidP="00934165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F4CAC6D" w14:textId="7D92650C" w:rsidR="00934165" w:rsidRPr="0062556F" w:rsidRDefault="00934165" w:rsidP="0093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  <w:tab w:val="decimal" w:pos="706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7FB1CD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CD50E5D" w14:textId="55561E41" w:rsidR="00934165" w:rsidRPr="0062556F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44950098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34495F8" w14:textId="301DCE0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414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3A2144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61ADCD5" w14:textId="5D3C3475" w:rsidR="00934165" w:rsidRPr="0062556F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2F96BAE3" w14:textId="77777777" w:rsidR="00934165" w:rsidRPr="0062556F" w:rsidRDefault="00934165" w:rsidP="00934165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448C5255" w14:textId="78981AFB" w:rsidR="00934165" w:rsidRPr="0062556F" w:rsidRDefault="00934165" w:rsidP="00934165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414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</w:tr>
      <w:tr w:rsidR="00934165" w:rsidRPr="0062556F" w14:paraId="16251466" w14:textId="77777777" w:rsidTr="000156DF">
        <w:tc>
          <w:tcPr>
            <w:tcW w:w="2610" w:type="dxa"/>
            <w:shd w:val="clear" w:color="auto" w:fill="auto"/>
          </w:tcPr>
          <w:p w14:paraId="592EDBD9" w14:textId="77777777" w:rsidR="00934165" w:rsidRPr="0062556F" w:rsidRDefault="00934165" w:rsidP="00934165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ดอกเบี้ยค้างจ่ายแก่กิจการอื่น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5B50C04" w14:textId="5CD35B06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Pr="005C5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9ADCC8" w14:textId="77777777" w:rsidR="00934165" w:rsidRPr="0062556F" w:rsidRDefault="00934165" w:rsidP="00934165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914AAB6" w14:textId="28D6F470" w:rsidR="00934165" w:rsidRPr="0062556F" w:rsidRDefault="00934165" w:rsidP="0093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  <w:tab w:val="decimal" w:pos="706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E601F4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AE5AE9B" w14:textId="43050260" w:rsidR="00934165" w:rsidRPr="0062556F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7868364A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0F7A7BF" w14:textId="4B6B7BF4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839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EB35C2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57A387B" w14:textId="6AB74B5F" w:rsidR="00934165" w:rsidRPr="0062556F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CD59AD4" w14:textId="77777777" w:rsidR="00934165" w:rsidRPr="0062556F" w:rsidRDefault="00934165" w:rsidP="00934165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09A1902F" w14:textId="276BDC15" w:rsidR="00934165" w:rsidRPr="0062556F" w:rsidRDefault="00934165" w:rsidP="00934165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839</w:t>
            </w:r>
          </w:p>
        </w:tc>
      </w:tr>
      <w:tr w:rsidR="00934165" w:rsidRPr="0062556F" w14:paraId="6472C415" w14:textId="77777777" w:rsidTr="000156DF">
        <w:tc>
          <w:tcPr>
            <w:tcW w:w="2610" w:type="dxa"/>
            <w:shd w:val="clear" w:color="auto" w:fill="auto"/>
          </w:tcPr>
          <w:p w14:paraId="278C3ECF" w14:textId="77777777" w:rsidR="00934165" w:rsidRPr="0062556F" w:rsidRDefault="00934165" w:rsidP="00934165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A52560D" w14:textId="592FA8E3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Pr="001225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BC1C2B" w14:textId="77777777" w:rsidR="00934165" w:rsidRPr="0062556F" w:rsidRDefault="00934165" w:rsidP="00934165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18997" w14:textId="28760AC1" w:rsidR="00934165" w:rsidRPr="0062556F" w:rsidRDefault="00934165" w:rsidP="0093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  <w:tab w:val="decimal" w:pos="706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585C3E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79010" w14:textId="7EF03FB6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54BE91F9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2E755" w14:textId="20C7CB78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AA1749B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033825" w14:textId="3A02CB23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98DDB7A" w14:textId="77777777" w:rsidR="00934165" w:rsidRPr="0062556F" w:rsidRDefault="00934165" w:rsidP="00934165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29B0DD" w14:textId="026B359E" w:rsidR="00934165" w:rsidRPr="0062556F" w:rsidRDefault="00934165" w:rsidP="00934165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Pr="000569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</w:tr>
      <w:tr w:rsidR="00934165" w:rsidRPr="0062556F" w14:paraId="1FBB98C5" w14:textId="77777777" w:rsidTr="000156DF">
        <w:tc>
          <w:tcPr>
            <w:tcW w:w="2610" w:type="dxa"/>
            <w:shd w:val="clear" w:color="auto" w:fill="auto"/>
          </w:tcPr>
          <w:p w14:paraId="21D94381" w14:textId="77777777" w:rsidR="00934165" w:rsidRPr="0062556F" w:rsidRDefault="00934165" w:rsidP="00934165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F7897" w14:textId="47803AFF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1225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A16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73,469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C212B2" w14:textId="77777777" w:rsidR="00934165" w:rsidRPr="0062556F" w:rsidRDefault="00934165" w:rsidP="00934165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0855" w14:textId="663D9377" w:rsidR="00934165" w:rsidRPr="000569B7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</w:t>
            </w:r>
            <w:r w:rsidRPr="000569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D0A4A2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8A927" w14:textId="49EE9C05" w:rsidR="00934165" w:rsidRPr="00155E8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16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Pr="00155E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16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348E0FE4" w14:textId="77777777" w:rsidR="00934165" w:rsidRPr="00155E8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465AF" w14:textId="4CEF3F75" w:rsidR="00934165" w:rsidRPr="00155E83" w:rsidRDefault="00934165" w:rsidP="00934165">
            <w:pPr>
              <w:tabs>
                <w:tab w:val="clear" w:pos="907"/>
                <w:tab w:val="decimal" w:pos="706"/>
                <w:tab w:val="left" w:pos="764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55E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465</w:t>
            </w:r>
            <w:r w:rsidRPr="00155E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BDCBD5" w14:textId="77777777" w:rsidR="00934165" w:rsidRPr="00155E8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17B61" w14:textId="3B439141" w:rsidR="00934165" w:rsidRPr="00155E8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680</w:t>
            </w:r>
            <w:r w:rsidRPr="00155E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F26F947" w14:textId="77777777" w:rsidR="00934165" w:rsidRPr="00155E83" w:rsidRDefault="00934165" w:rsidP="00934165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5E5BF" w14:textId="4F33056A" w:rsidR="00934165" w:rsidRPr="00155E83" w:rsidRDefault="00934165" w:rsidP="00934165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155E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A16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  <w:r w:rsidRPr="00155E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16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469</w:t>
            </w:r>
          </w:p>
        </w:tc>
      </w:tr>
    </w:tbl>
    <w:p w14:paraId="7AE082DF" w14:textId="55785A8E" w:rsidR="000F7CF3" w:rsidRPr="001705E8" w:rsidRDefault="000F7CF3" w:rsidP="001705E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6"/>
        <w:gridCol w:w="896"/>
        <w:gridCol w:w="268"/>
        <w:gridCol w:w="896"/>
        <w:gridCol w:w="274"/>
        <w:gridCol w:w="946"/>
        <w:gridCol w:w="238"/>
        <w:gridCol w:w="871"/>
        <w:gridCol w:w="268"/>
        <w:gridCol w:w="721"/>
        <w:gridCol w:w="263"/>
        <w:gridCol w:w="901"/>
      </w:tblGrid>
      <w:tr w:rsidR="00417524" w:rsidRPr="0062556F" w14:paraId="55E39913" w14:textId="77777777" w:rsidTr="001505C8">
        <w:trPr>
          <w:trHeight w:val="365"/>
          <w:tblHeader/>
        </w:trPr>
        <w:tc>
          <w:tcPr>
            <w:tcW w:w="3316" w:type="dxa"/>
            <w:shd w:val="clear" w:color="auto" w:fill="auto"/>
          </w:tcPr>
          <w:p w14:paraId="1209A5E4" w14:textId="77777777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42" w:type="dxa"/>
            <w:gridSpan w:val="11"/>
            <w:shd w:val="clear" w:color="auto" w:fill="auto"/>
          </w:tcPr>
          <w:p w14:paraId="172DDF7E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524" w:rsidRPr="0062556F" w14:paraId="5CC3C860" w14:textId="77777777" w:rsidTr="001505C8">
        <w:trPr>
          <w:trHeight w:val="365"/>
          <w:tblHeader/>
        </w:trPr>
        <w:tc>
          <w:tcPr>
            <w:tcW w:w="3316" w:type="dxa"/>
            <w:shd w:val="clear" w:color="auto" w:fill="auto"/>
          </w:tcPr>
          <w:p w14:paraId="17743F81" w14:textId="77777777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61B4E3EB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398A714" w14:textId="77777777" w:rsidR="00417524" w:rsidRPr="0062556F" w:rsidRDefault="00417524" w:rsidP="00EB069B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77" w:type="dxa"/>
            <w:gridSpan w:val="9"/>
            <w:shd w:val="clear" w:color="auto" w:fill="auto"/>
            <w:vAlign w:val="bottom"/>
          </w:tcPr>
          <w:p w14:paraId="424E9C02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17524" w:rsidRPr="0062556F" w14:paraId="1DB38FE6" w14:textId="77777777" w:rsidTr="001505C8">
        <w:trPr>
          <w:trHeight w:val="718"/>
          <w:tblHeader/>
        </w:trPr>
        <w:tc>
          <w:tcPr>
            <w:tcW w:w="3316" w:type="dxa"/>
            <w:shd w:val="clear" w:color="auto" w:fill="auto"/>
            <w:vAlign w:val="bottom"/>
          </w:tcPr>
          <w:p w14:paraId="5DEAE7EF" w14:textId="7A5110F1" w:rsidR="00417524" w:rsidRPr="0062556F" w:rsidRDefault="00417524" w:rsidP="00D710A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00C6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710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00C6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E763D" w:rsidRPr="006E76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7D0AC98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8" w:type="dxa"/>
            <w:shd w:val="clear" w:color="auto" w:fill="auto"/>
          </w:tcPr>
          <w:p w14:paraId="3B7A04DB" w14:textId="77777777" w:rsidR="00417524" w:rsidRPr="0062556F" w:rsidRDefault="00417524" w:rsidP="00EB069B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31923E4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682D5F9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64575366" w14:textId="0227D15A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2754C3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50EB751C" w14:textId="5BC87859" w:rsidR="00417524" w:rsidRPr="0062556F" w:rsidRDefault="006E763D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F89CD1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3A5027A" w14:textId="3D4F2E48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3B225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6E763D" w:rsidRPr="006E76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C5CC23D" w14:textId="77777777" w:rsidR="00417524" w:rsidRPr="0062556F" w:rsidRDefault="00417524" w:rsidP="00EB069B">
            <w:pPr>
              <w:tabs>
                <w:tab w:val="clear" w:pos="907"/>
                <w:tab w:val="left" w:pos="775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D944F50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17524" w:rsidRPr="0062556F" w14:paraId="33A97556" w14:textId="77777777" w:rsidTr="001505C8">
        <w:trPr>
          <w:trHeight w:val="353"/>
        </w:trPr>
        <w:tc>
          <w:tcPr>
            <w:tcW w:w="3316" w:type="dxa"/>
            <w:shd w:val="clear" w:color="auto" w:fill="auto"/>
          </w:tcPr>
          <w:p w14:paraId="0CA42A3F" w14:textId="77777777" w:rsidR="00417524" w:rsidRPr="00493C60" w:rsidRDefault="00417524" w:rsidP="00493C60">
            <w:pPr>
              <w:rPr>
                <w:rFonts w:ascii="Angsana New" w:hAnsi="Angsana New" w:cs="Angsana New"/>
                <w:b/>
                <w:i/>
                <w:iCs/>
                <w:color w:val="0000FF"/>
                <w:cs/>
              </w:rPr>
            </w:pPr>
          </w:p>
        </w:tc>
        <w:tc>
          <w:tcPr>
            <w:tcW w:w="6542" w:type="dxa"/>
            <w:gridSpan w:val="11"/>
            <w:shd w:val="clear" w:color="auto" w:fill="auto"/>
          </w:tcPr>
          <w:p w14:paraId="10F57580" w14:textId="77777777" w:rsidR="00417524" w:rsidRPr="0062556F" w:rsidRDefault="00417524" w:rsidP="00EB069B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0D6191"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E1743" w:rsidRPr="0062556F" w14:paraId="315514F6" w14:textId="77777777" w:rsidTr="001505C8">
        <w:trPr>
          <w:trHeight w:val="365"/>
        </w:trPr>
        <w:tc>
          <w:tcPr>
            <w:tcW w:w="3316" w:type="dxa"/>
            <w:shd w:val="clear" w:color="auto" w:fill="auto"/>
          </w:tcPr>
          <w:p w14:paraId="070722D0" w14:textId="37F8A845" w:rsidR="000E1743" w:rsidRPr="0062556F" w:rsidRDefault="000E1743" w:rsidP="00EB069B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F664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ไม่ใช่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6" w:type="dxa"/>
            <w:shd w:val="clear" w:color="auto" w:fill="auto"/>
          </w:tcPr>
          <w:p w14:paraId="37CF2C60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1E63C2A" w14:textId="77777777" w:rsidR="000E1743" w:rsidRPr="0062556F" w:rsidRDefault="000E1743" w:rsidP="00EB069B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189ED035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FA63688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</w:tcPr>
          <w:p w14:paraId="4686B880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960F013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</w:tcPr>
          <w:p w14:paraId="56E6E01E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230C938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54A45FE1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0FF225D" w14:textId="77777777" w:rsidR="000E1743" w:rsidRPr="0062556F" w:rsidRDefault="000E1743" w:rsidP="00EB069B">
            <w:pPr>
              <w:tabs>
                <w:tab w:val="decimal" w:pos="8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16D62BA5" w14:textId="77777777" w:rsidR="000E1743" w:rsidRPr="0062556F" w:rsidRDefault="000E1743" w:rsidP="00EB069B">
            <w:pPr>
              <w:tabs>
                <w:tab w:val="decimal" w:pos="8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493C60" w:rsidRPr="0062556F" w14:paraId="7353B7B3" w14:textId="77777777" w:rsidTr="001505C8">
        <w:trPr>
          <w:trHeight w:val="779"/>
        </w:trPr>
        <w:tc>
          <w:tcPr>
            <w:tcW w:w="3316" w:type="dxa"/>
            <w:shd w:val="clear" w:color="auto" w:fill="auto"/>
          </w:tcPr>
          <w:p w14:paraId="2811E7CD" w14:textId="6A59C0D6" w:rsidR="00493C60" w:rsidRPr="0062556F" w:rsidRDefault="00493C60" w:rsidP="000156DF">
            <w:pPr>
              <w:tabs>
                <w:tab w:val="clear" w:pos="227"/>
                <w:tab w:val="left" w:pos="166"/>
              </w:tabs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เงินเบิกเกินบัญชีและ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/>
              <w:t xml:space="preserve">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1F6736C" w14:textId="177D259B" w:rsidR="00493C60" w:rsidRPr="0062556F" w:rsidRDefault="006E763D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493C60" w:rsidRPr="0015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6B6C8CD" w14:textId="77777777" w:rsidR="00493C60" w:rsidRPr="0062556F" w:rsidRDefault="00493C60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2EFE3CE1" w14:textId="77777777" w:rsidR="00493C60" w:rsidRPr="00155E83" w:rsidRDefault="00493C60" w:rsidP="00493C60">
            <w:pPr>
              <w:tabs>
                <w:tab w:val="decimal" w:pos="768"/>
              </w:tabs>
              <w:spacing w:line="2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A724C1E" w14:textId="77777777" w:rsidR="00493C60" w:rsidRPr="00155E83" w:rsidRDefault="00493C60" w:rsidP="00493C60">
            <w:pPr>
              <w:tabs>
                <w:tab w:val="decimal" w:pos="768"/>
              </w:tabs>
              <w:spacing w:line="2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D42671E" w14:textId="3F5D5B25" w:rsidR="00493C60" w:rsidRPr="0062556F" w:rsidRDefault="006E763D" w:rsidP="00493C60">
            <w:pPr>
              <w:tabs>
                <w:tab w:val="clear" w:pos="454"/>
                <w:tab w:val="left" w:pos="521"/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493C60" w:rsidRPr="0015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74" w:type="dxa"/>
            <w:shd w:val="clear" w:color="auto" w:fill="auto"/>
          </w:tcPr>
          <w:p w14:paraId="577AD379" w14:textId="77777777" w:rsidR="00493C60" w:rsidRPr="0062556F" w:rsidRDefault="00493C60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</w:tcPr>
          <w:p w14:paraId="300BE98E" w14:textId="77777777" w:rsidR="00493C60" w:rsidRPr="00155E83" w:rsidRDefault="00493C60" w:rsidP="00493C60">
            <w:pPr>
              <w:tabs>
                <w:tab w:val="decimal" w:pos="706"/>
              </w:tabs>
              <w:spacing w:line="2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40BB03F" w14:textId="77777777" w:rsidR="00493C60" w:rsidRPr="00155E83" w:rsidRDefault="00493C60" w:rsidP="00493C60">
            <w:pPr>
              <w:tabs>
                <w:tab w:val="decimal" w:pos="706"/>
              </w:tabs>
              <w:spacing w:line="2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E0FA02D" w14:textId="3DDDD8B7" w:rsidR="00493C60" w:rsidRPr="0062556F" w:rsidRDefault="006E763D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493C60" w:rsidRPr="0015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8" w:type="dxa"/>
            <w:shd w:val="clear" w:color="auto" w:fill="auto"/>
          </w:tcPr>
          <w:p w14:paraId="5880A24E" w14:textId="77777777" w:rsidR="00493C60" w:rsidRPr="0062556F" w:rsidRDefault="00493C60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</w:tcPr>
          <w:p w14:paraId="2F7A61D2" w14:textId="77777777" w:rsidR="00493C60" w:rsidRPr="00155E83" w:rsidRDefault="00493C60" w:rsidP="00493C60">
            <w:pPr>
              <w:tabs>
                <w:tab w:val="decimal" w:pos="515"/>
              </w:tabs>
              <w:spacing w:line="240" w:lineRule="exact"/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50787B7" w14:textId="77777777" w:rsidR="00493C60" w:rsidRPr="00155E83" w:rsidRDefault="00493C60" w:rsidP="00493C60">
            <w:pPr>
              <w:tabs>
                <w:tab w:val="decimal" w:pos="515"/>
              </w:tabs>
              <w:spacing w:line="240" w:lineRule="exact"/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9DF80DF" w14:textId="0CEE2378" w:rsidR="00493C60" w:rsidRPr="0062556F" w:rsidRDefault="00493C60" w:rsidP="00493C6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  <w:tab w:val="decimal" w:pos="515"/>
              </w:tabs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E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E5FD27C" w14:textId="77777777" w:rsidR="00493C60" w:rsidRPr="0062556F" w:rsidRDefault="00493C60" w:rsidP="00493C60">
            <w:pPr>
              <w:tabs>
                <w:tab w:val="decimal" w:pos="515"/>
                <w:tab w:val="decimal" w:pos="706"/>
              </w:tabs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26D3579C" w14:textId="77777777" w:rsidR="00493C60" w:rsidRPr="00155E83" w:rsidRDefault="00493C60" w:rsidP="00493C60">
            <w:pPr>
              <w:tabs>
                <w:tab w:val="decimal" w:pos="515"/>
              </w:tabs>
              <w:spacing w:line="240" w:lineRule="exact"/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4D4CB2C" w14:textId="77777777" w:rsidR="00493C60" w:rsidRPr="00155E83" w:rsidRDefault="00493C60" w:rsidP="00493C60">
            <w:pPr>
              <w:tabs>
                <w:tab w:val="decimal" w:pos="515"/>
              </w:tabs>
              <w:spacing w:line="240" w:lineRule="exact"/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D1AD954" w14:textId="4283261C" w:rsidR="00493C60" w:rsidRPr="0062556F" w:rsidRDefault="00493C60" w:rsidP="00493C6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  <w:tab w:val="decimal" w:pos="515"/>
              </w:tabs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E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A105624" w14:textId="77777777" w:rsidR="00493C60" w:rsidRPr="0062556F" w:rsidRDefault="00493C60" w:rsidP="00493C60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FC568D7" w14:textId="773DDC07" w:rsidR="00493C60" w:rsidRPr="0062556F" w:rsidRDefault="006E763D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493C60" w:rsidRPr="0015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493C60" w:rsidRPr="0062556F" w14:paraId="638E9615" w14:textId="77777777" w:rsidTr="001505C8">
        <w:trPr>
          <w:trHeight w:val="353"/>
        </w:trPr>
        <w:tc>
          <w:tcPr>
            <w:tcW w:w="3316" w:type="dxa"/>
            <w:shd w:val="clear" w:color="auto" w:fill="auto"/>
          </w:tcPr>
          <w:p w14:paraId="17410151" w14:textId="59CDD180" w:rsidR="00493C60" w:rsidRPr="0062556F" w:rsidRDefault="00493C60" w:rsidP="00493C60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3DC479C" w14:textId="1F44A690" w:rsidR="00493C60" w:rsidRPr="00155E83" w:rsidRDefault="006E763D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4B3F494" w14:textId="77777777" w:rsidR="00493C60" w:rsidRPr="0062556F" w:rsidRDefault="00493C60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26BAA17E" w14:textId="275A417B" w:rsidR="00493C60" w:rsidRPr="00155E83" w:rsidRDefault="006E763D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74" w:type="dxa"/>
            <w:shd w:val="clear" w:color="auto" w:fill="auto"/>
          </w:tcPr>
          <w:p w14:paraId="60D21C70" w14:textId="77777777" w:rsidR="00493C60" w:rsidRPr="0062556F" w:rsidRDefault="00493C60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</w:tcPr>
          <w:p w14:paraId="7799E155" w14:textId="7BE45DBC" w:rsidR="00493C60" w:rsidRPr="00155E83" w:rsidRDefault="00493C60" w:rsidP="00493C60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5666241" w14:textId="77777777" w:rsidR="00493C60" w:rsidRPr="0062556F" w:rsidRDefault="00493C60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</w:tcPr>
          <w:p w14:paraId="23D43281" w14:textId="30130AFE" w:rsidR="00493C60" w:rsidRPr="00155E83" w:rsidRDefault="00493C60" w:rsidP="00493C60">
            <w:pPr>
              <w:tabs>
                <w:tab w:val="decimal" w:pos="515"/>
              </w:tabs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EA23F01" w14:textId="77777777" w:rsidR="00493C60" w:rsidRPr="0062556F" w:rsidRDefault="00493C60" w:rsidP="00493C60">
            <w:pPr>
              <w:tabs>
                <w:tab w:val="decimal" w:pos="515"/>
                <w:tab w:val="decimal" w:pos="706"/>
              </w:tabs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5157CF6C" w14:textId="57011D59" w:rsidR="00493C60" w:rsidRPr="00155E83" w:rsidRDefault="00493C60" w:rsidP="00493C60">
            <w:pPr>
              <w:tabs>
                <w:tab w:val="decimal" w:pos="515"/>
              </w:tabs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0BD35B5" w14:textId="77777777" w:rsidR="00493C60" w:rsidRPr="0062556F" w:rsidRDefault="00493C60" w:rsidP="00493C60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5C22191" w14:textId="1F0E2E1D" w:rsidR="00493C60" w:rsidRPr="00155E83" w:rsidRDefault="006E763D" w:rsidP="00493C60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934165" w:rsidRPr="0062556F" w14:paraId="31B6BDE0" w14:textId="77777777" w:rsidTr="001505C8">
        <w:trPr>
          <w:trHeight w:val="365"/>
        </w:trPr>
        <w:tc>
          <w:tcPr>
            <w:tcW w:w="3316" w:type="dxa"/>
            <w:shd w:val="clear" w:color="auto" w:fill="auto"/>
          </w:tcPr>
          <w:p w14:paraId="2293B28E" w14:textId="1CB62F30" w:rsidR="00934165" w:rsidRDefault="00934165" w:rsidP="00934165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735AE81" w14:textId="459A6C9A" w:rsidR="00934165" w:rsidRPr="00E93EAD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224</w:t>
            </w:r>
            <w:r w:rsidRPr="0015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446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1745832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676814A8" w14:textId="50453074" w:rsidR="00934165" w:rsidRPr="00E93EAD" w:rsidRDefault="00934165" w:rsidP="000156DF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9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EED6E77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</w:tcPr>
          <w:p w14:paraId="15B38CB9" w14:textId="0960AA2F" w:rsidR="00934165" w:rsidRPr="000569B7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8" w:type="dxa"/>
            <w:shd w:val="clear" w:color="auto" w:fill="auto"/>
          </w:tcPr>
          <w:p w14:paraId="242A3F3E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</w:tcPr>
          <w:p w14:paraId="03C9038C" w14:textId="5C6D90F5" w:rsidR="00934165" w:rsidRPr="000569B7" w:rsidRDefault="00934165" w:rsidP="00934165">
            <w:pPr>
              <w:tabs>
                <w:tab w:val="decimal" w:pos="515"/>
              </w:tabs>
              <w:ind w:left="-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194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446</w:t>
            </w:r>
          </w:p>
        </w:tc>
        <w:tc>
          <w:tcPr>
            <w:tcW w:w="268" w:type="dxa"/>
            <w:shd w:val="clear" w:color="auto" w:fill="auto"/>
          </w:tcPr>
          <w:p w14:paraId="5199B30D" w14:textId="77777777" w:rsidR="00934165" w:rsidRPr="0062556F" w:rsidRDefault="00934165" w:rsidP="00934165">
            <w:pPr>
              <w:tabs>
                <w:tab w:val="decimal" w:pos="515"/>
                <w:tab w:val="decimal" w:pos="706"/>
              </w:tabs>
              <w:ind w:left="-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1076E579" w14:textId="725EF692" w:rsidR="00934165" w:rsidRPr="000569B7" w:rsidRDefault="00934165" w:rsidP="000156DF">
            <w:pPr>
              <w:tabs>
                <w:tab w:val="decimal" w:pos="515"/>
              </w:tabs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C4E0E13" w14:textId="77777777" w:rsidR="00934165" w:rsidRPr="0062556F" w:rsidRDefault="00934165" w:rsidP="00934165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97ED4CF" w14:textId="40262AA3" w:rsidR="00934165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224</w:t>
            </w:r>
            <w:r w:rsidRPr="00155E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446</w:t>
            </w:r>
          </w:p>
        </w:tc>
      </w:tr>
      <w:tr w:rsidR="00934165" w:rsidRPr="001505C8" w14:paraId="2C31CF6D" w14:textId="77777777" w:rsidTr="001505C8">
        <w:trPr>
          <w:trHeight w:val="353"/>
        </w:trPr>
        <w:tc>
          <w:tcPr>
            <w:tcW w:w="3316" w:type="dxa"/>
            <w:shd w:val="clear" w:color="auto" w:fill="auto"/>
          </w:tcPr>
          <w:p w14:paraId="65FA8C6C" w14:textId="449F57EA" w:rsidR="00934165" w:rsidRPr="0062556F" w:rsidRDefault="00934165" w:rsidP="000156DF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493C6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ดอกเบี้ยค้างจ่ายแก่กิจการ</w:t>
            </w:r>
            <w:r w:rsidR="000156DF" w:rsidRPr="00493C60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7E9E5F9" w14:textId="4B81B676" w:rsidR="00934165" w:rsidRPr="00155E83" w:rsidRDefault="00934165" w:rsidP="000156DF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93C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072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3285A06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7E12667A" w14:textId="14A6B874" w:rsidR="00934165" w:rsidRPr="000569B7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2F24F68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6" w:type="dxa"/>
            <w:shd w:val="clear" w:color="auto" w:fill="auto"/>
          </w:tcPr>
          <w:p w14:paraId="44DD10A3" w14:textId="785E349F" w:rsidR="00934165" w:rsidRPr="00E93EAD" w:rsidRDefault="000156DF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34165" w:rsidRPr="006E763D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238" w:type="dxa"/>
            <w:shd w:val="clear" w:color="auto" w:fill="auto"/>
          </w:tcPr>
          <w:p w14:paraId="6FD41E78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</w:tcPr>
          <w:p w14:paraId="37A1D8F5" w14:textId="3E7FC1FE" w:rsidR="00934165" w:rsidRDefault="00934165" w:rsidP="00934165">
            <w:pPr>
              <w:tabs>
                <w:tab w:val="decimal" w:pos="515"/>
              </w:tabs>
              <w:ind w:left="-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671</w:t>
            </w:r>
          </w:p>
        </w:tc>
        <w:tc>
          <w:tcPr>
            <w:tcW w:w="268" w:type="dxa"/>
            <w:shd w:val="clear" w:color="auto" w:fill="auto"/>
          </w:tcPr>
          <w:p w14:paraId="570CF01E" w14:textId="77777777" w:rsidR="00934165" w:rsidRPr="0062556F" w:rsidRDefault="00934165" w:rsidP="00934165">
            <w:pPr>
              <w:tabs>
                <w:tab w:val="decimal" w:pos="515"/>
                <w:tab w:val="decimal" w:pos="706"/>
              </w:tabs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266482D2" w14:textId="6BE16EAF" w:rsidR="00934165" w:rsidRDefault="00934165" w:rsidP="00934165">
            <w:pPr>
              <w:tabs>
                <w:tab w:val="decimal" w:pos="515"/>
              </w:tabs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8FB768C" w14:textId="77777777" w:rsidR="00934165" w:rsidRPr="0062556F" w:rsidRDefault="00934165" w:rsidP="00934165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1FFC4E7" w14:textId="464592D3" w:rsidR="00934165" w:rsidRDefault="00934165" w:rsidP="000156DF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93C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56D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  <w:tr w:rsidR="00934165" w:rsidRPr="0062556F" w14:paraId="15A1EAA9" w14:textId="77777777" w:rsidTr="001505C8">
        <w:trPr>
          <w:trHeight w:val="353"/>
        </w:trPr>
        <w:tc>
          <w:tcPr>
            <w:tcW w:w="3316" w:type="dxa"/>
            <w:shd w:val="clear" w:color="auto" w:fill="auto"/>
          </w:tcPr>
          <w:p w14:paraId="6DBB45AF" w14:textId="037D2DAE" w:rsidR="00934165" w:rsidRPr="0062556F" w:rsidRDefault="00934165" w:rsidP="00934165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D4DEC" w14:textId="3D636DDA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493C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553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053409C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04E26D67" w14:textId="6963484E" w:rsidR="00934165" w:rsidRPr="0062556F" w:rsidRDefault="00934165" w:rsidP="00934165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E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D8BBBE4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</w:tcPr>
          <w:p w14:paraId="74B411DC" w14:textId="08419B91" w:rsidR="00934165" w:rsidRPr="0062556F" w:rsidRDefault="00934165" w:rsidP="00934165">
            <w:pPr>
              <w:tabs>
                <w:tab w:val="decimal" w:pos="515"/>
              </w:tabs>
              <w:ind w:left="-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93C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587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1E24D3" w14:textId="77777777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78EE4" w14:textId="2B38B238" w:rsidR="00934165" w:rsidRPr="0062556F" w:rsidRDefault="00934165" w:rsidP="00934165">
            <w:pPr>
              <w:tabs>
                <w:tab w:val="decimal" w:pos="515"/>
              </w:tabs>
              <w:ind w:left="-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493C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BB18B4F" w14:textId="77777777" w:rsidR="00934165" w:rsidRPr="0062556F" w:rsidRDefault="00934165" w:rsidP="00934165">
            <w:pPr>
              <w:tabs>
                <w:tab w:val="decimal" w:pos="515"/>
              </w:tabs>
              <w:spacing w:line="240" w:lineRule="exact"/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053A1E4F" w14:textId="74D2F70B" w:rsidR="00934165" w:rsidRPr="0062556F" w:rsidRDefault="00934165" w:rsidP="00934165">
            <w:pPr>
              <w:tabs>
                <w:tab w:val="decimal" w:pos="515"/>
              </w:tabs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E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1A9708D" w14:textId="77777777" w:rsidR="00934165" w:rsidRPr="0062556F" w:rsidRDefault="00934165" w:rsidP="00934165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F9F5F" w14:textId="2A15AE7C" w:rsidR="00934165" w:rsidRPr="0062556F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493C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</w:rPr>
              <w:t>553</w:t>
            </w:r>
          </w:p>
        </w:tc>
      </w:tr>
      <w:tr w:rsidR="00934165" w:rsidRPr="0062556F" w14:paraId="6AECE5F2" w14:textId="77777777" w:rsidTr="001505C8">
        <w:trPr>
          <w:trHeight w:val="365"/>
        </w:trPr>
        <w:tc>
          <w:tcPr>
            <w:tcW w:w="3316" w:type="dxa"/>
            <w:shd w:val="clear" w:color="auto" w:fill="auto"/>
          </w:tcPr>
          <w:p w14:paraId="7FB425A4" w14:textId="1A256C7F" w:rsidR="00934165" w:rsidRPr="0062556F" w:rsidRDefault="00934165" w:rsidP="00934165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4F306" w14:textId="712D56B5" w:rsidR="00934165" w:rsidRPr="001E552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292</w:t>
            </w:r>
            <w:r w:rsidRPr="001E55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BBFD20" w14:textId="77777777" w:rsidR="00934165" w:rsidRPr="001E552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AAD8F" w14:textId="6970149D" w:rsidR="00934165" w:rsidRPr="001E5523" w:rsidRDefault="00934165" w:rsidP="0093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Pr="001E55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311273C" w14:textId="77777777" w:rsidR="00934165" w:rsidRPr="001E552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AEBF0" w14:textId="15644C84" w:rsidR="00934165" w:rsidRPr="001E552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Pr="001E55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238" w:type="dxa"/>
            <w:shd w:val="clear" w:color="auto" w:fill="auto"/>
          </w:tcPr>
          <w:p w14:paraId="67DA0012" w14:textId="77777777" w:rsidR="00934165" w:rsidRPr="001E552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1A0FC" w14:textId="52D8E67E" w:rsidR="00934165" w:rsidRPr="001E552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</w:t>
            </w:r>
            <w:r w:rsidRPr="001E55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68" w:type="dxa"/>
            <w:shd w:val="clear" w:color="auto" w:fill="auto"/>
          </w:tcPr>
          <w:p w14:paraId="3DC9B359" w14:textId="77777777" w:rsidR="00934165" w:rsidRPr="001E552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221F7" w14:textId="26F1ECD4" w:rsidR="00934165" w:rsidRPr="001E5523" w:rsidRDefault="00934165" w:rsidP="0093416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  <w:tab w:val="decimal" w:pos="515"/>
              </w:tabs>
              <w:ind w:lef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55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D0DE941" w14:textId="77777777" w:rsidR="00934165" w:rsidRPr="001E5523" w:rsidRDefault="00934165" w:rsidP="00934165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A4B71" w14:textId="60C18C7A" w:rsidR="00934165" w:rsidRPr="001E5523" w:rsidRDefault="00934165" w:rsidP="0093416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292</w:t>
            </w:r>
            <w:r w:rsidRPr="001E55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358</w:t>
            </w:r>
          </w:p>
        </w:tc>
      </w:tr>
    </w:tbl>
    <w:p w14:paraId="7AA19454" w14:textId="5BFFB935" w:rsidR="00804175" w:rsidRPr="0062556F" w:rsidRDefault="001705E8" w:rsidP="0081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6E763D" w:rsidRPr="006E763D">
        <w:rPr>
          <w:rFonts w:ascii="Angsana New" w:hAnsi="Angsana New" w:cs="Angsana New"/>
          <w:b/>
          <w:bCs/>
          <w:sz w:val="30"/>
          <w:szCs w:val="30"/>
        </w:rPr>
        <w:lastRenderedPageBreak/>
        <w:t>17</w:t>
      </w:r>
      <w:r w:rsidR="000961D5" w:rsidRPr="0062556F">
        <w:rPr>
          <w:rFonts w:ascii="Angsana New" w:hAnsi="Angsana New" w:cs="Angsana New"/>
          <w:b/>
          <w:bCs/>
          <w:sz w:val="30"/>
          <w:szCs w:val="30"/>
        </w:rPr>
        <w:tab/>
      </w:r>
      <w:r w:rsidR="00804175" w:rsidRPr="0062556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3C4503B" w14:textId="77777777" w:rsidR="001B7B66" w:rsidRPr="0062556F" w:rsidRDefault="001B7B66" w:rsidP="001B7B66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0"/>
        <w:gridCol w:w="279"/>
        <w:gridCol w:w="1035"/>
        <w:gridCol w:w="269"/>
        <w:gridCol w:w="1091"/>
        <w:gridCol w:w="269"/>
        <w:gridCol w:w="1045"/>
      </w:tblGrid>
      <w:tr w:rsidR="001B7B66" w:rsidRPr="0062556F" w14:paraId="7C8751D0" w14:textId="77777777" w:rsidTr="00794CAA">
        <w:trPr>
          <w:tblHeader/>
        </w:trPr>
        <w:tc>
          <w:tcPr>
            <w:tcW w:w="2243" w:type="pct"/>
          </w:tcPr>
          <w:p w14:paraId="3D46A8B2" w14:textId="77777777" w:rsidR="001B7B66" w:rsidRPr="0062556F" w:rsidRDefault="001B7B66" w:rsidP="001B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5AC29685" w14:textId="77777777" w:rsidR="001B7B66" w:rsidRPr="0062556F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6154EB2" w14:textId="77777777" w:rsidR="001B7B66" w:rsidRPr="0062556F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2A78EF76" w14:textId="77777777" w:rsidR="001B7B66" w:rsidRPr="0062556F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705E8" w:rsidRPr="0062556F" w14:paraId="43D4DEA8" w14:textId="77777777" w:rsidTr="00794CAA">
        <w:trPr>
          <w:trHeight w:val="344"/>
          <w:tblHeader/>
        </w:trPr>
        <w:tc>
          <w:tcPr>
            <w:tcW w:w="2243" w:type="pct"/>
          </w:tcPr>
          <w:p w14:paraId="6E5A917F" w14:textId="77777777" w:rsidR="001705E8" w:rsidRPr="0062556F" w:rsidRDefault="001705E8" w:rsidP="00170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38C9592" w14:textId="684AB3D4" w:rsidR="001705E8" w:rsidRPr="0062556F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1705E8" w:rsidRPr="0062556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1705E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="001705E8"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  <w:r w:rsidR="001705E8" w:rsidRPr="0062556F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6352D32F" w14:textId="77777777" w:rsidR="001705E8" w:rsidRPr="0062556F" w:rsidRDefault="001705E8" w:rsidP="001705E8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B7CA769" w14:textId="17D5369B" w:rsidR="001705E8" w:rsidRPr="0062556F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1705E8"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782F5237" w14:textId="00EA00B3" w:rsidR="001705E8" w:rsidRPr="0062556F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4A71F78C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32A189" w14:textId="4D177732" w:rsidR="001705E8" w:rsidRPr="0062556F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1705E8" w:rsidRPr="0062556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1705E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="001705E8"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  <w:r w:rsidR="001705E8" w:rsidRPr="0062556F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E6BB8EB" w14:textId="77777777" w:rsidR="001705E8" w:rsidRPr="0062556F" w:rsidRDefault="001705E8" w:rsidP="001705E8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65A1F965" w14:textId="38DBCAF7" w:rsidR="001705E8" w:rsidRPr="0062556F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1705E8"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11E9725C" w14:textId="11997794" w:rsidR="001705E8" w:rsidRPr="0062556F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</w:tr>
      <w:tr w:rsidR="001705E8" w:rsidRPr="0062556F" w14:paraId="2A80F7CA" w14:textId="77777777" w:rsidTr="00794CAA">
        <w:trPr>
          <w:tblHeader/>
        </w:trPr>
        <w:tc>
          <w:tcPr>
            <w:tcW w:w="2243" w:type="pct"/>
          </w:tcPr>
          <w:p w14:paraId="586EA574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14:paraId="27CE257D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5E8" w:rsidRPr="0062556F" w14:paraId="36DF3A53" w14:textId="77777777" w:rsidTr="00794CAA">
        <w:tc>
          <w:tcPr>
            <w:tcW w:w="2243" w:type="pct"/>
          </w:tcPr>
          <w:p w14:paraId="30AECFE2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6" w:type="pct"/>
          </w:tcPr>
          <w:p w14:paraId="3D69E03A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1CBE3B8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EBCABC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CD4D4F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C1BC6B0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A2127F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4AC73B2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05E8" w:rsidRPr="0062556F" w14:paraId="684E0232" w14:textId="77777777" w:rsidTr="00794CAA">
        <w:tc>
          <w:tcPr>
            <w:tcW w:w="2243" w:type="pct"/>
          </w:tcPr>
          <w:p w14:paraId="2CCD40A5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6" w:type="pct"/>
          </w:tcPr>
          <w:p w14:paraId="5935C026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E195335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C9A1D8E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F6C8975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E2222C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B45D591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11EDE97" w14:textId="77777777" w:rsidR="001705E8" w:rsidRPr="0062556F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6C81" w:rsidRPr="0062556F" w14:paraId="5B6BE051" w14:textId="77777777" w:rsidTr="00794CAA">
        <w:tc>
          <w:tcPr>
            <w:tcW w:w="2243" w:type="pct"/>
          </w:tcPr>
          <w:p w14:paraId="13B732F9" w14:textId="77777777" w:rsidR="00D36C81" w:rsidRPr="0062556F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</w:tcPr>
          <w:p w14:paraId="762B4921" w14:textId="6D09AF63" w:rsidR="00D36C81" w:rsidRPr="0062556F" w:rsidRDefault="006E763D" w:rsidP="00D36C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377</w:t>
            </w:r>
            <w:r w:rsidR="00D36C81" w:rsidRPr="00D36C8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151" w:type="pct"/>
          </w:tcPr>
          <w:p w14:paraId="75A16C8C" w14:textId="77777777" w:rsidR="00D36C81" w:rsidRPr="0062556F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CCE36E9" w14:textId="7031FBC5" w:rsidR="00D36C81" w:rsidRPr="0062556F" w:rsidRDefault="006E763D" w:rsidP="00D36C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D36C81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6" w:type="pct"/>
          </w:tcPr>
          <w:p w14:paraId="1E1D72D2" w14:textId="77777777" w:rsidR="00D36C81" w:rsidRPr="0062556F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ACAA486" w14:textId="3178BEBC" w:rsidR="00D36C81" w:rsidRPr="0062556F" w:rsidRDefault="00D36C81" w:rsidP="007E023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6C81">
              <w:rPr>
                <w:rFonts w:ascii="Angsana New" w:hAnsi="Angsana New" w:cs="Angsana New"/>
                <w:sz w:val="30"/>
                <w:szCs w:val="30"/>
              </w:rPr>
              <w:t>377,865</w:t>
            </w:r>
          </w:p>
        </w:tc>
        <w:tc>
          <w:tcPr>
            <w:tcW w:w="146" w:type="pct"/>
          </w:tcPr>
          <w:p w14:paraId="7B169865" w14:textId="77777777" w:rsidR="00D36C81" w:rsidRPr="0062556F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CE1544D" w14:textId="05D1E1B3" w:rsidR="00D36C81" w:rsidRPr="0062556F" w:rsidRDefault="006E763D" w:rsidP="00D36C8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D36C81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D36C81" w:rsidRPr="0062556F" w14:paraId="0D734D59" w14:textId="77777777" w:rsidTr="00794CAA">
        <w:tc>
          <w:tcPr>
            <w:tcW w:w="2243" w:type="pct"/>
          </w:tcPr>
          <w:p w14:paraId="5489752A" w14:textId="77777777" w:rsidR="00D36C81" w:rsidRPr="0062556F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0C21F" w14:textId="49A5F3C9" w:rsidR="00D36C81" w:rsidRPr="00D36C81" w:rsidRDefault="006E763D" w:rsidP="006715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536</w:t>
            </w:r>
            <w:r w:rsidR="007917D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151" w:type="pct"/>
          </w:tcPr>
          <w:p w14:paraId="7303EE62" w14:textId="77777777" w:rsidR="00D36C81" w:rsidRPr="0062556F" w:rsidRDefault="00D36C81" w:rsidP="00D36C8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8DD1E9C" w14:textId="3CE31A07" w:rsidR="00D36C81" w:rsidRPr="0062556F" w:rsidRDefault="006E763D" w:rsidP="00D36C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242</w:t>
            </w:r>
            <w:r w:rsidR="00D36C81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46" w:type="pct"/>
          </w:tcPr>
          <w:p w14:paraId="55EC2DFF" w14:textId="77777777" w:rsidR="00D36C81" w:rsidRPr="0062556F" w:rsidRDefault="00D36C81" w:rsidP="00D36C8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0AD7C0E" w14:textId="4528E8A9" w:rsidR="00D36C81" w:rsidRPr="0062556F" w:rsidRDefault="00D36C81" w:rsidP="006715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7D1EEB" w14:textId="1A26E9E9" w:rsidR="00D36C81" w:rsidRPr="0062556F" w:rsidRDefault="00D36C81" w:rsidP="00D36C8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D18048D" w14:textId="77777777" w:rsidR="00D36C81" w:rsidRPr="0062556F" w:rsidRDefault="00D36C81" w:rsidP="006715A6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17DB" w:rsidRPr="0062556F" w14:paraId="738C275D" w14:textId="77777777" w:rsidTr="00794CAA">
        <w:tc>
          <w:tcPr>
            <w:tcW w:w="2243" w:type="pct"/>
          </w:tcPr>
          <w:p w14:paraId="1B6B04AF" w14:textId="77777777" w:rsidR="007917DB" w:rsidRPr="0062556F" w:rsidRDefault="007917DB" w:rsidP="00791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9F6DA3" w14:textId="77013396" w:rsidR="007917DB" w:rsidRPr="00D36C81" w:rsidRDefault="006E763D" w:rsidP="006715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914</w:t>
            </w:r>
            <w:r w:rsidR="007917D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151" w:type="pct"/>
          </w:tcPr>
          <w:p w14:paraId="463DEBAB" w14:textId="77777777" w:rsidR="007917DB" w:rsidRPr="0062556F" w:rsidRDefault="007917DB" w:rsidP="007917D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086D6DD" w14:textId="3BF2CA44" w:rsidR="007917DB" w:rsidRPr="0062556F" w:rsidRDefault="006E763D" w:rsidP="007917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309</w:t>
            </w:r>
            <w:r w:rsidR="007917DB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634</w:t>
            </w:r>
          </w:p>
        </w:tc>
        <w:tc>
          <w:tcPr>
            <w:tcW w:w="146" w:type="pct"/>
          </w:tcPr>
          <w:p w14:paraId="5FEDAAA9" w14:textId="77777777" w:rsidR="007917DB" w:rsidRPr="0062556F" w:rsidRDefault="007917DB" w:rsidP="007917D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BB8EF16" w14:textId="1D564874" w:rsidR="007917DB" w:rsidRPr="007917DB" w:rsidRDefault="007917DB" w:rsidP="007917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377,865</w:t>
            </w:r>
          </w:p>
        </w:tc>
        <w:tc>
          <w:tcPr>
            <w:tcW w:w="146" w:type="pct"/>
          </w:tcPr>
          <w:p w14:paraId="40B8E2BA" w14:textId="77777777" w:rsidR="007917DB" w:rsidRPr="0062556F" w:rsidRDefault="007917DB" w:rsidP="007917D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FDEDB35" w14:textId="553F005C" w:rsidR="007917DB" w:rsidRPr="0062556F" w:rsidRDefault="006E763D" w:rsidP="007917D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</w:t>
            </w:r>
            <w:r w:rsidR="007917DB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D36C81" w:rsidRPr="0062556F" w14:paraId="2EF88177" w14:textId="77777777" w:rsidTr="00794CAA">
        <w:tc>
          <w:tcPr>
            <w:tcW w:w="2243" w:type="pct"/>
          </w:tcPr>
          <w:p w14:paraId="62CF13F1" w14:textId="77777777" w:rsidR="00D36C81" w:rsidRPr="0062556F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3D3CF9D0" w14:textId="77777777" w:rsidR="00D36C81" w:rsidRPr="0062556F" w:rsidRDefault="00D36C81" w:rsidP="00D36C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51" w:type="pct"/>
          </w:tcPr>
          <w:p w14:paraId="674884AA" w14:textId="77777777" w:rsidR="00D36C81" w:rsidRPr="0062556F" w:rsidRDefault="00D36C81" w:rsidP="00D36C8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416615F" w14:textId="77777777" w:rsidR="00D36C81" w:rsidRPr="0062556F" w:rsidRDefault="00D36C81" w:rsidP="00D36C8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49A25DC4" w14:textId="77777777" w:rsidR="00D36C81" w:rsidRPr="0062556F" w:rsidRDefault="00D36C81" w:rsidP="00D36C8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4F40363" w14:textId="77777777" w:rsidR="00D36C81" w:rsidRPr="0062556F" w:rsidRDefault="00D36C81" w:rsidP="00D36C8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5032EF57" w14:textId="77777777" w:rsidR="00D36C81" w:rsidRPr="0062556F" w:rsidRDefault="00D36C81" w:rsidP="00D36C8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D14B88B" w14:textId="77777777" w:rsidR="00D36C81" w:rsidRPr="0062556F" w:rsidRDefault="00D36C81" w:rsidP="00D36C8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D36C81" w:rsidRPr="00F439C3" w14:paraId="3E9E11C4" w14:textId="77777777" w:rsidTr="00794CAA">
        <w:tc>
          <w:tcPr>
            <w:tcW w:w="2243" w:type="pct"/>
          </w:tcPr>
          <w:p w14:paraId="0E8B8B53" w14:textId="6B459850" w:rsidR="00D36C81" w:rsidRPr="00F439C3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439C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6715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439C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96" w:type="pct"/>
          </w:tcPr>
          <w:p w14:paraId="1A6CA182" w14:textId="77777777" w:rsidR="00D36C81" w:rsidRPr="00F439C3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47CAE19" w14:textId="77777777" w:rsidR="00D36C81" w:rsidRPr="00F439C3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E2FE5EC" w14:textId="77777777" w:rsidR="00D36C81" w:rsidRPr="00F439C3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947DB5" w14:textId="77777777" w:rsidR="00D36C81" w:rsidRPr="00F439C3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1A73C9B" w14:textId="77777777" w:rsidR="00D36C81" w:rsidRPr="00F439C3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CCD475" w14:textId="77777777" w:rsidR="00D36C81" w:rsidRPr="00F439C3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7FF77A7" w14:textId="77777777" w:rsidR="00D36C81" w:rsidRPr="00F439C3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6C81" w:rsidRPr="0062556F" w14:paraId="2E1F1D5A" w14:textId="77777777" w:rsidTr="00794CAA">
        <w:tc>
          <w:tcPr>
            <w:tcW w:w="2243" w:type="pct"/>
          </w:tcPr>
          <w:p w14:paraId="511C6CB6" w14:textId="77777777" w:rsidR="00D36C81" w:rsidRPr="00F439C3" w:rsidRDefault="00D36C81" w:rsidP="00D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439C3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A835A28" w14:textId="2494E826" w:rsidR="00D36C81" w:rsidRPr="00F439C3" w:rsidRDefault="006E763D" w:rsidP="006715A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500</w:t>
            </w:r>
          </w:p>
        </w:tc>
        <w:tc>
          <w:tcPr>
            <w:tcW w:w="151" w:type="pct"/>
            <w:vAlign w:val="bottom"/>
          </w:tcPr>
          <w:p w14:paraId="2C269AC8" w14:textId="77777777" w:rsidR="00D36C81" w:rsidRPr="00F439C3" w:rsidRDefault="00D36C81" w:rsidP="00D36C81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600CB3DC" w14:textId="44725AF3" w:rsidR="00D36C81" w:rsidRPr="00F439C3" w:rsidRDefault="006E763D" w:rsidP="006715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46" w:type="pct"/>
            <w:vAlign w:val="bottom"/>
          </w:tcPr>
          <w:p w14:paraId="625CEA84" w14:textId="77777777" w:rsidR="00D36C81" w:rsidRPr="00F439C3" w:rsidRDefault="00D36C81" w:rsidP="00D36C81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219DC3DD" w14:textId="4336CB28" w:rsidR="00D36C81" w:rsidRPr="00F439C3" w:rsidRDefault="00D36C81" w:rsidP="00D36C81">
            <w:pPr>
              <w:pStyle w:val="acctfourfigures"/>
              <w:tabs>
                <w:tab w:val="clear" w:pos="765"/>
                <w:tab w:val="decimal" w:pos="612"/>
                <w:tab w:val="left" w:pos="934"/>
              </w:tabs>
              <w:spacing w:line="240" w:lineRule="atLeast"/>
              <w:ind w:right="-5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3C6FBD11" w14:textId="61E85075" w:rsidR="00D36C81" w:rsidRPr="00F439C3" w:rsidRDefault="00D36C81" w:rsidP="00D36C8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25B50F77" w14:textId="77777777" w:rsidR="00D36C81" w:rsidRPr="0062556F" w:rsidRDefault="00D36C81" w:rsidP="00D36C81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439C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7D80E706" w14:textId="77777777" w:rsidR="00A565A9" w:rsidRDefault="00A565A9" w:rsidP="000D6191">
      <w:pPr>
        <w:pStyle w:val="Heading1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  <w:u w:val="none"/>
        </w:rPr>
      </w:pPr>
    </w:p>
    <w:p w14:paraId="7AB5C65B" w14:textId="02820A4B" w:rsidR="00612ADB" w:rsidRPr="000A70B9" w:rsidRDefault="00612ADB" w:rsidP="000D6191">
      <w:pPr>
        <w:pStyle w:val="Heading1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  <w:u w:val="none"/>
        </w:rPr>
      </w:pPr>
      <w:r w:rsidRPr="0062556F">
        <w:rPr>
          <w:rFonts w:ascii="Angsana New" w:hAnsi="Angsana New" w:cs="Angsana New"/>
          <w:spacing w:val="-2"/>
          <w:sz w:val="30"/>
          <w:szCs w:val="30"/>
          <w:u w:val="none"/>
          <w:cs/>
        </w:rPr>
        <w:t xml:space="preserve">ในเดือนธันวาคม </w:t>
      </w:r>
      <w:r w:rsidR="006E763D" w:rsidRPr="006E763D">
        <w:rPr>
          <w:rFonts w:ascii="Angsana New" w:hAnsi="Angsana New" w:cs="Angsana New"/>
          <w:spacing w:val="-2"/>
          <w:sz w:val="30"/>
          <w:szCs w:val="30"/>
          <w:u w:val="none"/>
        </w:rPr>
        <w:t>2562</w:t>
      </w:r>
      <w:r w:rsidRPr="0062556F">
        <w:rPr>
          <w:rFonts w:ascii="Angsana New" w:hAnsi="Angsana New" w:cs="Angsana New"/>
          <w:spacing w:val="-2"/>
          <w:sz w:val="30"/>
          <w:szCs w:val="30"/>
          <w:u w:val="none"/>
          <w:cs/>
        </w:rPr>
        <w:t xml:space="preserve"> บริษัทได้ทำสัญญาเพื่อซื้อที่ดินแปลงหนึ่งในจังหวัดสุราษฎร์ธานี เป็นจำนวนเงินทั้งสิ้น </w:t>
      </w:r>
      <w:r w:rsidR="001E5523">
        <w:rPr>
          <w:rFonts w:ascii="Angsana New" w:hAnsi="Angsana New" w:cs="Angsana New"/>
          <w:spacing w:val="-2"/>
          <w:sz w:val="30"/>
          <w:szCs w:val="30"/>
          <w:u w:val="none"/>
          <w:cs/>
        </w:rPr>
        <w:br/>
      </w:r>
      <w:r w:rsidR="006E763D" w:rsidRPr="006E763D">
        <w:rPr>
          <w:rFonts w:ascii="Angsana New" w:hAnsi="Angsana New" w:cs="Angsana New"/>
          <w:spacing w:val="-2"/>
          <w:sz w:val="30"/>
          <w:szCs w:val="30"/>
          <w:u w:val="none"/>
        </w:rPr>
        <w:t>75</w:t>
      </w:r>
      <w:r w:rsidRPr="0062556F">
        <w:rPr>
          <w:rFonts w:ascii="Angsana New" w:hAnsi="Angsana New" w:cs="Angsana New"/>
          <w:spacing w:val="-2"/>
          <w:sz w:val="30"/>
          <w:szCs w:val="30"/>
          <w:u w:val="none"/>
          <w:cs/>
        </w:rPr>
        <w:t xml:space="preserve"> ล้านบาท ณ วันที่ </w:t>
      </w:r>
      <w:r w:rsidR="006E763D" w:rsidRPr="006E763D">
        <w:rPr>
          <w:rFonts w:ascii="Angsana New" w:hAnsi="Angsana New" w:cs="Angsana New"/>
          <w:spacing w:val="-2"/>
          <w:sz w:val="30"/>
          <w:szCs w:val="30"/>
          <w:u w:val="none"/>
        </w:rPr>
        <w:t>30</w:t>
      </w:r>
      <w:r w:rsidR="00800C67" w:rsidRPr="0062556F">
        <w:rPr>
          <w:rFonts w:ascii="Angsana New" w:hAnsi="Angsana New" w:cs="Angsana New"/>
          <w:spacing w:val="-2"/>
          <w:sz w:val="30"/>
          <w:szCs w:val="30"/>
          <w:u w:val="none"/>
        </w:rPr>
        <w:t xml:space="preserve"> </w:t>
      </w:r>
      <w:r w:rsidR="001E5523">
        <w:rPr>
          <w:rFonts w:ascii="Angsana New" w:hAnsi="Angsana New" w:cs="Angsana New" w:hint="cs"/>
          <w:spacing w:val="-2"/>
          <w:sz w:val="30"/>
          <w:szCs w:val="30"/>
          <w:u w:val="none"/>
          <w:cs/>
        </w:rPr>
        <w:t>กันย</w:t>
      </w:r>
      <w:r w:rsidR="00800C67" w:rsidRPr="000A70B9">
        <w:rPr>
          <w:rFonts w:ascii="Angsana New" w:hAnsi="Angsana New" w:cs="Angsana New"/>
          <w:spacing w:val="-2"/>
          <w:sz w:val="30"/>
          <w:szCs w:val="30"/>
          <w:u w:val="none"/>
          <w:cs/>
        </w:rPr>
        <w:t xml:space="preserve">ายน </w:t>
      </w:r>
      <w:r w:rsidR="006E763D" w:rsidRPr="006E763D">
        <w:rPr>
          <w:rFonts w:ascii="Angsana New" w:hAnsi="Angsana New" w:cs="Angsana New"/>
          <w:spacing w:val="-2"/>
          <w:sz w:val="30"/>
          <w:szCs w:val="30"/>
          <w:u w:val="none"/>
        </w:rPr>
        <w:t>2563</w:t>
      </w:r>
      <w:r w:rsidRPr="000A70B9">
        <w:rPr>
          <w:rFonts w:ascii="Angsana New" w:hAnsi="Angsana New" w:cs="Angsana New"/>
          <w:spacing w:val="-2"/>
          <w:sz w:val="30"/>
          <w:szCs w:val="30"/>
          <w:u w:val="none"/>
          <w:cs/>
        </w:rPr>
        <w:t xml:space="preserve"> บริษัทได้จ่ายเงินมัดจำที่ดินจำนวน </w:t>
      </w:r>
      <w:r w:rsidR="006E763D" w:rsidRPr="006E763D">
        <w:rPr>
          <w:rFonts w:ascii="Angsana New" w:hAnsi="Angsana New" w:cs="Angsana New"/>
          <w:spacing w:val="-2"/>
          <w:sz w:val="30"/>
          <w:szCs w:val="30"/>
          <w:u w:val="none"/>
        </w:rPr>
        <w:t>7</w:t>
      </w:r>
      <w:r w:rsidRPr="000A70B9">
        <w:rPr>
          <w:rFonts w:ascii="Angsana New" w:hAnsi="Angsana New" w:cs="Angsana New"/>
          <w:spacing w:val="-2"/>
          <w:sz w:val="30"/>
          <w:szCs w:val="30"/>
          <w:u w:val="none"/>
          <w:cs/>
        </w:rPr>
        <w:t>.</w:t>
      </w:r>
      <w:r w:rsidR="006E763D" w:rsidRPr="006E763D">
        <w:rPr>
          <w:rFonts w:ascii="Angsana New" w:hAnsi="Angsana New" w:cs="Angsana New"/>
          <w:spacing w:val="-2"/>
          <w:sz w:val="30"/>
          <w:szCs w:val="30"/>
          <w:u w:val="none"/>
        </w:rPr>
        <w:t>50</w:t>
      </w:r>
      <w:r w:rsidRPr="000A70B9">
        <w:rPr>
          <w:rFonts w:ascii="Angsana New" w:hAnsi="Angsana New" w:cs="Angsana New"/>
          <w:spacing w:val="-2"/>
          <w:sz w:val="30"/>
          <w:szCs w:val="30"/>
          <w:u w:val="none"/>
          <w:cs/>
        </w:rPr>
        <w:t xml:space="preserve"> ล้านบาท ส่วนที่เหลือจำนวน </w:t>
      </w:r>
      <w:r w:rsidR="001E5523">
        <w:rPr>
          <w:rFonts w:ascii="Angsana New" w:hAnsi="Angsana New" w:cs="Angsana New"/>
          <w:spacing w:val="-2"/>
          <w:sz w:val="30"/>
          <w:szCs w:val="30"/>
          <w:u w:val="none"/>
          <w:cs/>
        </w:rPr>
        <w:br/>
      </w:r>
      <w:r w:rsidR="006E763D" w:rsidRPr="006E763D">
        <w:rPr>
          <w:rFonts w:ascii="Angsana New" w:hAnsi="Angsana New" w:cs="Angsana New"/>
          <w:spacing w:val="-2"/>
          <w:sz w:val="30"/>
          <w:szCs w:val="30"/>
          <w:u w:val="none"/>
        </w:rPr>
        <w:t>67</w:t>
      </w:r>
      <w:r w:rsidRPr="000A70B9">
        <w:rPr>
          <w:rFonts w:ascii="Angsana New" w:hAnsi="Angsana New" w:cs="Angsana New"/>
          <w:spacing w:val="-2"/>
          <w:sz w:val="30"/>
          <w:szCs w:val="30"/>
          <w:u w:val="none"/>
          <w:cs/>
        </w:rPr>
        <w:t>.</w:t>
      </w:r>
      <w:r w:rsidR="006E763D" w:rsidRPr="006E763D">
        <w:rPr>
          <w:rFonts w:ascii="Angsana New" w:hAnsi="Angsana New" w:cs="Angsana New"/>
          <w:spacing w:val="-2"/>
          <w:sz w:val="30"/>
          <w:szCs w:val="30"/>
          <w:u w:val="none"/>
        </w:rPr>
        <w:t>50</w:t>
      </w:r>
      <w:r w:rsidRPr="000A70B9">
        <w:rPr>
          <w:rFonts w:ascii="Angsana New" w:hAnsi="Angsana New" w:cs="Angsana New"/>
          <w:spacing w:val="-2"/>
          <w:sz w:val="30"/>
          <w:szCs w:val="30"/>
          <w:u w:val="none"/>
          <w:cs/>
        </w:rPr>
        <w:t xml:space="preserve"> ล้านบาท</w:t>
      </w:r>
      <w:r w:rsidR="002C1953" w:rsidRPr="000A70B9">
        <w:rPr>
          <w:rFonts w:ascii="Angsana New" w:hAnsi="Angsana New" w:cs="Angsana New"/>
          <w:spacing w:val="-2"/>
          <w:sz w:val="30"/>
          <w:szCs w:val="30"/>
          <w:u w:val="none"/>
        </w:rPr>
        <w:t xml:space="preserve"> </w:t>
      </w:r>
      <w:r w:rsidRPr="000A70B9">
        <w:rPr>
          <w:rFonts w:ascii="Angsana New" w:hAnsi="Angsana New" w:cs="Angsana New"/>
          <w:spacing w:val="-2"/>
          <w:sz w:val="30"/>
          <w:szCs w:val="30"/>
          <w:u w:val="none"/>
          <w:cs/>
        </w:rPr>
        <w:t xml:space="preserve">จะชำระในปี </w:t>
      </w:r>
      <w:r w:rsidR="006E763D" w:rsidRPr="006E763D">
        <w:rPr>
          <w:rFonts w:ascii="Angsana New" w:hAnsi="Angsana New" w:cs="Angsana New"/>
          <w:spacing w:val="-2"/>
          <w:sz w:val="30"/>
          <w:szCs w:val="30"/>
          <w:u w:val="none"/>
        </w:rPr>
        <w:t>2563</w:t>
      </w:r>
    </w:p>
    <w:p w14:paraId="2A8787E6" w14:textId="77777777" w:rsidR="00612ADB" w:rsidRPr="000A70B9" w:rsidRDefault="00612ADB" w:rsidP="000D6191">
      <w:pPr>
        <w:jc w:val="thaiDistribute"/>
        <w:rPr>
          <w:rFonts w:cs="Cordia New"/>
        </w:rPr>
      </w:pPr>
    </w:p>
    <w:p w14:paraId="2C753954" w14:textId="0ACB7DE9" w:rsidR="00612ADB" w:rsidRPr="0062556F" w:rsidRDefault="00612ADB" w:rsidP="000D6191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0A70B9">
        <w:rPr>
          <w:rFonts w:ascii="Angsana New" w:hAnsi="Angsana New" w:cs="Angsana New"/>
          <w:spacing w:val="-4"/>
          <w:sz w:val="30"/>
          <w:szCs w:val="30"/>
          <w:u w:val="none"/>
          <w:cs/>
        </w:rPr>
        <w:t xml:space="preserve">ในเดือนมกราคม 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u w:val="none"/>
        </w:rPr>
        <w:t>2563</w:t>
      </w:r>
      <w:r w:rsidRPr="000A70B9">
        <w:rPr>
          <w:rFonts w:ascii="Angsana New" w:hAnsi="Angsana New" w:cs="Angsana New"/>
          <w:spacing w:val="-4"/>
          <w:sz w:val="30"/>
          <w:szCs w:val="30"/>
          <w:u w:val="none"/>
          <w:cs/>
        </w:rPr>
        <w:t xml:space="preserve"> บริษัทได้ทำสัญญาเพื่อซื้อที่ดินแปลงหนึ่งในสุขุมวิทซอย 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u w:val="none"/>
        </w:rPr>
        <w:t>5</w:t>
      </w:r>
      <w:r w:rsidRPr="000A70B9">
        <w:rPr>
          <w:rFonts w:ascii="Angsana New" w:hAnsi="Angsana New" w:cs="Angsana New"/>
          <w:spacing w:val="-4"/>
          <w:sz w:val="30"/>
          <w:szCs w:val="30"/>
          <w:u w:val="none"/>
          <w:cs/>
        </w:rPr>
        <w:t xml:space="preserve"> เป็นจำนวน</w:t>
      </w:r>
      <w:r w:rsidR="00236854" w:rsidRPr="000A70B9">
        <w:rPr>
          <w:rFonts w:ascii="Angsana New" w:hAnsi="Angsana New" w:cs="Angsana New"/>
          <w:spacing w:val="-4"/>
          <w:sz w:val="30"/>
          <w:szCs w:val="30"/>
          <w:u w:val="none"/>
          <w:cs/>
        </w:rPr>
        <w:t>เงิน</w:t>
      </w:r>
      <w:r w:rsidRPr="000A70B9">
        <w:rPr>
          <w:rFonts w:ascii="Angsana New" w:hAnsi="Angsana New" w:cs="Angsana New"/>
          <w:spacing w:val="-4"/>
          <w:sz w:val="30"/>
          <w:szCs w:val="30"/>
          <w:u w:val="none"/>
          <w:cs/>
        </w:rPr>
        <w:t xml:space="preserve">ทั้งสิ้น 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u w:val="none"/>
        </w:rPr>
        <w:t>344</w:t>
      </w:r>
      <w:r w:rsidRPr="000A70B9">
        <w:rPr>
          <w:rFonts w:ascii="Angsana New" w:hAnsi="Angsana New" w:cs="Angsana New"/>
          <w:spacing w:val="-4"/>
          <w:sz w:val="30"/>
          <w:szCs w:val="30"/>
          <w:u w:val="none"/>
          <w:cs/>
        </w:rPr>
        <w:t>.</w:t>
      </w:r>
      <w:r w:rsidR="006E763D" w:rsidRPr="006E763D">
        <w:rPr>
          <w:rFonts w:ascii="Angsana New" w:hAnsi="Angsana New" w:cs="Angsana New"/>
          <w:spacing w:val="-4"/>
          <w:sz w:val="30"/>
          <w:szCs w:val="30"/>
          <w:u w:val="none"/>
        </w:rPr>
        <w:t>85</w:t>
      </w:r>
      <w:r w:rsidRPr="000A70B9">
        <w:rPr>
          <w:rFonts w:ascii="Angsana New" w:hAnsi="Angsana New" w:cs="Angsana New"/>
          <w:spacing w:val="-4"/>
          <w:sz w:val="30"/>
          <w:szCs w:val="30"/>
          <w:u w:val="none"/>
          <w:cs/>
        </w:rPr>
        <w:t xml:space="preserve"> </w:t>
      </w:r>
      <w:r w:rsidR="00236854" w:rsidRPr="000A70B9">
        <w:rPr>
          <w:rFonts w:ascii="Angsana New" w:hAnsi="Angsana New" w:cs="Angsana New"/>
          <w:spacing w:val="-4"/>
          <w:sz w:val="30"/>
          <w:szCs w:val="30"/>
          <w:u w:val="none"/>
          <w:cs/>
        </w:rPr>
        <w:br/>
      </w:r>
      <w:r w:rsidRPr="000A70B9">
        <w:rPr>
          <w:rFonts w:ascii="Angsana New" w:hAnsi="Angsana New" w:cs="Angsana New"/>
          <w:spacing w:val="-4"/>
          <w:sz w:val="30"/>
          <w:szCs w:val="30"/>
          <w:u w:val="none"/>
          <w:cs/>
        </w:rPr>
        <w:t>ล้านบาท</w:t>
      </w:r>
      <w:r w:rsidRPr="000A70B9">
        <w:rPr>
          <w:rFonts w:ascii="Angsana New" w:hAnsi="Angsana New" w:cs="Angsana New"/>
          <w:sz w:val="30"/>
          <w:szCs w:val="30"/>
          <w:u w:val="none"/>
          <w:cs/>
        </w:rPr>
        <w:t xml:space="preserve"> ณ วันที่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30</w:t>
      </w:r>
      <w:r w:rsidR="00800C67" w:rsidRPr="000A70B9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1E5523">
        <w:rPr>
          <w:rFonts w:ascii="Angsana New" w:hAnsi="Angsana New" w:cs="Angsana New" w:hint="cs"/>
          <w:sz w:val="30"/>
          <w:szCs w:val="30"/>
          <w:u w:val="none"/>
          <w:cs/>
        </w:rPr>
        <w:t>กันย</w:t>
      </w:r>
      <w:r w:rsidR="00800C67" w:rsidRPr="000A70B9">
        <w:rPr>
          <w:rFonts w:ascii="Angsana New" w:hAnsi="Angsana New" w:cs="Angsana New"/>
          <w:sz w:val="30"/>
          <w:szCs w:val="30"/>
          <w:u w:val="none"/>
          <w:cs/>
        </w:rPr>
        <w:t xml:space="preserve">ายน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2563</w:t>
      </w:r>
      <w:r w:rsidRPr="000A70B9">
        <w:rPr>
          <w:rFonts w:ascii="Angsana New" w:hAnsi="Angsana New" w:cs="Angsana New"/>
          <w:sz w:val="30"/>
          <w:szCs w:val="30"/>
          <w:u w:val="none"/>
          <w:cs/>
        </w:rPr>
        <w:t xml:space="preserve"> บริษัทได้จ่ายเงินมัดจำที่ดินจำนวน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34</w:t>
      </w:r>
      <w:r w:rsidRPr="000A70B9">
        <w:rPr>
          <w:rFonts w:ascii="Angsana New" w:hAnsi="Angsana New" w:cs="Angsana New"/>
          <w:sz w:val="30"/>
          <w:szCs w:val="30"/>
          <w:u w:val="none"/>
          <w:cs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48</w:t>
      </w:r>
      <w:r w:rsidRPr="000A70B9">
        <w:rPr>
          <w:rFonts w:ascii="Angsana New" w:hAnsi="Angsana New" w:cs="Angsana New"/>
          <w:sz w:val="30"/>
          <w:szCs w:val="30"/>
          <w:u w:val="none"/>
          <w:cs/>
        </w:rPr>
        <w:t xml:space="preserve"> ล้านบาท ส่วนที่เหลือจำนวน </w:t>
      </w:r>
      <w:r w:rsidR="001E5523">
        <w:rPr>
          <w:rFonts w:ascii="Angsana New" w:hAnsi="Angsana New" w:cs="Angsana New"/>
          <w:sz w:val="30"/>
          <w:szCs w:val="30"/>
          <w:u w:val="none"/>
          <w:cs/>
        </w:rPr>
        <w:br/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310</w:t>
      </w:r>
      <w:r w:rsidRPr="000A70B9">
        <w:rPr>
          <w:rFonts w:ascii="Angsana New" w:hAnsi="Angsana New" w:cs="Angsana New"/>
          <w:sz w:val="30"/>
          <w:szCs w:val="30"/>
          <w:u w:val="none"/>
          <w:cs/>
        </w:rPr>
        <w:t>.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37</w:t>
      </w:r>
      <w:r w:rsidRPr="000A70B9">
        <w:rPr>
          <w:rFonts w:ascii="Angsana New" w:hAnsi="Angsana New" w:cs="Angsana New"/>
          <w:sz w:val="30"/>
          <w:szCs w:val="30"/>
          <w:u w:val="none"/>
          <w:cs/>
        </w:rPr>
        <w:t xml:space="preserve"> ล้านบาท จะชำระในปี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2564</w:t>
      </w:r>
    </w:p>
    <w:p w14:paraId="28251CE4" w14:textId="77777777" w:rsidR="00D5644F" w:rsidRPr="0062556F" w:rsidRDefault="00D5644F" w:rsidP="00612ADB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u w:val="none"/>
        </w:rPr>
      </w:pPr>
    </w:p>
    <w:p w14:paraId="23E9D622" w14:textId="77777777" w:rsidR="001505C8" w:rsidRDefault="0015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2D21458" w14:textId="572AE6EC" w:rsidR="000210A9" w:rsidRPr="0062556F" w:rsidRDefault="000210A9" w:rsidP="00470D74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i/>
          <w:iCs/>
          <w:sz w:val="30"/>
          <w:szCs w:val="30"/>
          <w:u w:val="none"/>
          <w:cs/>
        </w:rPr>
        <w:lastRenderedPageBreak/>
        <w:t>สัญญาบริหารจัดการโรงแรม</w:t>
      </w:r>
    </w:p>
    <w:p w14:paraId="406352AE" w14:textId="77777777" w:rsidR="001B7B66" w:rsidRPr="0062556F" w:rsidRDefault="001B7B66" w:rsidP="00D813B6">
      <w:pPr>
        <w:rPr>
          <w:rFonts w:ascii="Angsana New" w:hAnsi="Angsana New" w:cs="Angsana New"/>
          <w:sz w:val="30"/>
          <w:szCs w:val="30"/>
        </w:rPr>
      </w:pPr>
    </w:p>
    <w:p w14:paraId="3D67A777" w14:textId="77777777" w:rsidR="00BB3BF3" w:rsidRPr="0062556F" w:rsidRDefault="00BB3BF3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บริษัทย่อย</w:t>
      </w:r>
    </w:p>
    <w:p w14:paraId="4C905A4B" w14:textId="77777777" w:rsidR="00F34C80" w:rsidRPr="005B0EA3" w:rsidRDefault="00F34C80" w:rsidP="00F34C80">
      <w:pPr>
        <w:rPr>
          <w:sz w:val="30"/>
          <w:szCs w:val="30"/>
          <w:cs/>
        </w:rPr>
      </w:pPr>
    </w:p>
    <w:p w14:paraId="58E4D5D2" w14:textId="77777777" w:rsidR="000210A9" w:rsidRPr="0062556F" w:rsidRDefault="000210A9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บริษัท บูทิค เซอร์วิสท์ อพาร์ทเม้นท์ส จำกัด </w:t>
      </w:r>
    </w:p>
    <w:p w14:paraId="5DEBCCAD" w14:textId="77777777" w:rsidR="001B7B66" w:rsidRPr="0062556F" w:rsidRDefault="001B7B66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3A17FE90" w14:textId="24EE8A4D" w:rsidR="000210A9" w:rsidRPr="0062556F" w:rsidRDefault="00106992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ในเดือนมกราคม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2548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บริษัทย่อยได้ทำสัญญาบริหารจัดการกับบริษัท โอ๊ควู้ด แมเนจเมนท์ เซอร์วิสเซส (ไทยแลนด์) จำกัด โดยบริษัทดังกล่าวจะให้ความช่วยเหลือด้านการบริหารเซอร์วิสอพาร์ทเม้นท์ของบริษัทย่อย สัญญาดังกล่าวมีอายุ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ปี นับจากวันที่เริ่มดำเนินโครงการและมีสิทธิที่จะต่ออายุสัญญาต่อไปได้อีกเป็นเวลา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ปี </w:t>
      </w:r>
      <w:r w:rsidR="004C2608">
        <w:rPr>
          <w:rFonts w:ascii="Angsana New" w:hAnsi="Angsana New" w:cs="Angsana New"/>
          <w:sz w:val="30"/>
          <w:szCs w:val="30"/>
          <w:u w:val="none"/>
          <w:cs/>
        </w:rPr>
        <w:br/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>โดยขึ้นอยู่กับข้อตกลงร่วมกันของทั้งสองฝ่าย บริษัทย่อยจะต้องจ่ายค่าธรรมเนียมต่าง</w:t>
      </w:r>
      <w:r w:rsidR="006C37BE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>ๆ ซึ่งคิดตามอัตราร้อยละของยอดรายได้รวมและ/หรือกำไรขั้นต้นจากการดำเนินงานของโครงการตามที่ระบุไว้ในสัญญา</w:t>
      </w:r>
      <w:r w:rsidR="000210A9"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</w:p>
    <w:p w14:paraId="458D9B80" w14:textId="77777777" w:rsidR="000210A9" w:rsidRPr="005B0EA3" w:rsidRDefault="000210A9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64935863" w14:textId="69526B71" w:rsidR="00CB320B" w:rsidRPr="005B0EA3" w:rsidRDefault="00CB320B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  <w:r w:rsidRPr="005B0EA3">
        <w:rPr>
          <w:rFonts w:ascii="Angsana New" w:hAnsi="Angsana New" w:cs="Angsana New"/>
          <w:sz w:val="30"/>
          <w:szCs w:val="30"/>
          <w:cs/>
        </w:rPr>
        <w:t xml:space="preserve">ในเดือนมกราคม </w:t>
      </w:r>
      <w:r w:rsidR="006E763D" w:rsidRPr="005B0EA3">
        <w:rPr>
          <w:rFonts w:ascii="Angsana New" w:hAnsi="Angsana New" w:cs="Angsana New"/>
          <w:sz w:val="30"/>
          <w:szCs w:val="30"/>
        </w:rPr>
        <w:t>2548</w:t>
      </w:r>
      <w:r w:rsidRPr="005B0EA3">
        <w:rPr>
          <w:rFonts w:ascii="Angsana New" w:hAnsi="Angsana New" w:cs="Angsana New"/>
          <w:sz w:val="30"/>
          <w:szCs w:val="30"/>
        </w:rPr>
        <w:t xml:space="preserve"> </w:t>
      </w:r>
      <w:r w:rsidRPr="005B0EA3">
        <w:rPr>
          <w:rFonts w:ascii="Angsana New" w:hAnsi="Angsana New" w:cs="Angsana New"/>
          <w:sz w:val="30"/>
          <w:szCs w:val="30"/>
          <w:cs/>
        </w:rPr>
        <w:t xml:space="preserve">บริษัทย่อยได้ทำสัญญาค่าลิขสิทธิ์กับ </w:t>
      </w:r>
      <w:r w:rsidRPr="005B0EA3">
        <w:rPr>
          <w:rFonts w:ascii="Angsana New" w:hAnsi="Angsana New" w:cs="Angsana New"/>
          <w:sz w:val="30"/>
          <w:szCs w:val="30"/>
        </w:rPr>
        <w:t xml:space="preserve">Oakwood Asia Pacific Ltd. </w:t>
      </w:r>
      <w:r w:rsidRPr="005B0EA3">
        <w:rPr>
          <w:rFonts w:ascii="Angsana New" w:hAnsi="Angsana New" w:cs="Angsana New"/>
          <w:sz w:val="30"/>
          <w:szCs w:val="30"/>
          <w:cs/>
        </w:rPr>
        <w:t xml:space="preserve">โดยบริษัทดังกล่าวให้สิทธิ์แก่บริษัทย่อยในการใช้ชื่อและตรายี่ห้อ </w:t>
      </w:r>
      <w:r w:rsidRPr="005B0EA3">
        <w:rPr>
          <w:rFonts w:ascii="Angsana New" w:hAnsi="Angsana New" w:cs="Angsana New"/>
          <w:sz w:val="30"/>
          <w:szCs w:val="30"/>
        </w:rPr>
        <w:t xml:space="preserve">“Oakwood” </w:t>
      </w:r>
      <w:r w:rsidRPr="005B0EA3">
        <w:rPr>
          <w:rFonts w:ascii="Angsana New" w:hAnsi="Angsana New" w:cs="Angsana New"/>
          <w:sz w:val="30"/>
          <w:szCs w:val="30"/>
          <w:cs/>
        </w:rPr>
        <w:t xml:space="preserve">สัญญาดังกล่าวมีอายุ </w:t>
      </w:r>
      <w:r w:rsidR="006E763D" w:rsidRPr="005B0EA3">
        <w:rPr>
          <w:rFonts w:ascii="Angsana New" w:hAnsi="Angsana New" w:cs="Angsana New"/>
          <w:sz w:val="30"/>
          <w:szCs w:val="30"/>
        </w:rPr>
        <w:t>10</w:t>
      </w:r>
      <w:r w:rsidRPr="005B0EA3">
        <w:rPr>
          <w:rFonts w:ascii="Angsana New" w:hAnsi="Angsana New" w:cs="Angsana New"/>
          <w:sz w:val="30"/>
          <w:szCs w:val="30"/>
        </w:rPr>
        <w:t xml:space="preserve"> </w:t>
      </w:r>
      <w:r w:rsidRPr="005B0EA3">
        <w:rPr>
          <w:rFonts w:ascii="Angsana New" w:hAnsi="Angsana New" w:cs="Angsana New"/>
          <w:sz w:val="30"/>
          <w:szCs w:val="30"/>
          <w:cs/>
        </w:rPr>
        <w:t xml:space="preserve">ปี นับจากวันที่เริ่มดำเนินโครงการและมีสิทธิ์ที่จะต่ออายุสัญญาต่อไปได้อีกเป็นเวลา </w:t>
      </w:r>
      <w:r w:rsidR="006E763D" w:rsidRPr="005B0EA3">
        <w:rPr>
          <w:rFonts w:ascii="Angsana New" w:hAnsi="Angsana New" w:cs="Angsana New"/>
          <w:sz w:val="30"/>
          <w:szCs w:val="30"/>
        </w:rPr>
        <w:t>10</w:t>
      </w:r>
      <w:r w:rsidRPr="005B0EA3">
        <w:rPr>
          <w:rFonts w:ascii="Angsana New" w:hAnsi="Angsana New" w:cs="Angsana New"/>
          <w:sz w:val="30"/>
          <w:szCs w:val="30"/>
        </w:rPr>
        <w:t xml:space="preserve"> </w:t>
      </w:r>
      <w:r w:rsidRPr="005B0EA3">
        <w:rPr>
          <w:rFonts w:ascii="Angsana New" w:hAnsi="Angsana New" w:cs="Angsana New"/>
          <w:sz w:val="30"/>
          <w:szCs w:val="30"/>
          <w:cs/>
        </w:rPr>
        <w:t>ปีโดยขึ้นอยู่กับข้อตกลงร่วมกันของทั้งสองฝ่าย บริษัทย่อยจะต้องจ่ายค่าธรรมเนียมการใช้สิทธิ์ซึ่งคิดตามอัตราร้อยละของยอดรายได้รวม</w:t>
      </w:r>
    </w:p>
    <w:p w14:paraId="03B2B479" w14:textId="77777777" w:rsidR="00CB320B" w:rsidRPr="005B0EA3" w:rsidRDefault="00CB320B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79C225A6" w14:textId="77777777" w:rsidR="00106992" w:rsidRPr="005B0EA3" w:rsidRDefault="00106992" w:rsidP="00106992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5B0EA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บริษัท บูทิค เชียงใหม่ นิมมาน วัน</w:t>
      </w:r>
      <w:r w:rsidRPr="005B0EA3">
        <w:rPr>
          <w:rFonts w:ascii="Angsana New" w:hAnsi="Angsana New" w:cs="Angsana New"/>
          <w:i/>
          <w:iCs/>
          <w:sz w:val="30"/>
          <w:szCs w:val="30"/>
          <w:u w:val="none"/>
        </w:rPr>
        <w:t xml:space="preserve"> </w:t>
      </w:r>
      <w:r w:rsidRPr="005B0EA3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จำกัด</w:t>
      </w:r>
    </w:p>
    <w:p w14:paraId="282B4B24" w14:textId="77777777" w:rsidR="00106992" w:rsidRPr="005B0EA3" w:rsidRDefault="00106992" w:rsidP="00106992">
      <w:pPr>
        <w:rPr>
          <w:sz w:val="30"/>
          <w:szCs w:val="30"/>
        </w:rPr>
      </w:pPr>
    </w:p>
    <w:p w14:paraId="1FEE650B" w14:textId="45E62821" w:rsidR="00106992" w:rsidRPr="0062556F" w:rsidRDefault="00106992" w:rsidP="00106992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5B0EA3">
        <w:rPr>
          <w:rFonts w:ascii="Angsana New" w:hAnsi="Angsana New" w:cs="Angsana New"/>
          <w:sz w:val="30"/>
          <w:szCs w:val="30"/>
          <w:cs/>
        </w:rPr>
        <w:t>ในเดือน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6E763D" w:rsidRPr="006E763D">
        <w:rPr>
          <w:rFonts w:ascii="Angsana New" w:hAnsi="Angsana New" w:cs="Angsana New"/>
          <w:sz w:val="30"/>
          <w:szCs w:val="30"/>
        </w:rPr>
        <w:t>2561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บริษัทย่อยทำสัญญาบริหารจัดการกับ </w:t>
      </w:r>
      <w:hyperlink r:id="rId22" w:history="1">
        <w:r w:rsidRPr="0062556F">
          <w:rPr>
            <w:rFonts w:ascii="Angsana New" w:hAnsi="Angsana New" w:cs="Angsana New"/>
            <w:sz w:val="30"/>
            <w:szCs w:val="30"/>
            <w:cs/>
          </w:rPr>
          <w:t xml:space="preserve">บริษัท เอเอพีซี (ประเทศไทย) จำกัด </w:t>
        </w:r>
      </w:hyperlink>
      <w:r w:rsidRPr="0062556F">
        <w:rPr>
          <w:rFonts w:ascii="Angsana New" w:hAnsi="Angsana New" w:cs="Angsana New"/>
          <w:sz w:val="30"/>
          <w:szCs w:val="30"/>
          <w:cs/>
        </w:rPr>
        <w:t xml:space="preserve">ซึ่งรับหน้าที่บริหารโรงแรมของบริษัทย่อย สัญญามีอายุ </w:t>
      </w:r>
      <w:r w:rsidR="006E763D" w:rsidRPr="006E763D">
        <w:rPr>
          <w:rFonts w:ascii="Angsana New" w:hAnsi="Angsana New" w:cs="Angsana New"/>
          <w:sz w:val="30"/>
          <w:szCs w:val="30"/>
        </w:rPr>
        <w:t>15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ปี นับจากวันที่โครงการเปิดดำเนินงาน และสามารถต่ออายุได้อีกครั้งละ </w:t>
      </w:r>
      <w:r w:rsidR="006E763D" w:rsidRPr="006E763D">
        <w:rPr>
          <w:rFonts w:ascii="Angsana New" w:hAnsi="Angsana New" w:cs="Angsana New"/>
          <w:sz w:val="30"/>
          <w:szCs w:val="30"/>
        </w:rPr>
        <w:t>10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ปี โดยขึ้นอยู่กับสัญญาจะตกลงกัน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บริษัทย่อยต้องจ่ายค่าบริหารจัดการซึ่งคำนวณจากร้อยละของรายได้รวม และ/หรือตามที่ระบุไว้ในสัญญา</w:t>
      </w:r>
    </w:p>
    <w:p w14:paraId="587F552C" w14:textId="77777777" w:rsidR="00A565A9" w:rsidRDefault="00A565A9" w:rsidP="00106992">
      <w:pPr>
        <w:ind w:left="540" w:right="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7A71CFB" w14:textId="36AC169A" w:rsidR="00106992" w:rsidRPr="0062556F" w:rsidRDefault="00106992" w:rsidP="00106992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กมลา </w:t>
      </w:r>
      <w:r w:rsidR="006E763D" w:rsidRPr="006E763D">
        <w:rPr>
          <w:rFonts w:ascii="Angsana New" w:hAnsi="Angsana New"/>
          <w:i/>
          <w:iCs/>
          <w:sz w:val="30"/>
          <w:szCs w:val="30"/>
        </w:rPr>
        <w:t>1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 จำกัด</w:t>
      </w:r>
    </w:p>
    <w:p w14:paraId="010F95B1" w14:textId="77777777" w:rsidR="00106992" w:rsidRPr="005B0EA3" w:rsidRDefault="00106992" w:rsidP="00106992">
      <w:pPr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4DEE45DF" w14:textId="3C082669" w:rsidR="00CB320B" w:rsidRPr="0062556F" w:rsidRDefault="00106992" w:rsidP="00106992">
      <w:pPr>
        <w:ind w:left="540" w:right="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="006E763D" w:rsidRPr="006E763D">
        <w:rPr>
          <w:rFonts w:ascii="Angsana New" w:hAnsi="Angsana New"/>
          <w:sz w:val="30"/>
          <w:szCs w:val="30"/>
        </w:rPr>
        <w:t>2561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บริษัทย่อยทำสัญญาบริหารจัดการกับ บริษัท เอ็มเอช แอนด์ อาร์ แมน (ประเทศไทย) จำกัด ซึ่งรับหน้าที่บริหารโรงแรมของบริษัทย่อย สัญญามีอายุ </w:t>
      </w:r>
      <w:r w:rsidR="006E763D" w:rsidRPr="006E763D">
        <w:rPr>
          <w:rFonts w:ascii="Angsana New" w:hAnsi="Angsana New"/>
          <w:sz w:val="30"/>
          <w:szCs w:val="30"/>
        </w:rPr>
        <w:t>15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ปี นับจากวันที่โครงการเปิดดำเนินงาน และสามารถ</w:t>
      </w:r>
      <w:r w:rsidR="00C97A9C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ต่ออายุได้อีกครั้งละ </w:t>
      </w:r>
      <w:r w:rsidR="006E763D" w:rsidRPr="006E763D">
        <w:rPr>
          <w:rFonts w:ascii="Angsana New" w:hAnsi="Angsana New"/>
          <w:sz w:val="30"/>
          <w:szCs w:val="30"/>
        </w:rPr>
        <w:t>10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ปี โดยขึ้นอยู่กับสัญญาจะตกลงกัน บริษัทย่อยต้องจ่ายค่าบริหารจัดการซึ่งคำนวณจาก</w:t>
      </w:r>
      <w:r w:rsidR="00C97A9C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ร้อยละของรายได้รวม และ/หรือตามที่ระบุไว้ในสัญญา</w:t>
      </w:r>
    </w:p>
    <w:p w14:paraId="48FB5A0C" w14:textId="77777777" w:rsidR="000D6191" w:rsidRPr="0062556F" w:rsidRDefault="000D6191" w:rsidP="00CB320B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</w:p>
    <w:p w14:paraId="19B49E22" w14:textId="77777777" w:rsidR="001505C8" w:rsidRDefault="0015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DBA6216" w14:textId="5CC8AD7E" w:rsidR="00DC6466" w:rsidRPr="0062556F" w:rsidRDefault="00DC6466" w:rsidP="00CB320B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i/>
          <w:iCs/>
          <w:sz w:val="30"/>
          <w:szCs w:val="30"/>
          <w:u w:val="none"/>
          <w:cs/>
        </w:rPr>
        <w:lastRenderedPageBreak/>
        <w:t>บริษัท บูทิค ป่าตอง สาย</w:t>
      </w:r>
      <w:r w:rsidR="006E763D" w:rsidRPr="006E763D">
        <w:rPr>
          <w:rFonts w:ascii="Angsana New" w:hAnsi="Angsana New" w:cs="Angsana New"/>
          <w:i/>
          <w:iCs/>
          <w:sz w:val="30"/>
          <w:szCs w:val="30"/>
          <w:u w:val="none"/>
        </w:rPr>
        <w:t>3</w:t>
      </w:r>
      <w:r w:rsidRPr="0062556F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จำกัด </w:t>
      </w:r>
    </w:p>
    <w:p w14:paraId="2251DD21" w14:textId="77777777" w:rsidR="00DC6466" w:rsidRPr="0062556F" w:rsidRDefault="00DC6466" w:rsidP="00DC6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399D0DA3" w14:textId="7239CD9F" w:rsidR="00DC6466" w:rsidRPr="0062556F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62556F">
        <w:rPr>
          <w:rFonts w:ascii="Angsana New" w:hAnsi="Angsana New" w:cs="Angsana New"/>
          <w:sz w:val="30"/>
          <w:szCs w:val="30"/>
          <w:u w:val="none"/>
          <w:cs/>
        </w:rPr>
        <w:t>ในเดือ</w:t>
      </w:r>
      <w:r w:rsidR="007C4914" w:rsidRPr="0062556F">
        <w:rPr>
          <w:rFonts w:ascii="Angsana New" w:hAnsi="Angsana New" w:cs="Angsana New"/>
          <w:sz w:val="30"/>
          <w:szCs w:val="30"/>
          <w:u w:val="none"/>
          <w:cs/>
        </w:rPr>
        <w:t>นตุลาคม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2561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บริษัทได้ทำสัญญาบริหารจัดการกับบริษัท โอ๊ควู้ด แมเนจเมนท์ เซอร์วิสเซส (ไทยแลนด์) จำกัด โดยบริษัทดังกล่าวจะให้ความช่วยเหลือด้านการบริหารโรงแรมของบริษัทย่อย</w:t>
      </w:r>
      <w:r w:rsidR="001E5C77" w:rsidRPr="0062556F">
        <w:rPr>
          <w:rFonts w:ascii="Angsana New" w:hAnsi="Angsana New" w:cs="Angsana New"/>
          <w:sz w:val="30"/>
          <w:szCs w:val="30"/>
          <w:u w:val="none"/>
          <w:cs/>
        </w:rPr>
        <w:t>และอนุญาตให้ใช้เ</w:t>
      </w:r>
      <w:r w:rsidR="00426AB1" w:rsidRPr="0062556F">
        <w:rPr>
          <w:rFonts w:ascii="Angsana New" w:hAnsi="Angsana New" w:cs="Angsana New"/>
          <w:sz w:val="30"/>
          <w:szCs w:val="30"/>
          <w:u w:val="none"/>
          <w:cs/>
        </w:rPr>
        <w:t>ค</w:t>
      </w:r>
      <w:r w:rsidR="001E5C77"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รื่องหมายการค้าและตราสัญลักษณ์ </w:t>
      </w:r>
      <w:r w:rsidR="001E5C77" w:rsidRPr="0062556F">
        <w:rPr>
          <w:rFonts w:ascii="Angsana New" w:hAnsi="Angsana New" w:cs="Angsana New"/>
          <w:sz w:val="30"/>
          <w:szCs w:val="30"/>
          <w:u w:val="none"/>
        </w:rPr>
        <w:t>“</w:t>
      </w:r>
      <w:r w:rsidR="001E5C77" w:rsidRPr="0062556F">
        <w:rPr>
          <w:rFonts w:ascii="Angsana New" w:hAnsi="Angsana New" w:cs="Angsana New"/>
          <w:sz w:val="30"/>
          <w:szCs w:val="30"/>
          <w:u w:val="none"/>
          <w:cs/>
        </w:rPr>
        <w:t>โอ๊ควู้ด</w:t>
      </w:r>
      <w:r w:rsidR="001E5C77" w:rsidRPr="0062556F">
        <w:rPr>
          <w:rFonts w:ascii="Angsana New" w:hAnsi="Angsana New" w:cs="Angsana New"/>
          <w:sz w:val="30"/>
          <w:szCs w:val="30"/>
          <w:u w:val="none"/>
        </w:rPr>
        <w:t>”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สัญญาดังกล่าวมีอายุ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ปี นับจากวันที่เริ่มดำเนินโครงการและมีสิทธิที่จะต่ออายุสัญญาต่อไปได้อีกเป็นเวลา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ปี โดยขึ้นอยู่กับข้อตกลงร่วมกันของทั้งสองฝ่าย บริษัทย่อยจะต้องจ่ายค่าธรรมเนียมต่าง</w:t>
      </w:r>
      <w:r w:rsidR="005E299A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ๆ ซึ่งคิดตามอัตราร้อยละของยอดรายได้รวมและ/หรือกำไรขั้นต้นจากการดำเนินงานของโครงการตามที่ระบุไว้ในสัญญา </w:t>
      </w:r>
    </w:p>
    <w:p w14:paraId="5920E71A" w14:textId="77777777" w:rsidR="002C1953" w:rsidRPr="0062556F" w:rsidRDefault="002C1953" w:rsidP="007C4914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E4EB5D2" w14:textId="44D10FF5" w:rsidR="007C4914" w:rsidRPr="0062556F" w:rsidRDefault="007C4914" w:rsidP="007C4914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ในเดือนกุมภาพันธ์ </w:t>
      </w:r>
      <w:r w:rsidR="006E763D" w:rsidRPr="006E763D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บริษัทและบริษัทย่อยได้เข้าทำสัญญาเพิ่มเติมกับบริษัท โอ๊ควู้ด แมเนจเมนท์ เซอร์วิสเซส (ไทยแลนด์) จำกัด เพื่อใช้เครื่องหมายการค้าและความช่วยเหลือด้านการบริหารโรงแรมของบริษัทย่อย </w:t>
      </w:r>
      <w:r w:rsidR="00691232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ภายใต้เงื่อนไขตามที่กำหนดในสัญญาหลัก</w:t>
      </w:r>
    </w:p>
    <w:p w14:paraId="0CA23047" w14:textId="77777777" w:rsidR="007C4914" w:rsidRPr="0062556F" w:rsidRDefault="007C4914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</w:p>
    <w:p w14:paraId="4522D85A" w14:textId="65DAE8C3" w:rsidR="00DC6466" w:rsidRPr="0062556F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บริษัท บูทิค มิดเทียร์</w:t>
      </w:r>
      <w:r w:rsidR="0042328A" w:rsidRPr="0062556F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</w:t>
      </w:r>
      <w:r w:rsidR="006E763D" w:rsidRPr="006E763D">
        <w:rPr>
          <w:rFonts w:ascii="Angsana New" w:hAnsi="Angsana New" w:cs="Angsana New"/>
          <w:i/>
          <w:iCs/>
          <w:sz w:val="30"/>
          <w:szCs w:val="30"/>
          <w:u w:val="none"/>
        </w:rPr>
        <w:t>2</w:t>
      </w:r>
      <w:r w:rsidRPr="0062556F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จำกัด </w:t>
      </w:r>
    </w:p>
    <w:p w14:paraId="64D2D640" w14:textId="77777777" w:rsidR="00F34C80" w:rsidRPr="005B0EA3" w:rsidRDefault="00F34C80" w:rsidP="00F34C80">
      <w:pPr>
        <w:rPr>
          <w:sz w:val="30"/>
          <w:szCs w:val="30"/>
        </w:rPr>
      </w:pPr>
    </w:p>
    <w:p w14:paraId="07724220" w14:textId="36AE7432" w:rsidR="00DC6466" w:rsidRPr="0062556F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62556F">
        <w:rPr>
          <w:rFonts w:ascii="Angsana New" w:hAnsi="Angsana New" w:cs="Angsana New"/>
          <w:sz w:val="30"/>
          <w:szCs w:val="30"/>
          <w:u w:val="none"/>
          <w:cs/>
        </w:rPr>
        <w:t>ในเดือน</w:t>
      </w:r>
      <w:r w:rsidR="007C4914" w:rsidRPr="0062556F">
        <w:rPr>
          <w:rFonts w:ascii="Angsana New" w:hAnsi="Angsana New" w:cs="Angsana New"/>
          <w:sz w:val="30"/>
          <w:szCs w:val="30"/>
          <w:u w:val="none"/>
          <w:cs/>
        </w:rPr>
        <w:t>ตุลาคม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2561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บริษัทได้ทำสัญญาบริหารจัดการกับบริษัท โอ๊ควู้ด แมเนจเมนท์ เซอร์วิสเซส (ไทยแลนด์) จำกัด โดยบริษัทดังกล่าวจะให้ความช่วยเหลือด้านการบริหารโรงแรมของบริษัทย่อย</w:t>
      </w:r>
      <w:r w:rsidR="005248C1" w:rsidRPr="0062556F">
        <w:rPr>
          <w:rFonts w:ascii="Angsana New" w:hAnsi="Angsana New" w:cs="Angsana New"/>
          <w:sz w:val="30"/>
          <w:szCs w:val="30"/>
          <w:u w:val="none"/>
          <w:cs/>
        </w:rPr>
        <w:t>และอนุญาตให้ใช้เ</w:t>
      </w:r>
      <w:r w:rsidR="00426AB1" w:rsidRPr="0062556F">
        <w:rPr>
          <w:rFonts w:ascii="Angsana New" w:hAnsi="Angsana New" w:cs="Angsana New"/>
          <w:sz w:val="30"/>
          <w:szCs w:val="30"/>
          <w:u w:val="none"/>
          <w:cs/>
        </w:rPr>
        <w:t>ค</w:t>
      </w:r>
      <w:r w:rsidR="005248C1"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รื่องหมายการค้าและตราสัญลักษณ์ </w:t>
      </w:r>
      <w:r w:rsidR="005248C1" w:rsidRPr="0062556F">
        <w:rPr>
          <w:rFonts w:ascii="Angsana New" w:hAnsi="Angsana New" w:cs="Angsana New"/>
          <w:sz w:val="30"/>
          <w:szCs w:val="30"/>
          <w:u w:val="none"/>
        </w:rPr>
        <w:t>“</w:t>
      </w:r>
      <w:r w:rsidR="005248C1" w:rsidRPr="0062556F">
        <w:rPr>
          <w:rFonts w:ascii="Angsana New" w:hAnsi="Angsana New" w:cs="Angsana New"/>
          <w:sz w:val="30"/>
          <w:szCs w:val="30"/>
          <w:u w:val="none"/>
          <w:cs/>
        </w:rPr>
        <w:t>โอ๊ควู้ด</w:t>
      </w:r>
      <w:r w:rsidR="005248C1" w:rsidRPr="0062556F">
        <w:rPr>
          <w:rFonts w:ascii="Angsana New" w:hAnsi="Angsana New" w:cs="Angsana New"/>
          <w:sz w:val="30"/>
          <w:szCs w:val="30"/>
          <w:u w:val="none"/>
        </w:rPr>
        <w:t>”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สัญญาดังกล่าวมีอายุ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ปี นับจากวันที่เริ่มดำเนินโครงการและมีสิทธิที่จะต่ออายุสัญญาต่อไปได้อีกเป็นเวลา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ปี โดยขึ้นอยู่กับข้อตกลงร่วมกันของทั้งสองฝ่าย บริษัทย่อยจะต้องจ่ายค่าธรรมเนียมต่าง</w:t>
      </w:r>
      <w:r w:rsidR="005E299A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ๆ ซึ่งคิดตามอัตราร้อยละของยอดรายได้รวมและ/หรือกำไรขั้นต้นจากการดำเนินงานของโครงการตามที่ระบุไว้ในสัญญา </w:t>
      </w:r>
    </w:p>
    <w:p w14:paraId="455F762E" w14:textId="77777777" w:rsidR="007C4914" w:rsidRPr="005B0EA3" w:rsidRDefault="007C4914" w:rsidP="007C4914">
      <w:pPr>
        <w:rPr>
          <w:sz w:val="30"/>
          <w:szCs w:val="30"/>
        </w:rPr>
      </w:pPr>
    </w:p>
    <w:p w14:paraId="7A459128" w14:textId="7A30F001" w:rsidR="008555A7" w:rsidRPr="0062556F" w:rsidRDefault="007C4914" w:rsidP="007C491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ในเดือนกุมภาพันธ์ </w:t>
      </w:r>
      <w:r w:rsidR="006E763D" w:rsidRPr="006E763D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บริษัทและบริษัทย่อยได้เข้าทำสัญญาเพิ่มเติมกับบริษัท โอ๊ควู้ด แมเนจเมนท์ เซอร์วิสเซส (ไทยแลนด์) จำกัด เพื่อใช้เครื่องหมายการค้าและความช่วยเหลือด้านการบริหารโรงแรมของบริษัทย่อย </w:t>
      </w:r>
      <w:r w:rsidR="00691232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ภายใต้เงื่อนไขตามที่กำหนดในสัญญาหลัก</w:t>
      </w:r>
    </w:p>
    <w:p w14:paraId="0AC4239E" w14:textId="7D66AD41" w:rsidR="001505C8" w:rsidRDefault="0015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DEB28D" w14:textId="630CE40F" w:rsidR="000210A9" w:rsidRPr="0062556F" w:rsidRDefault="006E763D" w:rsidP="0085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 w:rsidRPr="006E763D"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="001B7B66" w:rsidRPr="0062556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210A9" w:rsidRPr="0062556F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4F74B159" w14:textId="77777777" w:rsidR="001B7B66" w:rsidRPr="0062556F" w:rsidRDefault="001B7B66" w:rsidP="00D203BD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</w:p>
    <w:p w14:paraId="4AC49346" w14:textId="77777777" w:rsidR="000210A9" w:rsidRPr="0062556F" w:rsidRDefault="000210A9" w:rsidP="00D203BD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การให้การสนับสนุนทางการเงิน</w:t>
      </w:r>
    </w:p>
    <w:p w14:paraId="7252CC81" w14:textId="77777777" w:rsidR="001B7B66" w:rsidRPr="0062556F" w:rsidRDefault="001B7B66" w:rsidP="00D203BD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6D7C562A" w14:textId="77777777" w:rsidR="00105447" w:rsidRPr="0062556F" w:rsidRDefault="00105447" w:rsidP="00D203BD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ตามที่ระบุไว้ในสัญญาเงินกู้ บริษัทและบริษัทย่อยต้องให้การสนับสนุนทางการเงิน</w:t>
      </w:r>
      <w:r w:rsidR="00D203BD" w:rsidRPr="0062556F">
        <w:rPr>
          <w:rFonts w:ascii="Angsana New" w:hAnsi="Angsana New" w:cs="Angsana New"/>
          <w:sz w:val="30"/>
          <w:szCs w:val="30"/>
          <w:cs/>
        </w:rPr>
        <w:t>แก่ผู้กู้และดำเนินการเพื่อให้การ</w:t>
      </w:r>
      <w:r w:rsidRPr="0062556F">
        <w:rPr>
          <w:rFonts w:ascii="Angsana New" w:hAnsi="Angsana New" w:cs="Angsana New"/>
          <w:sz w:val="30"/>
          <w:szCs w:val="30"/>
          <w:cs/>
        </w:rPr>
        <w:t>สนับสนุนทางการเงินด้วยวิธีที่ดีที่สุดแก่ผู้กู้ยืม</w:t>
      </w:r>
    </w:p>
    <w:p w14:paraId="56027946" w14:textId="77777777" w:rsidR="001B7B66" w:rsidRPr="0062556F" w:rsidRDefault="001B7B66" w:rsidP="00D203BD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37F3618D" w14:textId="1F59A96A" w:rsidR="00BB3BF3" w:rsidRPr="0062556F" w:rsidRDefault="00BB3BF3" w:rsidP="00BB3BF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30</w:t>
      </w:r>
      <w:r w:rsidR="00BF514F" w:rsidRPr="0062556F">
        <w:rPr>
          <w:rFonts w:ascii="Angsana New" w:hAnsi="Angsana New" w:cs="Angsana New"/>
          <w:sz w:val="30"/>
          <w:szCs w:val="30"/>
        </w:rPr>
        <w:t xml:space="preserve"> </w:t>
      </w:r>
      <w:r w:rsidR="001705E8">
        <w:rPr>
          <w:rFonts w:ascii="Angsana New" w:hAnsi="Angsana New" w:cs="Angsana New" w:hint="cs"/>
          <w:sz w:val="30"/>
          <w:szCs w:val="30"/>
          <w:cs/>
        </w:rPr>
        <w:t>กันย</w:t>
      </w:r>
      <w:r w:rsidR="00BF514F" w:rsidRPr="0062556F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763D" w:rsidRPr="006E763D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E763D" w:rsidRPr="006E763D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รายละเอียดของผู้ให้การสนับสนุน ผู้กู้ยืม และเงินกู้ยืมคงเหลือ แสดงได้ดังนี้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</w:p>
    <w:p w14:paraId="0EF22003" w14:textId="77777777" w:rsidR="00933CF9" w:rsidRPr="0062556F" w:rsidRDefault="00933CF9" w:rsidP="00BB3BF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1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81"/>
        <w:gridCol w:w="2714"/>
        <w:gridCol w:w="181"/>
        <w:gridCol w:w="1354"/>
        <w:gridCol w:w="7"/>
        <w:gridCol w:w="171"/>
        <w:gridCol w:w="7"/>
        <w:gridCol w:w="1165"/>
        <w:gridCol w:w="178"/>
        <w:gridCol w:w="1145"/>
        <w:gridCol w:w="7"/>
      </w:tblGrid>
      <w:tr w:rsidR="00933CF9" w:rsidRPr="0062556F" w14:paraId="654154AC" w14:textId="77777777" w:rsidTr="001705E8">
        <w:trPr>
          <w:gridAfter w:val="1"/>
          <w:wAfter w:w="7" w:type="dxa"/>
          <w:cantSplit/>
          <w:tblHeader/>
        </w:trPr>
        <w:tc>
          <w:tcPr>
            <w:tcW w:w="2681" w:type="dxa"/>
            <w:vAlign w:val="bottom"/>
          </w:tcPr>
          <w:p w14:paraId="430B9A89" w14:textId="77777777" w:rsidR="00933CF9" w:rsidRPr="0062556F" w:rsidRDefault="00933CF9" w:rsidP="001705E8">
            <w:pPr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ผู้ให้การสนับสนุน</w:t>
            </w:r>
          </w:p>
        </w:tc>
        <w:tc>
          <w:tcPr>
            <w:tcW w:w="2714" w:type="dxa"/>
            <w:vAlign w:val="bottom"/>
          </w:tcPr>
          <w:p w14:paraId="02F47651" w14:textId="77777777" w:rsidR="00933CF9" w:rsidRPr="0062556F" w:rsidRDefault="00933CF9" w:rsidP="001705E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ผู้กู้ยืม</w:t>
            </w:r>
          </w:p>
        </w:tc>
        <w:tc>
          <w:tcPr>
            <w:tcW w:w="181" w:type="dxa"/>
            <w:vAlign w:val="bottom"/>
          </w:tcPr>
          <w:p w14:paraId="776BB6D9" w14:textId="77777777" w:rsidR="00933CF9" w:rsidRPr="0062556F" w:rsidRDefault="00933CF9" w:rsidP="001705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gridSpan w:val="2"/>
            <w:vAlign w:val="bottom"/>
            <w:hideMark/>
          </w:tcPr>
          <w:p w14:paraId="7A52903A" w14:textId="77777777" w:rsidR="00933CF9" w:rsidRPr="0062556F" w:rsidRDefault="00933CF9" w:rsidP="001705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ความสัมพันธ์ระหว่างบริษัท</w:t>
            </w:r>
          </w:p>
        </w:tc>
        <w:tc>
          <w:tcPr>
            <w:tcW w:w="178" w:type="dxa"/>
            <w:gridSpan w:val="2"/>
            <w:vAlign w:val="bottom"/>
          </w:tcPr>
          <w:p w14:paraId="4C73F97B" w14:textId="77777777" w:rsidR="00933CF9" w:rsidRPr="0062556F" w:rsidRDefault="00933CF9" w:rsidP="001705E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836B9A1" w14:textId="1D2A55B0" w:rsidR="00933CF9" w:rsidRPr="0062556F" w:rsidRDefault="006E763D" w:rsidP="001705E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BF514F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705E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กันย</w:t>
            </w:r>
            <w:r w:rsidR="00BF514F"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ายน</w:t>
            </w:r>
            <w:r w:rsidR="00BF514F" w:rsidRPr="006255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  <w:vAlign w:val="bottom"/>
          </w:tcPr>
          <w:p w14:paraId="067C1615" w14:textId="77777777" w:rsidR="00933CF9" w:rsidRPr="0062556F" w:rsidRDefault="00933CF9" w:rsidP="001705E8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167C6C5" w14:textId="69525956" w:rsidR="00933CF9" w:rsidRPr="0062556F" w:rsidRDefault="006E763D" w:rsidP="001705E8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933CF9"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  <w:r w:rsidR="00933CF9"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933CF9" w:rsidRPr="0062556F" w14:paraId="1C1F247C" w14:textId="77777777" w:rsidTr="00DD73FC">
        <w:trPr>
          <w:cantSplit/>
          <w:tblHeader/>
        </w:trPr>
        <w:tc>
          <w:tcPr>
            <w:tcW w:w="2681" w:type="dxa"/>
          </w:tcPr>
          <w:p w14:paraId="165A33E9" w14:textId="77777777" w:rsidR="00933CF9" w:rsidRPr="0062556F" w:rsidRDefault="00933CF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dxa"/>
          </w:tcPr>
          <w:p w14:paraId="1D863AED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418F624D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</w:tcPr>
          <w:p w14:paraId="34BAF366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03185837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5" w:type="dxa"/>
            <w:gridSpan w:val="4"/>
            <w:hideMark/>
          </w:tcPr>
          <w:p w14:paraId="57FCE662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33CF9" w:rsidRPr="0062556F" w14:paraId="25E85006" w14:textId="77777777" w:rsidTr="00BF514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0728438C" w14:textId="77777777" w:rsidR="00FD28B0" w:rsidRPr="000D26FF" w:rsidRDefault="00933CF9" w:rsidP="00FD2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right="-15" w:hanging="189"/>
              <w:rPr>
                <w:rFonts w:ascii="Angsana New" w:hAnsi="Angsana New" w:cs="Angsana New"/>
                <w:sz w:val="30"/>
                <w:szCs w:val="30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D26F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0D26FF">
              <w:rPr>
                <w:rFonts w:ascii="Angsana New" w:hAnsi="Angsana New" w:cs="Angsana New"/>
                <w:sz w:val="30"/>
                <w:szCs w:val="30"/>
                <w:cs/>
              </w:rPr>
              <w:t>บริษัท และ บริษัท บูทิค กรุ๊</w:t>
            </w:r>
            <w:r w:rsidR="00FD28B0" w:rsidRPr="000D26F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 </w:t>
            </w:r>
          </w:p>
          <w:p w14:paraId="71C75C38" w14:textId="67C20F84" w:rsidR="00933CF9" w:rsidRPr="000D26FF" w:rsidRDefault="00FD28B0" w:rsidP="00FD2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right="-15"/>
              <w:rPr>
                <w:rFonts w:ascii="Angsana New" w:hAnsi="Angsana New" w:cs="Angsana New"/>
                <w:sz w:val="30"/>
                <w:szCs w:val="30"/>
              </w:rPr>
            </w:pPr>
            <w:r w:rsidRPr="000D26F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933CF9" w:rsidRPr="000D26F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714" w:type="dxa"/>
            <w:hideMark/>
          </w:tcPr>
          <w:p w14:paraId="0829D2DF" w14:textId="77777777" w:rsidR="00933CF9" w:rsidRPr="000D26FF" w:rsidRDefault="00933CF9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 แอสเซ็ทส์ จำกัด</w:t>
            </w:r>
          </w:p>
          <w:p w14:paraId="478B78AC" w14:textId="77777777" w:rsidR="00933CF9" w:rsidRPr="000D26FF" w:rsidRDefault="00933CF9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 บูเลอวาร์ด จำกัด</w:t>
            </w:r>
          </w:p>
          <w:p w14:paraId="4CA13926" w14:textId="77777777" w:rsidR="00933CF9" w:rsidRPr="000D26FF" w:rsidRDefault="00933CF9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 แลนด์ จำกัด และ</w:t>
            </w:r>
          </w:p>
          <w:p w14:paraId="601A3866" w14:textId="77777777" w:rsidR="00933CF9" w:rsidRPr="000D26FF" w:rsidRDefault="00933CF9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 เรียลตี้ จำกัด</w:t>
            </w:r>
          </w:p>
        </w:tc>
        <w:tc>
          <w:tcPr>
            <w:tcW w:w="181" w:type="dxa"/>
          </w:tcPr>
          <w:p w14:paraId="68F299D6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</w:tcPr>
          <w:p w14:paraId="3E049F74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65F085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C8EDD1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6583A0D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178" w:type="dxa"/>
            <w:gridSpan w:val="2"/>
          </w:tcPr>
          <w:p w14:paraId="11B7D75F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4E27C5E" w14:textId="77777777" w:rsidR="00951BB4" w:rsidRDefault="00951BB4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9FA8E9" w14:textId="77777777" w:rsidR="001A45D2" w:rsidRDefault="001A45D2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69AD108" w14:textId="77777777" w:rsidR="001A45D2" w:rsidRDefault="001A45D2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CE1866" w14:textId="31E0A5AB" w:rsidR="001A45D2" w:rsidRPr="0062556F" w:rsidRDefault="001A45D2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5D2">
              <w:rPr>
                <w:rFonts w:ascii="Angsana New" w:hAnsi="Angsana New" w:cs="Angsana New"/>
                <w:sz w:val="30"/>
                <w:szCs w:val="30"/>
                <w:lang w:bidi="th-TH"/>
              </w:rPr>
              <w:t>626,115</w:t>
            </w:r>
          </w:p>
        </w:tc>
        <w:tc>
          <w:tcPr>
            <w:tcW w:w="178" w:type="dxa"/>
          </w:tcPr>
          <w:p w14:paraId="018AE670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</w:tcPr>
          <w:p w14:paraId="48B700F2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FAC2ED7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B8DB4C2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65C81B2" w14:textId="31A82336" w:rsidR="00933CF9" w:rsidRPr="0062556F" w:rsidRDefault="006E763D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522</w:t>
            </w:r>
            <w:r w:rsidR="00933CF9"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072</w:t>
            </w:r>
          </w:p>
        </w:tc>
      </w:tr>
      <w:tr w:rsidR="00DD73FC" w:rsidRPr="0062556F" w14:paraId="630FF04C" w14:textId="77777777" w:rsidTr="00BF514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0B17CCB7" w14:textId="77777777" w:rsidR="00FD28B0" w:rsidRPr="000D26FF" w:rsidRDefault="00DD73FC" w:rsidP="00FD2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9"/>
              <w:rPr>
                <w:rFonts w:ascii="Angsana New" w:hAnsi="Angsana New" w:cs="Angsana New"/>
                <w:sz w:val="30"/>
                <w:szCs w:val="30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D26F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0D26F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0D26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26FF">
              <w:rPr>
                <w:rFonts w:ascii="Angsana New" w:hAnsi="Angsana New" w:cs="Angsana New"/>
                <w:sz w:val="30"/>
                <w:szCs w:val="30"/>
                <w:cs/>
              </w:rPr>
              <w:t>บูทิค ป่าตอง สาย</w:t>
            </w:r>
            <w:r w:rsidR="006E763D" w:rsidRPr="000D26F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D26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6D7C5E96" w14:textId="2D498E06" w:rsidR="00DD73FC" w:rsidRPr="000D26FF" w:rsidRDefault="00FD28B0" w:rsidP="000D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right="-15"/>
              <w:rPr>
                <w:rFonts w:ascii="Angsana New" w:hAnsi="Angsana New" w:cs="Angsana New"/>
                <w:sz w:val="30"/>
                <w:szCs w:val="30"/>
              </w:rPr>
            </w:pPr>
            <w:r w:rsidRPr="000D26F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DD73FC" w:rsidRPr="000D26FF">
              <w:rPr>
                <w:rFonts w:ascii="Angsana New" w:hAnsi="Angsana New" w:cs="Angsana New"/>
                <w:sz w:val="30"/>
                <w:szCs w:val="30"/>
                <w:cs/>
              </w:rPr>
              <w:t>โฮลดิ้งส์</w:t>
            </w:r>
            <w:r w:rsidR="00DD73FC" w:rsidRPr="000D26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D73FC" w:rsidRPr="000D26F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714" w:type="dxa"/>
          </w:tcPr>
          <w:p w14:paraId="57458066" w14:textId="77777777" w:rsidR="00DD73FC" w:rsidRPr="000D26FF" w:rsidRDefault="00DD73FC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05BB614" w14:textId="5D65D579" w:rsidR="00DD73FC" w:rsidRPr="000D26FF" w:rsidRDefault="00DD73FC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26F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บริษัท บูทิค ป่าตอง สาย</w:t>
            </w:r>
            <w:r w:rsidR="006E763D" w:rsidRPr="000D26F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0D26F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0D26F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14:paraId="7964DBC1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1" w:type="dxa"/>
            <w:gridSpan w:val="2"/>
          </w:tcPr>
          <w:p w14:paraId="2D4F67B0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A49860E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</w:tcPr>
          <w:p w14:paraId="51A8ACFD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18158DB" w14:textId="77777777" w:rsidR="00DD73FC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F0140F3" w14:textId="7201DCE6" w:rsidR="001A45D2" w:rsidRPr="0062556F" w:rsidRDefault="001A45D2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5D2">
              <w:rPr>
                <w:rFonts w:ascii="Angsana New" w:hAnsi="Angsana New" w:cs="Angsana New"/>
                <w:sz w:val="30"/>
                <w:szCs w:val="30"/>
                <w:lang w:bidi="th-TH"/>
              </w:rPr>
              <w:t>321,635</w:t>
            </w:r>
          </w:p>
        </w:tc>
        <w:tc>
          <w:tcPr>
            <w:tcW w:w="178" w:type="dxa"/>
          </w:tcPr>
          <w:p w14:paraId="7E257859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</w:tcPr>
          <w:p w14:paraId="7E86F8DF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B067DAC" w14:textId="43948625" w:rsidR="00DD73FC" w:rsidRPr="0062556F" w:rsidRDefault="006E763D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324</w:t>
            </w:r>
            <w:r w:rsidR="00DD73FC"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</w:p>
        </w:tc>
      </w:tr>
      <w:tr w:rsidR="00DD73FC" w:rsidRPr="0062556F" w14:paraId="5A7446F5" w14:textId="77777777" w:rsidTr="00BF514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599934A8" w14:textId="77777777" w:rsidR="00FD28B0" w:rsidRPr="000D26FF" w:rsidRDefault="00DD73FC" w:rsidP="000D26F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0D26FF">
              <w:rPr>
                <w:rFonts w:ascii="Angsana New" w:hAnsi="Angsana New"/>
                <w:sz w:val="30"/>
                <w:szCs w:val="30"/>
                <w:cs/>
              </w:rPr>
              <w:t>บริษัท บูทิค พีเคเอ็นเอส</w:t>
            </w:r>
            <w:r w:rsidR="00FD28B0" w:rsidRPr="000D26F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5827204" w14:textId="129FCF50" w:rsidR="00DD73FC" w:rsidRPr="000D26FF" w:rsidRDefault="00FD28B0" w:rsidP="000D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right="-15"/>
              <w:rPr>
                <w:rFonts w:ascii="Angsana New" w:hAnsi="Angsana New"/>
                <w:sz w:val="30"/>
                <w:szCs w:val="30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DD73FC" w:rsidRPr="000D26F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14" w:type="dxa"/>
            <w:hideMark/>
          </w:tcPr>
          <w:p w14:paraId="488A4AD5" w14:textId="77777777" w:rsidR="00FD28B0" w:rsidRPr="000D26FF" w:rsidRDefault="00DD73FC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</w:t>
            </w:r>
            <w:r w:rsidRPr="000D26F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พระโขนง ทรี</w:t>
            </w:r>
          </w:p>
          <w:p w14:paraId="285CFE90" w14:textId="750F0C69" w:rsidR="00DD73FC" w:rsidRPr="000D26FF" w:rsidRDefault="00FD28B0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26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DD73FC"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14:paraId="129E9E93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1" w:type="dxa"/>
            <w:gridSpan w:val="2"/>
            <w:hideMark/>
          </w:tcPr>
          <w:p w14:paraId="6A363315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C52A9FC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</w:tcPr>
          <w:p w14:paraId="4A4FFDF7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D407672" w14:textId="77777777" w:rsidR="00DD73FC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EC944" w14:textId="12FCC423" w:rsidR="001A45D2" w:rsidRPr="0062556F" w:rsidRDefault="001A45D2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5D2">
              <w:rPr>
                <w:rFonts w:ascii="Angsana New" w:hAnsi="Angsana New" w:cs="Angsana New"/>
                <w:sz w:val="30"/>
                <w:szCs w:val="30"/>
                <w:lang w:bidi="th-TH"/>
              </w:rPr>
              <w:t>183,160</w:t>
            </w:r>
          </w:p>
        </w:tc>
        <w:tc>
          <w:tcPr>
            <w:tcW w:w="178" w:type="dxa"/>
          </w:tcPr>
          <w:p w14:paraId="0D0C1C0F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hideMark/>
          </w:tcPr>
          <w:p w14:paraId="249D23B9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B70337E" w14:textId="19BD81D6" w:rsidR="00DD73FC" w:rsidRPr="0062556F" w:rsidRDefault="006E763D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  <w:r w:rsidR="00DD73FC"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</w:tr>
      <w:tr w:rsidR="00DD73FC" w:rsidRPr="0062556F" w14:paraId="67F56954" w14:textId="77777777" w:rsidTr="00BF514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0C0243FA" w14:textId="77777777" w:rsidR="00FD28B0" w:rsidRPr="000D26FF" w:rsidRDefault="00DD73FC" w:rsidP="000D26F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0D26FF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บูทิค แบงค็อก </w:t>
            </w:r>
          </w:p>
          <w:p w14:paraId="68011255" w14:textId="77777777" w:rsidR="000D26FF" w:rsidRPr="000D26FF" w:rsidRDefault="00FD28B0" w:rsidP="000D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right="-15"/>
              <w:rPr>
                <w:rFonts w:ascii="Angsana New" w:hAnsi="Angsana New" w:cs="Angsana New"/>
                <w:sz w:val="30"/>
                <w:szCs w:val="30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DD73FC" w:rsidRPr="000D26FF">
              <w:rPr>
                <w:rFonts w:ascii="Angsana New" w:hAnsi="Angsana New" w:cs="Angsana New" w:hint="cs"/>
                <w:sz w:val="30"/>
                <w:szCs w:val="30"/>
                <w:cs/>
              </w:rPr>
              <w:t>สุขุมวิท</w:t>
            </w:r>
            <w:r w:rsidR="00DD73FC" w:rsidRPr="000D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763D" w:rsidRPr="000D26FF">
              <w:rPr>
                <w:rFonts w:ascii="Angsana New" w:hAnsi="Angsana New"/>
                <w:sz w:val="30"/>
                <w:szCs w:val="30"/>
              </w:rPr>
              <w:t>16</w:t>
            </w:r>
            <w:r w:rsidR="00DD73FC" w:rsidRPr="000D26FF">
              <w:rPr>
                <w:rFonts w:ascii="Angsana New" w:hAnsi="Angsana New"/>
                <w:sz w:val="30"/>
                <w:szCs w:val="30"/>
              </w:rPr>
              <w:t>-</w:t>
            </w:r>
            <w:r w:rsidR="006E763D" w:rsidRPr="000D26FF">
              <w:rPr>
                <w:rFonts w:ascii="Angsana New" w:hAnsi="Angsana New"/>
                <w:sz w:val="30"/>
                <w:szCs w:val="30"/>
              </w:rPr>
              <w:t>2</w:t>
            </w:r>
            <w:r w:rsidR="00DD73FC" w:rsidRPr="000D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73FC" w:rsidRPr="000D26FF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โฮลดิ้งส์</w:t>
            </w:r>
          </w:p>
          <w:p w14:paraId="39D30B35" w14:textId="54D7CCF2" w:rsidR="00DD73FC" w:rsidRPr="000D26FF" w:rsidRDefault="000D26FF" w:rsidP="000D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right="-15"/>
              <w:rPr>
                <w:rFonts w:ascii="Angsana New" w:hAnsi="Angsana New"/>
                <w:sz w:val="30"/>
                <w:szCs w:val="30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DD73FC" w:rsidRPr="000D26F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14" w:type="dxa"/>
            <w:hideMark/>
          </w:tcPr>
          <w:p w14:paraId="7061C0CD" w14:textId="77777777" w:rsidR="00DD73FC" w:rsidRPr="000D26FF" w:rsidRDefault="00DD73FC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A5A3A3" w14:textId="77777777" w:rsidR="000D26FF" w:rsidRDefault="00DD73FC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 แบงค็อก สุขุมวิท</w:t>
            </w:r>
            <w:r w:rsidRPr="000D26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712E5C6D" w14:textId="4BE7D3B9" w:rsidR="00DD73FC" w:rsidRPr="000D26FF" w:rsidRDefault="000D26FF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6E763D" w:rsidRPr="000D26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DD73FC" w:rsidRPr="000D26F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6E763D" w:rsidRPr="000D26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D73FC" w:rsidRPr="000D26F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D73FC"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14:paraId="1A9CA76E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</w:tcPr>
          <w:p w14:paraId="06CFD4BF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215630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FF44F20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</w:tcPr>
          <w:p w14:paraId="2A8C3074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973FEA3" w14:textId="77777777" w:rsidR="001A45D2" w:rsidRDefault="001A45D2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FD7629" w14:textId="77777777" w:rsidR="001A45D2" w:rsidRDefault="001A45D2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F2BA3F6" w14:textId="2D8427F4" w:rsidR="00DD73FC" w:rsidRPr="0062556F" w:rsidRDefault="001A45D2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5D2">
              <w:rPr>
                <w:rFonts w:ascii="Angsana New" w:hAnsi="Angsana New" w:cs="Angsana New"/>
                <w:sz w:val="30"/>
                <w:szCs w:val="30"/>
                <w:lang w:bidi="th-TH"/>
              </w:rPr>
              <w:t>124,060</w:t>
            </w:r>
          </w:p>
        </w:tc>
        <w:tc>
          <w:tcPr>
            <w:tcW w:w="178" w:type="dxa"/>
          </w:tcPr>
          <w:p w14:paraId="283DFBB2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</w:tcPr>
          <w:p w14:paraId="6CEDA1A5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35F29CE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4D3AF36" w14:textId="114D5996" w:rsidR="00DD73FC" w:rsidRPr="0062556F" w:rsidRDefault="006E763D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="00DD73FC"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835</w:t>
            </w:r>
          </w:p>
        </w:tc>
      </w:tr>
      <w:tr w:rsidR="00DD73FC" w:rsidRPr="0062556F" w14:paraId="3AD5444D" w14:textId="77777777" w:rsidTr="00BF514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43F0F82D" w14:textId="77777777" w:rsidR="00FD28B0" w:rsidRPr="000D26FF" w:rsidRDefault="00DD73FC" w:rsidP="000D26F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0D26F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D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26FF">
              <w:rPr>
                <w:rFonts w:ascii="Angsana New" w:hAnsi="Angsana New"/>
                <w:sz w:val="30"/>
                <w:szCs w:val="30"/>
                <w:cs/>
              </w:rPr>
              <w:t>บูทิค</w:t>
            </w:r>
            <w:r w:rsidRPr="000D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26FF">
              <w:rPr>
                <w:rFonts w:ascii="Angsana New" w:hAnsi="Angsana New"/>
                <w:sz w:val="30"/>
                <w:szCs w:val="30"/>
                <w:cs/>
              </w:rPr>
              <w:t xml:space="preserve">กมลา โฮลดิ้งส์ </w:t>
            </w:r>
          </w:p>
          <w:p w14:paraId="4CD6BCFE" w14:textId="238680BB" w:rsidR="00DD73FC" w:rsidRPr="000D26FF" w:rsidRDefault="00FD28B0" w:rsidP="000D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right="-15"/>
              <w:rPr>
                <w:rFonts w:ascii="Angsana New" w:hAnsi="Angsana New"/>
                <w:sz w:val="30"/>
                <w:szCs w:val="30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DD73FC" w:rsidRPr="000D26F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14" w:type="dxa"/>
            <w:hideMark/>
          </w:tcPr>
          <w:p w14:paraId="452B50D9" w14:textId="77777777" w:rsidR="007C19E9" w:rsidRPr="000D26FF" w:rsidRDefault="007C19E9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1D3151" w14:textId="3E2C50FA" w:rsidR="00DD73FC" w:rsidRPr="000D26FF" w:rsidRDefault="00DD73FC" w:rsidP="000D26FF">
            <w:pPr>
              <w:pStyle w:val="acctfourfigures"/>
              <w:tabs>
                <w:tab w:val="clear" w:pos="765"/>
              </w:tabs>
              <w:spacing w:line="240" w:lineRule="auto"/>
              <w:ind w:left="45"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</w:t>
            </w:r>
            <w:r w:rsidRPr="000D26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กมลา </w:t>
            </w:r>
            <w:r w:rsidR="006E763D" w:rsidRPr="000D26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0D26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26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14:paraId="2BF9D07C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</w:tcPr>
          <w:p w14:paraId="29BFF9A5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D8E531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</w:tcPr>
          <w:p w14:paraId="4FDD4FC2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C74308B" w14:textId="77777777" w:rsidR="001A45D2" w:rsidRDefault="001A45D2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8499FD6" w14:textId="745E3069" w:rsidR="00DD73FC" w:rsidRPr="0062556F" w:rsidRDefault="001A45D2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5D2">
              <w:rPr>
                <w:rFonts w:ascii="Angsana New" w:hAnsi="Angsana New" w:cs="Angsana New"/>
                <w:sz w:val="30"/>
                <w:szCs w:val="30"/>
                <w:lang w:bidi="th-TH"/>
              </w:rPr>
              <w:t>44,300</w:t>
            </w:r>
          </w:p>
        </w:tc>
        <w:tc>
          <w:tcPr>
            <w:tcW w:w="178" w:type="dxa"/>
          </w:tcPr>
          <w:p w14:paraId="3B85D731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89D55C9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6F0B178" w14:textId="4F391422" w:rsidR="00DD73FC" w:rsidRPr="0062556F" w:rsidRDefault="006E763D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="00DD73FC"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E76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</w:p>
        </w:tc>
      </w:tr>
      <w:tr w:rsidR="00DD73FC" w:rsidRPr="0062556F" w14:paraId="3EEBDAE7" w14:textId="77777777" w:rsidTr="00BF514F">
        <w:trPr>
          <w:cantSplit/>
        </w:trPr>
        <w:tc>
          <w:tcPr>
            <w:tcW w:w="6930" w:type="dxa"/>
            <w:gridSpan w:val="4"/>
            <w:hideMark/>
          </w:tcPr>
          <w:p w14:paraId="22AA138B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รวมหนี้สินที่อาจเกิดขึ้นจากการให้การสนับสนุนทางการเงิน</w:t>
            </w:r>
          </w:p>
        </w:tc>
        <w:tc>
          <w:tcPr>
            <w:tcW w:w="178" w:type="dxa"/>
            <w:gridSpan w:val="2"/>
          </w:tcPr>
          <w:p w14:paraId="71BC7F9A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783B6B" w14:textId="077008D2" w:rsidR="00DD73FC" w:rsidRPr="0062556F" w:rsidRDefault="006E763D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1A45D2" w:rsidRPr="001A45D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299</w:t>
            </w:r>
            <w:r w:rsidR="001A45D2" w:rsidRPr="001A45D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270</w:t>
            </w:r>
          </w:p>
        </w:tc>
        <w:tc>
          <w:tcPr>
            <w:tcW w:w="178" w:type="dxa"/>
          </w:tcPr>
          <w:p w14:paraId="0A8C571C" w14:textId="77777777" w:rsidR="00DD73FC" w:rsidRPr="0062556F" w:rsidRDefault="00DD73FC" w:rsidP="00DD73FC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4F67B7A" w14:textId="7C18E67E" w:rsidR="00DD73FC" w:rsidRPr="0062556F" w:rsidRDefault="006E763D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D73F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049</w:t>
            </w:r>
            <w:r w:rsidR="00DD73F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7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930</w:t>
            </w:r>
          </w:p>
        </w:tc>
      </w:tr>
    </w:tbl>
    <w:p w14:paraId="793992C0" w14:textId="77777777" w:rsidR="000A5D7B" w:rsidRPr="0062556F" w:rsidRDefault="000A5D7B"/>
    <w:p w14:paraId="30BFD0DA" w14:textId="77777777" w:rsidR="00D813B6" w:rsidRPr="0062556F" w:rsidRDefault="00D813B6" w:rsidP="001B7B66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18" w:right="-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</w:p>
    <w:p w14:paraId="1120E758" w14:textId="77777777" w:rsidR="001505C8" w:rsidRDefault="0015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9BC13D6" w14:textId="2877A5D0" w:rsidR="001E2612" w:rsidRPr="0062556F" w:rsidRDefault="001E2612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สัญญาจำหน่ายเงินลงทุนในบริษัทย่อย</w:t>
      </w:r>
    </w:p>
    <w:p w14:paraId="4F51CE03" w14:textId="77777777" w:rsidR="001E2612" w:rsidRPr="0000295D" w:rsidRDefault="001E2612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105917B1" w14:textId="77777777" w:rsidR="00972751" w:rsidRPr="0000295D" w:rsidRDefault="00972751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00295D">
        <w:rPr>
          <w:rFonts w:ascii="Angsana New" w:hAnsi="Angsana New" w:cs="Angsana New"/>
          <w:bCs/>
          <w:i/>
          <w:iCs/>
          <w:sz w:val="30"/>
          <w:szCs w:val="30"/>
          <w:cs/>
        </w:rPr>
        <w:t xml:space="preserve">โครงการ </w:t>
      </w:r>
      <w:r w:rsidRPr="0000295D">
        <w:rPr>
          <w:rFonts w:ascii="Angsana New" w:hAnsi="Angsana New" w:cs="Angsana New"/>
          <w:b/>
          <w:i/>
          <w:iCs/>
          <w:sz w:val="30"/>
          <w:szCs w:val="30"/>
        </w:rPr>
        <w:t>OZO</w:t>
      </w:r>
    </w:p>
    <w:p w14:paraId="44EEA988" w14:textId="77777777" w:rsidR="00972751" w:rsidRPr="0000295D" w:rsidRDefault="00972751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2EAA425" w14:textId="3670DF1D" w:rsidR="005A37CC" w:rsidRPr="0000295D" w:rsidRDefault="000210A9" w:rsidP="0000295D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00295D">
        <w:rPr>
          <w:rFonts w:ascii="Angsana New" w:hAnsi="Angsana New" w:cs="Angsana New"/>
          <w:sz w:val="30"/>
          <w:szCs w:val="30"/>
          <w:u w:val="none"/>
        </w:rPr>
        <w:t>Mid Tier Holding</w:t>
      </w:r>
      <w:r w:rsidR="000A0675" w:rsidRPr="0000295D">
        <w:rPr>
          <w:rFonts w:ascii="Angsana New" w:hAnsi="Angsana New" w:cs="Angsana New"/>
          <w:sz w:val="30"/>
          <w:szCs w:val="30"/>
          <w:u w:val="none"/>
        </w:rPr>
        <w:t>s</w:t>
      </w:r>
      <w:r w:rsidRPr="0000295D">
        <w:rPr>
          <w:rFonts w:ascii="Angsana New" w:hAnsi="Angsana New" w:cs="Angsana New"/>
          <w:sz w:val="30"/>
          <w:szCs w:val="30"/>
          <w:u w:val="none"/>
        </w:rPr>
        <w:t xml:space="preserve"> Mauritius Ltd</w:t>
      </w:r>
      <w:r w:rsidR="00010B3F" w:rsidRPr="0000295D">
        <w:rPr>
          <w:rFonts w:ascii="Angsana New" w:hAnsi="Angsana New" w:cs="Angsana New"/>
          <w:sz w:val="30"/>
          <w:szCs w:val="30"/>
          <w:u w:val="none"/>
        </w:rPr>
        <w:t>.</w:t>
      </w:r>
      <w:r w:rsidR="00C137EF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 (“ผู้ขาย</w:t>
      </w:r>
      <w:r w:rsidR="00010B3F" w:rsidRPr="0000295D">
        <w:rPr>
          <w:rFonts w:ascii="Angsana New" w:hAnsi="Angsana New" w:cs="Angsana New"/>
          <w:sz w:val="30"/>
          <w:szCs w:val="30"/>
          <w:u w:val="none"/>
        </w:rPr>
        <w:t xml:space="preserve">”) </w:t>
      </w:r>
      <w:r w:rsidR="00C137EF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มีหนี้สินที่อาจเกิดขึ้นจากสัญญาจำหน่ายเงินลงทุนในบริษัทย่อย </w:t>
      </w:r>
      <w:r w:rsidR="00386ABA" w:rsidRPr="0000295D">
        <w:rPr>
          <w:rFonts w:ascii="Angsana New" w:hAnsi="Angsana New" w:cs="Angsana New"/>
          <w:sz w:val="30"/>
          <w:szCs w:val="30"/>
          <w:u w:val="none"/>
          <w:cs/>
        </w:rPr>
        <w:br/>
      </w:r>
      <w:r w:rsidR="00C137EF" w:rsidRPr="0000295D">
        <w:rPr>
          <w:rFonts w:ascii="Angsana New" w:hAnsi="Angsana New" w:cs="Angsana New"/>
          <w:sz w:val="30"/>
          <w:szCs w:val="30"/>
          <w:u w:val="none"/>
          <w:cs/>
        </w:rPr>
        <w:t>ซึ่งรวมถึงหนี้สินที่อาจเกิดขึ้นหากผู้ขายผิดเงื่อนไขที่ระบุไว้ในสัญญา</w:t>
      </w:r>
      <w:r w:rsidR="00C137EF" w:rsidRPr="0000295D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C137EF" w:rsidRPr="0000295D">
        <w:rPr>
          <w:rFonts w:ascii="Angsana New" w:hAnsi="Angsana New" w:cs="Angsana New"/>
          <w:sz w:val="30"/>
          <w:szCs w:val="30"/>
          <w:u w:val="none"/>
          <w:cs/>
        </w:rPr>
        <w:t>เช่น</w:t>
      </w:r>
      <w:r w:rsidR="00C137EF" w:rsidRPr="0000295D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C137EF" w:rsidRPr="0000295D">
        <w:rPr>
          <w:rFonts w:ascii="Angsana New" w:hAnsi="Angsana New" w:cs="Angsana New"/>
          <w:sz w:val="30"/>
          <w:szCs w:val="30"/>
          <w:u w:val="none"/>
          <w:cs/>
        </w:rPr>
        <w:t>การรับประกันและการให้ข้อมูลเกี่ยวกับบริษัทที่จำหน่าย ในกรณีเช่นนี้ความรับผิดรวมของผู้ขายจะต้องไม่เกินราคาซื้อและผู้ซื้อต้องส่งหนังสือแจ้ง</w:t>
      </w:r>
      <w:r w:rsidR="00386ABA" w:rsidRPr="0000295D">
        <w:rPr>
          <w:rFonts w:ascii="Angsana New" w:hAnsi="Angsana New" w:cs="Angsana New"/>
          <w:sz w:val="30"/>
          <w:szCs w:val="30"/>
          <w:u w:val="none"/>
          <w:cs/>
        </w:rPr>
        <w:br/>
      </w:r>
      <w:r w:rsidR="00C137EF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เป็นลายลักษณ์อักษร </w:t>
      </w:r>
      <w:r w:rsidR="003C5564" w:rsidRPr="0000295D">
        <w:rPr>
          <w:rFonts w:ascii="Angsana New" w:hAnsi="Angsana New" w:cs="Angsana New"/>
          <w:sz w:val="30"/>
          <w:szCs w:val="30"/>
          <w:u w:val="none"/>
          <w:cs/>
        </w:rPr>
        <w:t>ภาย</w:t>
      </w:r>
      <w:r w:rsidR="003E6372" w:rsidRPr="003E6372">
        <w:rPr>
          <w:rFonts w:ascii="Angsana New" w:hAnsi="Angsana New" w:cs="Angsana New" w:hint="cs"/>
          <w:sz w:val="30"/>
          <w:szCs w:val="30"/>
          <w:u w:val="none"/>
          <w:cs/>
        </w:rPr>
        <w:t>ใน</w:t>
      </w:r>
      <w:r w:rsidR="00972751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วันที่ </w:t>
      </w:r>
      <w:r w:rsidR="006E763D" w:rsidRPr="0000295D">
        <w:rPr>
          <w:rFonts w:ascii="Angsana New" w:hAnsi="Angsana New" w:cs="Angsana New"/>
          <w:sz w:val="30"/>
          <w:szCs w:val="30"/>
          <w:u w:val="none"/>
        </w:rPr>
        <w:t>16</w:t>
      </w:r>
      <w:r w:rsidR="0086612E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 ธันวา</w:t>
      </w:r>
      <w:r w:rsidR="00972751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คม </w:t>
      </w:r>
      <w:r w:rsidR="006E763D" w:rsidRPr="0000295D">
        <w:rPr>
          <w:rFonts w:ascii="Angsana New" w:hAnsi="Angsana New" w:cs="Angsana New"/>
          <w:sz w:val="30"/>
          <w:szCs w:val="30"/>
          <w:u w:val="none"/>
        </w:rPr>
        <w:t>2560</w:t>
      </w:r>
      <w:r w:rsidR="003C5564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 (ภายใน </w:t>
      </w:r>
      <w:r w:rsidR="006E763D" w:rsidRPr="0000295D">
        <w:rPr>
          <w:rFonts w:ascii="Angsana New" w:hAnsi="Angsana New" w:cs="Angsana New"/>
          <w:sz w:val="30"/>
          <w:szCs w:val="30"/>
          <w:u w:val="none"/>
        </w:rPr>
        <w:t>2</w:t>
      </w:r>
      <w:r w:rsidR="003C5564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 ปีนับจากวันปิดสมุดทะเบียน)</w:t>
      </w:r>
      <w:r w:rsidR="0086612E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  <w:r w:rsidR="00C137EF" w:rsidRPr="0000295D">
        <w:rPr>
          <w:rFonts w:ascii="Angsana New" w:hAnsi="Angsana New" w:cs="Angsana New"/>
          <w:sz w:val="30"/>
          <w:szCs w:val="30"/>
          <w:u w:val="none"/>
          <w:cs/>
        </w:rPr>
        <w:t>สำหรับการเรียกร้องสิทธิใด</w:t>
      </w:r>
      <w:r w:rsidR="00FE4781" w:rsidRPr="0000295D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C137EF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ๆ นอกเหนือจากภาระผูกพันทางภาษี </w:t>
      </w:r>
      <w:r w:rsidR="003C5564" w:rsidRPr="0000295D">
        <w:rPr>
          <w:rFonts w:ascii="Angsana New" w:hAnsi="Angsana New" w:cs="Angsana New"/>
          <w:sz w:val="30"/>
          <w:szCs w:val="30"/>
          <w:u w:val="none"/>
          <w:cs/>
        </w:rPr>
        <w:t>และภายใน</w:t>
      </w:r>
      <w:r w:rsidR="00972751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วันที่ </w:t>
      </w:r>
      <w:r w:rsidR="006E763D" w:rsidRPr="0000295D">
        <w:rPr>
          <w:rFonts w:ascii="Angsana New" w:hAnsi="Angsana New" w:cs="Angsana New"/>
          <w:sz w:val="30"/>
          <w:szCs w:val="30"/>
          <w:u w:val="none"/>
        </w:rPr>
        <w:t>16</w:t>
      </w:r>
      <w:r w:rsidR="00972751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 ธันวาคม </w:t>
      </w:r>
      <w:r w:rsidR="006E763D" w:rsidRPr="0000295D">
        <w:rPr>
          <w:rFonts w:ascii="Angsana New" w:hAnsi="Angsana New" w:cs="Angsana New"/>
          <w:sz w:val="30"/>
          <w:szCs w:val="30"/>
          <w:u w:val="none"/>
        </w:rPr>
        <w:t>2563</w:t>
      </w:r>
      <w:r w:rsidR="0086612E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  <w:r w:rsidR="003C5564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(ภายใน </w:t>
      </w:r>
      <w:r w:rsidR="006E763D" w:rsidRPr="0000295D">
        <w:rPr>
          <w:rFonts w:ascii="Angsana New" w:hAnsi="Angsana New" w:cs="Angsana New"/>
          <w:sz w:val="30"/>
          <w:szCs w:val="30"/>
          <w:u w:val="none"/>
        </w:rPr>
        <w:t>5</w:t>
      </w:r>
      <w:r w:rsidR="003C5564" w:rsidRPr="0000295D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3C5564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ปีนับจากวันปิดสมุดทะเบียน) </w:t>
      </w:r>
      <w:r w:rsidR="00C137EF" w:rsidRPr="0000295D">
        <w:rPr>
          <w:rFonts w:ascii="Angsana New" w:hAnsi="Angsana New" w:cs="Angsana New"/>
          <w:sz w:val="30"/>
          <w:szCs w:val="30"/>
          <w:u w:val="none"/>
          <w:cs/>
        </w:rPr>
        <w:t>สำหรับการเรียกร้องใด</w:t>
      </w:r>
      <w:r w:rsidR="005310B7" w:rsidRPr="0000295D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C137EF" w:rsidRPr="0000295D">
        <w:rPr>
          <w:rFonts w:ascii="Angsana New" w:hAnsi="Angsana New" w:cs="Angsana New"/>
          <w:sz w:val="30"/>
          <w:szCs w:val="30"/>
          <w:u w:val="none"/>
          <w:cs/>
        </w:rPr>
        <w:t>ๆ ที่เกี่ยวข้องกับภาระผูกพันทางภาษี</w:t>
      </w:r>
    </w:p>
    <w:p w14:paraId="058B35D8" w14:textId="77777777" w:rsidR="001505C8" w:rsidRPr="0000295D" w:rsidRDefault="001505C8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cstheme="minorBidi"/>
          <w:sz w:val="30"/>
          <w:szCs w:val="30"/>
        </w:rPr>
      </w:pPr>
    </w:p>
    <w:p w14:paraId="18A963A8" w14:textId="30DF6750" w:rsidR="00BF664A" w:rsidRPr="0062556F" w:rsidRDefault="00BF664A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โครงการ </w:t>
      </w:r>
      <w:r w:rsidRPr="0062556F">
        <w:rPr>
          <w:rFonts w:ascii="Angsana New" w:hAnsi="Angsana New" w:cs="Angsana New"/>
          <w:b/>
          <w:bCs/>
          <w:i/>
          <w:iCs/>
          <w:sz w:val="30"/>
          <w:szCs w:val="30"/>
        </w:rPr>
        <w:t>Hyatt</w:t>
      </w:r>
    </w:p>
    <w:p w14:paraId="3560DF60" w14:textId="77777777" w:rsidR="00BF664A" w:rsidRPr="0062556F" w:rsidRDefault="00BF664A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0663A51" w14:textId="41C38D86" w:rsidR="00BF664A" w:rsidRPr="0062556F" w:rsidRDefault="00BF664A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</w:rPr>
        <w:t>BT Phuket Holdings Ltd (“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ผู้ขาย”)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</w:t>
      </w:r>
      <w:r w:rsidR="00736463" w:rsidRPr="0062556F">
        <w:rPr>
          <w:rFonts w:ascii="Angsana New" w:hAnsi="Angsana New" w:cs="Angsana New"/>
          <w:sz w:val="30"/>
          <w:szCs w:val="30"/>
        </w:rPr>
        <w:t xml:space="preserve">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เช่น</w:t>
      </w:r>
      <w:r w:rsidR="00736463" w:rsidRPr="0062556F">
        <w:rPr>
          <w:rFonts w:ascii="Angsana New" w:hAnsi="Angsana New" w:cs="Angsana New"/>
          <w:sz w:val="30"/>
          <w:szCs w:val="30"/>
        </w:rPr>
        <w:t xml:space="preserve">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การรับประกันและการให้ข้อมูลเกี่ยวกับบริษัทที่จำหน่าย ในกรณีเช่นนี้ความรับผิดรวมของผู้ขายจะต้องไม่เกินราคาซื้อและผู้ซื้อต้องส่งหนังสือแจ้ง</w:t>
      </w:r>
      <w:r w:rsidR="00386ABA">
        <w:rPr>
          <w:rFonts w:ascii="Angsana New" w:hAnsi="Angsana New" w:cs="Angsana New"/>
          <w:sz w:val="30"/>
          <w:szCs w:val="30"/>
          <w:cs/>
        </w:rPr>
        <w:br/>
      </w:r>
      <w:r w:rsidR="00736463" w:rsidRPr="0062556F">
        <w:rPr>
          <w:rFonts w:ascii="Angsana New" w:hAnsi="Angsana New" w:cs="Angsana New"/>
          <w:sz w:val="30"/>
          <w:szCs w:val="30"/>
          <w:cs/>
        </w:rPr>
        <w:t>เป็นลายลักษณ์อักษร</w:t>
      </w:r>
      <w:r w:rsidR="00736463"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ภายในวันที่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28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6E763D" w:rsidRPr="006E763D">
        <w:rPr>
          <w:rFonts w:ascii="Angsana New" w:hAnsi="Angsana New" w:cs="Angsana New"/>
          <w:sz w:val="30"/>
          <w:szCs w:val="30"/>
        </w:rPr>
        <w:t>2563</w:t>
      </w:r>
      <w:r w:rsidR="000A0675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(ภายใน </w:t>
      </w:r>
      <w:r w:rsidR="006E763D" w:rsidRPr="006E763D">
        <w:rPr>
          <w:rFonts w:ascii="Angsana New" w:hAnsi="Angsana New" w:cs="Angsana New"/>
          <w:sz w:val="30"/>
          <w:szCs w:val="30"/>
        </w:rPr>
        <w:t>2</w:t>
      </w:r>
      <w:r w:rsidR="000A0675" w:rsidRPr="0062556F">
        <w:rPr>
          <w:rFonts w:ascii="Angsana New" w:hAnsi="Angsana New" w:cs="Angsana New"/>
          <w:sz w:val="30"/>
          <w:szCs w:val="30"/>
          <w:cs/>
        </w:rPr>
        <w:t xml:space="preserve"> ปีนับจากวันที่ปิดสมุดทะเบียน)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สำหรับการเรียกร้องสิทธิใด</w:t>
      </w:r>
      <w:r w:rsidR="00A138AE">
        <w:rPr>
          <w:rFonts w:ascii="Angsana New" w:hAnsi="Angsana New" w:cs="Angsana New"/>
          <w:sz w:val="30"/>
          <w:szCs w:val="30"/>
        </w:rPr>
        <w:t xml:space="preserve">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ๆ นอกเหนือจากภาระผูกพันทางภาษี</w:t>
      </w:r>
      <w:r w:rsidR="00736463"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และภายในวันที่ </w:t>
      </w:r>
      <w:r w:rsidR="006E763D" w:rsidRPr="006E763D">
        <w:rPr>
          <w:rFonts w:ascii="Angsana New" w:hAnsi="Angsana New" w:cs="Angsana New"/>
          <w:sz w:val="30"/>
          <w:szCs w:val="30"/>
        </w:rPr>
        <w:t>28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6E763D" w:rsidRPr="006E763D">
        <w:rPr>
          <w:rFonts w:ascii="Angsana New" w:hAnsi="Angsana New" w:cs="Angsana New"/>
          <w:sz w:val="30"/>
          <w:szCs w:val="30"/>
        </w:rPr>
        <w:t>2566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(ภายใน </w:t>
      </w:r>
      <w:r w:rsidR="006E763D" w:rsidRPr="006E763D">
        <w:rPr>
          <w:rFonts w:ascii="Angsana New" w:hAnsi="Angsana New" w:cs="Angsana New"/>
          <w:sz w:val="30"/>
          <w:szCs w:val="30"/>
        </w:rPr>
        <w:t>5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ปีนับจากวันปิดสมุดทะเบียน)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สำหรับการเรียกร้องใด</w:t>
      </w:r>
      <w:r w:rsidR="00A138AE">
        <w:rPr>
          <w:rFonts w:ascii="Angsana New" w:hAnsi="Angsana New" w:cs="Angsana New"/>
          <w:sz w:val="30"/>
          <w:szCs w:val="30"/>
        </w:rPr>
        <w:t xml:space="preserve">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ๆ ที่เกี่ยวข้องกับภาระผูกพันทางภาษี</w:t>
      </w:r>
    </w:p>
    <w:p w14:paraId="4CD82A77" w14:textId="77777777" w:rsidR="003912D9" w:rsidRPr="00256663" w:rsidRDefault="003912D9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1BE1E66F" w14:textId="0819D6B1" w:rsidR="00ED1CDB" w:rsidRPr="0062556F" w:rsidRDefault="00BF664A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นอกจากนี้ ตามหนังสือสัญญาซื้อขายหุ้น ผู้ขายและผู้ซื้อตกลงว่าราคาขายขึ้นอยู่กับการปรับปรุงรายการภายหลัง</w:t>
      </w:r>
      <w:r w:rsidR="00386ABA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การซื้อที่จะดำเนินการและคำนวณโดยผู้ขาย รวมทั้งสอบทานโดยผู้ซื้อ</w:t>
      </w:r>
    </w:p>
    <w:p w14:paraId="4451E393" w14:textId="77777777" w:rsidR="00BF664A" w:rsidRPr="0000295D" w:rsidRDefault="00BF664A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14946189" w14:textId="0E7E05F3" w:rsidR="00BF664A" w:rsidRPr="0062556F" w:rsidRDefault="00BF664A" w:rsidP="0000295D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ณ วันที่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30</w:t>
      </w:r>
      <w:r w:rsidR="00BF514F" w:rsidRPr="0062556F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1705E8">
        <w:rPr>
          <w:rFonts w:ascii="Angsana New" w:hAnsi="Angsana New" w:cs="Angsana New" w:hint="cs"/>
          <w:sz w:val="30"/>
          <w:szCs w:val="30"/>
          <w:u w:val="none"/>
          <w:cs/>
        </w:rPr>
        <w:t>กันย</w:t>
      </w:r>
      <w:r w:rsidR="00BF514F"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ายน </w:t>
      </w:r>
      <w:r w:rsidR="006E763D" w:rsidRPr="006E763D">
        <w:rPr>
          <w:rFonts w:ascii="Angsana New" w:hAnsi="Angsana New" w:cs="Angsana New"/>
          <w:sz w:val="30"/>
          <w:szCs w:val="30"/>
          <w:u w:val="none"/>
        </w:rPr>
        <w:t>2563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 xml:space="preserve"> ผู้ขาย</w:t>
      </w:r>
      <w:r w:rsidRPr="0062556F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u w:val="none"/>
          <w:cs/>
        </w:rPr>
        <w:t>(บริษัทย่อย) ไม่ได้รับหนังสือแจ้งภาระหนี้ดังกล่าวจากผู้ซื้อ</w:t>
      </w:r>
    </w:p>
    <w:p w14:paraId="1B6E8429" w14:textId="77777777" w:rsidR="00470D74" w:rsidRPr="0000295D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Cordia New"/>
          <w:sz w:val="30"/>
          <w:szCs w:val="30"/>
        </w:rPr>
      </w:pPr>
    </w:p>
    <w:p w14:paraId="79D0E5FE" w14:textId="77777777" w:rsidR="00470D74" w:rsidRPr="0062556F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 พระโขนง</w:t>
      </w:r>
    </w:p>
    <w:p w14:paraId="5E143DF4" w14:textId="77777777" w:rsidR="00470D74" w:rsidRPr="0000295D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9999D12" w14:textId="624E05C9" w:rsidR="00470D74" w:rsidRPr="0062556F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บริษัท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บูทิค พีเคเอ็น จำกัด และ</w:t>
      </w:r>
      <w:r w:rsidRPr="0062556F">
        <w:rPr>
          <w:rFonts w:ascii="Angsana New" w:hAnsi="Angsana New" w:cs="Angsana New"/>
          <w:sz w:val="30"/>
          <w:szCs w:val="30"/>
        </w:rPr>
        <w:t xml:space="preserve"> BT PKN Holdings Limited (“</w:t>
      </w:r>
      <w:r w:rsidRPr="0062556F">
        <w:rPr>
          <w:rFonts w:ascii="Angsana New" w:hAnsi="Angsana New" w:cs="Angsana New"/>
          <w:sz w:val="30"/>
          <w:szCs w:val="30"/>
          <w:cs/>
        </w:rPr>
        <w:t>ผู้ขาย</w:t>
      </w:r>
      <w:r w:rsidRPr="0062556F">
        <w:rPr>
          <w:rFonts w:ascii="Angsana New" w:hAnsi="Angsana New" w:cs="Angsana New"/>
          <w:sz w:val="30"/>
          <w:szCs w:val="30"/>
        </w:rPr>
        <w:t xml:space="preserve">”) </w:t>
      </w:r>
      <w:r w:rsidRPr="0062556F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มีหนี้สินที่อาจเกิดขึ้นจากสัญญาจำหน่าย</w:t>
      </w:r>
      <w:r w:rsidR="00386ABA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ซึ่งรวมถึงหนี้สินที่อาจเกิดขึ้นหากผู้ขายผิดเงื่อนไขที่ระบุไว้ในสัญญา เช่น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การรับประกันและการให้ข้อมูลเกี่ยวกับบริษัทที่จำหน่าย ตามสัญญาซื้อขาย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</w:p>
    <w:p w14:paraId="53E33DD9" w14:textId="77777777" w:rsidR="001505C8" w:rsidRDefault="0015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4451975" w14:textId="489D4169" w:rsidR="00470D74" w:rsidRPr="0000295D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>เมื่อวันที่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6E763D" w:rsidRPr="0000295D">
        <w:rPr>
          <w:rFonts w:ascii="Angsana New" w:hAnsi="Angsana New" w:cs="Angsana New"/>
          <w:sz w:val="30"/>
          <w:szCs w:val="30"/>
        </w:rPr>
        <w:t>4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Pr="0000295D">
        <w:rPr>
          <w:rFonts w:ascii="Angsana New" w:hAnsi="Angsana New" w:cs="Angsana New"/>
          <w:sz w:val="30"/>
          <w:szCs w:val="30"/>
          <w:cs/>
        </w:rPr>
        <w:t>กรกฎาคม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="006E763D" w:rsidRPr="0000295D">
        <w:rPr>
          <w:rFonts w:ascii="Angsana New" w:hAnsi="Angsana New" w:cs="Angsana New"/>
          <w:sz w:val="30"/>
          <w:szCs w:val="30"/>
        </w:rPr>
        <w:t>2562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Pr="0000295D">
        <w:rPr>
          <w:rFonts w:ascii="Angsana New" w:hAnsi="Angsana New" w:cs="Angsana New"/>
          <w:sz w:val="30"/>
          <w:szCs w:val="30"/>
          <w:cs/>
        </w:rPr>
        <w:t>บริษัท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Pr="0000295D">
        <w:rPr>
          <w:rFonts w:ascii="Angsana New" w:hAnsi="Angsana New" w:cs="Angsana New"/>
          <w:sz w:val="30"/>
          <w:szCs w:val="30"/>
          <w:cs/>
        </w:rPr>
        <w:t>บูทิค พีเคเอ็น จำกัดและ</w:t>
      </w:r>
      <w:r w:rsidRPr="0000295D">
        <w:rPr>
          <w:rFonts w:ascii="Angsana New" w:hAnsi="Angsana New" w:cs="Angsana New"/>
          <w:sz w:val="30"/>
          <w:szCs w:val="30"/>
        </w:rPr>
        <w:t xml:space="preserve"> BT PKN Holdings Limited </w:t>
      </w:r>
      <w:r w:rsidRPr="0000295D">
        <w:rPr>
          <w:rFonts w:ascii="Angsana New" w:hAnsi="Angsana New" w:cs="Angsana New"/>
          <w:sz w:val="30"/>
          <w:szCs w:val="30"/>
          <w:cs/>
        </w:rPr>
        <w:t>ได้ทำหนังสือค้ำประกัน</w:t>
      </w:r>
      <w:r w:rsidR="00386ABA" w:rsidRPr="0000295D">
        <w:rPr>
          <w:rFonts w:ascii="Angsana New" w:hAnsi="Angsana New" w:cs="Angsana New"/>
          <w:sz w:val="30"/>
          <w:szCs w:val="30"/>
          <w:cs/>
        </w:rPr>
        <w:br/>
      </w:r>
      <w:r w:rsidRPr="0000295D">
        <w:rPr>
          <w:rFonts w:ascii="Angsana New" w:hAnsi="Angsana New" w:cs="Angsana New"/>
          <w:sz w:val="30"/>
          <w:szCs w:val="30"/>
          <w:cs/>
        </w:rPr>
        <w:t>จากธนาคารพาณิชย์แห่งหนึ่งและมอบให้แก่ผู้ซื้อเพื่อค้ำประกันหนี้สินที่อาจเกิดขึ้นหากผู้ขายผิดเงื่อนไขที่ระบุไว้</w:t>
      </w:r>
      <w:r w:rsidRPr="0000295D">
        <w:rPr>
          <w:rFonts w:ascii="Angsana New" w:hAnsi="Angsana New" w:cs="Angsana New"/>
          <w:sz w:val="30"/>
          <w:szCs w:val="30"/>
        </w:rPr>
        <w:br/>
      </w:r>
      <w:r w:rsidRPr="0000295D">
        <w:rPr>
          <w:rFonts w:ascii="Angsana New" w:hAnsi="Angsana New" w:cs="Angsana New"/>
          <w:sz w:val="30"/>
          <w:szCs w:val="30"/>
          <w:cs/>
        </w:rPr>
        <w:t>ในสัญญา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Pr="0000295D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="006E763D" w:rsidRPr="0000295D">
        <w:rPr>
          <w:rFonts w:ascii="Angsana New" w:hAnsi="Angsana New" w:cs="Angsana New"/>
          <w:sz w:val="30"/>
          <w:szCs w:val="30"/>
        </w:rPr>
        <w:t>47</w:t>
      </w:r>
      <w:r w:rsidRPr="0000295D">
        <w:rPr>
          <w:rFonts w:ascii="Angsana New" w:hAnsi="Angsana New" w:cs="Angsana New"/>
          <w:sz w:val="30"/>
          <w:szCs w:val="30"/>
        </w:rPr>
        <w:t>.</w:t>
      </w:r>
      <w:r w:rsidR="006E763D" w:rsidRPr="0000295D">
        <w:rPr>
          <w:rFonts w:ascii="Angsana New" w:hAnsi="Angsana New" w:cs="Angsana New"/>
          <w:sz w:val="30"/>
          <w:szCs w:val="30"/>
        </w:rPr>
        <w:t>85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Pr="0000295D">
        <w:rPr>
          <w:rFonts w:ascii="Angsana New" w:hAnsi="Angsana New" w:cs="Angsana New"/>
          <w:sz w:val="30"/>
          <w:szCs w:val="30"/>
          <w:cs/>
        </w:rPr>
        <w:t>ล้านบาท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Pr="0000295D">
        <w:rPr>
          <w:rFonts w:ascii="Angsana New" w:hAnsi="Angsana New" w:cs="Angsana New"/>
          <w:sz w:val="30"/>
          <w:szCs w:val="30"/>
          <w:cs/>
        </w:rPr>
        <w:t>โดยการค้ำประกันจะสิ้นสุดในปี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="006E763D" w:rsidRPr="0000295D">
        <w:rPr>
          <w:rFonts w:ascii="Angsana New" w:hAnsi="Angsana New" w:cs="Angsana New"/>
          <w:sz w:val="30"/>
          <w:szCs w:val="30"/>
        </w:rPr>
        <w:t>2565</w:t>
      </w:r>
    </w:p>
    <w:p w14:paraId="1DF673DB" w14:textId="77777777" w:rsidR="003B2251" w:rsidRPr="0000295D" w:rsidRDefault="003B2251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39EE4EF5" w14:textId="62E25CAC" w:rsidR="00470D74" w:rsidRPr="0000295D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00295D">
        <w:rPr>
          <w:rFonts w:ascii="Angsana New" w:hAnsi="Angsana New" w:cs="Angsana New"/>
          <w:sz w:val="30"/>
          <w:szCs w:val="30"/>
          <w:cs/>
        </w:rPr>
        <w:t>นอกจากนี้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Pr="0000295D">
        <w:rPr>
          <w:rFonts w:ascii="Angsana New" w:hAnsi="Angsana New" w:cs="Angsana New"/>
          <w:sz w:val="30"/>
          <w:szCs w:val="30"/>
          <w:cs/>
        </w:rPr>
        <w:t>ตามหนังสือสัญญาซื้อขายหุ้น ผู้ขายและผู้ซื้อตกลงว่าราคาขายขึ้นอยู่กับการปรับปรุงรายการภายหลัง</w:t>
      </w:r>
      <w:r w:rsidR="00386ABA" w:rsidRPr="0000295D">
        <w:rPr>
          <w:rFonts w:ascii="Angsana New" w:hAnsi="Angsana New" w:cs="Angsana New"/>
          <w:sz w:val="30"/>
          <w:szCs w:val="30"/>
          <w:cs/>
        </w:rPr>
        <w:br/>
      </w:r>
      <w:r w:rsidRPr="0000295D">
        <w:rPr>
          <w:rFonts w:ascii="Angsana New" w:hAnsi="Angsana New" w:cs="Angsana New"/>
          <w:sz w:val="30"/>
          <w:szCs w:val="30"/>
          <w:cs/>
        </w:rPr>
        <w:t>การซื้อที่จะดำเนินการและคำนวณโดยผู้ขาย</w:t>
      </w:r>
      <w:r w:rsidRPr="0000295D">
        <w:rPr>
          <w:rFonts w:ascii="Angsana New" w:hAnsi="Angsana New" w:cs="Angsana New"/>
          <w:sz w:val="30"/>
          <w:szCs w:val="30"/>
        </w:rPr>
        <w:t xml:space="preserve"> </w:t>
      </w:r>
      <w:r w:rsidRPr="0000295D">
        <w:rPr>
          <w:rFonts w:ascii="Angsana New" w:hAnsi="Angsana New" w:cs="Angsana New"/>
          <w:sz w:val="30"/>
          <w:szCs w:val="30"/>
          <w:cs/>
        </w:rPr>
        <w:t>รวมทั้งสอบทานโดยผู้ซื้อ</w:t>
      </w:r>
    </w:p>
    <w:p w14:paraId="0657E25A" w14:textId="77777777" w:rsidR="00470D74" w:rsidRPr="0000295D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749345E6" w14:textId="46810674" w:rsidR="00470D74" w:rsidRPr="0000295D" w:rsidRDefault="00470D74" w:rsidP="0000295D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ณ วันที่ </w:t>
      </w:r>
      <w:r w:rsidR="006E763D" w:rsidRPr="0000295D">
        <w:rPr>
          <w:rFonts w:ascii="Angsana New" w:hAnsi="Angsana New" w:cs="Angsana New"/>
          <w:sz w:val="30"/>
          <w:szCs w:val="30"/>
          <w:u w:val="none"/>
        </w:rPr>
        <w:t>30</w:t>
      </w:r>
      <w:r w:rsidR="00BF514F" w:rsidRPr="0000295D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1705E8" w:rsidRPr="0000295D">
        <w:rPr>
          <w:rFonts w:ascii="Angsana New" w:hAnsi="Angsana New" w:cs="Angsana New" w:hint="cs"/>
          <w:sz w:val="30"/>
          <w:szCs w:val="30"/>
          <w:u w:val="none"/>
          <w:cs/>
        </w:rPr>
        <w:t>กันย</w:t>
      </w:r>
      <w:r w:rsidR="00BF514F"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ายน </w:t>
      </w:r>
      <w:r w:rsidR="006E763D" w:rsidRPr="0000295D">
        <w:rPr>
          <w:rFonts w:ascii="Angsana New" w:hAnsi="Angsana New" w:cs="Angsana New"/>
          <w:sz w:val="30"/>
          <w:szCs w:val="30"/>
          <w:u w:val="none"/>
        </w:rPr>
        <w:t>2563</w:t>
      </w:r>
      <w:r w:rsidRPr="0000295D">
        <w:rPr>
          <w:rFonts w:ascii="Angsana New" w:hAnsi="Angsana New" w:cs="Angsana New"/>
          <w:sz w:val="30"/>
          <w:szCs w:val="30"/>
          <w:u w:val="none"/>
          <w:cs/>
        </w:rPr>
        <w:t xml:space="preserve"> ผู้ขาย</w:t>
      </w:r>
      <w:r w:rsidRPr="0000295D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00295D">
        <w:rPr>
          <w:rFonts w:ascii="Angsana New" w:hAnsi="Angsana New" w:cs="Angsana New"/>
          <w:sz w:val="30"/>
          <w:szCs w:val="30"/>
          <w:u w:val="none"/>
          <w:cs/>
        </w:rPr>
        <w:t>(บริษัทย่อย) ไม่ได้รับหนังสือแจ้งภาระหนี้ดังกล่าวจากผู้ซื้อ</w:t>
      </w:r>
    </w:p>
    <w:p w14:paraId="5EE16DE0" w14:textId="77777777" w:rsidR="0022636C" w:rsidRPr="0000295D" w:rsidRDefault="0022636C" w:rsidP="0022636C">
      <w:pPr>
        <w:rPr>
          <w:rFonts w:cstheme="minorBidi"/>
          <w:sz w:val="30"/>
          <w:szCs w:val="30"/>
        </w:rPr>
      </w:pPr>
    </w:p>
    <w:p w14:paraId="77E5D09D" w14:textId="29F23337" w:rsidR="0022636C" w:rsidRDefault="0022636C" w:rsidP="002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E763D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62556F"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0F8176B" w14:textId="77777777" w:rsidR="0022636C" w:rsidRPr="0000295D" w:rsidRDefault="0022636C" w:rsidP="0022636C">
      <w:pPr>
        <w:rPr>
          <w:sz w:val="30"/>
          <w:szCs w:val="30"/>
        </w:rPr>
      </w:pPr>
    </w:p>
    <w:p w14:paraId="78A75E4D" w14:textId="77777777" w:rsidR="0022636C" w:rsidRPr="0000295D" w:rsidRDefault="0022636C" w:rsidP="0022636C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00295D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การจัดตั้งบริษัทใหม่</w:t>
      </w:r>
    </w:p>
    <w:p w14:paraId="47D9A8AF" w14:textId="77777777" w:rsidR="0022636C" w:rsidRPr="0000295D" w:rsidRDefault="0022636C" w:rsidP="0022636C">
      <w:pPr>
        <w:rPr>
          <w:sz w:val="30"/>
          <w:szCs w:val="30"/>
        </w:rPr>
      </w:pPr>
    </w:p>
    <w:p w14:paraId="4BA38A83" w14:textId="11CC99C2" w:rsidR="0022636C" w:rsidRPr="00145BB4" w:rsidRDefault="0022636C" w:rsidP="00145BB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00295D">
        <w:rPr>
          <w:rFonts w:ascii="Angsana New" w:hAnsi="Angsana New" w:cs="Angsana New" w:hint="cs"/>
          <w:sz w:val="30"/>
          <w:szCs w:val="30"/>
          <w:u w:val="none"/>
          <w:cs/>
        </w:rPr>
        <w:t xml:space="preserve">เมื่อวันที่ </w:t>
      </w:r>
      <w:r w:rsidR="00A93CD9" w:rsidRPr="0000295D">
        <w:rPr>
          <w:rFonts w:ascii="Angsana New" w:hAnsi="Angsana New" w:cs="Angsana New"/>
          <w:sz w:val="30"/>
          <w:szCs w:val="30"/>
          <w:u w:val="none"/>
        </w:rPr>
        <w:t>2</w:t>
      </w:r>
      <w:r w:rsidR="00D8135A">
        <w:rPr>
          <w:rFonts w:ascii="Angsana New" w:hAnsi="Angsana New" w:cs="Angsana New"/>
          <w:sz w:val="30"/>
          <w:szCs w:val="30"/>
          <w:u w:val="none"/>
        </w:rPr>
        <w:t>6</w:t>
      </w:r>
      <w:r w:rsidR="003310AC" w:rsidRPr="0000295D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3310AC" w:rsidRPr="0000295D">
        <w:rPr>
          <w:rFonts w:ascii="Angsana New" w:hAnsi="Angsana New" w:cs="Angsana New" w:hint="cs"/>
          <w:sz w:val="30"/>
          <w:szCs w:val="30"/>
          <w:u w:val="none"/>
          <w:cs/>
        </w:rPr>
        <w:t>ตุลาคม</w:t>
      </w:r>
      <w:r w:rsidRPr="0000295D">
        <w:rPr>
          <w:rFonts w:ascii="Angsana New" w:hAnsi="Angsana New" w:cs="Angsana New" w:hint="cs"/>
          <w:sz w:val="30"/>
          <w:szCs w:val="30"/>
          <w:u w:val="none"/>
          <w:cs/>
        </w:rPr>
        <w:t xml:space="preserve"> </w:t>
      </w:r>
      <w:r w:rsidRPr="0000295D">
        <w:rPr>
          <w:rFonts w:ascii="Angsana New" w:hAnsi="Angsana New" w:cs="Angsana New" w:hint="cs"/>
          <w:sz w:val="30"/>
          <w:szCs w:val="30"/>
          <w:u w:val="none"/>
        </w:rPr>
        <w:t>256</w:t>
      </w:r>
      <w:r w:rsidR="003310AC" w:rsidRPr="0000295D">
        <w:rPr>
          <w:rFonts w:ascii="Angsana New" w:hAnsi="Angsana New" w:cs="Angsana New"/>
          <w:sz w:val="30"/>
          <w:szCs w:val="30"/>
          <w:u w:val="none"/>
        </w:rPr>
        <w:t>3</w:t>
      </w:r>
      <w:r w:rsidRPr="0000295D">
        <w:rPr>
          <w:rFonts w:ascii="Angsana New" w:hAnsi="Angsana New" w:cs="Angsana New" w:hint="cs"/>
          <w:sz w:val="30"/>
          <w:szCs w:val="30"/>
          <w:u w:val="none"/>
        </w:rPr>
        <w:t xml:space="preserve"> </w:t>
      </w:r>
      <w:r w:rsidRPr="0000295D">
        <w:rPr>
          <w:rFonts w:ascii="Angsana New" w:hAnsi="Angsana New" w:cs="Angsana New" w:hint="cs"/>
          <w:sz w:val="30"/>
          <w:szCs w:val="30"/>
          <w:u w:val="none"/>
          <w:cs/>
        </w:rPr>
        <w:t xml:space="preserve">กลุ่มบริษัทได้จัดตั้ง </w:t>
      </w:r>
      <w:r w:rsidR="00683E21" w:rsidRPr="0000295D">
        <w:rPr>
          <w:rFonts w:ascii="Angsana New" w:hAnsi="Angsana New" w:cs="Angsana New" w:hint="cs"/>
          <w:sz w:val="30"/>
          <w:szCs w:val="30"/>
          <w:u w:val="none"/>
          <w:cs/>
        </w:rPr>
        <w:t>บริษัท บีสโปค ไลฟ์ ไซเอนซ์ จำกัด</w:t>
      </w:r>
      <w:r w:rsidRPr="0000295D">
        <w:rPr>
          <w:rFonts w:ascii="Angsana New" w:hAnsi="Angsana New" w:cs="Angsana New" w:hint="cs"/>
          <w:sz w:val="30"/>
          <w:szCs w:val="30"/>
          <w:u w:val="none"/>
        </w:rPr>
        <w:t xml:space="preserve"> </w:t>
      </w:r>
      <w:r w:rsidRPr="0000295D">
        <w:rPr>
          <w:rFonts w:ascii="Angsana New" w:hAnsi="Angsana New" w:cs="Angsana New" w:hint="cs"/>
          <w:sz w:val="30"/>
          <w:szCs w:val="30"/>
          <w:u w:val="none"/>
          <w:cs/>
        </w:rPr>
        <w:t>เป็นบริษัทย่อยทางอ้อมแห่งใหม่ ซึ่งเป็นนิติบุคคลที่จัดตั้งขึ้นในประเทศ</w:t>
      </w:r>
      <w:r w:rsidR="003310AC" w:rsidRPr="0000295D">
        <w:rPr>
          <w:rFonts w:ascii="Angsana New" w:hAnsi="Angsana New" w:cs="Angsana New" w:hint="cs"/>
          <w:sz w:val="30"/>
          <w:szCs w:val="30"/>
          <w:u w:val="none"/>
          <w:cs/>
        </w:rPr>
        <w:t>ไทย</w:t>
      </w:r>
      <w:r w:rsidR="005320CC" w:rsidRPr="0000295D">
        <w:rPr>
          <w:rFonts w:ascii="Angsana New" w:hAnsi="Angsana New" w:cs="Angsana New" w:hint="cs"/>
          <w:sz w:val="30"/>
          <w:szCs w:val="30"/>
          <w:u w:val="none"/>
          <w:cs/>
        </w:rPr>
        <w:t xml:space="preserve"> </w:t>
      </w:r>
      <w:r w:rsidRPr="0000295D">
        <w:rPr>
          <w:rFonts w:ascii="Angsana New" w:hAnsi="Angsana New" w:cs="Angsana New" w:hint="cs"/>
          <w:sz w:val="30"/>
          <w:szCs w:val="30"/>
          <w:u w:val="none"/>
          <w:cs/>
        </w:rPr>
        <w:t xml:space="preserve">ทุนจดทะเบียนหุ้นสามัญจำนวน </w:t>
      </w:r>
      <w:r w:rsidR="003310AC" w:rsidRPr="0000295D">
        <w:rPr>
          <w:rFonts w:ascii="Angsana New" w:hAnsi="Angsana New" w:cs="Angsana New"/>
          <w:sz w:val="30"/>
          <w:szCs w:val="30"/>
          <w:u w:val="none"/>
        </w:rPr>
        <w:t>60,000</w:t>
      </w:r>
      <w:r w:rsidRPr="0000295D">
        <w:rPr>
          <w:rFonts w:ascii="Angsana New" w:hAnsi="Angsana New" w:cs="Angsana New" w:hint="cs"/>
          <w:sz w:val="30"/>
          <w:szCs w:val="30"/>
          <w:u w:val="none"/>
        </w:rPr>
        <w:t xml:space="preserve"> </w:t>
      </w:r>
      <w:r w:rsidRPr="0000295D">
        <w:rPr>
          <w:rFonts w:ascii="Angsana New" w:hAnsi="Angsana New" w:cs="Angsana New" w:hint="cs"/>
          <w:sz w:val="30"/>
          <w:szCs w:val="30"/>
          <w:u w:val="none"/>
          <w:cs/>
        </w:rPr>
        <w:t xml:space="preserve">หุ้น มูลค่าที่ตราไว้หุ้นละ </w:t>
      </w:r>
      <w:r w:rsidR="003310AC" w:rsidRPr="0000295D">
        <w:rPr>
          <w:rFonts w:ascii="Angsana New" w:hAnsi="Angsana New" w:cs="Angsana New"/>
          <w:sz w:val="30"/>
          <w:szCs w:val="30"/>
          <w:u w:val="none"/>
        </w:rPr>
        <w:t>5</w:t>
      </w:r>
      <w:r w:rsidRPr="0000295D">
        <w:rPr>
          <w:rFonts w:ascii="Angsana New" w:hAnsi="Angsana New" w:cs="Angsana New" w:hint="cs"/>
          <w:sz w:val="30"/>
          <w:szCs w:val="30"/>
          <w:u w:val="none"/>
        </w:rPr>
        <w:t xml:space="preserve"> </w:t>
      </w:r>
      <w:r w:rsidRPr="0000295D">
        <w:rPr>
          <w:rFonts w:ascii="Angsana New" w:hAnsi="Angsana New" w:cs="Angsana New" w:hint="cs"/>
          <w:sz w:val="30"/>
          <w:szCs w:val="30"/>
          <w:u w:val="none"/>
          <w:cs/>
        </w:rPr>
        <w:t>บาท</w:t>
      </w:r>
    </w:p>
    <w:p w14:paraId="61B13163" w14:textId="77777777" w:rsidR="0022636C" w:rsidRPr="00703112" w:rsidRDefault="0022636C" w:rsidP="002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50ED7307" w14:textId="77777777" w:rsidR="00470D74" w:rsidRPr="00FA706A" w:rsidRDefault="00470D74" w:rsidP="004562AF">
      <w:pPr>
        <w:ind w:left="531"/>
        <w:jc w:val="thaiDistribute"/>
        <w:rPr>
          <w:rFonts w:ascii="Angsana New" w:hAnsi="Angsana New" w:cs="Angsana New"/>
          <w:sz w:val="26"/>
          <w:szCs w:val="26"/>
        </w:rPr>
      </w:pPr>
    </w:p>
    <w:sectPr w:rsidR="00470D74" w:rsidRPr="00FA706A" w:rsidSect="005670FC">
      <w:headerReference w:type="even" r:id="rId23"/>
      <w:headerReference w:type="default" r:id="rId24"/>
      <w:footerReference w:type="default" r:id="rId25"/>
      <w:headerReference w:type="first" r:id="rId26"/>
      <w:footerReference w:type="first" r:id="rId2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92638" w14:textId="77777777" w:rsidR="007C19E9" w:rsidRDefault="007C19E9">
      <w:r>
        <w:separator/>
      </w:r>
    </w:p>
  </w:endnote>
  <w:endnote w:type="continuationSeparator" w:id="0">
    <w:p w14:paraId="6B2E76E0" w14:textId="77777777" w:rsidR="007C19E9" w:rsidRDefault="007C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419C" w14:textId="14250E65" w:rsidR="007C19E9" w:rsidRPr="000D2E24" w:rsidRDefault="007C19E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Pr="006E763D">
      <w:rPr>
        <w:rFonts w:ascii="Angsana New" w:hAnsi="Angsana New" w:cs="Angsana New"/>
        <w:noProof/>
        <w:sz w:val="30"/>
        <w:szCs w:val="30"/>
      </w:rPr>
      <w:t>3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7DEFC" w14:textId="7705DCB2" w:rsidR="007C19E9" w:rsidRPr="00C827F6" w:rsidRDefault="007C19E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71306">
      <w:rPr>
        <w:rFonts w:ascii="Angsana New" w:hAnsi="Angsana New"/>
        <w:noProof/>
        <w:sz w:val="30"/>
        <w:szCs w:val="30"/>
        <w:lang w:val="fr-FR"/>
      </w:rPr>
      <w:t>BCt3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6E763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9C219BA" w14:textId="77777777" w:rsidR="007C19E9" w:rsidRPr="00C827F6" w:rsidRDefault="007C19E9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A8635" w14:textId="53F587D7" w:rsidR="007C19E9" w:rsidRPr="007B26E4" w:rsidRDefault="007C19E9">
    <w:pPr>
      <w:pStyle w:val="Footer"/>
      <w:jc w:val="center"/>
      <w:rPr>
        <w:rFonts w:ascii="Angsana New" w:hAnsi="Angsana New" w:cs="Angsana New"/>
        <w:sz w:val="30"/>
      </w:rPr>
    </w:pPr>
    <w:r w:rsidRPr="007B26E4">
      <w:rPr>
        <w:rFonts w:ascii="Angsana New" w:hAnsi="Angsana New" w:cs="Angsana New"/>
        <w:sz w:val="30"/>
      </w:rPr>
      <w:fldChar w:fldCharType="begin"/>
    </w:r>
    <w:r w:rsidRPr="007B26E4">
      <w:rPr>
        <w:rFonts w:ascii="Angsana New" w:hAnsi="Angsana New" w:cs="Angsana New"/>
        <w:sz w:val="30"/>
      </w:rPr>
      <w:instrText xml:space="preserve"> PAGE   \* MERGEFORMAT </w:instrText>
    </w:r>
    <w:r w:rsidRPr="007B26E4">
      <w:rPr>
        <w:rFonts w:ascii="Angsana New" w:hAnsi="Angsana New" w:cs="Angsana New"/>
        <w:sz w:val="30"/>
      </w:rPr>
      <w:fldChar w:fldCharType="separate"/>
    </w:r>
    <w:r>
      <w:rPr>
        <w:rFonts w:ascii="Angsana New" w:hAnsi="Angsana New" w:cs="Angsana New"/>
        <w:noProof/>
        <w:sz w:val="30"/>
      </w:rPr>
      <w:t>6</w:t>
    </w:r>
    <w:r w:rsidRPr="006E763D">
      <w:rPr>
        <w:rFonts w:ascii="Angsana New" w:hAnsi="Angsana New" w:cs="Angsana New"/>
        <w:noProof/>
        <w:sz w:val="30"/>
      </w:rPr>
      <w:t>5</w:t>
    </w:r>
    <w:r w:rsidRPr="007B26E4">
      <w:rPr>
        <w:rFonts w:ascii="Angsana New" w:hAnsi="Angsana New" w:cs="Angsana New"/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DBE55" w14:textId="2A60AB06" w:rsidR="007C19E9" w:rsidRPr="00020AE2" w:rsidRDefault="007C19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6E763D">
      <w:rPr>
        <w:rFonts w:ascii="Angsana New" w:hAnsi="Angsana New" w:cs="Angsana New"/>
        <w:noProof/>
        <w:sz w:val="30"/>
        <w:szCs w:val="30"/>
      </w:rPr>
      <w:t>6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A2B9E" w14:textId="4FD32205" w:rsidR="007C19E9" w:rsidRPr="00DD4B04" w:rsidRDefault="007C19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</w:t>
    </w:r>
    <w:r w:rsidRPr="006E763D">
      <w:rPr>
        <w:rFonts w:ascii="Angsana New" w:hAnsi="Angsana New" w:cs="Angsana New"/>
        <w:noProof/>
        <w:sz w:val="30"/>
        <w:szCs w:val="30"/>
      </w:rPr>
      <w:t>9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255C3" w14:textId="439BD70F" w:rsidR="007C19E9" w:rsidRPr="00C827F6" w:rsidRDefault="007C19E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71306">
      <w:rPr>
        <w:rFonts w:ascii="Angsana New" w:hAnsi="Angsana New"/>
        <w:noProof/>
        <w:sz w:val="30"/>
        <w:szCs w:val="30"/>
        <w:lang w:val="fr-FR"/>
      </w:rPr>
      <w:t>BCt3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6E763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710D76E" w14:textId="77777777" w:rsidR="007C19E9" w:rsidRPr="00C827F6" w:rsidRDefault="007C19E9">
    <w:pPr>
      <w:pStyle w:val="Footer"/>
      <w:rPr>
        <w:lang w:val="fr-FR"/>
      </w:rPr>
    </w:pPr>
  </w:p>
  <w:p w14:paraId="0C258B07" w14:textId="77777777" w:rsidR="007C19E9" w:rsidRDefault="007C19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9A4E4" w14:textId="77777777" w:rsidR="007C19E9" w:rsidRDefault="007C19E9">
      <w:r>
        <w:separator/>
      </w:r>
    </w:p>
  </w:footnote>
  <w:footnote w:type="continuationSeparator" w:id="0">
    <w:p w14:paraId="3A9336AB" w14:textId="77777777" w:rsidR="007C19E9" w:rsidRDefault="007C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96930" w14:textId="77777777" w:rsidR="007C19E9" w:rsidRPr="00FA7747" w:rsidRDefault="007C19E9" w:rsidP="00290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</w:t>
    </w:r>
  </w:p>
  <w:p w14:paraId="46453B97" w14:textId="77777777" w:rsidR="007C19E9" w:rsidRPr="00FA7747" w:rsidRDefault="007C19E9" w:rsidP="00290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90BF1EF" w14:textId="7BA9D613" w:rsidR="007C19E9" w:rsidRDefault="007C19E9" w:rsidP="002901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B616C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D237C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B616C1">
      <w:rPr>
        <w:rFonts w:ascii="Angsana New" w:hAnsi="Angsana New" w:cs="Angsana New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</w:p>
  <w:p w14:paraId="0A4D551D" w14:textId="77777777" w:rsidR="007C19E9" w:rsidRPr="002A3610" w:rsidRDefault="007C19E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  <w:p w14:paraId="53C6F39B" w14:textId="77777777" w:rsidR="007C19E9" w:rsidRDefault="007C19E9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84640" w14:textId="77777777" w:rsidR="007C19E9" w:rsidRPr="00FA7747" w:rsidRDefault="007C19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5FBBE395" w14:textId="77777777" w:rsidR="007C19E9" w:rsidRPr="00FA7747" w:rsidRDefault="007C19E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16BF45" w14:textId="0E21FE35" w:rsidR="007C19E9" w:rsidRDefault="007C19E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152D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1B4825F" w14:textId="77777777" w:rsidR="007C19E9" w:rsidRPr="00410770" w:rsidRDefault="007C19E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E8AC2" w14:textId="77777777" w:rsidR="007C19E9" w:rsidRDefault="007C19E9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0B9E" w14:textId="77777777" w:rsidR="007C19E9" w:rsidRPr="00FA7747" w:rsidRDefault="007C19E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40C4948D" w14:textId="77777777" w:rsidR="007C19E9" w:rsidRPr="00FA7747" w:rsidRDefault="007C19E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083C222" w14:textId="6F909648" w:rsidR="007C19E9" w:rsidRPr="00074891" w:rsidRDefault="007C19E9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763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6E763D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B55F4" w14:textId="77777777" w:rsidR="007C19E9" w:rsidRPr="00FA7747" w:rsidRDefault="007C19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</w:t>
    </w:r>
  </w:p>
  <w:p w14:paraId="176D4F3B" w14:textId="77777777" w:rsidR="007C19E9" w:rsidRPr="00FA7747" w:rsidRDefault="007C19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78538E3" w14:textId="372D9ABA" w:rsidR="007C19E9" w:rsidRPr="00152DD3" w:rsidRDefault="007C19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152D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2563</w:t>
    </w:r>
    <w:r w:rsidRPr="00BC4457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152DD3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52DD3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CE44DFC" w14:textId="77777777" w:rsidR="007C19E9" w:rsidRPr="00E4443A" w:rsidRDefault="007C19E9" w:rsidP="008C2705">
    <w:pPr>
      <w:pStyle w:val="acctmainheading"/>
      <w:spacing w:after="0" w:line="240" w:lineRule="atLeast"/>
      <w:jc w:val="center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77B91" w14:textId="77777777" w:rsidR="007C19E9" w:rsidRDefault="007C19E9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A9166" w14:textId="77777777" w:rsidR="007C19E9" w:rsidRPr="00FA7747" w:rsidRDefault="007C19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</w:t>
    </w:r>
  </w:p>
  <w:p w14:paraId="2078B3CC" w14:textId="77777777" w:rsidR="007C19E9" w:rsidRPr="00FA7747" w:rsidRDefault="007C19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196665C" w14:textId="649EF231" w:rsidR="007C19E9" w:rsidRDefault="007C19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152D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1E1BBAE" w14:textId="77777777" w:rsidR="007C19E9" w:rsidRPr="00E4443A" w:rsidRDefault="007C19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B047" w14:textId="77777777" w:rsidR="007C19E9" w:rsidRPr="00FA7747" w:rsidRDefault="007C19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</w:t>
    </w:r>
  </w:p>
  <w:p w14:paraId="0ABA9619" w14:textId="77777777" w:rsidR="007C19E9" w:rsidRPr="00FA7747" w:rsidRDefault="007C19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31CEBC3" w14:textId="586AF1EC" w:rsidR="007C19E9" w:rsidRDefault="007C19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152D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78D77E5" w14:textId="77777777" w:rsidR="007C19E9" w:rsidRPr="00E4443A" w:rsidRDefault="007C19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997E" w14:textId="77777777" w:rsidR="007C19E9" w:rsidRPr="00FA7747" w:rsidRDefault="007C19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18EB44B4" w14:textId="77777777" w:rsidR="007C19E9" w:rsidRPr="00FA7747" w:rsidRDefault="007C19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4B75D46" w14:textId="53058974" w:rsidR="007C19E9" w:rsidRDefault="007C19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152D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981FC87" w14:textId="77777777" w:rsidR="007C19E9" w:rsidRPr="00E4443A" w:rsidRDefault="007C19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B1F05" w14:textId="77777777" w:rsidR="007C19E9" w:rsidRPr="00FA7747" w:rsidRDefault="007C19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57E1D6A9" w14:textId="77777777" w:rsidR="007C19E9" w:rsidRPr="00FA7747" w:rsidRDefault="007C19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F4F50D" w14:textId="6E50B025" w:rsidR="007C19E9" w:rsidRDefault="007C19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152D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969BD88" w14:textId="77777777" w:rsidR="007C19E9" w:rsidRPr="00E4443A" w:rsidRDefault="007C19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6084B" w14:textId="77777777" w:rsidR="007C19E9" w:rsidRPr="00FA7747" w:rsidRDefault="007C19E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9A91558" w14:textId="77777777" w:rsidR="007C19E9" w:rsidRPr="00FA7747" w:rsidRDefault="007C19E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6A47A41" w14:textId="312A368D" w:rsidR="007C19E9" w:rsidRPr="00410770" w:rsidRDefault="007C19E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763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6E763D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EF2ECAC" w14:textId="77777777" w:rsidR="007C19E9" w:rsidRPr="00074891" w:rsidRDefault="007C19E9" w:rsidP="00713C50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8720B9"/>
    <w:multiLevelType w:val="hybridMultilevel"/>
    <w:tmpl w:val="B3B2262C"/>
    <w:lvl w:ilvl="0" w:tplc="6686AAAA">
      <w:start w:val="3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cs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1E21C99"/>
    <w:multiLevelType w:val="hybridMultilevel"/>
    <w:tmpl w:val="E520876E"/>
    <w:lvl w:ilvl="0" w:tplc="8B465E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3510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90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62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344" w:hanging="360"/>
      </w:pPr>
      <w:rPr>
        <w:rFonts w:ascii="Wingdings" w:hAnsi="Wingdings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5501E"/>
    <w:multiLevelType w:val="multilevel"/>
    <w:tmpl w:val="011E556A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Angsana New" w:hAnsi="Angsana New" w:cs="Angsana New" w:hint="cs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30"/>
        <w:szCs w:val="3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B212E19"/>
    <w:multiLevelType w:val="multilevel"/>
    <w:tmpl w:val="40E0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thaiLetters"/>
      <w:lvlText w:val="%2)"/>
      <w:lvlJc w:val="left"/>
      <w:pPr>
        <w:ind w:left="97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20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  <w:num w:numId="12">
    <w:abstractNumId w:val="0"/>
  </w:num>
  <w:num w:numId="13">
    <w:abstractNumId w:val="0"/>
  </w:num>
  <w:num w:numId="14">
    <w:abstractNumId w:val="3"/>
  </w:num>
  <w:num w:numId="15">
    <w:abstractNumId w:val="0"/>
  </w:num>
  <w:num w:numId="1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4"/>
  </w:num>
  <w:num w:numId="2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"/>
  </w:num>
  <w:num w:numId="27">
    <w:abstractNumId w:val="0"/>
  </w:num>
  <w:num w:numId="28">
    <w:abstractNumId w:val="6"/>
  </w:num>
  <w:num w:numId="29">
    <w:abstractNumId w:val="10"/>
  </w:num>
  <w:num w:numId="30">
    <w:abstractNumId w:val="2"/>
  </w:num>
  <w:num w:numId="3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C1"/>
    <w:rsid w:val="000004AA"/>
    <w:rsid w:val="00000619"/>
    <w:rsid w:val="00000751"/>
    <w:rsid w:val="0000101C"/>
    <w:rsid w:val="00001534"/>
    <w:rsid w:val="000015A0"/>
    <w:rsid w:val="0000187C"/>
    <w:rsid w:val="00001894"/>
    <w:rsid w:val="00001A35"/>
    <w:rsid w:val="00001BEF"/>
    <w:rsid w:val="00001CD6"/>
    <w:rsid w:val="00001EA5"/>
    <w:rsid w:val="000023A1"/>
    <w:rsid w:val="000023B1"/>
    <w:rsid w:val="00002896"/>
    <w:rsid w:val="0000295D"/>
    <w:rsid w:val="00002A19"/>
    <w:rsid w:val="00002D6B"/>
    <w:rsid w:val="000031C5"/>
    <w:rsid w:val="00003243"/>
    <w:rsid w:val="000039AE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6518"/>
    <w:rsid w:val="00006624"/>
    <w:rsid w:val="00006C88"/>
    <w:rsid w:val="00006EF1"/>
    <w:rsid w:val="000070A0"/>
    <w:rsid w:val="0000724D"/>
    <w:rsid w:val="00007B57"/>
    <w:rsid w:val="00010374"/>
    <w:rsid w:val="0001093A"/>
    <w:rsid w:val="00010B3F"/>
    <w:rsid w:val="00010DB4"/>
    <w:rsid w:val="000112EE"/>
    <w:rsid w:val="00011659"/>
    <w:rsid w:val="0001192B"/>
    <w:rsid w:val="00012E83"/>
    <w:rsid w:val="000135F7"/>
    <w:rsid w:val="0001364C"/>
    <w:rsid w:val="000141F7"/>
    <w:rsid w:val="00014273"/>
    <w:rsid w:val="00014609"/>
    <w:rsid w:val="00014CAB"/>
    <w:rsid w:val="00015325"/>
    <w:rsid w:val="000156DF"/>
    <w:rsid w:val="00015C52"/>
    <w:rsid w:val="00016616"/>
    <w:rsid w:val="00016879"/>
    <w:rsid w:val="00016F96"/>
    <w:rsid w:val="000179F5"/>
    <w:rsid w:val="00020021"/>
    <w:rsid w:val="00020144"/>
    <w:rsid w:val="000201BF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60E3"/>
    <w:rsid w:val="00026130"/>
    <w:rsid w:val="00026132"/>
    <w:rsid w:val="0002666D"/>
    <w:rsid w:val="000274A2"/>
    <w:rsid w:val="00027A4F"/>
    <w:rsid w:val="00027BD5"/>
    <w:rsid w:val="00027E29"/>
    <w:rsid w:val="00027E89"/>
    <w:rsid w:val="00030570"/>
    <w:rsid w:val="00031662"/>
    <w:rsid w:val="000317BD"/>
    <w:rsid w:val="00031980"/>
    <w:rsid w:val="00031A44"/>
    <w:rsid w:val="00031A48"/>
    <w:rsid w:val="00031ADE"/>
    <w:rsid w:val="00031E29"/>
    <w:rsid w:val="0003275A"/>
    <w:rsid w:val="00032ABF"/>
    <w:rsid w:val="00033141"/>
    <w:rsid w:val="0003340E"/>
    <w:rsid w:val="00033483"/>
    <w:rsid w:val="00033EFB"/>
    <w:rsid w:val="00034563"/>
    <w:rsid w:val="000351D6"/>
    <w:rsid w:val="00035878"/>
    <w:rsid w:val="00035A15"/>
    <w:rsid w:val="00036C24"/>
    <w:rsid w:val="00036C5D"/>
    <w:rsid w:val="00036E95"/>
    <w:rsid w:val="00037979"/>
    <w:rsid w:val="00037BA7"/>
    <w:rsid w:val="00037D2E"/>
    <w:rsid w:val="00037D6C"/>
    <w:rsid w:val="000401DD"/>
    <w:rsid w:val="000404E2"/>
    <w:rsid w:val="00040791"/>
    <w:rsid w:val="00040952"/>
    <w:rsid w:val="00040E69"/>
    <w:rsid w:val="00041597"/>
    <w:rsid w:val="00041888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6DC3"/>
    <w:rsid w:val="00046E67"/>
    <w:rsid w:val="000504AC"/>
    <w:rsid w:val="00050935"/>
    <w:rsid w:val="0005093E"/>
    <w:rsid w:val="00050DDE"/>
    <w:rsid w:val="00051417"/>
    <w:rsid w:val="00051C68"/>
    <w:rsid w:val="00051E25"/>
    <w:rsid w:val="00052251"/>
    <w:rsid w:val="00052632"/>
    <w:rsid w:val="000529F4"/>
    <w:rsid w:val="00052DE8"/>
    <w:rsid w:val="000531F8"/>
    <w:rsid w:val="00053DF9"/>
    <w:rsid w:val="00054433"/>
    <w:rsid w:val="0005542F"/>
    <w:rsid w:val="00055589"/>
    <w:rsid w:val="00055624"/>
    <w:rsid w:val="000558C4"/>
    <w:rsid w:val="000569B7"/>
    <w:rsid w:val="00056D92"/>
    <w:rsid w:val="00057942"/>
    <w:rsid w:val="00057A3A"/>
    <w:rsid w:val="00057C0F"/>
    <w:rsid w:val="00060551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43EC"/>
    <w:rsid w:val="00065008"/>
    <w:rsid w:val="0006537A"/>
    <w:rsid w:val="00065604"/>
    <w:rsid w:val="00065C76"/>
    <w:rsid w:val="00065E8B"/>
    <w:rsid w:val="0006605A"/>
    <w:rsid w:val="00066A79"/>
    <w:rsid w:val="000672F9"/>
    <w:rsid w:val="00067450"/>
    <w:rsid w:val="000675C1"/>
    <w:rsid w:val="00067E20"/>
    <w:rsid w:val="00070559"/>
    <w:rsid w:val="0007075C"/>
    <w:rsid w:val="00070D5D"/>
    <w:rsid w:val="0007137C"/>
    <w:rsid w:val="00071D9A"/>
    <w:rsid w:val="00071E82"/>
    <w:rsid w:val="00072552"/>
    <w:rsid w:val="000728D7"/>
    <w:rsid w:val="00073367"/>
    <w:rsid w:val="00073941"/>
    <w:rsid w:val="00073956"/>
    <w:rsid w:val="00073A97"/>
    <w:rsid w:val="00074891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157C"/>
    <w:rsid w:val="00081613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5378"/>
    <w:rsid w:val="00085EAB"/>
    <w:rsid w:val="00086220"/>
    <w:rsid w:val="00086754"/>
    <w:rsid w:val="000868BE"/>
    <w:rsid w:val="00087087"/>
    <w:rsid w:val="00087679"/>
    <w:rsid w:val="00087870"/>
    <w:rsid w:val="000900D2"/>
    <w:rsid w:val="000901E2"/>
    <w:rsid w:val="000904B7"/>
    <w:rsid w:val="00090EBA"/>
    <w:rsid w:val="00090F48"/>
    <w:rsid w:val="000913A0"/>
    <w:rsid w:val="000913ED"/>
    <w:rsid w:val="00092224"/>
    <w:rsid w:val="000929C5"/>
    <w:rsid w:val="00092A94"/>
    <w:rsid w:val="00092AE5"/>
    <w:rsid w:val="00092B09"/>
    <w:rsid w:val="00092F3B"/>
    <w:rsid w:val="0009353D"/>
    <w:rsid w:val="00093B30"/>
    <w:rsid w:val="00093D38"/>
    <w:rsid w:val="00093F3F"/>
    <w:rsid w:val="00094082"/>
    <w:rsid w:val="000941FC"/>
    <w:rsid w:val="0009470A"/>
    <w:rsid w:val="0009485C"/>
    <w:rsid w:val="00094BAF"/>
    <w:rsid w:val="00094D1B"/>
    <w:rsid w:val="00094FB4"/>
    <w:rsid w:val="00095034"/>
    <w:rsid w:val="000956E5"/>
    <w:rsid w:val="00095A5F"/>
    <w:rsid w:val="00095E09"/>
    <w:rsid w:val="000961D5"/>
    <w:rsid w:val="00096240"/>
    <w:rsid w:val="0009679C"/>
    <w:rsid w:val="000967D6"/>
    <w:rsid w:val="00096D10"/>
    <w:rsid w:val="0009741A"/>
    <w:rsid w:val="0009764C"/>
    <w:rsid w:val="00097659"/>
    <w:rsid w:val="00097A89"/>
    <w:rsid w:val="000A00A9"/>
    <w:rsid w:val="000A0559"/>
    <w:rsid w:val="000A0675"/>
    <w:rsid w:val="000A08AB"/>
    <w:rsid w:val="000A0BB9"/>
    <w:rsid w:val="000A0C0A"/>
    <w:rsid w:val="000A0C6C"/>
    <w:rsid w:val="000A0DE5"/>
    <w:rsid w:val="000A0FBB"/>
    <w:rsid w:val="000A12A1"/>
    <w:rsid w:val="000A171A"/>
    <w:rsid w:val="000A1E4E"/>
    <w:rsid w:val="000A203A"/>
    <w:rsid w:val="000A37E2"/>
    <w:rsid w:val="000A42BF"/>
    <w:rsid w:val="000A4553"/>
    <w:rsid w:val="000A4D19"/>
    <w:rsid w:val="000A5D7B"/>
    <w:rsid w:val="000A6842"/>
    <w:rsid w:val="000A6A14"/>
    <w:rsid w:val="000A6B33"/>
    <w:rsid w:val="000A6D5A"/>
    <w:rsid w:val="000A6E60"/>
    <w:rsid w:val="000A70B9"/>
    <w:rsid w:val="000A74A7"/>
    <w:rsid w:val="000A75EC"/>
    <w:rsid w:val="000A78E1"/>
    <w:rsid w:val="000A7E22"/>
    <w:rsid w:val="000B00A5"/>
    <w:rsid w:val="000B0D32"/>
    <w:rsid w:val="000B142E"/>
    <w:rsid w:val="000B14A1"/>
    <w:rsid w:val="000B162A"/>
    <w:rsid w:val="000B1C16"/>
    <w:rsid w:val="000B1CB1"/>
    <w:rsid w:val="000B2816"/>
    <w:rsid w:val="000B287F"/>
    <w:rsid w:val="000B33FE"/>
    <w:rsid w:val="000B3A8A"/>
    <w:rsid w:val="000B57F9"/>
    <w:rsid w:val="000B5A36"/>
    <w:rsid w:val="000B6CDD"/>
    <w:rsid w:val="000B6FE7"/>
    <w:rsid w:val="000B7292"/>
    <w:rsid w:val="000B7375"/>
    <w:rsid w:val="000B7961"/>
    <w:rsid w:val="000C00BB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D79"/>
    <w:rsid w:val="000C3693"/>
    <w:rsid w:val="000C3F16"/>
    <w:rsid w:val="000C451D"/>
    <w:rsid w:val="000C4A5A"/>
    <w:rsid w:val="000C4ACA"/>
    <w:rsid w:val="000C4D86"/>
    <w:rsid w:val="000C4DF0"/>
    <w:rsid w:val="000C539F"/>
    <w:rsid w:val="000C582A"/>
    <w:rsid w:val="000C6620"/>
    <w:rsid w:val="000C698D"/>
    <w:rsid w:val="000C6B3B"/>
    <w:rsid w:val="000D00E4"/>
    <w:rsid w:val="000D041B"/>
    <w:rsid w:val="000D090A"/>
    <w:rsid w:val="000D0AE2"/>
    <w:rsid w:val="000D0CDC"/>
    <w:rsid w:val="000D0E3C"/>
    <w:rsid w:val="000D0FED"/>
    <w:rsid w:val="000D165D"/>
    <w:rsid w:val="000D16F5"/>
    <w:rsid w:val="000D1947"/>
    <w:rsid w:val="000D1F12"/>
    <w:rsid w:val="000D1FFC"/>
    <w:rsid w:val="000D2500"/>
    <w:rsid w:val="000D26FF"/>
    <w:rsid w:val="000D2B01"/>
    <w:rsid w:val="000D2E24"/>
    <w:rsid w:val="000D30D7"/>
    <w:rsid w:val="000D320E"/>
    <w:rsid w:val="000D3629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6191"/>
    <w:rsid w:val="000D649F"/>
    <w:rsid w:val="000D6696"/>
    <w:rsid w:val="000D6971"/>
    <w:rsid w:val="000D6EB4"/>
    <w:rsid w:val="000D6FB3"/>
    <w:rsid w:val="000D7072"/>
    <w:rsid w:val="000E006D"/>
    <w:rsid w:val="000E069E"/>
    <w:rsid w:val="000E1133"/>
    <w:rsid w:val="000E14C0"/>
    <w:rsid w:val="000E16D7"/>
    <w:rsid w:val="000E1743"/>
    <w:rsid w:val="000E28E6"/>
    <w:rsid w:val="000E2F85"/>
    <w:rsid w:val="000E3098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F0747"/>
    <w:rsid w:val="000F08E2"/>
    <w:rsid w:val="000F08EA"/>
    <w:rsid w:val="000F0AB7"/>
    <w:rsid w:val="000F0BC4"/>
    <w:rsid w:val="000F0BC6"/>
    <w:rsid w:val="000F0BF1"/>
    <w:rsid w:val="000F1002"/>
    <w:rsid w:val="000F1703"/>
    <w:rsid w:val="000F1A6F"/>
    <w:rsid w:val="000F2C64"/>
    <w:rsid w:val="000F2EA2"/>
    <w:rsid w:val="000F3119"/>
    <w:rsid w:val="000F3259"/>
    <w:rsid w:val="000F4AC9"/>
    <w:rsid w:val="000F549F"/>
    <w:rsid w:val="000F58A1"/>
    <w:rsid w:val="000F61AB"/>
    <w:rsid w:val="000F6793"/>
    <w:rsid w:val="000F6F02"/>
    <w:rsid w:val="000F7CF3"/>
    <w:rsid w:val="00100142"/>
    <w:rsid w:val="00100A6A"/>
    <w:rsid w:val="00101781"/>
    <w:rsid w:val="00101E1D"/>
    <w:rsid w:val="001020C1"/>
    <w:rsid w:val="001020EE"/>
    <w:rsid w:val="001028C1"/>
    <w:rsid w:val="00103304"/>
    <w:rsid w:val="001042BB"/>
    <w:rsid w:val="0010448D"/>
    <w:rsid w:val="00104960"/>
    <w:rsid w:val="00105447"/>
    <w:rsid w:val="001054D9"/>
    <w:rsid w:val="001055E1"/>
    <w:rsid w:val="00105E29"/>
    <w:rsid w:val="00105EFE"/>
    <w:rsid w:val="00106242"/>
    <w:rsid w:val="00106992"/>
    <w:rsid w:val="00106CE0"/>
    <w:rsid w:val="00106D74"/>
    <w:rsid w:val="0010723D"/>
    <w:rsid w:val="00107EB0"/>
    <w:rsid w:val="0011021A"/>
    <w:rsid w:val="00110258"/>
    <w:rsid w:val="0011065A"/>
    <w:rsid w:val="00110C30"/>
    <w:rsid w:val="001111E1"/>
    <w:rsid w:val="0011127A"/>
    <w:rsid w:val="00111498"/>
    <w:rsid w:val="00112640"/>
    <w:rsid w:val="00112677"/>
    <w:rsid w:val="00113787"/>
    <w:rsid w:val="0011382C"/>
    <w:rsid w:val="00113FF0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492"/>
    <w:rsid w:val="0011761B"/>
    <w:rsid w:val="001201B0"/>
    <w:rsid w:val="001202FD"/>
    <w:rsid w:val="00120C4E"/>
    <w:rsid w:val="00120E82"/>
    <w:rsid w:val="00121427"/>
    <w:rsid w:val="00121944"/>
    <w:rsid w:val="00122024"/>
    <w:rsid w:val="0012242A"/>
    <w:rsid w:val="001225B8"/>
    <w:rsid w:val="00123587"/>
    <w:rsid w:val="001238A0"/>
    <w:rsid w:val="001239BC"/>
    <w:rsid w:val="00123DBE"/>
    <w:rsid w:val="001249CA"/>
    <w:rsid w:val="00125754"/>
    <w:rsid w:val="00125F65"/>
    <w:rsid w:val="00126F4B"/>
    <w:rsid w:val="001277B2"/>
    <w:rsid w:val="00131070"/>
    <w:rsid w:val="001311D3"/>
    <w:rsid w:val="001311DD"/>
    <w:rsid w:val="00131892"/>
    <w:rsid w:val="00131B88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D5F"/>
    <w:rsid w:val="00134FF4"/>
    <w:rsid w:val="00135138"/>
    <w:rsid w:val="0013549D"/>
    <w:rsid w:val="00135511"/>
    <w:rsid w:val="001357F2"/>
    <w:rsid w:val="00135AB7"/>
    <w:rsid w:val="00135B14"/>
    <w:rsid w:val="001361BF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407"/>
    <w:rsid w:val="00141481"/>
    <w:rsid w:val="001416CF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899"/>
    <w:rsid w:val="00144D9E"/>
    <w:rsid w:val="0014517B"/>
    <w:rsid w:val="00145BB4"/>
    <w:rsid w:val="0014738E"/>
    <w:rsid w:val="001476E8"/>
    <w:rsid w:val="0015013E"/>
    <w:rsid w:val="00150273"/>
    <w:rsid w:val="001505C8"/>
    <w:rsid w:val="00150B8B"/>
    <w:rsid w:val="00150EF9"/>
    <w:rsid w:val="001511C0"/>
    <w:rsid w:val="00151CA8"/>
    <w:rsid w:val="00151DFA"/>
    <w:rsid w:val="00152657"/>
    <w:rsid w:val="00152C5E"/>
    <w:rsid w:val="00152DD3"/>
    <w:rsid w:val="00152E00"/>
    <w:rsid w:val="00153123"/>
    <w:rsid w:val="00153442"/>
    <w:rsid w:val="001539D5"/>
    <w:rsid w:val="00153E26"/>
    <w:rsid w:val="00153E7A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5E83"/>
    <w:rsid w:val="0015603C"/>
    <w:rsid w:val="00156307"/>
    <w:rsid w:val="00156AA3"/>
    <w:rsid w:val="001573FD"/>
    <w:rsid w:val="00157BA9"/>
    <w:rsid w:val="00157C97"/>
    <w:rsid w:val="0016031D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74F"/>
    <w:rsid w:val="00163EDB"/>
    <w:rsid w:val="00163FB1"/>
    <w:rsid w:val="001640C7"/>
    <w:rsid w:val="00164BF3"/>
    <w:rsid w:val="00164FA7"/>
    <w:rsid w:val="001657B2"/>
    <w:rsid w:val="0016595F"/>
    <w:rsid w:val="00165A2C"/>
    <w:rsid w:val="00165AA5"/>
    <w:rsid w:val="00166027"/>
    <w:rsid w:val="0016759C"/>
    <w:rsid w:val="00167728"/>
    <w:rsid w:val="00167EB5"/>
    <w:rsid w:val="00167ED8"/>
    <w:rsid w:val="0017045E"/>
    <w:rsid w:val="001705E8"/>
    <w:rsid w:val="00170693"/>
    <w:rsid w:val="001707ED"/>
    <w:rsid w:val="00170EB5"/>
    <w:rsid w:val="001711B1"/>
    <w:rsid w:val="00171361"/>
    <w:rsid w:val="001717D4"/>
    <w:rsid w:val="001719AF"/>
    <w:rsid w:val="00173059"/>
    <w:rsid w:val="001732F0"/>
    <w:rsid w:val="00174060"/>
    <w:rsid w:val="00174161"/>
    <w:rsid w:val="00174BF5"/>
    <w:rsid w:val="001751A8"/>
    <w:rsid w:val="001757CF"/>
    <w:rsid w:val="00175AF6"/>
    <w:rsid w:val="00175C28"/>
    <w:rsid w:val="00175D15"/>
    <w:rsid w:val="00175E89"/>
    <w:rsid w:val="00175F1A"/>
    <w:rsid w:val="001762B7"/>
    <w:rsid w:val="00176381"/>
    <w:rsid w:val="001763C4"/>
    <w:rsid w:val="001773DA"/>
    <w:rsid w:val="0017765D"/>
    <w:rsid w:val="0018075B"/>
    <w:rsid w:val="00181277"/>
    <w:rsid w:val="00182698"/>
    <w:rsid w:val="00182BD0"/>
    <w:rsid w:val="00182D71"/>
    <w:rsid w:val="001833DA"/>
    <w:rsid w:val="00183C0E"/>
    <w:rsid w:val="00184192"/>
    <w:rsid w:val="00184715"/>
    <w:rsid w:val="00184ACD"/>
    <w:rsid w:val="00184D2E"/>
    <w:rsid w:val="00184D36"/>
    <w:rsid w:val="00184E19"/>
    <w:rsid w:val="001854C0"/>
    <w:rsid w:val="0018561C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F3E"/>
    <w:rsid w:val="00193725"/>
    <w:rsid w:val="001938EE"/>
    <w:rsid w:val="00193BFA"/>
    <w:rsid w:val="00193C37"/>
    <w:rsid w:val="001949BC"/>
    <w:rsid w:val="00194D35"/>
    <w:rsid w:val="00194D7B"/>
    <w:rsid w:val="00194DD2"/>
    <w:rsid w:val="00195072"/>
    <w:rsid w:val="00195304"/>
    <w:rsid w:val="00195459"/>
    <w:rsid w:val="00195B1F"/>
    <w:rsid w:val="00195CA0"/>
    <w:rsid w:val="00195DC1"/>
    <w:rsid w:val="00196228"/>
    <w:rsid w:val="00196CBF"/>
    <w:rsid w:val="001971BD"/>
    <w:rsid w:val="0019739F"/>
    <w:rsid w:val="00197591"/>
    <w:rsid w:val="00197AB3"/>
    <w:rsid w:val="00197EE5"/>
    <w:rsid w:val="001A0295"/>
    <w:rsid w:val="001A0B75"/>
    <w:rsid w:val="001A0C59"/>
    <w:rsid w:val="001A1C31"/>
    <w:rsid w:val="001A28B2"/>
    <w:rsid w:val="001A2ACE"/>
    <w:rsid w:val="001A304A"/>
    <w:rsid w:val="001A3186"/>
    <w:rsid w:val="001A3B7C"/>
    <w:rsid w:val="001A442F"/>
    <w:rsid w:val="001A45D2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87C"/>
    <w:rsid w:val="001B1480"/>
    <w:rsid w:val="001B15BE"/>
    <w:rsid w:val="001B1954"/>
    <w:rsid w:val="001B1BE6"/>
    <w:rsid w:val="001B1EF5"/>
    <w:rsid w:val="001B1EFC"/>
    <w:rsid w:val="001B2201"/>
    <w:rsid w:val="001B24DE"/>
    <w:rsid w:val="001B2937"/>
    <w:rsid w:val="001B37F6"/>
    <w:rsid w:val="001B49E6"/>
    <w:rsid w:val="001B4F5D"/>
    <w:rsid w:val="001B5881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CE9"/>
    <w:rsid w:val="001C1415"/>
    <w:rsid w:val="001C1C5B"/>
    <w:rsid w:val="001C1EC6"/>
    <w:rsid w:val="001C246C"/>
    <w:rsid w:val="001C24AA"/>
    <w:rsid w:val="001C28A3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69D8"/>
    <w:rsid w:val="001C6B2D"/>
    <w:rsid w:val="001C74C6"/>
    <w:rsid w:val="001D0EFA"/>
    <w:rsid w:val="001D13A9"/>
    <w:rsid w:val="001D1889"/>
    <w:rsid w:val="001D2044"/>
    <w:rsid w:val="001D2FEC"/>
    <w:rsid w:val="001D3003"/>
    <w:rsid w:val="001D3109"/>
    <w:rsid w:val="001D38AB"/>
    <w:rsid w:val="001D3BB3"/>
    <w:rsid w:val="001D3F38"/>
    <w:rsid w:val="001D44D7"/>
    <w:rsid w:val="001D522E"/>
    <w:rsid w:val="001D5D99"/>
    <w:rsid w:val="001D65E4"/>
    <w:rsid w:val="001D6E27"/>
    <w:rsid w:val="001D73E2"/>
    <w:rsid w:val="001D7CAC"/>
    <w:rsid w:val="001D7D1A"/>
    <w:rsid w:val="001E0402"/>
    <w:rsid w:val="001E04AD"/>
    <w:rsid w:val="001E0976"/>
    <w:rsid w:val="001E0CE4"/>
    <w:rsid w:val="001E152F"/>
    <w:rsid w:val="001E1925"/>
    <w:rsid w:val="001E1C32"/>
    <w:rsid w:val="001E2612"/>
    <w:rsid w:val="001E266D"/>
    <w:rsid w:val="001E35E8"/>
    <w:rsid w:val="001E3890"/>
    <w:rsid w:val="001E3F31"/>
    <w:rsid w:val="001E4733"/>
    <w:rsid w:val="001E4FB5"/>
    <w:rsid w:val="001E5523"/>
    <w:rsid w:val="001E56F2"/>
    <w:rsid w:val="001E5A36"/>
    <w:rsid w:val="001E5C77"/>
    <w:rsid w:val="001E5CF6"/>
    <w:rsid w:val="001E5EFA"/>
    <w:rsid w:val="001E5F5B"/>
    <w:rsid w:val="001E67D0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830"/>
    <w:rsid w:val="001F2E68"/>
    <w:rsid w:val="001F2ECD"/>
    <w:rsid w:val="001F410F"/>
    <w:rsid w:val="001F42C3"/>
    <w:rsid w:val="001F4BAB"/>
    <w:rsid w:val="001F568E"/>
    <w:rsid w:val="001F5C19"/>
    <w:rsid w:val="001F5C3D"/>
    <w:rsid w:val="001F5CF2"/>
    <w:rsid w:val="001F624B"/>
    <w:rsid w:val="001F6556"/>
    <w:rsid w:val="001F67FF"/>
    <w:rsid w:val="001F680F"/>
    <w:rsid w:val="001F6DAD"/>
    <w:rsid w:val="001F7CA1"/>
    <w:rsid w:val="00200787"/>
    <w:rsid w:val="00200861"/>
    <w:rsid w:val="00200CB6"/>
    <w:rsid w:val="002011EF"/>
    <w:rsid w:val="00201484"/>
    <w:rsid w:val="002014D4"/>
    <w:rsid w:val="0020157D"/>
    <w:rsid w:val="00201CF8"/>
    <w:rsid w:val="00202B12"/>
    <w:rsid w:val="00202E9D"/>
    <w:rsid w:val="00203B9F"/>
    <w:rsid w:val="00203E66"/>
    <w:rsid w:val="00204641"/>
    <w:rsid w:val="00204E6B"/>
    <w:rsid w:val="00204E7A"/>
    <w:rsid w:val="00204EA3"/>
    <w:rsid w:val="00205C5D"/>
    <w:rsid w:val="0020690E"/>
    <w:rsid w:val="00206DEC"/>
    <w:rsid w:val="00207168"/>
    <w:rsid w:val="00207211"/>
    <w:rsid w:val="0021018B"/>
    <w:rsid w:val="0021110A"/>
    <w:rsid w:val="00211165"/>
    <w:rsid w:val="00212214"/>
    <w:rsid w:val="00212331"/>
    <w:rsid w:val="00212722"/>
    <w:rsid w:val="0021287D"/>
    <w:rsid w:val="0021327E"/>
    <w:rsid w:val="002134EA"/>
    <w:rsid w:val="00213B00"/>
    <w:rsid w:val="00214090"/>
    <w:rsid w:val="00214177"/>
    <w:rsid w:val="002141F0"/>
    <w:rsid w:val="0021470E"/>
    <w:rsid w:val="00214C30"/>
    <w:rsid w:val="00214D38"/>
    <w:rsid w:val="00214DC2"/>
    <w:rsid w:val="00215113"/>
    <w:rsid w:val="00215396"/>
    <w:rsid w:val="002158A9"/>
    <w:rsid w:val="00215A71"/>
    <w:rsid w:val="00216313"/>
    <w:rsid w:val="002175E4"/>
    <w:rsid w:val="0021790A"/>
    <w:rsid w:val="00217ABA"/>
    <w:rsid w:val="00217EB0"/>
    <w:rsid w:val="00217F39"/>
    <w:rsid w:val="00220F81"/>
    <w:rsid w:val="00220FDE"/>
    <w:rsid w:val="0022159F"/>
    <w:rsid w:val="00221EB8"/>
    <w:rsid w:val="00221F0A"/>
    <w:rsid w:val="00222360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62A8"/>
    <w:rsid w:val="0022636C"/>
    <w:rsid w:val="002265D8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2A5"/>
    <w:rsid w:val="002303B6"/>
    <w:rsid w:val="002305C0"/>
    <w:rsid w:val="00230AB4"/>
    <w:rsid w:val="00230DF1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9AA"/>
    <w:rsid w:val="00234B12"/>
    <w:rsid w:val="00234DEB"/>
    <w:rsid w:val="0023506B"/>
    <w:rsid w:val="0023559E"/>
    <w:rsid w:val="00236096"/>
    <w:rsid w:val="00236854"/>
    <w:rsid w:val="00236EFF"/>
    <w:rsid w:val="00236F74"/>
    <w:rsid w:val="00237317"/>
    <w:rsid w:val="00237DA6"/>
    <w:rsid w:val="00237EF0"/>
    <w:rsid w:val="002403EE"/>
    <w:rsid w:val="00240719"/>
    <w:rsid w:val="00240A2D"/>
    <w:rsid w:val="00240B99"/>
    <w:rsid w:val="00240C20"/>
    <w:rsid w:val="00240E83"/>
    <w:rsid w:val="0024228B"/>
    <w:rsid w:val="00242320"/>
    <w:rsid w:val="00242375"/>
    <w:rsid w:val="002423E1"/>
    <w:rsid w:val="002425D6"/>
    <w:rsid w:val="00242AF0"/>
    <w:rsid w:val="0024351C"/>
    <w:rsid w:val="00243648"/>
    <w:rsid w:val="00244059"/>
    <w:rsid w:val="00246F52"/>
    <w:rsid w:val="002473E8"/>
    <w:rsid w:val="00247697"/>
    <w:rsid w:val="002479B2"/>
    <w:rsid w:val="00247B95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337"/>
    <w:rsid w:val="00253664"/>
    <w:rsid w:val="002539C6"/>
    <w:rsid w:val="00253ECD"/>
    <w:rsid w:val="0025422D"/>
    <w:rsid w:val="002543C8"/>
    <w:rsid w:val="00254490"/>
    <w:rsid w:val="002544AB"/>
    <w:rsid w:val="00254CA5"/>
    <w:rsid w:val="00254FD9"/>
    <w:rsid w:val="00255332"/>
    <w:rsid w:val="002553BC"/>
    <w:rsid w:val="00255C1A"/>
    <w:rsid w:val="00255C3F"/>
    <w:rsid w:val="00256663"/>
    <w:rsid w:val="002571B5"/>
    <w:rsid w:val="002573B5"/>
    <w:rsid w:val="0025774B"/>
    <w:rsid w:val="002603B1"/>
    <w:rsid w:val="0026092F"/>
    <w:rsid w:val="00260F18"/>
    <w:rsid w:val="002615AD"/>
    <w:rsid w:val="0026194B"/>
    <w:rsid w:val="00261A3C"/>
    <w:rsid w:val="00263417"/>
    <w:rsid w:val="00263DC6"/>
    <w:rsid w:val="00263EBF"/>
    <w:rsid w:val="00264142"/>
    <w:rsid w:val="00264686"/>
    <w:rsid w:val="002646D4"/>
    <w:rsid w:val="0026480D"/>
    <w:rsid w:val="00264DE8"/>
    <w:rsid w:val="00265A3A"/>
    <w:rsid w:val="00265F36"/>
    <w:rsid w:val="00265F65"/>
    <w:rsid w:val="002662D6"/>
    <w:rsid w:val="00266610"/>
    <w:rsid w:val="00267229"/>
    <w:rsid w:val="00267877"/>
    <w:rsid w:val="00267FC8"/>
    <w:rsid w:val="00270615"/>
    <w:rsid w:val="00270F60"/>
    <w:rsid w:val="00271216"/>
    <w:rsid w:val="002729C6"/>
    <w:rsid w:val="00272D23"/>
    <w:rsid w:val="00272F22"/>
    <w:rsid w:val="00272FC2"/>
    <w:rsid w:val="00273380"/>
    <w:rsid w:val="002734AC"/>
    <w:rsid w:val="0027358C"/>
    <w:rsid w:val="0027366A"/>
    <w:rsid w:val="0027389A"/>
    <w:rsid w:val="00273D9A"/>
    <w:rsid w:val="0027408D"/>
    <w:rsid w:val="00274253"/>
    <w:rsid w:val="002746B6"/>
    <w:rsid w:val="00274B49"/>
    <w:rsid w:val="0027532D"/>
    <w:rsid w:val="002759A8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80135"/>
    <w:rsid w:val="0028029D"/>
    <w:rsid w:val="002802B7"/>
    <w:rsid w:val="002803F6"/>
    <w:rsid w:val="00280B2C"/>
    <w:rsid w:val="00280F23"/>
    <w:rsid w:val="00280FFC"/>
    <w:rsid w:val="002812DE"/>
    <w:rsid w:val="0028234C"/>
    <w:rsid w:val="00282600"/>
    <w:rsid w:val="0028327B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3B6"/>
    <w:rsid w:val="002904B9"/>
    <w:rsid w:val="002917D4"/>
    <w:rsid w:val="002917DD"/>
    <w:rsid w:val="00291FC2"/>
    <w:rsid w:val="002921E2"/>
    <w:rsid w:val="002925F7"/>
    <w:rsid w:val="00293041"/>
    <w:rsid w:val="002932B6"/>
    <w:rsid w:val="00293648"/>
    <w:rsid w:val="00293828"/>
    <w:rsid w:val="00293BE2"/>
    <w:rsid w:val="00293C9E"/>
    <w:rsid w:val="0029489D"/>
    <w:rsid w:val="00294959"/>
    <w:rsid w:val="00294C8E"/>
    <w:rsid w:val="0029672F"/>
    <w:rsid w:val="002968DE"/>
    <w:rsid w:val="00296A92"/>
    <w:rsid w:val="00297137"/>
    <w:rsid w:val="002975B1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6A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BA5"/>
    <w:rsid w:val="002A7D0F"/>
    <w:rsid w:val="002A7E5D"/>
    <w:rsid w:val="002B02F7"/>
    <w:rsid w:val="002B25DE"/>
    <w:rsid w:val="002B2633"/>
    <w:rsid w:val="002B27C3"/>
    <w:rsid w:val="002B2E0A"/>
    <w:rsid w:val="002B35E0"/>
    <w:rsid w:val="002B3CF6"/>
    <w:rsid w:val="002B3EC7"/>
    <w:rsid w:val="002B41AE"/>
    <w:rsid w:val="002B4D17"/>
    <w:rsid w:val="002B5667"/>
    <w:rsid w:val="002B5715"/>
    <w:rsid w:val="002B57A1"/>
    <w:rsid w:val="002B58F4"/>
    <w:rsid w:val="002B5B13"/>
    <w:rsid w:val="002B5B7D"/>
    <w:rsid w:val="002B6189"/>
    <w:rsid w:val="002B618F"/>
    <w:rsid w:val="002B63A5"/>
    <w:rsid w:val="002B64A4"/>
    <w:rsid w:val="002B6838"/>
    <w:rsid w:val="002B7001"/>
    <w:rsid w:val="002B750B"/>
    <w:rsid w:val="002B75DA"/>
    <w:rsid w:val="002B7B20"/>
    <w:rsid w:val="002C03D9"/>
    <w:rsid w:val="002C08A2"/>
    <w:rsid w:val="002C0EED"/>
    <w:rsid w:val="002C1658"/>
    <w:rsid w:val="002C1953"/>
    <w:rsid w:val="002C245B"/>
    <w:rsid w:val="002C25EA"/>
    <w:rsid w:val="002C26CC"/>
    <w:rsid w:val="002C3463"/>
    <w:rsid w:val="002C4AF6"/>
    <w:rsid w:val="002C5D29"/>
    <w:rsid w:val="002C5EFD"/>
    <w:rsid w:val="002C750B"/>
    <w:rsid w:val="002C7739"/>
    <w:rsid w:val="002C7A8B"/>
    <w:rsid w:val="002D0165"/>
    <w:rsid w:val="002D03EF"/>
    <w:rsid w:val="002D07E9"/>
    <w:rsid w:val="002D08FC"/>
    <w:rsid w:val="002D0E8D"/>
    <w:rsid w:val="002D160B"/>
    <w:rsid w:val="002D16AB"/>
    <w:rsid w:val="002D1AA5"/>
    <w:rsid w:val="002D304C"/>
    <w:rsid w:val="002D3165"/>
    <w:rsid w:val="002D369B"/>
    <w:rsid w:val="002D45A1"/>
    <w:rsid w:val="002D53F4"/>
    <w:rsid w:val="002D5537"/>
    <w:rsid w:val="002D55E7"/>
    <w:rsid w:val="002D5678"/>
    <w:rsid w:val="002D56BF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4B6"/>
    <w:rsid w:val="002E07B3"/>
    <w:rsid w:val="002E10A1"/>
    <w:rsid w:val="002E1574"/>
    <w:rsid w:val="002E15C5"/>
    <w:rsid w:val="002E2783"/>
    <w:rsid w:val="002E2AD3"/>
    <w:rsid w:val="002E3495"/>
    <w:rsid w:val="002E3B1A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120"/>
    <w:rsid w:val="002E729E"/>
    <w:rsid w:val="002E7649"/>
    <w:rsid w:val="002F03D8"/>
    <w:rsid w:val="002F05F2"/>
    <w:rsid w:val="002F0C12"/>
    <w:rsid w:val="002F0F2C"/>
    <w:rsid w:val="002F13F1"/>
    <w:rsid w:val="002F182A"/>
    <w:rsid w:val="002F1907"/>
    <w:rsid w:val="002F1A0B"/>
    <w:rsid w:val="002F1CCE"/>
    <w:rsid w:val="002F207F"/>
    <w:rsid w:val="002F22BB"/>
    <w:rsid w:val="002F2E1C"/>
    <w:rsid w:val="002F33BD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6148"/>
    <w:rsid w:val="002F675E"/>
    <w:rsid w:val="002F6A3A"/>
    <w:rsid w:val="002F6F5B"/>
    <w:rsid w:val="002F7136"/>
    <w:rsid w:val="00301C87"/>
    <w:rsid w:val="003021AC"/>
    <w:rsid w:val="00302E85"/>
    <w:rsid w:val="00302EE6"/>
    <w:rsid w:val="003034E8"/>
    <w:rsid w:val="003044A8"/>
    <w:rsid w:val="0030490B"/>
    <w:rsid w:val="00304D2A"/>
    <w:rsid w:val="003057FC"/>
    <w:rsid w:val="00305A03"/>
    <w:rsid w:val="00305B63"/>
    <w:rsid w:val="003060A8"/>
    <w:rsid w:val="003066B4"/>
    <w:rsid w:val="00307C65"/>
    <w:rsid w:val="0031063A"/>
    <w:rsid w:val="00310738"/>
    <w:rsid w:val="00310A45"/>
    <w:rsid w:val="00310BAA"/>
    <w:rsid w:val="003117EA"/>
    <w:rsid w:val="00312D54"/>
    <w:rsid w:val="00313335"/>
    <w:rsid w:val="0031345E"/>
    <w:rsid w:val="00313761"/>
    <w:rsid w:val="0031399E"/>
    <w:rsid w:val="00314088"/>
    <w:rsid w:val="00314B8A"/>
    <w:rsid w:val="00314B95"/>
    <w:rsid w:val="00314E60"/>
    <w:rsid w:val="00315358"/>
    <w:rsid w:val="003177CF"/>
    <w:rsid w:val="00317C3A"/>
    <w:rsid w:val="00317D07"/>
    <w:rsid w:val="00317E7E"/>
    <w:rsid w:val="0032015F"/>
    <w:rsid w:val="0032044C"/>
    <w:rsid w:val="0032060C"/>
    <w:rsid w:val="00321093"/>
    <w:rsid w:val="00321924"/>
    <w:rsid w:val="00321962"/>
    <w:rsid w:val="003230B5"/>
    <w:rsid w:val="003230CE"/>
    <w:rsid w:val="0032323B"/>
    <w:rsid w:val="0032326B"/>
    <w:rsid w:val="00324055"/>
    <w:rsid w:val="003246A7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892"/>
    <w:rsid w:val="00330DD3"/>
    <w:rsid w:val="00331012"/>
    <w:rsid w:val="003310AC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56A5"/>
    <w:rsid w:val="00335D5D"/>
    <w:rsid w:val="00335DB3"/>
    <w:rsid w:val="00336CED"/>
    <w:rsid w:val="0033781D"/>
    <w:rsid w:val="00340488"/>
    <w:rsid w:val="00340AD1"/>
    <w:rsid w:val="00340B1E"/>
    <w:rsid w:val="00340CE1"/>
    <w:rsid w:val="003414C0"/>
    <w:rsid w:val="0034156A"/>
    <w:rsid w:val="0034191C"/>
    <w:rsid w:val="00341FF0"/>
    <w:rsid w:val="0034224C"/>
    <w:rsid w:val="00342477"/>
    <w:rsid w:val="0034250B"/>
    <w:rsid w:val="00343324"/>
    <w:rsid w:val="003435C8"/>
    <w:rsid w:val="003438EB"/>
    <w:rsid w:val="00343AEA"/>
    <w:rsid w:val="0034403B"/>
    <w:rsid w:val="00344073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47E52"/>
    <w:rsid w:val="003501A3"/>
    <w:rsid w:val="003503AF"/>
    <w:rsid w:val="00350981"/>
    <w:rsid w:val="00351089"/>
    <w:rsid w:val="0035123D"/>
    <w:rsid w:val="0035173D"/>
    <w:rsid w:val="00351862"/>
    <w:rsid w:val="00351DF7"/>
    <w:rsid w:val="00352448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57BFC"/>
    <w:rsid w:val="00361B11"/>
    <w:rsid w:val="00361BA2"/>
    <w:rsid w:val="003627C3"/>
    <w:rsid w:val="00362A1B"/>
    <w:rsid w:val="00362A74"/>
    <w:rsid w:val="00362E50"/>
    <w:rsid w:val="0036312F"/>
    <w:rsid w:val="00363C35"/>
    <w:rsid w:val="003642E0"/>
    <w:rsid w:val="003651FC"/>
    <w:rsid w:val="00365305"/>
    <w:rsid w:val="003657EC"/>
    <w:rsid w:val="00365949"/>
    <w:rsid w:val="00365C86"/>
    <w:rsid w:val="00365F41"/>
    <w:rsid w:val="003679C8"/>
    <w:rsid w:val="00367CED"/>
    <w:rsid w:val="00367E33"/>
    <w:rsid w:val="00367E9C"/>
    <w:rsid w:val="003702BE"/>
    <w:rsid w:val="00370CD5"/>
    <w:rsid w:val="00371424"/>
    <w:rsid w:val="00371BBF"/>
    <w:rsid w:val="00371C96"/>
    <w:rsid w:val="0037248A"/>
    <w:rsid w:val="0037261E"/>
    <w:rsid w:val="00372A4F"/>
    <w:rsid w:val="00372AAC"/>
    <w:rsid w:val="0037352F"/>
    <w:rsid w:val="003743F7"/>
    <w:rsid w:val="003744FD"/>
    <w:rsid w:val="00374C40"/>
    <w:rsid w:val="0037559B"/>
    <w:rsid w:val="003760D4"/>
    <w:rsid w:val="003765F3"/>
    <w:rsid w:val="00376738"/>
    <w:rsid w:val="00377239"/>
    <w:rsid w:val="003773A0"/>
    <w:rsid w:val="00377CE9"/>
    <w:rsid w:val="00377DBF"/>
    <w:rsid w:val="00377DDD"/>
    <w:rsid w:val="00377DF9"/>
    <w:rsid w:val="0038051B"/>
    <w:rsid w:val="0038062D"/>
    <w:rsid w:val="003809D4"/>
    <w:rsid w:val="003814BD"/>
    <w:rsid w:val="00382906"/>
    <w:rsid w:val="00382DCB"/>
    <w:rsid w:val="00382DFD"/>
    <w:rsid w:val="00382E47"/>
    <w:rsid w:val="003830F0"/>
    <w:rsid w:val="003834B5"/>
    <w:rsid w:val="00383858"/>
    <w:rsid w:val="00383A98"/>
    <w:rsid w:val="00384667"/>
    <w:rsid w:val="00385CFC"/>
    <w:rsid w:val="00386702"/>
    <w:rsid w:val="00386ABA"/>
    <w:rsid w:val="00386C1A"/>
    <w:rsid w:val="00387D15"/>
    <w:rsid w:val="00390943"/>
    <w:rsid w:val="003912D9"/>
    <w:rsid w:val="003913A6"/>
    <w:rsid w:val="00391515"/>
    <w:rsid w:val="003918D5"/>
    <w:rsid w:val="00391AC0"/>
    <w:rsid w:val="00391B41"/>
    <w:rsid w:val="00391C09"/>
    <w:rsid w:val="00391FAC"/>
    <w:rsid w:val="00392BAB"/>
    <w:rsid w:val="00393D05"/>
    <w:rsid w:val="00394663"/>
    <w:rsid w:val="003946D0"/>
    <w:rsid w:val="00394B33"/>
    <w:rsid w:val="00394EC8"/>
    <w:rsid w:val="003955B1"/>
    <w:rsid w:val="00395D09"/>
    <w:rsid w:val="0039635E"/>
    <w:rsid w:val="00396930"/>
    <w:rsid w:val="003969E7"/>
    <w:rsid w:val="00396BFC"/>
    <w:rsid w:val="00396DDB"/>
    <w:rsid w:val="00397A0E"/>
    <w:rsid w:val="00397B11"/>
    <w:rsid w:val="00397D1F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20B0"/>
    <w:rsid w:val="003A22F9"/>
    <w:rsid w:val="003A238F"/>
    <w:rsid w:val="003A24E7"/>
    <w:rsid w:val="003A2785"/>
    <w:rsid w:val="003A2800"/>
    <w:rsid w:val="003A3354"/>
    <w:rsid w:val="003A3575"/>
    <w:rsid w:val="003A3639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50D0"/>
    <w:rsid w:val="003A5102"/>
    <w:rsid w:val="003A52E8"/>
    <w:rsid w:val="003A5C25"/>
    <w:rsid w:val="003A699A"/>
    <w:rsid w:val="003A6A03"/>
    <w:rsid w:val="003A6F0C"/>
    <w:rsid w:val="003B025C"/>
    <w:rsid w:val="003B0761"/>
    <w:rsid w:val="003B08E1"/>
    <w:rsid w:val="003B0A78"/>
    <w:rsid w:val="003B0BE2"/>
    <w:rsid w:val="003B0CA7"/>
    <w:rsid w:val="003B1C77"/>
    <w:rsid w:val="003B1E77"/>
    <w:rsid w:val="003B1E7C"/>
    <w:rsid w:val="003B1F86"/>
    <w:rsid w:val="003B2251"/>
    <w:rsid w:val="003B279C"/>
    <w:rsid w:val="003B32BE"/>
    <w:rsid w:val="003B392D"/>
    <w:rsid w:val="003B507A"/>
    <w:rsid w:val="003B50D2"/>
    <w:rsid w:val="003B54A9"/>
    <w:rsid w:val="003B5958"/>
    <w:rsid w:val="003B5D64"/>
    <w:rsid w:val="003B647E"/>
    <w:rsid w:val="003B6605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7BE"/>
    <w:rsid w:val="003C1E85"/>
    <w:rsid w:val="003C2133"/>
    <w:rsid w:val="003C286B"/>
    <w:rsid w:val="003C30A8"/>
    <w:rsid w:val="003C30BF"/>
    <w:rsid w:val="003C30FC"/>
    <w:rsid w:val="003C3236"/>
    <w:rsid w:val="003C3619"/>
    <w:rsid w:val="003C37B1"/>
    <w:rsid w:val="003C383C"/>
    <w:rsid w:val="003C39D9"/>
    <w:rsid w:val="003C3DF1"/>
    <w:rsid w:val="003C5564"/>
    <w:rsid w:val="003C5B18"/>
    <w:rsid w:val="003C5D14"/>
    <w:rsid w:val="003C62CC"/>
    <w:rsid w:val="003C63ED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1062"/>
    <w:rsid w:val="003D1AF0"/>
    <w:rsid w:val="003D1C00"/>
    <w:rsid w:val="003D3101"/>
    <w:rsid w:val="003D3339"/>
    <w:rsid w:val="003D36A5"/>
    <w:rsid w:val="003D36E9"/>
    <w:rsid w:val="003D3A70"/>
    <w:rsid w:val="003D3B95"/>
    <w:rsid w:val="003D3BFF"/>
    <w:rsid w:val="003D3C08"/>
    <w:rsid w:val="003D3D06"/>
    <w:rsid w:val="003D3D3C"/>
    <w:rsid w:val="003D5362"/>
    <w:rsid w:val="003D5A90"/>
    <w:rsid w:val="003D609A"/>
    <w:rsid w:val="003D6BA4"/>
    <w:rsid w:val="003D6BF8"/>
    <w:rsid w:val="003D71D7"/>
    <w:rsid w:val="003D78FA"/>
    <w:rsid w:val="003E04A7"/>
    <w:rsid w:val="003E0BCC"/>
    <w:rsid w:val="003E0FB3"/>
    <w:rsid w:val="003E10D2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372"/>
    <w:rsid w:val="003E63A3"/>
    <w:rsid w:val="003E6A5C"/>
    <w:rsid w:val="003E6D58"/>
    <w:rsid w:val="003E7613"/>
    <w:rsid w:val="003F06E0"/>
    <w:rsid w:val="003F0E35"/>
    <w:rsid w:val="003F148A"/>
    <w:rsid w:val="003F226E"/>
    <w:rsid w:val="003F2371"/>
    <w:rsid w:val="003F2DC4"/>
    <w:rsid w:val="003F3011"/>
    <w:rsid w:val="003F31F5"/>
    <w:rsid w:val="003F3325"/>
    <w:rsid w:val="003F34F7"/>
    <w:rsid w:val="003F3D32"/>
    <w:rsid w:val="003F3D92"/>
    <w:rsid w:val="003F3FAC"/>
    <w:rsid w:val="003F4893"/>
    <w:rsid w:val="003F4A01"/>
    <w:rsid w:val="003F4CA6"/>
    <w:rsid w:val="003F4D30"/>
    <w:rsid w:val="003F4DBD"/>
    <w:rsid w:val="003F4EB6"/>
    <w:rsid w:val="003F50EE"/>
    <w:rsid w:val="003F51A4"/>
    <w:rsid w:val="003F6F38"/>
    <w:rsid w:val="003F759B"/>
    <w:rsid w:val="003F7692"/>
    <w:rsid w:val="003F7BC9"/>
    <w:rsid w:val="00400027"/>
    <w:rsid w:val="004003D7"/>
    <w:rsid w:val="004006EF"/>
    <w:rsid w:val="004011B4"/>
    <w:rsid w:val="004011BF"/>
    <w:rsid w:val="00401310"/>
    <w:rsid w:val="00401335"/>
    <w:rsid w:val="00401596"/>
    <w:rsid w:val="0040164F"/>
    <w:rsid w:val="00401CE5"/>
    <w:rsid w:val="004021F7"/>
    <w:rsid w:val="00402200"/>
    <w:rsid w:val="00402259"/>
    <w:rsid w:val="004022D1"/>
    <w:rsid w:val="0040297E"/>
    <w:rsid w:val="00402CBF"/>
    <w:rsid w:val="0040306B"/>
    <w:rsid w:val="00403A67"/>
    <w:rsid w:val="00403D66"/>
    <w:rsid w:val="00405062"/>
    <w:rsid w:val="00405116"/>
    <w:rsid w:val="004051D7"/>
    <w:rsid w:val="0040570A"/>
    <w:rsid w:val="00406487"/>
    <w:rsid w:val="004065C3"/>
    <w:rsid w:val="00406E82"/>
    <w:rsid w:val="0040701A"/>
    <w:rsid w:val="004070F1"/>
    <w:rsid w:val="00410770"/>
    <w:rsid w:val="00410E02"/>
    <w:rsid w:val="0041106F"/>
    <w:rsid w:val="004113A0"/>
    <w:rsid w:val="004119BC"/>
    <w:rsid w:val="004123F4"/>
    <w:rsid w:val="00413666"/>
    <w:rsid w:val="00413749"/>
    <w:rsid w:val="00413F17"/>
    <w:rsid w:val="00413FE6"/>
    <w:rsid w:val="00414665"/>
    <w:rsid w:val="004146E0"/>
    <w:rsid w:val="00414843"/>
    <w:rsid w:val="00414951"/>
    <w:rsid w:val="00414FE9"/>
    <w:rsid w:val="0041541C"/>
    <w:rsid w:val="00415BA7"/>
    <w:rsid w:val="00415E3E"/>
    <w:rsid w:val="00415E7F"/>
    <w:rsid w:val="00416BD0"/>
    <w:rsid w:val="004172D5"/>
    <w:rsid w:val="00417524"/>
    <w:rsid w:val="00420121"/>
    <w:rsid w:val="0042036B"/>
    <w:rsid w:val="00420763"/>
    <w:rsid w:val="00420884"/>
    <w:rsid w:val="00420EDC"/>
    <w:rsid w:val="004210F2"/>
    <w:rsid w:val="004223A0"/>
    <w:rsid w:val="0042290E"/>
    <w:rsid w:val="00422AAB"/>
    <w:rsid w:val="0042328A"/>
    <w:rsid w:val="00423EDC"/>
    <w:rsid w:val="00424056"/>
    <w:rsid w:val="004240A9"/>
    <w:rsid w:val="00424279"/>
    <w:rsid w:val="0042435E"/>
    <w:rsid w:val="0042468B"/>
    <w:rsid w:val="00424869"/>
    <w:rsid w:val="0042491D"/>
    <w:rsid w:val="0042502E"/>
    <w:rsid w:val="0042534C"/>
    <w:rsid w:val="00426881"/>
    <w:rsid w:val="0042693F"/>
    <w:rsid w:val="00426AB1"/>
    <w:rsid w:val="00427443"/>
    <w:rsid w:val="004274B7"/>
    <w:rsid w:val="0042765C"/>
    <w:rsid w:val="00427724"/>
    <w:rsid w:val="00427D4A"/>
    <w:rsid w:val="00427EB9"/>
    <w:rsid w:val="004312D0"/>
    <w:rsid w:val="00431917"/>
    <w:rsid w:val="004319EC"/>
    <w:rsid w:val="00431EC7"/>
    <w:rsid w:val="00432A04"/>
    <w:rsid w:val="00432B27"/>
    <w:rsid w:val="0043315F"/>
    <w:rsid w:val="004332E8"/>
    <w:rsid w:val="0043372A"/>
    <w:rsid w:val="00433BD3"/>
    <w:rsid w:val="004342D5"/>
    <w:rsid w:val="004351E4"/>
    <w:rsid w:val="00435DC0"/>
    <w:rsid w:val="00435EFD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CD9"/>
    <w:rsid w:val="00442EF0"/>
    <w:rsid w:val="0044312A"/>
    <w:rsid w:val="004434FD"/>
    <w:rsid w:val="00444592"/>
    <w:rsid w:val="00444AA2"/>
    <w:rsid w:val="00445196"/>
    <w:rsid w:val="0044554D"/>
    <w:rsid w:val="00445A9C"/>
    <w:rsid w:val="00445C45"/>
    <w:rsid w:val="00445DFC"/>
    <w:rsid w:val="00446A0B"/>
    <w:rsid w:val="00447BB8"/>
    <w:rsid w:val="00450D66"/>
    <w:rsid w:val="004511FA"/>
    <w:rsid w:val="0045141E"/>
    <w:rsid w:val="00451824"/>
    <w:rsid w:val="004530EF"/>
    <w:rsid w:val="00453E14"/>
    <w:rsid w:val="00453F18"/>
    <w:rsid w:val="00454289"/>
    <w:rsid w:val="00454C94"/>
    <w:rsid w:val="004550BD"/>
    <w:rsid w:val="0045575A"/>
    <w:rsid w:val="00455DF9"/>
    <w:rsid w:val="004561B5"/>
    <w:rsid w:val="004562AF"/>
    <w:rsid w:val="00456D39"/>
    <w:rsid w:val="00457DE7"/>
    <w:rsid w:val="00457DF0"/>
    <w:rsid w:val="00460191"/>
    <w:rsid w:val="00460260"/>
    <w:rsid w:val="00460722"/>
    <w:rsid w:val="00461E18"/>
    <w:rsid w:val="00461F95"/>
    <w:rsid w:val="00462667"/>
    <w:rsid w:val="00462725"/>
    <w:rsid w:val="00462970"/>
    <w:rsid w:val="00464279"/>
    <w:rsid w:val="00464CBA"/>
    <w:rsid w:val="00464E01"/>
    <w:rsid w:val="00465258"/>
    <w:rsid w:val="004655B7"/>
    <w:rsid w:val="004657CC"/>
    <w:rsid w:val="00465BBC"/>
    <w:rsid w:val="00465BE4"/>
    <w:rsid w:val="00465D19"/>
    <w:rsid w:val="00465D9F"/>
    <w:rsid w:val="004661CA"/>
    <w:rsid w:val="004664B3"/>
    <w:rsid w:val="00466578"/>
    <w:rsid w:val="00466832"/>
    <w:rsid w:val="00466B30"/>
    <w:rsid w:val="00466E04"/>
    <w:rsid w:val="00467CF1"/>
    <w:rsid w:val="00467D5D"/>
    <w:rsid w:val="00470444"/>
    <w:rsid w:val="004704A2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35E1"/>
    <w:rsid w:val="0047368B"/>
    <w:rsid w:val="0047386D"/>
    <w:rsid w:val="0047402E"/>
    <w:rsid w:val="00474556"/>
    <w:rsid w:val="004745E7"/>
    <w:rsid w:val="00474B68"/>
    <w:rsid w:val="00474DC9"/>
    <w:rsid w:val="00475050"/>
    <w:rsid w:val="00475D1C"/>
    <w:rsid w:val="00476437"/>
    <w:rsid w:val="0047644A"/>
    <w:rsid w:val="004769AF"/>
    <w:rsid w:val="00480378"/>
    <w:rsid w:val="00480C54"/>
    <w:rsid w:val="00481826"/>
    <w:rsid w:val="00481832"/>
    <w:rsid w:val="00481D07"/>
    <w:rsid w:val="00482C3C"/>
    <w:rsid w:val="00482DAC"/>
    <w:rsid w:val="00482E7D"/>
    <w:rsid w:val="00482FAF"/>
    <w:rsid w:val="004830E6"/>
    <w:rsid w:val="00483120"/>
    <w:rsid w:val="004838FE"/>
    <w:rsid w:val="00483FB3"/>
    <w:rsid w:val="00484B2E"/>
    <w:rsid w:val="004850EE"/>
    <w:rsid w:val="004859D8"/>
    <w:rsid w:val="00485AA2"/>
    <w:rsid w:val="00485F7F"/>
    <w:rsid w:val="00486725"/>
    <w:rsid w:val="00486847"/>
    <w:rsid w:val="00486B44"/>
    <w:rsid w:val="00486CB2"/>
    <w:rsid w:val="004871E3"/>
    <w:rsid w:val="00487A07"/>
    <w:rsid w:val="00487F3F"/>
    <w:rsid w:val="004903D6"/>
    <w:rsid w:val="00490485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5C0"/>
    <w:rsid w:val="00492AF9"/>
    <w:rsid w:val="00492D44"/>
    <w:rsid w:val="00493061"/>
    <w:rsid w:val="004931CF"/>
    <w:rsid w:val="004931DB"/>
    <w:rsid w:val="00493C60"/>
    <w:rsid w:val="00493E7A"/>
    <w:rsid w:val="00493EEC"/>
    <w:rsid w:val="00493FE9"/>
    <w:rsid w:val="00494348"/>
    <w:rsid w:val="00494C33"/>
    <w:rsid w:val="00494C76"/>
    <w:rsid w:val="0049688E"/>
    <w:rsid w:val="00497162"/>
    <w:rsid w:val="004973AE"/>
    <w:rsid w:val="00497829"/>
    <w:rsid w:val="00497E7B"/>
    <w:rsid w:val="004A03B5"/>
    <w:rsid w:val="004A0B58"/>
    <w:rsid w:val="004A0FA8"/>
    <w:rsid w:val="004A13BA"/>
    <w:rsid w:val="004A140B"/>
    <w:rsid w:val="004A18D8"/>
    <w:rsid w:val="004A195A"/>
    <w:rsid w:val="004A2133"/>
    <w:rsid w:val="004A2683"/>
    <w:rsid w:val="004A276A"/>
    <w:rsid w:val="004A28DD"/>
    <w:rsid w:val="004A339F"/>
    <w:rsid w:val="004A3B48"/>
    <w:rsid w:val="004A4D44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FDB"/>
    <w:rsid w:val="004B1130"/>
    <w:rsid w:val="004B1689"/>
    <w:rsid w:val="004B226C"/>
    <w:rsid w:val="004B234C"/>
    <w:rsid w:val="004B242F"/>
    <w:rsid w:val="004B3317"/>
    <w:rsid w:val="004B359E"/>
    <w:rsid w:val="004B4180"/>
    <w:rsid w:val="004B419A"/>
    <w:rsid w:val="004B4A44"/>
    <w:rsid w:val="004B4B13"/>
    <w:rsid w:val="004B5840"/>
    <w:rsid w:val="004B59C5"/>
    <w:rsid w:val="004B5B8D"/>
    <w:rsid w:val="004B6BB8"/>
    <w:rsid w:val="004B6DD6"/>
    <w:rsid w:val="004B77A0"/>
    <w:rsid w:val="004C01E9"/>
    <w:rsid w:val="004C067E"/>
    <w:rsid w:val="004C0697"/>
    <w:rsid w:val="004C08CA"/>
    <w:rsid w:val="004C0E97"/>
    <w:rsid w:val="004C1586"/>
    <w:rsid w:val="004C218D"/>
    <w:rsid w:val="004C22D4"/>
    <w:rsid w:val="004C2608"/>
    <w:rsid w:val="004C2BB0"/>
    <w:rsid w:val="004C331E"/>
    <w:rsid w:val="004C3E0C"/>
    <w:rsid w:val="004C3F6B"/>
    <w:rsid w:val="004C3F86"/>
    <w:rsid w:val="004C44DC"/>
    <w:rsid w:val="004C455E"/>
    <w:rsid w:val="004C4B6E"/>
    <w:rsid w:val="004C5026"/>
    <w:rsid w:val="004C509D"/>
    <w:rsid w:val="004C521B"/>
    <w:rsid w:val="004C5747"/>
    <w:rsid w:val="004C5C93"/>
    <w:rsid w:val="004C6135"/>
    <w:rsid w:val="004C6184"/>
    <w:rsid w:val="004C63DD"/>
    <w:rsid w:val="004C6642"/>
    <w:rsid w:val="004C6BDE"/>
    <w:rsid w:val="004C79DB"/>
    <w:rsid w:val="004D01C2"/>
    <w:rsid w:val="004D051D"/>
    <w:rsid w:val="004D0D33"/>
    <w:rsid w:val="004D0D96"/>
    <w:rsid w:val="004D116E"/>
    <w:rsid w:val="004D142F"/>
    <w:rsid w:val="004D14A5"/>
    <w:rsid w:val="004D1B22"/>
    <w:rsid w:val="004D1E33"/>
    <w:rsid w:val="004D28AB"/>
    <w:rsid w:val="004D2954"/>
    <w:rsid w:val="004D2F54"/>
    <w:rsid w:val="004D31B6"/>
    <w:rsid w:val="004D3FA0"/>
    <w:rsid w:val="004D4081"/>
    <w:rsid w:val="004D40BF"/>
    <w:rsid w:val="004D45D1"/>
    <w:rsid w:val="004D478A"/>
    <w:rsid w:val="004D5277"/>
    <w:rsid w:val="004D52BF"/>
    <w:rsid w:val="004D57EC"/>
    <w:rsid w:val="004D5992"/>
    <w:rsid w:val="004D5BF8"/>
    <w:rsid w:val="004D69E8"/>
    <w:rsid w:val="004D7227"/>
    <w:rsid w:val="004D7451"/>
    <w:rsid w:val="004D74E8"/>
    <w:rsid w:val="004D76F1"/>
    <w:rsid w:val="004D7A58"/>
    <w:rsid w:val="004D7C86"/>
    <w:rsid w:val="004D7F6C"/>
    <w:rsid w:val="004E01ED"/>
    <w:rsid w:val="004E02BB"/>
    <w:rsid w:val="004E0CBC"/>
    <w:rsid w:val="004E1D86"/>
    <w:rsid w:val="004E23A8"/>
    <w:rsid w:val="004E27A4"/>
    <w:rsid w:val="004E29DC"/>
    <w:rsid w:val="004E2B41"/>
    <w:rsid w:val="004E2FA7"/>
    <w:rsid w:val="004E353C"/>
    <w:rsid w:val="004E390B"/>
    <w:rsid w:val="004E3A1B"/>
    <w:rsid w:val="004E3DFD"/>
    <w:rsid w:val="004E413D"/>
    <w:rsid w:val="004E41E4"/>
    <w:rsid w:val="004E478A"/>
    <w:rsid w:val="004E49F8"/>
    <w:rsid w:val="004E4A39"/>
    <w:rsid w:val="004E5EEA"/>
    <w:rsid w:val="004E65E1"/>
    <w:rsid w:val="004E6848"/>
    <w:rsid w:val="004E69B8"/>
    <w:rsid w:val="004E6B8B"/>
    <w:rsid w:val="004E70DA"/>
    <w:rsid w:val="004E712E"/>
    <w:rsid w:val="004E7A33"/>
    <w:rsid w:val="004E7A4C"/>
    <w:rsid w:val="004E7A4D"/>
    <w:rsid w:val="004E7C71"/>
    <w:rsid w:val="004F04EA"/>
    <w:rsid w:val="004F06A0"/>
    <w:rsid w:val="004F06CE"/>
    <w:rsid w:val="004F11F7"/>
    <w:rsid w:val="004F1810"/>
    <w:rsid w:val="004F1D7C"/>
    <w:rsid w:val="004F27EE"/>
    <w:rsid w:val="004F2D30"/>
    <w:rsid w:val="004F2FA3"/>
    <w:rsid w:val="004F3823"/>
    <w:rsid w:val="004F3FA9"/>
    <w:rsid w:val="004F4BDF"/>
    <w:rsid w:val="004F5258"/>
    <w:rsid w:val="004F53F4"/>
    <w:rsid w:val="004F5648"/>
    <w:rsid w:val="004F5AD1"/>
    <w:rsid w:val="004F6048"/>
    <w:rsid w:val="004F62DB"/>
    <w:rsid w:val="004F63BB"/>
    <w:rsid w:val="004F658F"/>
    <w:rsid w:val="004F701F"/>
    <w:rsid w:val="004F7037"/>
    <w:rsid w:val="004F7310"/>
    <w:rsid w:val="004F7BB4"/>
    <w:rsid w:val="00500432"/>
    <w:rsid w:val="00500768"/>
    <w:rsid w:val="00500C77"/>
    <w:rsid w:val="00500FF5"/>
    <w:rsid w:val="00501467"/>
    <w:rsid w:val="00501565"/>
    <w:rsid w:val="005015EB"/>
    <w:rsid w:val="00501C87"/>
    <w:rsid w:val="00502B90"/>
    <w:rsid w:val="00502BA9"/>
    <w:rsid w:val="00502CEB"/>
    <w:rsid w:val="00503A39"/>
    <w:rsid w:val="00503F43"/>
    <w:rsid w:val="00504DC5"/>
    <w:rsid w:val="005053F1"/>
    <w:rsid w:val="00506248"/>
    <w:rsid w:val="00506504"/>
    <w:rsid w:val="005067EC"/>
    <w:rsid w:val="00506AC6"/>
    <w:rsid w:val="00506FE9"/>
    <w:rsid w:val="0050744D"/>
    <w:rsid w:val="00507839"/>
    <w:rsid w:val="00507CE0"/>
    <w:rsid w:val="0051054A"/>
    <w:rsid w:val="00510CCA"/>
    <w:rsid w:val="005127AB"/>
    <w:rsid w:val="00512BB5"/>
    <w:rsid w:val="00512FED"/>
    <w:rsid w:val="00513618"/>
    <w:rsid w:val="00513669"/>
    <w:rsid w:val="005137DC"/>
    <w:rsid w:val="00513E37"/>
    <w:rsid w:val="00514E2A"/>
    <w:rsid w:val="00515735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933"/>
    <w:rsid w:val="00521E1E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310B7"/>
    <w:rsid w:val="005319C4"/>
    <w:rsid w:val="005320CC"/>
    <w:rsid w:val="005321B6"/>
    <w:rsid w:val="0053243D"/>
    <w:rsid w:val="005325E9"/>
    <w:rsid w:val="00532A75"/>
    <w:rsid w:val="00532C28"/>
    <w:rsid w:val="00533D9A"/>
    <w:rsid w:val="00534CB5"/>
    <w:rsid w:val="00535F63"/>
    <w:rsid w:val="00536DE0"/>
    <w:rsid w:val="0053738A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32F4"/>
    <w:rsid w:val="005434C7"/>
    <w:rsid w:val="00544316"/>
    <w:rsid w:val="00544944"/>
    <w:rsid w:val="00544B13"/>
    <w:rsid w:val="00544C99"/>
    <w:rsid w:val="00544FFF"/>
    <w:rsid w:val="00545D68"/>
    <w:rsid w:val="00545E1E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0C31"/>
    <w:rsid w:val="00550E1E"/>
    <w:rsid w:val="005510F6"/>
    <w:rsid w:val="0055139B"/>
    <w:rsid w:val="005519A5"/>
    <w:rsid w:val="005528DF"/>
    <w:rsid w:val="00552ABB"/>
    <w:rsid w:val="00552C6E"/>
    <w:rsid w:val="00553054"/>
    <w:rsid w:val="005537EF"/>
    <w:rsid w:val="00553C38"/>
    <w:rsid w:val="00553D3B"/>
    <w:rsid w:val="005540BD"/>
    <w:rsid w:val="00554AC2"/>
    <w:rsid w:val="00555140"/>
    <w:rsid w:val="0055565A"/>
    <w:rsid w:val="00555EDF"/>
    <w:rsid w:val="00555F77"/>
    <w:rsid w:val="005563F9"/>
    <w:rsid w:val="00556AD1"/>
    <w:rsid w:val="00556BF3"/>
    <w:rsid w:val="00557086"/>
    <w:rsid w:val="00557B07"/>
    <w:rsid w:val="00557C9C"/>
    <w:rsid w:val="00560059"/>
    <w:rsid w:val="0056035D"/>
    <w:rsid w:val="005606B7"/>
    <w:rsid w:val="00560D49"/>
    <w:rsid w:val="00561060"/>
    <w:rsid w:val="00561F6D"/>
    <w:rsid w:val="0056249A"/>
    <w:rsid w:val="00562729"/>
    <w:rsid w:val="00562944"/>
    <w:rsid w:val="00563605"/>
    <w:rsid w:val="00563832"/>
    <w:rsid w:val="005638F4"/>
    <w:rsid w:val="00563C20"/>
    <w:rsid w:val="005654C0"/>
    <w:rsid w:val="0056643C"/>
    <w:rsid w:val="00566750"/>
    <w:rsid w:val="005670FC"/>
    <w:rsid w:val="00567CC7"/>
    <w:rsid w:val="00570159"/>
    <w:rsid w:val="00570880"/>
    <w:rsid w:val="00570CF5"/>
    <w:rsid w:val="00570DF9"/>
    <w:rsid w:val="0057161B"/>
    <w:rsid w:val="0057213F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4FE"/>
    <w:rsid w:val="00575EE3"/>
    <w:rsid w:val="0057609D"/>
    <w:rsid w:val="0057616E"/>
    <w:rsid w:val="00576C7B"/>
    <w:rsid w:val="00576E93"/>
    <w:rsid w:val="00577291"/>
    <w:rsid w:val="005777DE"/>
    <w:rsid w:val="00577B93"/>
    <w:rsid w:val="0058029F"/>
    <w:rsid w:val="005804B6"/>
    <w:rsid w:val="00580C31"/>
    <w:rsid w:val="00580D6D"/>
    <w:rsid w:val="00580E68"/>
    <w:rsid w:val="00580F9E"/>
    <w:rsid w:val="00581152"/>
    <w:rsid w:val="0058129A"/>
    <w:rsid w:val="00581A14"/>
    <w:rsid w:val="00581AAF"/>
    <w:rsid w:val="00582EDF"/>
    <w:rsid w:val="005832F1"/>
    <w:rsid w:val="0058337B"/>
    <w:rsid w:val="00583514"/>
    <w:rsid w:val="00583831"/>
    <w:rsid w:val="00583CF9"/>
    <w:rsid w:val="00583D0C"/>
    <w:rsid w:val="0058427B"/>
    <w:rsid w:val="005861B9"/>
    <w:rsid w:val="005867B8"/>
    <w:rsid w:val="00586ABA"/>
    <w:rsid w:val="0058753F"/>
    <w:rsid w:val="00587810"/>
    <w:rsid w:val="00587E6F"/>
    <w:rsid w:val="00590AEC"/>
    <w:rsid w:val="00590C55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BC7"/>
    <w:rsid w:val="00593F3F"/>
    <w:rsid w:val="00594653"/>
    <w:rsid w:val="00594D33"/>
    <w:rsid w:val="00595B45"/>
    <w:rsid w:val="00596934"/>
    <w:rsid w:val="005969EC"/>
    <w:rsid w:val="00597128"/>
    <w:rsid w:val="005972A6"/>
    <w:rsid w:val="00597359"/>
    <w:rsid w:val="005976F0"/>
    <w:rsid w:val="00597E47"/>
    <w:rsid w:val="00597F53"/>
    <w:rsid w:val="005A033F"/>
    <w:rsid w:val="005A0835"/>
    <w:rsid w:val="005A0990"/>
    <w:rsid w:val="005A0C6C"/>
    <w:rsid w:val="005A1437"/>
    <w:rsid w:val="005A2674"/>
    <w:rsid w:val="005A2C97"/>
    <w:rsid w:val="005A325E"/>
    <w:rsid w:val="005A356F"/>
    <w:rsid w:val="005A37CC"/>
    <w:rsid w:val="005A3C42"/>
    <w:rsid w:val="005A3F43"/>
    <w:rsid w:val="005A468A"/>
    <w:rsid w:val="005A4B77"/>
    <w:rsid w:val="005A5079"/>
    <w:rsid w:val="005A520D"/>
    <w:rsid w:val="005A58B4"/>
    <w:rsid w:val="005A5C95"/>
    <w:rsid w:val="005A69DD"/>
    <w:rsid w:val="005A7402"/>
    <w:rsid w:val="005A7474"/>
    <w:rsid w:val="005A74EB"/>
    <w:rsid w:val="005A7AF9"/>
    <w:rsid w:val="005B012A"/>
    <w:rsid w:val="005B0391"/>
    <w:rsid w:val="005B0669"/>
    <w:rsid w:val="005B0EA3"/>
    <w:rsid w:val="005B0F57"/>
    <w:rsid w:val="005B125A"/>
    <w:rsid w:val="005B1578"/>
    <w:rsid w:val="005B16DD"/>
    <w:rsid w:val="005B17A9"/>
    <w:rsid w:val="005B216D"/>
    <w:rsid w:val="005B294D"/>
    <w:rsid w:val="005B33F5"/>
    <w:rsid w:val="005B353C"/>
    <w:rsid w:val="005B3561"/>
    <w:rsid w:val="005B35AB"/>
    <w:rsid w:val="005B3852"/>
    <w:rsid w:val="005B40EA"/>
    <w:rsid w:val="005B4286"/>
    <w:rsid w:val="005B459C"/>
    <w:rsid w:val="005B45C5"/>
    <w:rsid w:val="005B4701"/>
    <w:rsid w:val="005B4A00"/>
    <w:rsid w:val="005B4F6A"/>
    <w:rsid w:val="005B518D"/>
    <w:rsid w:val="005B537B"/>
    <w:rsid w:val="005B5840"/>
    <w:rsid w:val="005B5CDA"/>
    <w:rsid w:val="005B6585"/>
    <w:rsid w:val="005B677E"/>
    <w:rsid w:val="005B6812"/>
    <w:rsid w:val="005B6B41"/>
    <w:rsid w:val="005B6F5D"/>
    <w:rsid w:val="005B762D"/>
    <w:rsid w:val="005B76A8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894"/>
    <w:rsid w:val="005C2AA0"/>
    <w:rsid w:val="005C2AAD"/>
    <w:rsid w:val="005C323D"/>
    <w:rsid w:val="005C3298"/>
    <w:rsid w:val="005C3439"/>
    <w:rsid w:val="005C35FE"/>
    <w:rsid w:val="005C360F"/>
    <w:rsid w:val="005C37A1"/>
    <w:rsid w:val="005C4256"/>
    <w:rsid w:val="005C48B8"/>
    <w:rsid w:val="005C4E50"/>
    <w:rsid w:val="005C5030"/>
    <w:rsid w:val="005C55F6"/>
    <w:rsid w:val="005C5795"/>
    <w:rsid w:val="005C5B7A"/>
    <w:rsid w:val="005C5D47"/>
    <w:rsid w:val="005C5DCD"/>
    <w:rsid w:val="005C5EF2"/>
    <w:rsid w:val="005C5F78"/>
    <w:rsid w:val="005C6104"/>
    <w:rsid w:val="005C6125"/>
    <w:rsid w:val="005C6AAB"/>
    <w:rsid w:val="005C6B86"/>
    <w:rsid w:val="005C6FDA"/>
    <w:rsid w:val="005C7271"/>
    <w:rsid w:val="005C76C7"/>
    <w:rsid w:val="005C77EF"/>
    <w:rsid w:val="005D0046"/>
    <w:rsid w:val="005D0C50"/>
    <w:rsid w:val="005D0EF8"/>
    <w:rsid w:val="005D0F71"/>
    <w:rsid w:val="005D0FAD"/>
    <w:rsid w:val="005D1409"/>
    <w:rsid w:val="005D1A55"/>
    <w:rsid w:val="005D1C55"/>
    <w:rsid w:val="005D2931"/>
    <w:rsid w:val="005D2D3E"/>
    <w:rsid w:val="005D2E2B"/>
    <w:rsid w:val="005D372C"/>
    <w:rsid w:val="005D3F9D"/>
    <w:rsid w:val="005D438D"/>
    <w:rsid w:val="005D4981"/>
    <w:rsid w:val="005D4A87"/>
    <w:rsid w:val="005D4ED9"/>
    <w:rsid w:val="005D5FD6"/>
    <w:rsid w:val="005D606D"/>
    <w:rsid w:val="005D6A03"/>
    <w:rsid w:val="005D71B5"/>
    <w:rsid w:val="005D76C2"/>
    <w:rsid w:val="005E0544"/>
    <w:rsid w:val="005E0720"/>
    <w:rsid w:val="005E122B"/>
    <w:rsid w:val="005E17BB"/>
    <w:rsid w:val="005E1DE1"/>
    <w:rsid w:val="005E247B"/>
    <w:rsid w:val="005E299A"/>
    <w:rsid w:val="005E323F"/>
    <w:rsid w:val="005E35ED"/>
    <w:rsid w:val="005E3A82"/>
    <w:rsid w:val="005E3D79"/>
    <w:rsid w:val="005E4E3F"/>
    <w:rsid w:val="005E5A71"/>
    <w:rsid w:val="005E5B33"/>
    <w:rsid w:val="005E64EF"/>
    <w:rsid w:val="005E6FD9"/>
    <w:rsid w:val="005E7266"/>
    <w:rsid w:val="005E72FF"/>
    <w:rsid w:val="005E7466"/>
    <w:rsid w:val="005E7734"/>
    <w:rsid w:val="005E7A01"/>
    <w:rsid w:val="005E7B4F"/>
    <w:rsid w:val="005E7D18"/>
    <w:rsid w:val="005F00A9"/>
    <w:rsid w:val="005F04BC"/>
    <w:rsid w:val="005F0A15"/>
    <w:rsid w:val="005F14E1"/>
    <w:rsid w:val="005F17FF"/>
    <w:rsid w:val="005F1A71"/>
    <w:rsid w:val="005F3150"/>
    <w:rsid w:val="005F39FF"/>
    <w:rsid w:val="005F3E86"/>
    <w:rsid w:val="005F4495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600698"/>
    <w:rsid w:val="00600F88"/>
    <w:rsid w:val="00601898"/>
    <w:rsid w:val="00601A61"/>
    <w:rsid w:val="00601B5A"/>
    <w:rsid w:val="00601BBB"/>
    <w:rsid w:val="00601D7B"/>
    <w:rsid w:val="00602127"/>
    <w:rsid w:val="006021B7"/>
    <w:rsid w:val="00603102"/>
    <w:rsid w:val="00603A65"/>
    <w:rsid w:val="006040AC"/>
    <w:rsid w:val="00604294"/>
    <w:rsid w:val="00604CA3"/>
    <w:rsid w:val="00604FE8"/>
    <w:rsid w:val="006054BE"/>
    <w:rsid w:val="006055A7"/>
    <w:rsid w:val="006057E5"/>
    <w:rsid w:val="00605A61"/>
    <w:rsid w:val="006060EE"/>
    <w:rsid w:val="0060635C"/>
    <w:rsid w:val="00606970"/>
    <w:rsid w:val="00607D42"/>
    <w:rsid w:val="00610485"/>
    <w:rsid w:val="0061071E"/>
    <w:rsid w:val="00610728"/>
    <w:rsid w:val="00610873"/>
    <w:rsid w:val="00610948"/>
    <w:rsid w:val="00611129"/>
    <w:rsid w:val="00611251"/>
    <w:rsid w:val="006113B6"/>
    <w:rsid w:val="0061229C"/>
    <w:rsid w:val="00612512"/>
    <w:rsid w:val="00612561"/>
    <w:rsid w:val="00612ADB"/>
    <w:rsid w:val="006133C3"/>
    <w:rsid w:val="006135A4"/>
    <w:rsid w:val="006141B5"/>
    <w:rsid w:val="006156CC"/>
    <w:rsid w:val="00615D6B"/>
    <w:rsid w:val="00615F52"/>
    <w:rsid w:val="00616581"/>
    <w:rsid w:val="00616932"/>
    <w:rsid w:val="0061786B"/>
    <w:rsid w:val="006179C5"/>
    <w:rsid w:val="00617C2E"/>
    <w:rsid w:val="00620341"/>
    <w:rsid w:val="006207A6"/>
    <w:rsid w:val="00620955"/>
    <w:rsid w:val="00621AA3"/>
    <w:rsid w:val="00621B19"/>
    <w:rsid w:val="006226A1"/>
    <w:rsid w:val="00623781"/>
    <w:rsid w:val="006238E5"/>
    <w:rsid w:val="006250B8"/>
    <w:rsid w:val="0062544A"/>
    <w:rsid w:val="0062556F"/>
    <w:rsid w:val="006256F0"/>
    <w:rsid w:val="00625A0F"/>
    <w:rsid w:val="0062761F"/>
    <w:rsid w:val="00627C7B"/>
    <w:rsid w:val="00627E26"/>
    <w:rsid w:val="00630A31"/>
    <w:rsid w:val="00630CCC"/>
    <w:rsid w:val="00631000"/>
    <w:rsid w:val="0063134C"/>
    <w:rsid w:val="00631B03"/>
    <w:rsid w:val="006323E4"/>
    <w:rsid w:val="00632956"/>
    <w:rsid w:val="00632AC6"/>
    <w:rsid w:val="00633555"/>
    <w:rsid w:val="00633BAE"/>
    <w:rsid w:val="00633DDC"/>
    <w:rsid w:val="00634010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37D8A"/>
    <w:rsid w:val="0064163C"/>
    <w:rsid w:val="00641B33"/>
    <w:rsid w:val="00641C9C"/>
    <w:rsid w:val="00642367"/>
    <w:rsid w:val="006426F2"/>
    <w:rsid w:val="00642FF1"/>
    <w:rsid w:val="00643728"/>
    <w:rsid w:val="00643D35"/>
    <w:rsid w:val="00643F0D"/>
    <w:rsid w:val="006440B2"/>
    <w:rsid w:val="0064451F"/>
    <w:rsid w:val="00644753"/>
    <w:rsid w:val="00645069"/>
    <w:rsid w:val="00645AAF"/>
    <w:rsid w:val="0064657B"/>
    <w:rsid w:val="00646933"/>
    <w:rsid w:val="006469D5"/>
    <w:rsid w:val="0064740E"/>
    <w:rsid w:val="006504F0"/>
    <w:rsid w:val="006509AF"/>
    <w:rsid w:val="00650DD0"/>
    <w:rsid w:val="00651289"/>
    <w:rsid w:val="00651313"/>
    <w:rsid w:val="006513C5"/>
    <w:rsid w:val="006519E5"/>
    <w:rsid w:val="00651E4F"/>
    <w:rsid w:val="0065205B"/>
    <w:rsid w:val="006529A5"/>
    <w:rsid w:val="0065301E"/>
    <w:rsid w:val="00653284"/>
    <w:rsid w:val="00654A8B"/>
    <w:rsid w:val="006550F8"/>
    <w:rsid w:val="006557A3"/>
    <w:rsid w:val="006564E9"/>
    <w:rsid w:val="0065663B"/>
    <w:rsid w:val="00656808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CFD"/>
    <w:rsid w:val="006626AF"/>
    <w:rsid w:val="006628A7"/>
    <w:rsid w:val="00662B04"/>
    <w:rsid w:val="00662BB5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A03"/>
    <w:rsid w:val="00666C58"/>
    <w:rsid w:val="0066727C"/>
    <w:rsid w:val="0066747C"/>
    <w:rsid w:val="00667662"/>
    <w:rsid w:val="00670232"/>
    <w:rsid w:val="0067024C"/>
    <w:rsid w:val="0067030A"/>
    <w:rsid w:val="00670818"/>
    <w:rsid w:val="00670838"/>
    <w:rsid w:val="006715A6"/>
    <w:rsid w:val="0067166A"/>
    <w:rsid w:val="006719FD"/>
    <w:rsid w:val="00671F48"/>
    <w:rsid w:val="006723E0"/>
    <w:rsid w:val="00672897"/>
    <w:rsid w:val="00672EB3"/>
    <w:rsid w:val="006730E9"/>
    <w:rsid w:val="006737C8"/>
    <w:rsid w:val="00673B17"/>
    <w:rsid w:val="00673E28"/>
    <w:rsid w:val="00674334"/>
    <w:rsid w:val="00674633"/>
    <w:rsid w:val="00674750"/>
    <w:rsid w:val="00674CFB"/>
    <w:rsid w:val="00674E6D"/>
    <w:rsid w:val="00675193"/>
    <w:rsid w:val="0067520B"/>
    <w:rsid w:val="0067536C"/>
    <w:rsid w:val="0067542F"/>
    <w:rsid w:val="00675C8F"/>
    <w:rsid w:val="0067606B"/>
    <w:rsid w:val="0067660B"/>
    <w:rsid w:val="006766F8"/>
    <w:rsid w:val="0067672C"/>
    <w:rsid w:val="006776B0"/>
    <w:rsid w:val="00677861"/>
    <w:rsid w:val="00677C9B"/>
    <w:rsid w:val="00677F93"/>
    <w:rsid w:val="0068049D"/>
    <w:rsid w:val="00680712"/>
    <w:rsid w:val="006807C8"/>
    <w:rsid w:val="00680F6D"/>
    <w:rsid w:val="006814EC"/>
    <w:rsid w:val="00681653"/>
    <w:rsid w:val="00681C3A"/>
    <w:rsid w:val="00682A48"/>
    <w:rsid w:val="00682B0F"/>
    <w:rsid w:val="00683681"/>
    <w:rsid w:val="006836A8"/>
    <w:rsid w:val="006836CC"/>
    <w:rsid w:val="00683869"/>
    <w:rsid w:val="00683E21"/>
    <w:rsid w:val="00683EDC"/>
    <w:rsid w:val="00683FEA"/>
    <w:rsid w:val="006841EC"/>
    <w:rsid w:val="0068426B"/>
    <w:rsid w:val="00684291"/>
    <w:rsid w:val="00684642"/>
    <w:rsid w:val="00685444"/>
    <w:rsid w:val="00685B00"/>
    <w:rsid w:val="00685B8F"/>
    <w:rsid w:val="00686F81"/>
    <w:rsid w:val="00687AB4"/>
    <w:rsid w:val="00687E1C"/>
    <w:rsid w:val="00687E5F"/>
    <w:rsid w:val="00687EBF"/>
    <w:rsid w:val="00690435"/>
    <w:rsid w:val="006905A4"/>
    <w:rsid w:val="006905C5"/>
    <w:rsid w:val="00690AA4"/>
    <w:rsid w:val="00691232"/>
    <w:rsid w:val="0069130B"/>
    <w:rsid w:val="006914C5"/>
    <w:rsid w:val="00691757"/>
    <w:rsid w:val="00691C50"/>
    <w:rsid w:val="006921D8"/>
    <w:rsid w:val="006928DC"/>
    <w:rsid w:val="00693147"/>
    <w:rsid w:val="0069378A"/>
    <w:rsid w:val="00693A19"/>
    <w:rsid w:val="006941D4"/>
    <w:rsid w:val="00694B55"/>
    <w:rsid w:val="00694B77"/>
    <w:rsid w:val="00695369"/>
    <w:rsid w:val="0069563B"/>
    <w:rsid w:val="0069566C"/>
    <w:rsid w:val="00695900"/>
    <w:rsid w:val="00696615"/>
    <w:rsid w:val="00696A00"/>
    <w:rsid w:val="0069701E"/>
    <w:rsid w:val="00697BA3"/>
    <w:rsid w:val="006A0094"/>
    <w:rsid w:val="006A0271"/>
    <w:rsid w:val="006A0451"/>
    <w:rsid w:val="006A1047"/>
    <w:rsid w:val="006A12D1"/>
    <w:rsid w:val="006A14CC"/>
    <w:rsid w:val="006A1B0E"/>
    <w:rsid w:val="006A1B37"/>
    <w:rsid w:val="006A1C1A"/>
    <w:rsid w:val="006A1D1B"/>
    <w:rsid w:val="006A1E19"/>
    <w:rsid w:val="006A219A"/>
    <w:rsid w:val="006A2695"/>
    <w:rsid w:val="006A270E"/>
    <w:rsid w:val="006A27E1"/>
    <w:rsid w:val="006A2E23"/>
    <w:rsid w:val="006A2F1D"/>
    <w:rsid w:val="006A2F21"/>
    <w:rsid w:val="006A3427"/>
    <w:rsid w:val="006A3698"/>
    <w:rsid w:val="006A3ED8"/>
    <w:rsid w:val="006A4703"/>
    <w:rsid w:val="006A48F3"/>
    <w:rsid w:val="006A51C3"/>
    <w:rsid w:val="006A55DF"/>
    <w:rsid w:val="006A56EC"/>
    <w:rsid w:val="006A5776"/>
    <w:rsid w:val="006A643D"/>
    <w:rsid w:val="006A6460"/>
    <w:rsid w:val="006A65E1"/>
    <w:rsid w:val="006A6D47"/>
    <w:rsid w:val="006A708F"/>
    <w:rsid w:val="006B00A0"/>
    <w:rsid w:val="006B0EC7"/>
    <w:rsid w:val="006B105C"/>
    <w:rsid w:val="006B1916"/>
    <w:rsid w:val="006B1C94"/>
    <w:rsid w:val="006B1F4E"/>
    <w:rsid w:val="006B2356"/>
    <w:rsid w:val="006B2BF8"/>
    <w:rsid w:val="006B2F26"/>
    <w:rsid w:val="006B3016"/>
    <w:rsid w:val="006B3754"/>
    <w:rsid w:val="006B3B4D"/>
    <w:rsid w:val="006B3E7C"/>
    <w:rsid w:val="006B52D2"/>
    <w:rsid w:val="006B5D4C"/>
    <w:rsid w:val="006B640E"/>
    <w:rsid w:val="006B68F4"/>
    <w:rsid w:val="006B6ACF"/>
    <w:rsid w:val="006B6C53"/>
    <w:rsid w:val="006B71FC"/>
    <w:rsid w:val="006B746B"/>
    <w:rsid w:val="006B7632"/>
    <w:rsid w:val="006B7969"/>
    <w:rsid w:val="006C000D"/>
    <w:rsid w:val="006C0113"/>
    <w:rsid w:val="006C01F9"/>
    <w:rsid w:val="006C0369"/>
    <w:rsid w:val="006C0B2E"/>
    <w:rsid w:val="006C0B66"/>
    <w:rsid w:val="006C0EDD"/>
    <w:rsid w:val="006C17EE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7BE"/>
    <w:rsid w:val="006C389D"/>
    <w:rsid w:val="006C3C42"/>
    <w:rsid w:val="006C3D5A"/>
    <w:rsid w:val="006C3F9D"/>
    <w:rsid w:val="006C41D3"/>
    <w:rsid w:val="006C4F56"/>
    <w:rsid w:val="006C68AC"/>
    <w:rsid w:val="006D03D2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2CA"/>
    <w:rsid w:val="006D32E8"/>
    <w:rsid w:val="006D33A7"/>
    <w:rsid w:val="006D376F"/>
    <w:rsid w:val="006D3AA0"/>
    <w:rsid w:val="006D3EFC"/>
    <w:rsid w:val="006D4582"/>
    <w:rsid w:val="006D4B01"/>
    <w:rsid w:val="006D4C39"/>
    <w:rsid w:val="006D4D90"/>
    <w:rsid w:val="006D5691"/>
    <w:rsid w:val="006D5AC5"/>
    <w:rsid w:val="006D603C"/>
    <w:rsid w:val="006D6694"/>
    <w:rsid w:val="006D68E2"/>
    <w:rsid w:val="006D6AEB"/>
    <w:rsid w:val="006D6BEC"/>
    <w:rsid w:val="006D6F1A"/>
    <w:rsid w:val="006D7E58"/>
    <w:rsid w:val="006D7E97"/>
    <w:rsid w:val="006E063F"/>
    <w:rsid w:val="006E0758"/>
    <w:rsid w:val="006E1138"/>
    <w:rsid w:val="006E1D64"/>
    <w:rsid w:val="006E288C"/>
    <w:rsid w:val="006E3658"/>
    <w:rsid w:val="006E3AE1"/>
    <w:rsid w:val="006E3C77"/>
    <w:rsid w:val="006E3DF2"/>
    <w:rsid w:val="006E41EA"/>
    <w:rsid w:val="006E42E5"/>
    <w:rsid w:val="006E4479"/>
    <w:rsid w:val="006E47ED"/>
    <w:rsid w:val="006E4D3B"/>
    <w:rsid w:val="006E4E4B"/>
    <w:rsid w:val="006E51D0"/>
    <w:rsid w:val="006E552B"/>
    <w:rsid w:val="006E5898"/>
    <w:rsid w:val="006E5B3B"/>
    <w:rsid w:val="006E5C1C"/>
    <w:rsid w:val="006E5E0E"/>
    <w:rsid w:val="006E648B"/>
    <w:rsid w:val="006E651D"/>
    <w:rsid w:val="006E66A2"/>
    <w:rsid w:val="006E6BE6"/>
    <w:rsid w:val="006E74EA"/>
    <w:rsid w:val="006E763D"/>
    <w:rsid w:val="006E7916"/>
    <w:rsid w:val="006E7928"/>
    <w:rsid w:val="006F03F0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438E"/>
    <w:rsid w:val="006F5506"/>
    <w:rsid w:val="006F5D80"/>
    <w:rsid w:val="006F66B2"/>
    <w:rsid w:val="006F6773"/>
    <w:rsid w:val="006F6BE5"/>
    <w:rsid w:val="006F6EEE"/>
    <w:rsid w:val="006F707F"/>
    <w:rsid w:val="006F70D0"/>
    <w:rsid w:val="006F765A"/>
    <w:rsid w:val="006F792B"/>
    <w:rsid w:val="007007D0"/>
    <w:rsid w:val="0070116C"/>
    <w:rsid w:val="007015CB"/>
    <w:rsid w:val="00701C00"/>
    <w:rsid w:val="00701C8E"/>
    <w:rsid w:val="00702A9F"/>
    <w:rsid w:val="00703112"/>
    <w:rsid w:val="00703290"/>
    <w:rsid w:val="0070380A"/>
    <w:rsid w:val="00703EE1"/>
    <w:rsid w:val="00704314"/>
    <w:rsid w:val="007043E8"/>
    <w:rsid w:val="00704653"/>
    <w:rsid w:val="00704C79"/>
    <w:rsid w:val="00705117"/>
    <w:rsid w:val="0070527A"/>
    <w:rsid w:val="0070567E"/>
    <w:rsid w:val="00705BD2"/>
    <w:rsid w:val="00705CF9"/>
    <w:rsid w:val="00705EFC"/>
    <w:rsid w:val="00706682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AEB"/>
    <w:rsid w:val="00712F07"/>
    <w:rsid w:val="00712FB6"/>
    <w:rsid w:val="007132DF"/>
    <w:rsid w:val="007133F3"/>
    <w:rsid w:val="00713609"/>
    <w:rsid w:val="00713678"/>
    <w:rsid w:val="007139BC"/>
    <w:rsid w:val="00713C50"/>
    <w:rsid w:val="00713D63"/>
    <w:rsid w:val="00714304"/>
    <w:rsid w:val="00714CB7"/>
    <w:rsid w:val="00714EAF"/>
    <w:rsid w:val="0071520C"/>
    <w:rsid w:val="00715475"/>
    <w:rsid w:val="0071595E"/>
    <w:rsid w:val="00715B96"/>
    <w:rsid w:val="00715D75"/>
    <w:rsid w:val="007168E7"/>
    <w:rsid w:val="007169A9"/>
    <w:rsid w:val="00716A80"/>
    <w:rsid w:val="00716C88"/>
    <w:rsid w:val="00716CCF"/>
    <w:rsid w:val="00717098"/>
    <w:rsid w:val="007178A2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65A"/>
    <w:rsid w:val="00726A5E"/>
    <w:rsid w:val="007272AD"/>
    <w:rsid w:val="00727C3E"/>
    <w:rsid w:val="00730101"/>
    <w:rsid w:val="007301FD"/>
    <w:rsid w:val="00730432"/>
    <w:rsid w:val="0073046F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2EC"/>
    <w:rsid w:val="0073453D"/>
    <w:rsid w:val="007347CC"/>
    <w:rsid w:val="007347F0"/>
    <w:rsid w:val="00734AA8"/>
    <w:rsid w:val="00734B0F"/>
    <w:rsid w:val="00735005"/>
    <w:rsid w:val="0073511A"/>
    <w:rsid w:val="0073569C"/>
    <w:rsid w:val="00735FA2"/>
    <w:rsid w:val="00736188"/>
    <w:rsid w:val="007362B4"/>
    <w:rsid w:val="00736463"/>
    <w:rsid w:val="007364D9"/>
    <w:rsid w:val="00736F65"/>
    <w:rsid w:val="00737E95"/>
    <w:rsid w:val="0074001C"/>
    <w:rsid w:val="007401A8"/>
    <w:rsid w:val="0074035E"/>
    <w:rsid w:val="00740587"/>
    <w:rsid w:val="00740A08"/>
    <w:rsid w:val="00740D12"/>
    <w:rsid w:val="0074136C"/>
    <w:rsid w:val="00741486"/>
    <w:rsid w:val="0074171D"/>
    <w:rsid w:val="0074235F"/>
    <w:rsid w:val="007423C7"/>
    <w:rsid w:val="00742AD9"/>
    <w:rsid w:val="00742C89"/>
    <w:rsid w:val="007436C9"/>
    <w:rsid w:val="007436D2"/>
    <w:rsid w:val="00743EE7"/>
    <w:rsid w:val="0074414F"/>
    <w:rsid w:val="00744503"/>
    <w:rsid w:val="00744F2E"/>
    <w:rsid w:val="007454EA"/>
    <w:rsid w:val="00745640"/>
    <w:rsid w:val="00745F63"/>
    <w:rsid w:val="007464D0"/>
    <w:rsid w:val="0074652E"/>
    <w:rsid w:val="00746CA5"/>
    <w:rsid w:val="00746D10"/>
    <w:rsid w:val="00746D72"/>
    <w:rsid w:val="00747354"/>
    <w:rsid w:val="007477A3"/>
    <w:rsid w:val="0074786B"/>
    <w:rsid w:val="007501BE"/>
    <w:rsid w:val="007501EC"/>
    <w:rsid w:val="00750278"/>
    <w:rsid w:val="007508BE"/>
    <w:rsid w:val="00750EC8"/>
    <w:rsid w:val="00750EFF"/>
    <w:rsid w:val="00751963"/>
    <w:rsid w:val="00751C34"/>
    <w:rsid w:val="00752741"/>
    <w:rsid w:val="00752892"/>
    <w:rsid w:val="00752A43"/>
    <w:rsid w:val="00752E1C"/>
    <w:rsid w:val="00753237"/>
    <w:rsid w:val="0075394F"/>
    <w:rsid w:val="00754709"/>
    <w:rsid w:val="00754E32"/>
    <w:rsid w:val="00754F4C"/>
    <w:rsid w:val="00754FD8"/>
    <w:rsid w:val="00755249"/>
    <w:rsid w:val="00755579"/>
    <w:rsid w:val="00755EEB"/>
    <w:rsid w:val="007564C5"/>
    <w:rsid w:val="00756FCA"/>
    <w:rsid w:val="00757032"/>
    <w:rsid w:val="0075760D"/>
    <w:rsid w:val="00757AC1"/>
    <w:rsid w:val="007601A2"/>
    <w:rsid w:val="00760D05"/>
    <w:rsid w:val="0076160F"/>
    <w:rsid w:val="00761B52"/>
    <w:rsid w:val="00762034"/>
    <w:rsid w:val="00762855"/>
    <w:rsid w:val="00762D0F"/>
    <w:rsid w:val="007644B1"/>
    <w:rsid w:val="00765145"/>
    <w:rsid w:val="0076595B"/>
    <w:rsid w:val="00766131"/>
    <w:rsid w:val="007670AC"/>
    <w:rsid w:val="00767289"/>
    <w:rsid w:val="00767427"/>
    <w:rsid w:val="0076769E"/>
    <w:rsid w:val="00767AED"/>
    <w:rsid w:val="00770158"/>
    <w:rsid w:val="007704E8"/>
    <w:rsid w:val="0077070C"/>
    <w:rsid w:val="00770E7F"/>
    <w:rsid w:val="007711FC"/>
    <w:rsid w:val="0077184B"/>
    <w:rsid w:val="00772ADA"/>
    <w:rsid w:val="00772F4F"/>
    <w:rsid w:val="0077322D"/>
    <w:rsid w:val="0077432E"/>
    <w:rsid w:val="007744A2"/>
    <w:rsid w:val="00774752"/>
    <w:rsid w:val="007748C5"/>
    <w:rsid w:val="007751B2"/>
    <w:rsid w:val="00775AE3"/>
    <w:rsid w:val="0077647D"/>
    <w:rsid w:val="0077720F"/>
    <w:rsid w:val="007773CD"/>
    <w:rsid w:val="00777BE9"/>
    <w:rsid w:val="00777EA8"/>
    <w:rsid w:val="00780304"/>
    <w:rsid w:val="007814B0"/>
    <w:rsid w:val="0078164B"/>
    <w:rsid w:val="007817C9"/>
    <w:rsid w:val="007823EA"/>
    <w:rsid w:val="00782549"/>
    <w:rsid w:val="00782D38"/>
    <w:rsid w:val="00782DA7"/>
    <w:rsid w:val="00782EDE"/>
    <w:rsid w:val="00782F39"/>
    <w:rsid w:val="00782FAC"/>
    <w:rsid w:val="00782FF4"/>
    <w:rsid w:val="00783725"/>
    <w:rsid w:val="00783963"/>
    <w:rsid w:val="007840E5"/>
    <w:rsid w:val="0078419C"/>
    <w:rsid w:val="00784597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411"/>
    <w:rsid w:val="007916B1"/>
    <w:rsid w:val="007917DB"/>
    <w:rsid w:val="007921C7"/>
    <w:rsid w:val="007921D5"/>
    <w:rsid w:val="00792747"/>
    <w:rsid w:val="00792C45"/>
    <w:rsid w:val="007931B4"/>
    <w:rsid w:val="00793293"/>
    <w:rsid w:val="0079392E"/>
    <w:rsid w:val="00793A49"/>
    <w:rsid w:val="0079406C"/>
    <w:rsid w:val="00794103"/>
    <w:rsid w:val="00794714"/>
    <w:rsid w:val="00794CAA"/>
    <w:rsid w:val="00794D52"/>
    <w:rsid w:val="00794D58"/>
    <w:rsid w:val="00795A84"/>
    <w:rsid w:val="007A03BA"/>
    <w:rsid w:val="007A03FF"/>
    <w:rsid w:val="007A046F"/>
    <w:rsid w:val="007A072A"/>
    <w:rsid w:val="007A0D44"/>
    <w:rsid w:val="007A0F73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950"/>
    <w:rsid w:val="007A4C22"/>
    <w:rsid w:val="007A58AD"/>
    <w:rsid w:val="007A68AA"/>
    <w:rsid w:val="007A7602"/>
    <w:rsid w:val="007A7B7F"/>
    <w:rsid w:val="007A7C5E"/>
    <w:rsid w:val="007B00A4"/>
    <w:rsid w:val="007B045A"/>
    <w:rsid w:val="007B0D04"/>
    <w:rsid w:val="007B0D41"/>
    <w:rsid w:val="007B0F7B"/>
    <w:rsid w:val="007B1801"/>
    <w:rsid w:val="007B189E"/>
    <w:rsid w:val="007B19A8"/>
    <w:rsid w:val="007B20EE"/>
    <w:rsid w:val="007B26E4"/>
    <w:rsid w:val="007B27E4"/>
    <w:rsid w:val="007B2BF0"/>
    <w:rsid w:val="007B301B"/>
    <w:rsid w:val="007B48C8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6AB"/>
    <w:rsid w:val="007C031C"/>
    <w:rsid w:val="007C0CD7"/>
    <w:rsid w:val="007C19E9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EFD"/>
    <w:rsid w:val="007C793A"/>
    <w:rsid w:val="007C7D99"/>
    <w:rsid w:val="007D0001"/>
    <w:rsid w:val="007D0109"/>
    <w:rsid w:val="007D01AE"/>
    <w:rsid w:val="007D0702"/>
    <w:rsid w:val="007D07A3"/>
    <w:rsid w:val="007D07F0"/>
    <w:rsid w:val="007D0DCF"/>
    <w:rsid w:val="007D0DF8"/>
    <w:rsid w:val="007D13C5"/>
    <w:rsid w:val="007D145E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4C3"/>
    <w:rsid w:val="007D46AB"/>
    <w:rsid w:val="007D4782"/>
    <w:rsid w:val="007D5368"/>
    <w:rsid w:val="007D580A"/>
    <w:rsid w:val="007D6519"/>
    <w:rsid w:val="007D67E5"/>
    <w:rsid w:val="007D6B05"/>
    <w:rsid w:val="007D709A"/>
    <w:rsid w:val="007D73F8"/>
    <w:rsid w:val="007D781E"/>
    <w:rsid w:val="007D7F09"/>
    <w:rsid w:val="007E023A"/>
    <w:rsid w:val="007E05C1"/>
    <w:rsid w:val="007E1331"/>
    <w:rsid w:val="007E1B50"/>
    <w:rsid w:val="007E1CA3"/>
    <w:rsid w:val="007E1F44"/>
    <w:rsid w:val="007E1FE9"/>
    <w:rsid w:val="007E2097"/>
    <w:rsid w:val="007E2609"/>
    <w:rsid w:val="007E32E8"/>
    <w:rsid w:val="007E3444"/>
    <w:rsid w:val="007E35F5"/>
    <w:rsid w:val="007E3AAE"/>
    <w:rsid w:val="007E3C8C"/>
    <w:rsid w:val="007E411D"/>
    <w:rsid w:val="007E4A65"/>
    <w:rsid w:val="007E5029"/>
    <w:rsid w:val="007E5962"/>
    <w:rsid w:val="007E63AD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EB"/>
    <w:rsid w:val="007F1C60"/>
    <w:rsid w:val="007F24EE"/>
    <w:rsid w:val="007F33AD"/>
    <w:rsid w:val="007F4ACF"/>
    <w:rsid w:val="007F4D4E"/>
    <w:rsid w:val="007F5AB8"/>
    <w:rsid w:val="007F5D86"/>
    <w:rsid w:val="007F71DC"/>
    <w:rsid w:val="007F741B"/>
    <w:rsid w:val="007F7F3D"/>
    <w:rsid w:val="00800048"/>
    <w:rsid w:val="00800C67"/>
    <w:rsid w:val="0080226D"/>
    <w:rsid w:val="0080231E"/>
    <w:rsid w:val="00802769"/>
    <w:rsid w:val="008028B9"/>
    <w:rsid w:val="00802E05"/>
    <w:rsid w:val="0080342D"/>
    <w:rsid w:val="00803609"/>
    <w:rsid w:val="008036B4"/>
    <w:rsid w:val="00803A47"/>
    <w:rsid w:val="00804175"/>
    <w:rsid w:val="00804E07"/>
    <w:rsid w:val="008052CB"/>
    <w:rsid w:val="00805D1D"/>
    <w:rsid w:val="00805EE9"/>
    <w:rsid w:val="00806129"/>
    <w:rsid w:val="00806A1C"/>
    <w:rsid w:val="0080707E"/>
    <w:rsid w:val="008072E6"/>
    <w:rsid w:val="008076C5"/>
    <w:rsid w:val="00807B5A"/>
    <w:rsid w:val="00807C96"/>
    <w:rsid w:val="00807E0C"/>
    <w:rsid w:val="00810596"/>
    <w:rsid w:val="00810F7C"/>
    <w:rsid w:val="008121E7"/>
    <w:rsid w:val="00812437"/>
    <w:rsid w:val="0081249E"/>
    <w:rsid w:val="0081281F"/>
    <w:rsid w:val="008130B2"/>
    <w:rsid w:val="00813DBA"/>
    <w:rsid w:val="00813E9E"/>
    <w:rsid w:val="00814138"/>
    <w:rsid w:val="00814209"/>
    <w:rsid w:val="008147F2"/>
    <w:rsid w:val="00814806"/>
    <w:rsid w:val="00814B6B"/>
    <w:rsid w:val="00815005"/>
    <w:rsid w:val="00815BE1"/>
    <w:rsid w:val="00816692"/>
    <w:rsid w:val="008173D6"/>
    <w:rsid w:val="00817BEF"/>
    <w:rsid w:val="00820553"/>
    <w:rsid w:val="00820870"/>
    <w:rsid w:val="00821247"/>
    <w:rsid w:val="0082143C"/>
    <w:rsid w:val="008219AB"/>
    <w:rsid w:val="00821F8A"/>
    <w:rsid w:val="00821FCB"/>
    <w:rsid w:val="00822D4D"/>
    <w:rsid w:val="008232D0"/>
    <w:rsid w:val="008242EB"/>
    <w:rsid w:val="008242F4"/>
    <w:rsid w:val="008245E4"/>
    <w:rsid w:val="00824B74"/>
    <w:rsid w:val="00824F69"/>
    <w:rsid w:val="0082585C"/>
    <w:rsid w:val="00825DAB"/>
    <w:rsid w:val="00826001"/>
    <w:rsid w:val="008261E4"/>
    <w:rsid w:val="00826D36"/>
    <w:rsid w:val="00826D7B"/>
    <w:rsid w:val="00827324"/>
    <w:rsid w:val="008273A6"/>
    <w:rsid w:val="00827594"/>
    <w:rsid w:val="008275C2"/>
    <w:rsid w:val="00827BC9"/>
    <w:rsid w:val="00827F45"/>
    <w:rsid w:val="00831836"/>
    <w:rsid w:val="00831B32"/>
    <w:rsid w:val="00832964"/>
    <w:rsid w:val="00833705"/>
    <w:rsid w:val="008338A6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C42"/>
    <w:rsid w:val="00837C46"/>
    <w:rsid w:val="00840532"/>
    <w:rsid w:val="00840649"/>
    <w:rsid w:val="0084071C"/>
    <w:rsid w:val="008407D1"/>
    <w:rsid w:val="008409E1"/>
    <w:rsid w:val="008410C6"/>
    <w:rsid w:val="008415F4"/>
    <w:rsid w:val="00841636"/>
    <w:rsid w:val="008423DF"/>
    <w:rsid w:val="00842534"/>
    <w:rsid w:val="00842852"/>
    <w:rsid w:val="00843043"/>
    <w:rsid w:val="008433BF"/>
    <w:rsid w:val="008436DD"/>
    <w:rsid w:val="00843A81"/>
    <w:rsid w:val="00843ADB"/>
    <w:rsid w:val="00844579"/>
    <w:rsid w:val="008451A8"/>
    <w:rsid w:val="008455C5"/>
    <w:rsid w:val="008456F6"/>
    <w:rsid w:val="00846243"/>
    <w:rsid w:val="00846506"/>
    <w:rsid w:val="00846948"/>
    <w:rsid w:val="0084749C"/>
    <w:rsid w:val="00847699"/>
    <w:rsid w:val="00847836"/>
    <w:rsid w:val="00847EA7"/>
    <w:rsid w:val="00847EF5"/>
    <w:rsid w:val="008501C9"/>
    <w:rsid w:val="00850225"/>
    <w:rsid w:val="00850982"/>
    <w:rsid w:val="00850D3B"/>
    <w:rsid w:val="00851069"/>
    <w:rsid w:val="0085182B"/>
    <w:rsid w:val="00851AAD"/>
    <w:rsid w:val="008520C6"/>
    <w:rsid w:val="008524F0"/>
    <w:rsid w:val="008525A4"/>
    <w:rsid w:val="008534B3"/>
    <w:rsid w:val="0085380B"/>
    <w:rsid w:val="00853D16"/>
    <w:rsid w:val="0085409E"/>
    <w:rsid w:val="008543F9"/>
    <w:rsid w:val="008544D2"/>
    <w:rsid w:val="008547C2"/>
    <w:rsid w:val="0085504B"/>
    <w:rsid w:val="00855534"/>
    <w:rsid w:val="008555A7"/>
    <w:rsid w:val="00855926"/>
    <w:rsid w:val="008559AE"/>
    <w:rsid w:val="0085643B"/>
    <w:rsid w:val="0085663D"/>
    <w:rsid w:val="0085730E"/>
    <w:rsid w:val="0085758E"/>
    <w:rsid w:val="00857781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A30"/>
    <w:rsid w:val="00866EBC"/>
    <w:rsid w:val="00866EFA"/>
    <w:rsid w:val="00867178"/>
    <w:rsid w:val="008674C7"/>
    <w:rsid w:val="0087038A"/>
    <w:rsid w:val="0087099E"/>
    <w:rsid w:val="00870DA6"/>
    <w:rsid w:val="00871046"/>
    <w:rsid w:val="0087113A"/>
    <w:rsid w:val="00871184"/>
    <w:rsid w:val="008714D3"/>
    <w:rsid w:val="008719F2"/>
    <w:rsid w:val="00871F4D"/>
    <w:rsid w:val="00872953"/>
    <w:rsid w:val="00872BE2"/>
    <w:rsid w:val="00872EF7"/>
    <w:rsid w:val="00873329"/>
    <w:rsid w:val="00873370"/>
    <w:rsid w:val="0087349A"/>
    <w:rsid w:val="00873742"/>
    <w:rsid w:val="0087410E"/>
    <w:rsid w:val="008745D0"/>
    <w:rsid w:val="00874715"/>
    <w:rsid w:val="00874729"/>
    <w:rsid w:val="00874CB4"/>
    <w:rsid w:val="00874EE6"/>
    <w:rsid w:val="008750D7"/>
    <w:rsid w:val="008753BF"/>
    <w:rsid w:val="00875B21"/>
    <w:rsid w:val="00875EAC"/>
    <w:rsid w:val="00876500"/>
    <w:rsid w:val="0087672C"/>
    <w:rsid w:val="008772F5"/>
    <w:rsid w:val="00877CCF"/>
    <w:rsid w:val="008809BC"/>
    <w:rsid w:val="00880E50"/>
    <w:rsid w:val="008811D0"/>
    <w:rsid w:val="008815C7"/>
    <w:rsid w:val="00881723"/>
    <w:rsid w:val="00881973"/>
    <w:rsid w:val="00881AAB"/>
    <w:rsid w:val="00881DE5"/>
    <w:rsid w:val="00881FAB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BC6"/>
    <w:rsid w:val="00885062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A9B"/>
    <w:rsid w:val="00887B46"/>
    <w:rsid w:val="008902C8"/>
    <w:rsid w:val="00890B48"/>
    <w:rsid w:val="008913DC"/>
    <w:rsid w:val="00892596"/>
    <w:rsid w:val="008925E3"/>
    <w:rsid w:val="00892D9A"/>
    <w:rsid w:val="008930F4"/>
    <w:rsid w:val="008937C8"/>
    <w:rsid w:val="00893C36"/>
    <w:rsid w:val="00893D9D"/>
    <w:rsid w:val="00893F61"/>
    <w:rsid w:val="008942F2"/>
    <w:rsid w:val="00894462"/>
    <w:rsid w:val="008948C4"/>
    <w:rsid w:val="00894EEE"/>
    <w:rsid w:val="008952C7"/>
    <w:rsid w:val="00895419"/>
    <w:rsid w:val="00895713"/>
    <w:rsid w:val="00895864"/>
    <w:rsid w:val="008960CC"/>
    <w:rsid w:val="0089621A"/>
    <w:rsid w:val="00896465"/>
    <w:rsid w:val="008965B8"/>
    <w:rsid w:val="00896A97"/>
    <w:rsid w:val="00896AF4"/>
    <w:rsid w:val="00896CC6"/>
    <w:rsid w:val="00897262"/>
    <w:rsid w:val="00897795"/>
    <w:rsid w:val="008978FB"/>
    <w:rsid w:val="00897BC4"/>
    <w:rsid w:val="008A0797"/>
    <w:rsid w:val="008A0843"/>
    <w:rsid w:val="008A0A0A"/>
    <w:rsid w:val="008A0B91"/>
    <w:rsid w:val="008A14A2"/>
    <w:rsid w:val="008A29FD"/>
    <w:rsid w:val="008A2BC7"/>
    <w:rsid w:val="008A2CB2"/>
    <w:rsid w:val="008A2D53"/>
    <w:rsid w:val="008A30F7"/>
    <w:rsid w:val="008A3506"/>
    <w:rsid w:val="008A352D"/>
    <w:rsid w:val="008A3BFB"/>
    <w:rsid w:val="008A3F84"/>
    <w:rsid w:val="008A4604"/>
    <w:rsid w:val="008A4B60"/>
    <w:rsid w:val="008A529D"/>
    <w:rsid w:val="008A5E8B"/>
    <w:rsid w:val="008A65CB"/>
    <w:rsid w:val="008A663B"/>
    <w:rsid w:val="008A7D7A"/>
    <w:rsid w:val="008A7ECD"/>
    <w:rsid w:val="008B0214"/>
    <w:rsid w:val="008B0430"/>
    <w:rsid w:val="008B04FB"/>
    <w:rsid w:val="008B09A3"/>
    <w:rsid w:val="008B0D29"/>
    <w:rsid w:val="008B10F1"/>
    <w:rsid w:val="008B1422"/>
    <w:rsid w:val="008B1DF8"/>
    <w:rsid w:val="008B24BC"/>
    <w:rsid w:val="008B2636"/>
    <w:rsid w:val="008B2905"/>
    <w:rsid w:val="008B2EE3"/>
    <w:rsid w:val="008B3A33"/>
    <w:rsid w:val="008B3C3B"/>
    <w:rsid w:val="008B46BC"/>
    <w:rsid w:val="008B5468"/>
    <w:rsid w:val="008B6D30"/>
    <w:rsid w:val="008B6D33"/>
    <w:rsid w:val="008B6D6D"/>
    <w:rsid w:val="008B6DD8"/>
    <w:rsid w:val="008B6FBF"/>
    <w:rsid w:val="008C05F5"/>
    <w:rsid w:val="008C1A65"/>
    <w:rsid w:val="008C1AE2"/>
    <w:rsid w:val="008C1D9F"/>
    <w:rsid w:val="008C2705"/>
    <w:rsid w:val="008C2C97"/>
    <w:rsid w:val="008C2EA1"/>
    <w:rsid w:val="008C3634"/>
    <w:rsid w:val="008C4A02"/>
    <w:rsid w:val="008C4BD5"/>
    <w:rsid w:val="008C4BEF"/>
    <w:rsid w:val="008C5930"/>
    <w:rsid w:val="008C5DF9"/>
    <w:rsid w:val="008C5E39"/>
    <w:rsid w:val="008C5F8C"/>
    <w:rsid w:val="008C63B6"/>
    <w:rsid w:val="008C6503"/>
    <w:rsid w:val="008C6874"/>
    <w:rsid w:val="008C6B48"/>
    <w:rsid w:val="008C7F44"/>
    <w:rsid w:val="008C7F47"/>
    <w:rsid w:val="008D004C"/>
    <w:rsid w:val="008D0565"/>
    <w:rsid w:val="008D06F6"/>
    <w:rsid w:val="008D0CCA"/>
    <w:rsid w:val="008D10DE"/>
    <w:rsid w:val="008D1A95"/>
    <w:rsid w:val="008D1C67"/>
    <w:rsid w:val="008D2582"/>
    <w:rsid w:val="008D295D"/>
    <w:rsid w:val="008D2EFB"/>
    <w:rsid w:val="008D3706"/>
    <w:rsid w:val="008D41DA"/>
    <w:rsid w:val="008D4409"/>
    <w:rsid w:val="008D4E0F"/>
    <w:rsid w:val="008D576F"/>
    <w:rsid w:val="008D592C"/>
    <w:rsid w:val="008D5A8E"/>
    <w:rsid w:val="008D6387"/>
    <w:rsid w:val="008D6623"/>
    <w:rsid w:val="008D6F56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20C"/>
    <w:rsid w:val="008E134C"/>
    <w:rsid w:val="008E158B"/>
    <w:rsid w:val="008E1E2D"/>
    <w:rsid w:val="008E2151"/>
    <w:rsid w:val="008E2361"/>
    <w:rsid w:val="008E3C1A"/>
    <w:rsid w:val="008E43F9"/>
    <w:rsid w:val="008E443A"/>
    <w:rsid w:val="008E4A62"/>
    <w:rsid w:val="008E54E3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360"/>
    <w:rsid w:val="008F346D"/>
    <w:rsid w:val="008F3F48"/>
    <w:rsid w:val="008F4866"/>
    <w:rsid w:val="008F6123"/>
    <w:rsid w:val="008F656C"/>
    <w:rsid w:val="008F665D"/>
    <w:rsid w:val="008F6A30"/>
    <w:rsid w:val="008F6E10"/>
    <w:rsid w:val="008F6F36"/>
    <w:rsid w:val="008F7144"/>
    <w:rsid w:val="009003EB"/>
    <w:rsid w:val="00900837"/>
    <w:rsid w:val="009009EF"/>
    <w:rsid w:val="009010EC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EAB"/>
    <w:rsid w:val="00907F02"/>
    <w:rsid w:val="009109CA"/>
    <w:rsid w:val="00911136"/>
    <w:rsid w:val="0091144B"/>
    <w:rsid w:val="009115D5"/>
    <w:rsid w:val="00911699"/>
    <w:rsid w:val="009119E1"/>
    <w:rsid w:val="009119E7"/>
    <w:rsid w:val="00911DB1"/>
    <w:rsid w:val="00911EC9"/>
    <w:rsid w:val="0091257F"/>
    <w:rsid w:val="00913498"/>
    <w:rsid w:val="009136F1"/>
    <w:rsid w:val="009147B2"/>
    <w:rsid w:val="00914E43"/>
    <w:rsid w:val="00914F63"/>
    <w:rsid w:val="0091531A"/>
    <w:rsid w:val="00915626"/>
    <w:rsid w:val="00915894"/>
    <w:rsid w:val="00915BFB"/>
    <w:rsid w:val="009160E0"/>
    <w:rsid w:val="00916274"/>
    <w:rsid w:val="00916B48"/>
    <w:rsid w:val="00916EFE"/>
    <w:rsid w:val="00916F3D"/>
    <w:rsid w:val="00917595"/>
    <w:rsid w:val="009175E2"/>
    <w:rsid w:val="00917634"/>
    <w:rsid w:val="00917866"/>
    <w:rsid w:val="00917C5F"/>
    <w:rsid w:val="009207BF"/>
    <w:rsid w:val="00920C2F"/>
    <w:rsid w:val="00920F70"/>
    <w:rsid w:val="009217CE"/>
    <w:rsid w:val="00921C74"/>
    <w:rsid w:val="00922058"/>
    <w:rsid w:val="00922457"/>
    <w:rsid w:val="00922551"/>
    <w:rsid w:val="009229CD"/>
    <w:rsid w:val="00922DB5"/>
    <w:rsid w:val="0092338A"/>
    <w:rsid w:val="009238AC"/>
    <w:rsid w:val="0092425F"/>
    <w:rsid w:val="0092434F"/>
    <w:rsid w:val="00924365"/>
    <w:rsid w:val="00924F31"/>
    <w:rsid w:val="0092526C"/>
    <w:rsid w:val="009256B4"/>
    <w:rsid w:val="00925AFE"/>
    <w:rsid w:val="009261A6"/>
    <w:rsid w:val="00926266"/>
    <w:rsid w:val="00926615"/>
    <w:rsid w:val="00926AFC"/>
    <w:rsid w:val="00926B0B"/>
    <w:rsid w:val="00926DB0"/>
    <w:rsid w:val="0092705E"/>
    <w:rsid w:val="0092719E"/>
    <w:rsid w:val="009272D5"/>
    <w:rsid w:val="0092759F"/>
    <w:rsid w:val="009277E1"/>
    <w:rsid w:val="0093012B"/>
    <w:rsid w:val="00930538"/>
    <w:rsid w:val="00930746"/>
    <w:rsid w:val="00930EB7"/>
    <w:rsid w:val="00931E5B"/>
    <w:rsid w:val="00932050"/>
    <w:rsid w:val="00932438"/>
    <w:rsid w:val="00933441"/>
    <w:rsid w:val="009334D2"/>
    <w:rsid w:val="00933CF9"/>
    <w:rsid w:val="00934165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288"/>
    <w:rsid w:val="00940378"/>
    <w:rsid w:val="00940437"/>
    <w:rsid w:val="009404E1"/>
    <w:rsid w:val="00940B37"/>
    <w:rsid w:val="0094165C"/>
    <w:rsid w:val="00942716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5A92"/>
    <w:rsid w:val="009460FB"/>
    <w:rsid w:val="00946C8D"/>
    <w:rsid w:val="0094704C"/>
    <w:rsid w:val="00947437"/>
    <w:rsid w:val="009479CA"/>
    <w:rsid w:val="009501F4"/>
    <w:rsid w:val="00950215"/>
    <w:rsid w:val="00951236"/>
    <w:rsid w:val="00951BB4"/>
    <w:rsid w:val="00951CE8"/>
    <w:rsid w:val="00952848"/>
    <w:rsid w:val="00952E9F"/>
    <w:rsid w:val="0095302A"/>
    <w:rsid w:val="009533D1"/>
    <w:rsid w:val="009535D8"/>
    <w:rsid w:val="00953A9A"/>
    <w:rsid w:val="00953F4F"/>
    <w:rsid w:val="00954111"/>
    <w:rsid w:val="00954970"/>
    <w:rsid w:val="00954A91"/>
    <w:rsid w:val="00954BC3"/>
    <w:rsid w:val="00954C0F"/>
    <w:rsid w:val="00954FA2"/>
    <w:rsid w:val="009553B2"/>
    <w:rsid w:val="00955617"/>
    <w:rsid w:val="00955969"/>
    <w:rsid w:val="00955F09"/>
    <w:rsid w:val="009569F3"/>
    <w:rsid w:val="00957136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2014"/>
    <w:rsid w:val="00962CB4"/>
    <w:rsid w:val="00962F7B"/>
    <w:rsid w:val="00963523"/>
    <w:rsid w:val="00963808"/>
    <w:rsid w:val="00964230"/>
    <w:rsid w:val="009654B8"/>
    <w:rsid w:val="00965548"/>
    <w:rsid w:val="009659D7"/>
    <w:rsid w:val="00965EE7"/>
    <w:rsid w:val="00965FEA"/>
    <w:rsid w:val="0096673C"/>
    <w:rsid w:val="00966BCA"/>
    <w:rsid w:val="00967016"/>
    <w:rsid w:val="00967476"/>
    <w:rsid w:val="00967886"/>
    <w:rsid w:val="00967994"/>
    <w:rsid w:val="009704F5"/>
    <w:rsid w:val="009709E9"/>
    <w:rsid w:val="00970BB9"/>
    <w:rsid w:val="00970C8C"/>
    <w:rsid w:val="00971175"/>
    <w:rsid w:val="00971A94"/>
    <w:rsid w:val="009720A2"/>
    <w:rsid w:val="00972469"/>
    <w:rsid w:val="0097260E"/>
    <w:rsid w:val="00972751"/>
    <w:rsid w:val="00972B5A"/>
    <w:rsid w:val="00973A74"/>
    <w:rsid w:val="00973CFE"/>
    <w:rsid w:val="00974001"/>
    <w:rsid w:val="00974514"/>
    <w:rsid w:val="009747D0"/>
    <w:rsid w:val="00974B5C"/>
    <w:rsid w:val="0097506E"/>
    <w:rsid w:val="009755D9"/>
    <w:rsid w:val="00975C1E"/>
    <w:rsid w:val="00975FF7"/>
    <w:rsid w:val="009763C3"/>
    <w:rsid w:val="00976DD7"/>
    <w:rsid w:val="0097710D"/>
    <w:rsid w:val="009772F7"/>
    <w:rsid w:val="009778DF"/>
    <w:rsid w:val="00977F07"/>
    <w:rsid w:val="00977F3E"/>
    <w:rsid w:val="009801AA"/>
    <w:rsid w:val="00981477"/>
    <w:rsid w:val="0098192E"/>
    <w:rsid w:val="00981B9E"/>
    <w:rsid w:val="00982385"/>
    <w:rsid w:val="0098240C"/>
    <w:rsid w:val="00982FBE"/>
    <w:rsid w:val="0098475B"/>
    <w:rsid w:val="00984BFA"/>
    <w:rsid w:val="00985FAB"/>
    <w:rsid w:val="00986140"/>
    <w:rsid w:val="00986632"/>
    <w:rsid w:val="009869D7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DC0"/>
    <w:rsid w:val="00990F85"/>
    <w:rsid w:val="009916F4"/>
    <w:rsid w:val="009918B9"/>
    <w:rsid w:val="00991E4E"/>
    <w:rsid w:val="00991E7B"/>
    <w:rsid w:val="0099306C"/>
    <w:rsid w:val="009936BC"/>
    <w:rsid w:val="009936F4"/>
    <w:rsid w:val="009947DA"/>
    <w:rsid w:val="00994D4A"/>
    <w:rsid w:val="00995C97"/>
    <w:rsid w:val="00996307"/>
    <w:rsid w:val="00997089"/>
    <w:rsid w:val="00997418"/>
    <w:rsid w:val="009977DA"/>
    <w:rsid w:val="009A0152"/>
    <w:rsid w:val="009A0E1E"/>
    <w:rsid w:val="009A15C0"/>
    <w:rsid w:val="009A1A9E"/>
    <w:rsid w:val="009A1AC7"/>
    <w:rsid w:val="009A1C69"/>
    <w:rsid w:val="009A267F"/>
    <w:rsid w:val="009A2DD5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122B"/>
    <w:rsid w:val="009B196F"/>
    <w:rsid w:val="009B1FCD"/>
    <w:rsid w:val="009B202B"/>
    <w:rsid w:val="009B2307"/>
    <w:rsid w:val="009B34D6"/>
    <w:rsid w:val="009B4212"/>
    <w:rsid w:val="009B4213"/>
    <w:rsid w:val="009B4B10"/>
    <w:rsid w:val="009B4FAC"/>
    <w:rsid w:val="009B50AA"/>
    <w:rsid w:val="009B6341"/>
    <w:rsid w:val="009B65F6"/>
    <w:rsid w:val="009B6DB6"/>
    <w:rsid w:val="009B70B2"/>
    <w:rsid w:val="009B7681"/>
    <w:rsid w:val="009C0A04"/>
    <w:rsid w:val="009C0E8F"/>
    <w:rsid w:val="009C170F"/>
    <w:rsid w:val="009C1C22"/>
    <w:rsid w:val="009C2BFE"/>
    <w:rsid w:val="009C37E9"/>
    <w:rsid w:val="009C3844"/>
    <w:rsid w:val="009C384C"/>
    <w:rsid w:val="009C3859"/>
    <w:rsid w:val="009C49AB"/>
    <w:rsid w:val="009C5069"/>
    <w:rsid w:val="009C59AA"/>
    <w:rsid w:val="009C5BB2"/>
    <w:rsid w:val="009C5F2D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F9"/>
    <w:rsid w:val="009D0FB6"/>
    <w:rsid w:val="009D16A3"/>
    <w:rsid w:val="009D170B"/>
    <w:rsid w:val="009D182E"/>
    <w:rsid w:val="009D1AF7"/>
    <w:rsid w:val="009D1C63"/>
    <w:rsid w:val="009D1C9E"/>
    <w:rsid w:val="009D2335"/>
    <w:rsid w:val="009D2A49"/>
    <w:rsid w:val="009D2E49"/>
    <w:rsid w:val="009D31DB"/>
    <w:rsid w:val="009D3602"/>
    <w:rsid w:val="009D3820"/>
    <w:rsid w:val="009D44F7"/>
    <w:rsid w:val="009D59F9"/>
    <w:rsid w:val="009D60E5"/>
    <w:rsid w:val="009D63E2"/>
    <w:rsid w:val="009D68C8"/>
    <w:rsid w:val="009D6C03"/>
    <w:rsid w:val="009D6EA2"/>
    <w:rsid w:val="009D6ECB"/>
    <w:rsid w:val="009D7190"/>
    <w:rsid w:val="009D72B1"/>
    <w:rsid w:val="009D72D0"/>
    <w:rsid w:val="009D74C0"/>
    <w:rsid w:val="009E0CB6"/>
    <w:rsid w:val="009E0E04"/>
    <w:rsid w:val="009E17EB"/>
    <w:rsid w:val="009E2067"/>
    <w:rsid w:val="009E20CA"/>
    <w:rsid w:val="009E271D"/>
    <w:rsid w:val="009E2CC1"/>
    <w:rsid w:val="009E3146"/>
    <w:rsid w:val="009E404B"/>
    <w:rsid w:val="009E406A"/>
    <w:rsid w:val="009E4203"/>
    <w:rsid w:val="009E488C"/>
    <w:rsid w:val="009E4F0F"/>
    <w:rsid w:val="009E5E64"/>
    <w:rsid w:val="009E60BF"/>
    <w:rsid w:val="009E640E"/>
    <w:rsid w:val="009E6D22"/>
    <w:rsid w:val="009E6D31"/>
    <w:rsid w:val="009E70F5"/>
    <w:rsid w:val="009E719C"/>
    <w:rsid w:val="009E7762"/>
    <w:rsid w:val="009F03A8"/>
    <w:rsid w:val="009F0516"/>
    <w:rsid w:val="009F16A3"/>
    <w:rsid w:val="009F184D"/>
    <w:rsid w:val="009F1971"/>
    <w:rsid w:val="009F1AF4"/>
    <w:rsid w:val="009F1DB5"/>
    <w:rsid w:val="009F22DD"/>
    <w:rsid w:val="009F2AF6"/>
    <w:rsid w:val="009F39A8"/>
    <w:rsid w:val="009F3A05"/>
    <w:rsid w:val="009F3A06"/>
    <w:rsid w:val="009F43D7"/>
    <w:rsid w:val="009F4B99"/>
    <w:rsid w:val="009F4D02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600"/>
    <w:rsid w:val="009F77AF"/>
    <w:rsid w:val="009F7B63"/>
    <w:rsid w:val="00A001BB"/>
    <w:rsid w:val="00A00EDE"/>
    <w:rsid w:val="00A0170E"/>
    <w:rsid w:val="00A019FB"/>
    <w:rsid w:val="00A01A84"/>
    <w:rsid w:val="00A01EC9"/>
    <w:rsid w:val="00A01F07"/>
    <w:rsid w:val="00A0288E"/>
    <w:rsid w:val="00A031E2"/>
    <w:rsid w:val="00A0399D"/>
    <w:rsid w:val="00A03ADA"/>
    <w:rsid w:val="00A03DEA"/>
    <w:rsid w:val="00A03EC6"/>
    <w:rsid w:val="00A04954"/>
    <w:rsid w:val="00A04BAD"/>
    <w:rsid w:val="00A04BDE"/>
    <w:rsid w:val="00A051FD"/>
    <w:rsid w:val="00A05905"/>
    <w:rsid w:val="00A059B7"/>
    <w:rsid w:val="00A060A4"/>
    <w:rsid w:val="00A06857"/>
    <w:rsid w:val="00A06A8A"/>
    <w:rsid w:val="00A06BB3"/>
    <w:rsid w:val="00A06BE3"/>
    <w:rsid w:val="00A0707C"/>
    <w:rsid w:val="00A07099"/>
    <w:rsid w:val="00A07804"/>
    <w:rsid w:val="00A07AC3"/>
    <w:rsid w:val="00A07AE2"/>
    <w:rsid w:val="00A07CAB"/>
    <w:rsid w:val="00A07E5D"/>
    <w:rsid w:val="00A1016F"/>
    <w:rsid w:val="00A10388"/>
    <w:rsid w:val="00A10B51"/>
    <w:rsid w:val="00A10C7D"/>
    <w:rsid w:val="00A11265"/>
    <w:rsid w:val="00A11347"/>
    <w:rsid w:val="00A115E6"/>
    <w:rsid w:val="00A11A6D"/>
    <w:rsid w:val="00A1204D"/>
    <w:rsid w:val="00A121B9"/>
    <w:rsid w:val="00A1249D"/>
    <w:rsid w:val="00A12961"/>
    <w:rsid w:val="00A12B5B"/>
    <w:rsid w:val="00A133F5"/>
    <w:rsid w:val="00A138AE"/>
    <w:rsid w:val="00A14FCE"/>
    <w:rsid w:val="00A152FB"/>
    <w:rsid w:val="00A1544E"/>
    <w:rsid w:val="00A15691"/>
    <w:rsid w:val="00A15A80"/>
    <w:rsid w:val="00A15B41"/>
    <w:rsid w:val="00A15CAB"/>
    <w:rsid w:val="00A15D78"/>
    <w:rsid w:val="00A161E9"/>
    <w:rsid w:val="00A16777"/>
    <w:rsid w:val="00A16A5D"/>
    <w:rsid w:val="00A17884"/>
    <w:rsid w:val="00A17ED2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20A5"/>
    <w:rsid w:val="00A22264"/>
    <w:rsid w:val="00A22430"/>
    <w:rsid w:val="00A2268E"/>
    <w:rsid w:val="00A22A68"/>
    <w:rsid w:val="00A234F3"/>
    <w:rsid w:val="00A23FD6"/>
    <w:rsid w:val="00A24897"/>
    <w:rsid w:val="00A24C4E"/>
    <w:rsid w:val="00A24C81"/>
    <w:rsid w:val="00A256BB"/>
    <w:rsid w:val="00A258F6"/>
    <w:rsid w:val="00A25A1B"/>
    <w:rsid w:val="00A265E7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45F"/>
    <w:rsid w:val="00A337DA"/>
    <w:rsid w:val="00A33898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B79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6DB"/>
    <w:rsid w:val="00A4479A"/>
    <w:rsid w:val="00A44AA2"/>
    <w:rsid w:val="00A44E04"/>
    <w:rsid w:val="00A461F7"/>
    <w:rsid w:val="00A4649A"/>
    <w:rsid w:val="00A46657"/>
    <w:rsid w:val="00A46A81"/>
    <w:rsid w:val="00A47199"/>
    <w:rsid w:val="00A471F1"/>
    <w:rsid w:val="00A479C9"/>
    <w:rsid w:val="00A47DB0"/>
    <w:rsid w:val="00A50766"/>
    <w:rsid w:val="00A50FAF"/>
    <w:rsid w:val="00A52513"/>
    <w:rsid w:val="00A528C8"/>
    <w:rsid w:val="00A52AB3"/>
    <w:rsid w:val="00A52FA3"/>
    <w:rsid w:val="00A538C2"/>
    <w:rsid w:val="00A5411E"/>
    <w:rsid w:val="00A542F2"/>
    <w:rsid w:val="00A545FC"/>
    <w:rsid w:val="00A54747"/>
    <w:rsid w:val="00A54914"/>
    <w:rsid w:val="00A551A1"/>
    <w:rsid w:val="00A5536E"/>
    <w:rsid w:val="00A5568D"/>
    <w:rsid w:val="00A55778"/>
    <w:rsid w:val="00A557C1"/>
    <w:rsid w:val="00A56448"/>
    <w:rsid w:val="00A565A9"/>
    <w:rsid w:val="00A575B9"/>
    <w:rsid w:val="00A60C15"/>
    <w:rsid w:val="00A61497"/>
    <w:rsid w:val="00A6152D"/>
    <w:rsid w:val="00A6192F"/>
    <w:rsid w:val="00A61DEF"/>
    <w:rsid w:val="00A61F42"/>
    <w:rsid w:val="00A62217"/>
    <w:rsid w:val="00A628F6"/>
    <w:rsid w:val="00A62E1F"/>
    <w:rsid w:val="00A638B9"/>
    <w:rsid w:val="00A63E4E"/>
    <w:rsid w:val="00A64186"/>
    <w:rsid w:val="00A64D20"/>
    <w:rsid w:val="00A6567A"/>
    <w:rsid w:val="00A65A25"/>
    <w:rsid w:val="00A65AC0"/>
    <w:rsid w:val="00A65ADB"/>
    <w:rsid w:val="00A65B15"/>
    <w:rsid w:val="00A65D2C"/>
    <w:rsid w:val="00A66268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306"/>
    <w:rsid w:val="00A7199E"/>
    <w:rsid w:val="00A71B5D"/>
    <w:rsid w:val="00A71D3E"/>
    <w:rsid w:val="00A71E89"/>
    <w:rsid w:val="00A7243A"/>
    <w:rsid w:val="00A72CA4"/>
    <w:rsid w:val="00A72D19"/>
    <w:rsid w:val="00A72FBA"/>
    <w:rsid w:val="00A73C5B"/>
    <w:rsid w:val="00A73DA4"/>
    <w:rsid w:val="00A7445B"/>
    <w:rsid w:val="00A74461"/>
    <w:rsid w:val="00A74AA9"/>
    <w:rsid w:val="00A7579D"/>
    <w:rsid w:val="00A75847"/>
    <w:rsid w:val="00A75A4F"/>
    <w:rsid w:val="00A764D0"/>
    <w:rsid w:val="00A77374"/>
    <w:rsid w:val="00A77B4C"/>
    <w:rsid w:val="00A77B4E"/>
    <w:rsid w:val="00A77E88"/>
    <w:rsid w:val="00A8097C"/>
    <w:rsid w:val="00A80A1E"/>
    <w:rsid w:val="00A80B9E"/>
    <w:rsid w:val="00A80D71"/>
    <w:rsid w:val="00A8129C"/>
    <w:rsid w:val="00A813DD"/>
    <w:rsid w:val="00A81559"/>
    <w:rsid w:val="00A81995"/>
    <w:rsid w:val="00A819DD"/>
    <w:rsid w:val="00A81C1B"/>
    <w:rsid w:val="00A81C89"/>
    <w:rsid w:val="00A82685"/>
    <w:rsid w:val="00A836C8"/>
    <w:rsid w:val="00A83979"/>
    <w:rsid w:val="00A8412C"/>
    <w:rsid w:val="00A8429A"/>
    <w:rsid w:val="00A843F5"/>
    <w:rsid w:val="00A8494E"/>
    <w:rsid w:val="00A851C3"/>
    <w:rsid w:val="00A85471"/>
    <w:rsid w:val="00A862D1"/>
    <w:rsid w:val="00A86B46"/>
    <w:rsid w:val="00A86C1B"/>
    <w:rsid w:val="00A86D37"/>
    <w:rsid w:val="00A86E27"/>
    <w:rsid w:val="00A875FE"/>
    <w:rsid w:val="00A879AE"/>
    <w:rsid w:val="00A87E8D"/>
    <w:rsid w:val="00A904FC"/>
    <w:rsid w:val="00A90552"/>
    <w:rsid w:val="00A90BE5"/>
    <w:rsid w:val="00A90EE5"/>
    <w:rsid w:val="00A90FA3"/>
    <w:rsid w:val="00A90FC2"/>
    <w:rsid w:val="00A91D6F"/>
    <w:rsid w:val="00A92EA7"/>
    <w:rsid w:val="00A92ED9"/>
    <w:rsid w:val="00A92F13"/>
    <w:rsid w:val="00A93858"/>
    <w:rsid w:val="00A93B63"/>
    <w:rsid w:val="00A93CD9"/>
    <w:rsid w:val="00A942CE"/>
    <w:rsid w:val="00A94329"/>
    <w:rsid w:val="00A94B5B"/>
    <w:rsid w:val="00A954BA"/>
    <w:rsid w:val="00A956C5"/>
    <w:rsid w:val="00A95DE7"/>
    <w:rsid w:val="00A96859"/>
    <w:rsid w:val="00A96E9E"/>
    <w:rsid w:val="00A97083"/>
    <w:rsid w:val="00A977CB"/>
    <w:rsid w:val="00A979FE"/>
    <w:rsid w:val="00A97CAC"/>
    <w:rsid w:val="00A97FB8"/>
    <w:rsid w:val="00AA03E0"/>
    <w:rsid w:val="00AA0DF7"/>
    <w:rsid w:val="00AA1A60"/>
    <w:rsid w:val="00AA1C99"/>
    <w:rsid w:val="00AA1D8A"/>
    <w:rsid w:val="00AA218A"/>
    <w:rsid w:val="00AA284E"/>
    <w:rsid w:val="00AA29EE"/>
    <w:rsid w:val="00AA2ABA"/>
    <w:rsid w:val="00AA326A"/>
    <w:rsid w:val="00AA36EF"/>
    <w:rsid w:val="00AA4199"/>
    <w:rsid w:val="00AA43EE"/>
    <w:rsid w:val="00AA47E3"/>
    <w:rsid w:val="00AA4AFC"/>
    <w:rsid w:val="00AA4FE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398"/>
    <w:rsid w:val="00AB6728"/>
    <w:rsid w:val="00AB7A85"/>
    <w:rsid w:val="00AB7AC3"/>
    <w:rsid w:val="00AC01E3"/>
    <w:rsid w:val="00AC09E6"/>
    <w:rsid w:val="00AC16D0"/>
    <w:rsid w:val="00AC1B19"/>
    <w:rsid w:val="00AC2050"/>
    <w:rsid w:val="00AC223F"/>
    <w:rsid w:val="00AC2A3E"/>
    <w:rsid w:val="00AC2CD9"/>
    <w:rsid w:val="00AC2CFA"/>
    <w:rsid w:val="00AC375F"/>
    <w:rsid w:val="00AC394D"/>
    <w:rsid w:val="00AC39C7"/>
    <w:rsid w:val="00AC3C4A"/>
    <w:rsid w:val="00AC4402"/>
    <w:rsid w:val="00AC5038"/>
    <w:rsid w:val="00AC54F3"/>
    <w:rsid w:val="00AC5673"/>
    <w:rsid w:val="00AC5691"/>
    <w:rsid w:val="00AC5AEE"/>
    <w:rsid w:val="00AC5EB3"/>
    <w:rsid w:val="00AC6867"/>
    <w:rsid w:val="00AC6D94"/>
    <w:rsid w:val="00AC7FF1"/>
    <w:rsid w:val="00AD0C61"/>
    <w:rsid w:val="00AD0D93"/>
    <w:rsid w:val="00AD1546"/>
    <w:rsid w:val="00AD18C3"/>
    <w:rsid w:val="00AD1A1A"/>
    <w:rsid w:val="00AD1B19"/>
    <w:rsid w:val="00AD1D39"/>
    <w:rsid w:val="00AD1EA7"/>
    <w:rsid w:val="00AD2A42"/>
    <w:rsid w:val="00AD2CF6"/>
    <w:rsid w:val="00AD3001"/>
    <w:rsid w:val="00AD31F9"/>
    <w:rsid w:val="00AD38CB"/>
    <w:rsid w:val="00AD3B3E"/>
    <w:rsid w:val="00AD402C"/>
    <w:rsid w:val="00AD47A7"/>
    <w:rsid w:val="00AD4D8E"/>
    <w:rsid w:val="00AD5123"/>
    <w:rsid w:val="00AD573E"/>
    <w:rsid w:val="00AD5972"/>
    <w:rsid w:val="00AD59F9"/>
    <w:rsid w:val="00AD5F7D"/>
    <w:rsid w:val="00AD6136"/>
    <w:rsid w:val="00AD6543"/>
    <w:rsid w:val="00AD6797"/>
    <w:rsid w:val="00AD6B35"/>
    <w:rsid w:val="00AD6F74"/>
    <w:rsid w:val="00AD713D"/>
    <w:rsid w:val="00AE021D"/>
    <w:rsid w:val="00AE0428"/>
    <w:rsid w:val="00AE0866"/>
    <w:rsid w:val="00AE0C50"/>
    <w:rsid w:val="00AE12E3"/>
    <w:rsid w:val="00AE165B"/>
    <w:rsid w:val="00AE1860"/>
    <w:rsid w:val="00AE2314"/>
    <w:rsid w:val="00AE2B3E"/>
    <w:rsid w:val="00AE368B"/>
    <w:rsid w:val="00AE385C"/>
    <w:rsid w:val="00AE3FD0"/>
    <w:rsid w:val="00AE4658"/>
    <w:rsid w:val="00AE4BFC"/>
    <w:rsid w:val="00AE4F6D"/>
    <w:rsid w:val="00AE4FFB"/>
    <w:rsid w:val="00AE58AA"/>
    <w:rsid w:val="00AE5C21"/>
    <w:rsid w:val="00AE5D55"/>
    <w:rsid w:val="00AE64E0"/>
    <w:rsid w:val="00AE6E86"/>
    <w:rsid w:val="00AE6ECD"/>
    <w:rsid w:val="00AE6FFF"/>
    <w:rsid w:val="00AE701B"/>
    <w:rsid w:val="00AE729F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4F9D"/>
    <w:rsid w:val="00AF505C"/>
    <w:rsid w:val="00AF52DB"/>
    <w:rsid w:val="00AF54EB"/>
    <w:rsid w:val="00AF57E6"/>
    <w:rsid w:val="00AF5CC0"/>
    <w:rsid w:val="00AF682C"/>
    <w:rsid w:val="00AF6A56"/>
    <w:rsid w:val="00AF6BD0"/>
    <w:rsid w:val="00AF7056"/>
    <w:rsid w:val="00AF766F"/>
    <w:rsid w:val="00AF77C9"/>
    <w:rsid w:val="00AF7D14"/>
    <w:rsid w:val="00B001DF"/>
    <w:rsid w:val="00B00667"/>
    <w:rsid w:val="00B00A3E"/>
    <w:rsid w:val="00B00C33"/>
    <w:rsid w:val="00B00E8F"/>
    <w:rsid w:val="00B0101B"/>
    <w:rsid w:val="00B013FB"/>
    <w:rsid w:val="00B015ED"/>
    <w:rsid w:val="00B016FF"/>
    <w:rsid w:val="00B0170A"/>
    <w:rsid w:val="00B01904"/>
    <w:rsid w:val="00B01B41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1E"/>
    <w:rsid w:val="00B03277"/>
    <w:rsid w:val="00B03A05"/>
    <w:rsid w:val="00B048DB"/>
    <w:rsid w:val="00B04DC2"/>
    <w:rsid w:val="00B0511F"/>
    <w:rsid w:val="00B05316"/>
    <w:rsid w:val="00B05467"/>
    <w:rsid w:val="00B06221"/>
    <w:rsid w:val="00B06733"/>
    <w:rsid w:val="00B072D2"/>
    <w:rsid w:val="00B075E4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FD9"/>
    <w:rsid w:val="00B152F2"/>
    <w:rsid w:val="00B1576D"/>
    <w:rsid w:val="00B1591A"/>
    <w:rsid w:val="00B159AA"/>
    <w:rsid w:val="00B15B2F"/>
    <w:rsid w:val="00B15F66"/>
    <w:rsid w:val="00B166E7"/>
    <w:rsid w:val="00B16898"/>
    <w:rsid w:val="00B16B7D"/>
    <w:rsid w:val="00B16D1C"/>
    <w:rsid w:val="00B16E03"/>
    <w:rsid w:val="00B1749F"/>
    <w:rsid w:val="00B179F9"/>
    <w:rsid w:val="00B17AE5"/>
    <w:rsid w:val="00B17D53"/>
    <w:rsid w:val="00B20424"/>
    <w:rsid w:val="00B20D54"/>
    <w:rsid w:val="00B213E6"/>
    <w:rsid w:val="00B222A9"/>
    <w:rsid w:val="00B22555"/>
    <w:rsid w:val="00B22CFD"/>
    <w:rsid w:val="00B234D1"/>
    <w:rsid w:val="00B234ED"/>
    <w:rsid w:val="00B23C31"/>
    <w:rsid w:val="00B24054"/>
    <w:rsid w:val="00B24D16"/>
    <w:rsid w:val="00B259A4"/>
    <w:rsid w:val="00B26927"/>
    <w:rsid w:val="00B26F13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473"/>
    <w:rsid w:val="00B326DA"/>
    <w:rsid w:val="00B32B83"/>
    <w:rsid w:val="00B32C1A"/>
    <w:rsid w:val="00B33834"/>
    <w:rsid w:val="00B33D34"/>
    <w:rsid w:val="00B34B59"/>
    <w:rsid w:val="00B3506D"/>
    <w:rsid w:val="00B35D1D"/>
    <w:rsid w:val="00B36387"/>
    <w:rsid w:val="00B36414"/>
    <w:rsid w:val="00B36AD2"/>
    <w:rsid w:val="00B36BF8"/>
    <w:rsid w:val="00B41660"/>
    <w:rsid w:val="00B420ED"/>
    <w:rsid w:val="00B42252"/>
    <w:rsid w:val="00B422F9"/>
    <w:rsid w:val="00B428C2"/>
    <w:rsid w:val="00B429DF"/>
    <w:rsid w:val="00B431B6"/>
    <w:rsid w:val="00B4399A"/>
    <w:rsid w:val="00B43E90"/>
    <w:rsid w:val="00B4421E"/>
    <w:rsid w:val="00B4468C"/>
    <w:rsid w:val="00B44793"/>
    <w:rsid w:val="00B44825"/>
    <w:rsid w:val="00B448B1"/>
    <w:rsid w:val="00B44A87"/>
    <w:rsid w:val="00B44FBF"/>
    <w:rsid w:val="00B45295"/>
    <w:rsid w:val="00B4532C"/>
    <w:rsid w:val="00B45D7B"/>
    <w:rsid w:val="00B45D84"/>
    <w:rsid w:val="00B45EFF"/>
    <w:rsid w:val="00B475D8"/>
    <w:rsid w:val="00B478CB"/>
    <w:rsid w:val="00B4797F"/>
    <w:rsid w:val="00B47E1A"/>
    <w:rsid w:val="00B50225"/>
    <w:rsid w:val="00B505C1"/>
    <w:rsid w:val="00B50718"/>
    <w:rsid w:val="00B50D2D"/>
    <w:rsid w:val="00B515CB"/>
    <w:rsid w:val="00B51776"/>
    <w:rsid w:val="00B51F86"/>
    <w:rsid w:val="00B5223B"/>
    <w:rsid w:val="00B52778"/>
    <w:rsid w:val="00B528DF"/>
    <w:rsid w:val="00B52A1E"/>
    <w:rsid w:val="00B52C1C"/>
    <w:rsid w:val="00B53311"/>
    <w:rsid w:val="00B5382C"/>
    <w:rsid w:val="00B538BC"/>
    <w:rsid w:val="00B538CC"/>
    <w:rsid w:val="00B53DE5"/>
    <w:rsid w:val="00B54636"/>
    <w:rsid w:val="00B5470F"/>
    <w:rsid w:val="00B54A53"/>
    <w:rsid w:val="00B54B3C"/>
    <w:rsid w:val="00B5556B"/>
    <w:rsid w:val="00B55936"/>
    <w:rsid w:val="00B55B6E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60946"/>
    <w:rsid w:val="00B6126D"/>
    <w:rsid w:val="00B616C1"/>
    <w:rsid w:val="00B616FE"/>
    <w:rsid w:val="00B62027"/>
    <w:rsid w:val="00B62CD6"/>
    <w:rsid w:val="00B6312C"/>
    <w:rsid w:val="00B634AD"/>
    <w:rsid w:val="00B635D5"/>
    <w:rsid w:val="00B63674"/>
    <w:rsid w:val="00B64E16"/>
    <w:rsid w:val="00B65610"/>
    <w:rsid w:val="00B65B2E"/>
    <w:rsid w:val="00B668FB"/>
    <w:rsid w:val="00B66C42"/>
    <w:rsid w:val="00B66E10"/>
    <w:rsid w:val="00B67BC4"/>
    <w:rsid w:val="00B67D8D"/>
    <w:rsid w:val="00B67E3D"/>
    <w:rsid w:val="00B67EBF"/>
    <w:rsid w:val="00B70329"/>
    <w:rsid w:val="00B711C6"/>
    <w:rsid w:val="00B712D5"/>
    <w:rsid w:val="00B712EB"/>
    <w:rsid w:val="00B71E89"/>
    <w:rsid w:val="00B721EC"/>
    <w:rsid w:val="00B72C7C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9C8"/>
    <w:rsid w:val="00B767DF"/>
    <w:rsid w:val="00B76C91"/>
    <w:rsid w:val="00B76CD9"/>
    <w:rsid w:val="00B76E06"/>
    <w:rsid w:val="00B77901"/>
    <w:rsid w:val="00B77939"/>
    <w:rsid w:val="00B77D9B"/>
    <w:rsid w:val="00B8058C"/>
    <w:rsid w:val="00B8071F"/>
    <w:rsid w:val="00B81546"/>
    <w:rsid w:val="00B81A03"/>
    <w:rsid w:val="00B81C5A"/>
    <w:rsid w:val="00B82206"/>
    <w:rsid w:val="00B8226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5792"/>
    <w:rsid w:val="00B85A41"/>
    <w:rsid w:val="00B861A7"/>
    <w:rsid w:val="00B8655C"/>
    <w:rsid w:val="00B866DD"/>
    <w:rsid w:val="00B869F1"/>
    <w:rsid w:val="00B87056"/>
    <w:rsid w:val="00B871D3"/>
    <w:rsid w:val="00B872C3"/>
    <w:rsid w:val="00B87645"/>
    <w:rsid w:val="00B87E2B"/>
    <w:rsid w:val="00B90154"/>
    <w:rsid w:val="00B903CF"/>
    <w:rsid w:val="00B90747"/>
    <w:rsid w:val="00B90FF5"/>
    <w:rsid w:val="00B918FF"/>
    <w:rsid w:val="00B91A7E"/>
    <w:rsid w:val="00B91DA4"/>
    <w:rsid w:val="00B933F6"/>
    <w:rsid w:val="00B93C19"/>
    <w:rsid w:val="00B942F9"/>
    <w:rsid w:val="00B9481F"/>
    <w:rsid w:val="00B94D9C"/>
    <w:rsid w:val="00B95295"/>
    <w:rsid w:val="00B952DD"/>
    <w:rsid w:val="00B95D4B"/>
    <w:rsid w:val="00B9674A"/>
    <w:rsid w:val="00B96E6D"/>
    <w:rsid w:val="00B97568"/>
    <w:rsid w:val="00B97D69"/>
    <w:rsid w:val="00BA00DC"/>
    <w:rsid w:val="00BA0DFB"/>
    <w:rsid w:val="00BA1341"/>
    <w:rsid w:val="00BA160F"/>
    <w:rsid w:val="00BA1C46"/>
    <w:rsid w:val="00BA1F42"/>
    <w:rsid w:val="00BA2298"/>
    <w:rsid w:val="00BA26CF"/>
    <w:rsid w:val="00BA2CDA"/>
    <w:rsid w:val="00BA404C"/>
    <w:rsid w:val="00BA40BD"/>
    <w:rsid w:val="00BA434C"/>
    <w:rsid w:val="00BA4579"/>
    <w:rsid w:val="00BA4871"/>
    <w:rsid w:val="00BA4A81"/>
    <w:rsid w:val="00BA4B0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9CD"/>
    <w:rsid w:val="00BB0AEE"/>
    <w:rsid w:val="00BB0B1C"/>
    <w:rsid w:val="00BB0DBA"/>
    <w:rsid w:val="00BB293C"/>
    <w:rsid w:val="00BB2B75"/>
    <w:rsid w:val="00BB30FD"/>
    <w:rsid w:val="00BB32E1"/>
    <w:rsid w:val="00BB3BF3"/>
    <w:rsid w:val="00BB3CA0"/>
    <w:rsid w:val="00BB4024"/>
    <w:rsid w:val="00BB4070"/>
    <w:rsid w:val="00BB4176"/>
    <w:rsid w:val="00BB420D"/>
    <w:rsid w:val="00BB4915"/>
    <w:rsid w:val="00BB4996"/>
    <w:rsid w:val="00BB5B1D"/>
    <w:rsid w:val="00BB61EB"/>
    <w:rsid w:val="00BB66B1"/>
    <w:rsid w:val="00BB6BB9"/>
    <w:rsid w:val="00BB734A"/>
    <w:rsid w:val="00BB7B03"/>
    <w:rsid w:val="00BB7BF9"/>
    <w:rsid w:val="00BB7F69"/>
    <w:rsid w:val="00BC00D3"/>
    <w:rsid w:val="00BC0587"/>
    <w:rsid w:val="00BC0AD9"/>
    <w:rsid w:val="00BC1453"/>
    <w:rsid w:val="00BC1C19"/>
    <w:rsid w:val="00BC1EA3"/>
    <w:rsid w:val="00BC2147"/>
    <w:rsid w:val="00BC21B8"/>
    <w:rsid w:val="00BC240E"/>
    <w:rsid w:val="00BC2519"/>
    <w:rsid w:val="00BC2665"/>
    <w:rsid w:val="00BC2DDD"/>
    <w:rsid w:val="00BC2E1F"/>
    <w:rsid w:val="00BC3061"/>
    <w:rsid w:val="00BC3617"/>
    <w:rsid w:val="00BC3ACF"/>
    <w:rsid w:val="00BC3B4B"/>
    <w:rsid w:val="00BC3D41"/>
    <w:rsid w:val="00BC4457"/>
    <w:rsid w:val="00BC46F3"/>
    <w:rsid w:val="00BC56F4"/>
    <w:rsid w:val="00BC63F7"/>
    <w:rsid w:val="00BC6AD8"/>
    <w:rsid w:val="00BC6E53"/>
    <w:rsid w:val="00BC6F42"/>
    <w:rsid w:val="00BC7089"/>
    <w:rsid w:val="00BC73F5"/>
    <w:rsid w:val="00BC7635"/>
    <w:rsid w:val="00BC77D4"/>
    <w:rsid w:val="00BC7A3F"/>
    <w:rsid w:val="00BC7EF0"/>
    <w:rsid w:val="00BD0ACA"/>
    <w:rsid w:val="00BD15E9"/>
    <w:rsid w:val="00BD16C9"/>
    <w:rsid w:val="00BD2D7E"/>
    <w:rsid w:val="00BD3166"/>
    <w:rsid w:val="00BD3376"/>
    <w:rsid w:val="00BD361B"/>
    <w:rsid w:val="00BD3741"/>
    <w:rsid w:val="00BD40D2"/>
    <w:rsid w:val="00BD43E0"/>
    <w:rsid w:val="00BD4A82"/>
    <w:rsid w:val="00BD5277"/>
    <w:rsid w:val="00BD54E1"/>
    <w:rsid w:val="00BD5B37"/>
    <w:rsid w:val="00BD5B4D"/>
    <w:rsid w:val="00BD5CD2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619"/>
    <w:rsid w:val="00BD7B59"/>
    <w:rsid w:val="00BE052F"/>
    <w:rsid w:val="00BE0761"/>
    <w:rsid w:val="00BE08DD"/>
    <w:rsid w:val="00BE109F"/>
    <w:rsid w:val="00BE1689"/>
    <w:rsid w:val="00BE1F62"/>
    <w:rsid w:val="00BE1FC9"/>
    <w:rsid w:val="00BE236B"/>
    <w:rsid w:val="00BE23CB"/>
    <w:rsid w:val="00BE24D6"/>
    <w:rsid w:val="00BE2AC1"/>
    <w:rsid w:val="00BE2C6C"/>
    <w:rsid w:val="00BE3618"/>
    <w:rsid w:val="00BE391C"/>
    <w:rsid w:val="00BE3D37"/>
    <w:rsid w:val="00BE43DC"/>
    <w:rsid w:val="00BE48F9"/>
    <w:rsid w:val="00BE4EEC"/>
    <w:rsid w:val="00BE554B"/>
    <w:rsid w:val="00BE5B9B"/>
    <w:rsid w:val="00BE5C37"/>
    <w:rsid w:val="00BE5E65"/>
    <w:rsid w:val="00BE6136"/>
    <w:rsid w:val="00BE619C"/>
    <w:rsid w:val="00BE6328"/>
    <w:rsid w:val="00BE6677"/>
    <w:rsid w:val="00BE69E2"/>
    <w:rsid w:val="00BE6E9C"/>
    <w:rsid w:val="00BE757D"/>
    <w:rsid w:val="00BE7AA7"/>
    <w:rsid w:val="00BE7D6D"/>
    <w:rsid w:val="00BF014C"/>
    <w:rsid w:val="00BF1753"/>
    <w:rsid w:val="00BF2148"/>
    <w:rsid w:val="00BF23EA"/>
    <w:rsid w:val="00BF24FF"/>
    <w:rsid w:val="00BF2517"/>
    <w:rsid w:val="00BF294B"/>
    <w:rsid w:val="00BF2E5D"/>
    <w:rsid w:val="00BF35BC"/>
    <w:rsid w:val="00BF36D7"/>
    <w:rsid w:val="00BF36EC"/>
    <w:rsid w:val="00BF505F"/>
    <w:rsid w:val="00BF5111"/>
    <w:rsid w:val="00BF514F"/>
    <w:rsid w:val="00BF53EC"/>
    <w:rsid w:val="00BF5F4A"/>
    <w:rsid w:val="00BF608F"/>
    <w:rsid w:val="00BF664A"/>
    <w:rsid w:val="00BF6680"/>
    <w:rsid w:val="00BF69EF"/>
    <w:rsid w:val="00BF6F92"/>
    <w:rsid w:val="00BF73C6"/>
    <w:rsid w:val="00BF745D"/>
    <w:rsid w:val="00BF7892"/>
    <w:rsid w:val="00BF7B91"/>
    <w:rsid w:val="00C0074E"/>
    <w:rsid w:val="00C00E92"/>
    <w:rsid w:val="00C01286"/>
    <w:rsid w:val="00C0156A"/>
    <w:rsid w:val="00C019DA"/>
    <w:rsid w:val="00C01D61"/>
    <w:rsid w:val="00C024D4"/>
    <w:rsid w:val="00C027A4"/>
    <w:rsid w:val="00C02881"/>
    <w:rsid w:val="00C02CA8"/>
    <w:rsid w:val="00C02F73"/>
    <w:rsid w:val="00C03F62"/>
    <w:rsid w:val="00C04390"/>
    <w:rsid w:val="00C044F9"/>
    <w:rsid w:val="00C04631"/>
    <w:rsid w:val="00C04DE0"/>
    <w:rsid w:val="00C04E21"/>
    <w:rsid w:val="00C05553"/>
    <w:rsid w:val="00C0555D"/>
    <w:rsid w:val="00C05866"/>
    <w:rsid w:val="00C05F91"/>
    <w:rsid w:val="00C06397"/>
    <w:rsid w:val="00C0662A"/>
    <w:rsid w:val="00C067D0"/>
    <w:rsid w:val="00C06C60"/>
    <w:rsid w:val="00C06E92"/>
    <w:rsid w:val="00C076C3"/>
    <w:rsid w:val="00C07B49"/>
    <w:rsid w:val="00C07F3A"/>
    <w:rsid w:val="00C10519"/>
    <w:rsid w:val="00C111A9"/>
    <w:rsid w:val="00C11505"/>
    <w:rsid w:val="00C11933"/>
    <w:rsid w:val="00C11EB9"/>
    <w:rsid w:val="00C1219E"/>
    <w:rsid w:val="00C12551"/>
    <w:rsid w:val="00C126F8"/>
    <w:rsid w:val="00C12810"/>
    <w:rsid w:val="00C130F0"/>
    <w:rsid w:val="00C137EF"/>
    <w:rsid w:val="00C142AE"/>
    <w:rsid w:val="00C1453F"/>
    <w:rsid w:val="00C14BA7"/>
    <w:rsid w:val="00C14C1F"/>
    <w:rsid w:val="00C14C2B"/>
    <w:rsid w:val="00C14C2C"/>
    <w:rsid w:val="00C154D8"/>
    <w:rsid w:val="00C15568"/>
    <w:rsid w:val="00C15909"/>
    <w:rsid w:val="00C16357"/>
    <w:rsid w:val="00C1674D"/>
    <w:rsid w:val="00C16B4D"/>
    <w:rsid w:val="00C170A5"/>
    <w:rsid w:val="00C172F8"/>
    <w:rsid w:val="00C1751B"/>
    <w:rsid w:val="00C1769D"/>
    <w:rsid w:val="00C17FDF"/>
    <w:rsid w:val="00C206F6"/>
    <w:rsid w:val="00C20925"/>
    <w:rsid w:val="00C20B81"/>
    <w:rsid w:val="00C21314"/>
    <w:rsid w:val="00C21752"/>
    <w:rsid w:val="00C23145"/>
    <w:rsid w:val="00C233B4"/>
    <w:rsid w:val="00C23679"/>
    <w:rsid w:val="00C23789"/>
    <w:rsid w:val="00C237B9"/>
    <w:rsid w:val="00C23C09"/>
    <w:rsid w:val="00C23E44"/>
    <w:rsid w:val="00C24C78"/>
    <w:rsid w:val="00C24ED8"/>
    <w:rsid w:val="00C25403"/>
    <w:rsid w:val="00C25772"/>
    <w:rsid w:val="00C25869"/>
    <w:rsid w:val="00C264DC"/>
    <w:rsid w:val="00C27235"/>
    <w:rsid w:val="00C27A52"/>
    <w:rsid w:val="00C27B0D"/>
    <w:rsid w:val="00C30016"/>
    <w:rsid w:val="00C302B1"/>
    <w:rsid w:val="00C31326"/>
    <w:rsid w:val="00C313FF"/>
    <w:rsid w:val="00C319B0"/>
    <w:rsid w:val="00C31B3A"/>
    <w:rsid w:val="00C31B51"/>
    <w:rsid w:val="00C31B97"/>
    <w:rsid w:val="00C31BAD"/>
    <w:rsid w:val="00C327B1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180"/>
    <w:rsid w:val="00C35296"/>
    <w:rsid w:val="00C35551"/>
    <w:rsid w:val="00C35688"/>
    <w:rsid w:val="00C35F09"/>
    <w:rsid w:val="00C35F2E"/>
    <w:rsid w:val="00C362FD"/>
    <w:rsid w:val="00C3663C"/>
    <w:rsid w:val="00C37F8D"/>
    <w:rsid w:val="00C40165"/>
    <w:rsid w:val="00C40786"/>
    <w:rsid w:val="00C41427"/>
    <w:rsid w:val="00C4233A"/>
    <w:rsid w:val="00C42703"/>
    <w:rsid w:val="00C432E7"/>
    <w:rsid w:val="00C4391F"/>
    <w:rsid w:val="00C44140"/>
    <w:rsid w:val="00C441B9"/>
    <w:rsid w:val="00C44542"/>
    <w:rsid w:val="00C44622"/>
    <w:rsid w:val="00C454E2"/>
    <w:rsid w:val="00C45A76"/>
    <w:rsid w:val="00C45D3A"/>
    <w:rsid w:val="00C45E0F"/>
    <w:rsid w:val="00C471BF"/>
    <w:rsid w:val="00C47D51"/>
    <w:rsid w:val="00C50B98"/>
    <w:rsid w:val="00C50E23"/>
    <w:rsid w:val="00C50E74"/>
    <w:rsid w:val="00C50F40"/>
    <w:rsid w:val="00C51395"/>
    <w:rsid w:val="00C51464"/>
    <w:rsid w:val="00C5186A"/>
    <w:rsid w:val="00C51B2F"/>
    <w:rsid w:val="00C51B5B"/>
    <w:rsid w:val="00C52903"/>
    <w:rsid w:val="00C52D2F"/>
    <w:rsid w:val="00C52DD0"/>
    <w:rsid w:val="00C53091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73ED"/>
    <w:rsid w:val="00C575B7"/>
    <w:rsid w:val="00C576CF"/>
    <w:rsid w:val="00C609B3"/>
    <w:rsid w:val="00C615A4"/>
    <w:rsid w:val="00C61646"/>
    <w:rsid w:val="00C61D1D"/>
    <w:rsid w:val="00C61DFE"/>
    <w:rsid w:val="00C625A4"/>
    <w:rsid w:val="00C6292F"/>
    <w:rsid w:val="00C63A6D"/>
    <w:rsid w:val="00C64487"/>
    <w:rsid w:val="00C64F45"/>
    <w:rsid w:val="00C654C1"/>
    <w:rsid w:val="00C659B6"/>
    <w:rsid w:val="00C65FF9"/>
    <w:rsid w:val="00C66189"/>
    <w:rsid w:val="00C666A2"/>
    <w:rsid w:val="00C66859"/>
    <w:rsid w:val="00C66922"/>
    <w:rsid w:val="00C66A4C"/>
    <w:rsid w:val="00C67D57"/>
    <w:rsid w:val="00C67FE9"/>
    <w:rsid w:val="00C70941"/>
    <w:rsid w:val="00C70DC7"/>
    <w:rsid w:val="00C711F1"/>
    <w:rsid w:val="00C716A9"/>
    <w:rsid w:val="00C71EEF"/>
    <w:rsid w:val="00C72135"/>
    <w:rsid w:val="00C7215C"/>
    <w:rsid w:val="00C72518"/>
    <w:rsid w:val="00C72545"/>
    <w:rsid w:val="00C73493"/>
    <w:rsid w:val="00C734BD"/>
    <w:rsid w:val="00C74BE3"/>
    <w:rsid w:val="00C7500A"/>
    <w:rsid w:val="00C755D7"/>
    <w:rsid w:val="00C75780"/>
    <w:rsid w:val="00C75ABD"/>
    <w:rsid w:val="00C75B95"/>
    <w:rsid w:val="00C75D7A"/>
    <w:rsid w:val="00C77218"/>
    <w:rsid w:val="00C774EB"/>
    <w:rsid w:val="00C77CE2"/>
    <w:rsid w:val="00C77D6C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DD0"/>
    <w:rsid w:val="00C84439"/>
    <w:rsid w:val="00C8467B"/>
    <w:rsid w:val="00C8498B"/>
    <w:rsid w:val="00C84ABD"/>
    <w:rsid w:val="00C8529B"/>
    <w:rsid w:val="00C85403"/>
    <w:rsid w:val="00C85A09"/>
    <w:rsid w:val="00C85ED1"/>
    <w:rsid w:val="00C86579"/>
    <w:rsid w:val="00C8716A"/>
    <w:rsid w:val="00C87717"/>
    <w:rsid w:val="00C87861"/>
    <w:rsid w:val="00C879AA"/>
    <w:rsid w:val="00C87CCE"/>
    <w:rsid w:val="00C87F86"/>
    <w:rsid w:val="00C9042D"/>
    <w:rsid w:val="00C907C6"/>
    <w:rsid w:val="00C90D34"/>
    <w:rsid w:val="00C90D36"/>
    <w:rsid w:val="00C910C5"/>
    <w:rsid w:val="00C91A08"/>
    <w:rsid w:val="00C91D85"/>
    <w:rsid w:val="00C92971"/>
    <w:rsid w:val="00C92C5D"/>
    <w:rsid w:val="00C92D8E"/>
    <w:rsid w:val="00C93203"/>
    <w:rsid w:val="00C932AB"/>
    <w:rsid w:val="00C934D5"/>
    <w:rsid w:val="00C937BB"/>
    <w:rsid w:val="00C9390B"/>
    <w:rsid w:val="00C93BB1"/>
    <w:rsid w:val="00C94E58"/>
    <w:rsid w:val="00C94F19"/>
    <w:rsid w:val="00C954C7"/>
    <w:rsid w:val="00C9625B"/>
    <w:rsid w:val="00C96320"/>
    <w:rsid w:val="00C963BD"/>
    <w:rsid w:val="00C972F4"/>
    <w:rsid w:val="00C97A64"/>
    <w:rsid w:val="00C97A9C"/>
    <w:rsid w:val="00C97D53"/>
    <w:rsid w:val="00C97EEE"/>
    <w:rsid w:val="00CA02AB"/>
    <w:rsid w:val="00CA0C52"/>
    <w:rsid w:val="00CA11D5"/>
    <w:rsid w:val="00CA199B"/>
    <w:rsid w:val="00CA1A7A"/>
    <w:rsid w:val="00CA1E5B"/>
    <w:rsid w:val="00CA1E6E"/>
    <w:rsid w:val="00CA28AB"/>
    <w:rsid w:val="00CA32E6"/>
    <w:rsid w:val="00CA34CF"/>
    <w:rsid w:val="00CA3DDF"/>
    <w:rsid w:val="00CA41E8"/>
    <w:rsid w:val="00CA42BB"/>
    <w:rsid w:val="00CA4372"/>
    <w:rsid w:val="00CA46CA"/>
    <w:rsid w:val="00CA4721"/>
    <w:rsid w:val="00CA4974"/>
    <w:rsid w:val="00CA5382"/>
    <w:rsid w:val="00CA6EB5"/>
    <w:rsid w:val="00CA72EE"/>
    <w:rsid w:val="00CA74CE"/>
    <w:rsid w:val="00CA75E7"/>
    <w:rsid w:val="00CA79BB"/>
    <w:rsid w:val="00CB006A"/>
    <w:rsid w:val="00CB0F41"/>
    <w:rsid w:val="00CB1381"/>
    <w:rsid w:val="00CB15C7"/>
    <w:rsid w:val="00CB17C6"/>
    <w:rsid w:val="00CB287F"/>
    <w:rsid w:val="00CB2A62"/>
    <w:rsid w:val="00CB2D54"/>
    <w:rsid w:val="00CB320B"/>
    <w:rsid w:val="00CB3761"/>
    <w:rsid w:val="00CB4683"/>
    <w:rsid w:val="00CB46F5"/>
    <w:rsid w:val="00CB4CF1"/>
    <w:rsid w:val="00CB504E"/>
    <w:rsid w:val="00CB55EC"/>
    <w:rsid w:val="00CB572B"/>
    <w:rsid w:val="00CB5A47"/>
    <w:rsid w:val="00CB5BB6"/>
    <w:rsid w:val="00CB5D65"/>
    <w:rsid w:val="00CB61D9"/>
    <w:rsid w:val="00CB62EF"/>
    <w:rsid w:val="00CB6394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72"/>
    <w:rsid w:val="00CC1585"/>
    <w:rsid w:val="00CC197A"/>
    <w:rsid w:val="00CC1CC1"/>
    <w:rsid w:val="00CC1E88"/>
    <w:rsid w:val="00CC229A"/>
    <w:rsid w:val="00CC26D4"/>
    <w:rsid w:val="00CC277C"/>
    <w:rsid w:val="00CC521C"/>
    <w:rsid w:val="00CC5921"/>
    <w:rsid w:val="00CC5BE2"/>
    <w:rsid w:val="00CC5D98"/>
    <w:rsid w:val="00CC5E8A"/>
    <w:rsid w:val="00CC6D0B"/>
    <w:rsid w:val="00CC72EE"/>
    <w:rsid w:val="00CC7F1E"/>
    <w:rsid w:val="00CD0602"/>
    <w:rsid w:val="00CD0EA8"/>
    <w:rsid w:val="00CD129C"/>
    <w:rsid w:val="00CD15F5"/>
    <w:rsid w:val="00CD1E43"/>
    <w:rsid w:val="00CD2552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D5694"/>
    <w:rsid w:val="00CD589A"/>
    <w:rsid w:val="00CD5A47"/>
    <w:rsid w:val="00CE0336"/>
    <w:rsid w:val="00CE0B27"/>
    <w:rsid w:val="00CE1345"/>
    <w:rsid w:val="00CE1441"/>
    <w:rsid w:val="00CE1899"/>
    <w:rsid w:val="00CE1910"/>
    <w:rsid w:val="00CE23D6"/>
    <w:rsid w:val="00CE2483"/>
    <w:rsid w:val="00CE294B"/>
    <w:rsid w:val="00CE30F3"/>
    <w:rsid w:val="00CE3374"/>
    <w:rsid w:val="00CE4108"/>
    <w:rsid w:val="00CE4414"/>
    <w:rsid w:val="00CE4666"/>
    <w:rsid w:val="00CE4AEF"/>
    <w:rsid w:val="00CE4CD3"/>
    <w:rsid w:val="00CE51BC"/>
    <w:rsid w:val="00CE551F"/>
    <w:rsid w:val="00CE57E8"/>
    <w:rsid w:val="00CE7002"/>
    <w:rsid w:val="00CE72F1"/>
    <w:rsid w:val="00CE7340"/>
    <w:rsid w:val="00CE753A"/>
    <w:rsid w:val="00CE7877"/>
    <w:rsid w:val="00CE79B3"/>
    <w:rsid w:val="00CE7A7D"/>
    <w:rsid w:val="00CF04AF"/>
    <w:rsid w:val="00CF062F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2FA2"/>
    <w:rsid w:val="00CF34C0"/>
    <w:rsid w:val="00CF37E0"/>
    <w:rsid w:val="00CF3F67"/>
    <w:rsid w:val="00CF4244"/>
    <w:rsid w:val="00CF451F"/>
    <w:rsid w:val="00CF4E05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D001CF"/>
    <w:rsid w:val="00D00A59"/>
    <w:rsid w:val="00D00B0B"/>
    <w:rsid w:val="00D01312"/>
    <w:rsid w:val="00D01367"/>
    <w:rsid w:val="00D014CB"/>
    <w:rsid w:val="00D01665"/>
    <w:rsid w:val="00D0246B"/>
    <w:rsid w:val="00D026E6"/>
    <w:rsid w:val="00D02FD4"/>
    <w:rsid w:val="00D03126"/>
    <w:rsid w:val="00D03BF1"/>
    <w:rsid w:val="00D03DE9"/>
    <w:rsid w:val="00D0406D"/>
    <w:rsid w:val="00D0438F"/>
    <w:rsid w:val="00D04464"/>
    <w:rsid w:val="00D04F83"/>
    <w:rsid w:val="00D05081"/>
    <w:rsid w:val="00D05163"/>
    <w:rsid w:val="00D0518D"/>
    <w:rsid w:val="00D05576"/>
    <w:rsid w:val="00D062A0"/>
    <w:rsid w:val="00D06AF5"/>
    <w:rsid w:val="00D07BC2"/>
    <w:rsid w:val="00D07D5D"/>
    <w:rsid w:val="00D07E34"/>
    <w:rsid w:val="00D104D0"/>
    <w:rsid w:val="00D10BFF"/>
    <w:rsid w:val="00D10CFF"/>
    <w:rsid w:val="00D10E10"/>
    <w:rsid w:val="00D112E0"/>
    <w:rsid w:val="00D11329"/>
    <w:rsid w:val="00D11972"/>
    <w:rsid w:val="00D123FC"/>
    <w:rsid w:val="00D127F4"/>
    <w:rsid w:val="00D12BDC"/>
    <w:rsid w:val="00D136E9"/>
    <w:rsid w:val="00D13C2D"/>
    <w:rsid w:val="00D13C64"/>
    <w:rsid w:val="00D13D29"/>
    <w:rsid w:val="00D1400F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DA"/>
    <w:rsid w:val="00D172E9"/>
    <w:rsid w:val="00D17348"/>
    <w:rsid w:val="00D177C5"/>
    <w:rsid w:val="00D1788F"/>
    <w:rsid w:val="00D17D93"/>
    <w:rsid w:val="00D2000B"/>
    <w:rsid w:val="00D203BD"/>
    <w:rsid w:val="00D20803"/>
    <w:rsid w:val="00D20ECA"/>
    <w:rsid w:val="00D20EE7"/>
    <w:rsid w:val="00D20F9C"/>
    <w:rsid w:val="00D2141C"/>
    <w:rsid w:val="00D215AC"/>
    <w:rsid w:val="00D215FD"/>
    <w:rsid w:val="00D218A4"/>
    <w:rsid w:val="00D218C1"/>
    <w:rsid w:val="00D21C0A"/>
    <w:rsid w:val="00D21C88"/>
    <w:rsid w:val="00D22A79"/>
    <w:rsid w:val="00D2310C"/>
    <w:rsid w:val="00D2346E"/>
    <w:rsid w:val="00D2363F"/>
    <w:rsid w:val="00D237C5"/>
    <w:rsid w:val="00D23B61"/>
    <w:rsid w:val="00D23E67"/>
    <w:rsid w:val="00D24270"/>
    <w:rsid w:val="00D2454A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061"/>
    <w:rsid w:val="00D272E6"/>
    <w:rsid w:val="00D276C4"/>
    <w:rsid w:val="00D27799"/>
    <w:rsid w:val="00D27D6A"/>
    <w:rsid w:val="00D30050"/>
    <w:rsid w:val="00D3028A"/>
    <w:rsid w:val="00D3053D"/>
    <w:rsid w:val="00D30F3D"/>
    <w:rsid w:val="00D31286"/>
    <w:rsid w:val="00D31877"/>
    <w:rsid w:val="00D3197D"/>
    <w:rsid w:val="00D31C9C"/>
    <w:rsid w:val="00D323C3"/>
    <w:rsid w:val="00D329A6"/>
    <w:rsid w:val="00D33068"/>
    <w:rsid w:val="00D331CA"/>
    <w:rsid w:val="00D333C8"/>
    <w:rsid w:val="00D33632"/>
    <w:rsid w:val="00D33741"/>
    <w:rsid w:val="00D33BA3"/>
    <w:rsid w:val="00D33E5F"/>
    <w:rsid w:val="00D34054"/>
    <w:rsid w:val="00D34449"/>
    <w:rsid w:val="00D3456C"/>
    <w:rsid w:val="00D346EF"/>
    <w:rsid w:val="00D34734"/>
    <w:rsid w:val="00D3486A"/>
    <w:rsid w:val="00D34B3E"/>
    <w:rsid w:val="00D34EF7"/>
    <w:rsid w:val="00D3692F"/>
    <w:rsid w:val="00D36BE2"/>
    <w:rsid w:val="00D36C81"/>
    <w:rsid w:val="00D37160"/>
    <w:rsid w:val="00D40381"/>
    <w:rsid w:val="00D41705"/>
    <w:rsid w:val="00D41E75"/>
    <w:rsid w:val="00D42C39"/>
    <w:rsid w:val="00D4318E"/>
    <w:rsid w:val="00D4338C"/>
    <w:rsid w:val="00D43654"/>
    <w:rsid w:val="00D4394A"/>
    <w:rsid w:val="00D43A2E"/>
    <w:rsid w:val="00D43EDC"/>
    <w:rsid w:val="00D445A4"/>
    <w:rsid w:val="00D446F2"/>
    <w:rsid w:val="00D45577"/>
    <w:rsid w:val="00D456ED"/>
    <w:rsid w:val="00D45B20"/>
    <w:rsid w:val="00D45C47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938"/>
    <w:rsid w:val="00D54B18"/>
    <w:rsid w:val="00D54F5F"/>
    <w:rsid w:val="00D554E8"/>
    <w:rsid w:val="00D55910"/>
    <w:rsid w:val="00D55F62"/>
    <w:rsid w:val="00D5644F"/>
    <w:rsid w:val="00D564CA"/>
    <w:rsid w:val="00D56AE6"/>
    <w:rsid w:val="00D56C30"/>
    <w:rsid w:val="00D6005C"/>
    <w:rsid w:val="00D60153"/>
    <w:rsid w:val="00D604D3"/>
    <w:rsid w:val="00D61C09"/>
    <w:rsid w:val="00D63524"/>
    <w:rsid w:val="00D638C3"/>
    <w:rsid w:val="00D63A0E"/>
    <w:rsid w:val="00D63A62"/>
    <w:rsid w:val="00D63C6C"/>
    <w:rsid w:val="00D64DDF"/>
    <w:rsid w:val="00D65382"/>
    <w:rsid w:val="00D655CF"/>
    <w:rsid w:val="00D657D0"/>
    <w:rsid w:val="00D65F3A"/>
    <w:rsid w:val="00D6616F"/>
    <w:rsid w:val="00D66C15"/>
    <w:rsid w:val="00D66D9A"/>
    <w:rsid w:val="00D703E6"/>
    <w:rsid w:val="00D70494"/>
    <w:rsid w:val="00D7055E"/>
    <w:rsid w:val="00D70A3C"/>
    <w:rsid w:val="00D710AA"/>
    <w:rsid w:val="00D71139"/>
    <w:rsid w:val="00D71471"/>
    <w:rsid w:val="00D715A1"/>
    <w:rsid w:val="00D71C5B"/>
    <w:rsid w:val="00D71D90"/>
    <w:rsid w:val="00D72FDB"/>
    <w:rsid w:val="00D73580"/>
    <w:rsid w:val="00D736B1"/>
    <w:rsid w:val="00D73939"/>
    <w:rsid w:val="00D73C91"/>
    <w:rsid w:val="00D741FE"/>
    <w:rsid w:val="00D744A5"/>
    <w:rsid w:val="00D745C5"/>
    <w:rsid w:val="00D754C9"/>
    <w:rsid w:val="00D75598"/>
    <w:rsid w:val="00D75615"/>
    <w:rsid w:val="00D758FE"/>
    <w:rsid w:val="00D75CE8"/>
    <w:rsid w:val="00D75D6E"/>
    <w:rsid w:val="00D76011"/>
    <w:rsid w:val="00D763CC"/>
    <w:rsid w:val="00D763E4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13"/>
    <w:rsid w:val="00D77EF8"/>
    <w:rsid w:val="00D77F12"/>
    <w:rsid w:val="00D8061C"/>
    <w:rsid w:val="00D8099E"/>
    <w:rsid w:val="00D80AD4"/>
    <w:rsid w:val="00D80C31"/>
    <w:rsid w:val="00D8135A"/>
    <w:rsid w:val="00D813B6"/>
    <w:rsid w:val="00D82131"/>
    <w:rsid w:val="00D82BF9"/>
    <w:rsid w:val="00D82F80"/>
    <w:rsid w:val="00D835B0"/>
    <w:rsid w:val="00D8394C"/>
    <w:rsid w:val="00D83F19"/>
    <w:rsid w:val="00D84287"/>
    <w:rsid w:val="00D8450C"/>
    <w:rsid w:val="00D85060"/>
    <w:rsid w:val="00D85C12"/>
    <w:rsid w:val="00D85C82"/>
    <w:rsid w:val="00D85C9C"/>
    <w:rsid w:val="00D869E6"/>
    <w:rsid w:val="00D86AAC"/>
    <w:rsid w:val="00D86E82"/>
    <w:rsid w:val="00D86F89"/>
    <w:rsid w:val="00D8704B"/>
    <w:rsid w:val="00D871C9"/>
    <w:rsid w:val="00D871D9"/>
    <w:rsid w:val="00D87467"/>
    <w:rsid w:val="00D87842"/>
    <w:rsid w:val="00D87AAA"/>
    <w:rsid w:val="00D87BA7"/>
    <w:rsid w:val="00D87D72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F40"/>
    <w:rsid w:val="00D946AF"/>
    <w:rsid w:val="00D94CCB"/>
    <w:rsid w:val="00D950B4"/>
    <w:rsid w:val="00D96302"/>
    <w:rsid w:val="00D97790"/>
    <w:rsid w:val="00D97D5F"/>
    <w:rsid w:val="00DA0128"/>
    <w:rsid w:val="00DA01BE"/>
    <w:rsid w:val="00DA056F"/>
    <w:rsid w:val="00DA12DC"/>
    <w:rsid w:val="00DA1355"/>
    <w:rsid w:val="00DA2167"/>
    <w:rsid w:val="00DA23B2"/>
    <w:rsid w:val="00DA3FD1"/>
    <w:rsid w:val="00DA4076"/>
    <w:rsid w:val="00DA411C"/>
    <w:rsid w:val="00DA4A2B"/>
    <w:rsid w:val="00DA4FDF"/>
    <w:rsid w:val="00DA5120"/>
    <w:rsid w:val="00DA53A3"/>
    <w:rsid w:val="00DA57BA"/>
    <w:rsid w:val="00DA703C"/>
    <w:rsid w:val="00DA728C"/>
    <w:rsid w:val="00DA7CF9"/>
    <w:rsid w:val="00DA7EDD"/>
    <w:rsid w:val="00DB008F"/>
    <w:rsid w:val="00DB0120"/>
    <w:rsid w:val="00DB02D5"/>
    <w:rsid w:val="00DB1138"/>
    <w:rsid w:val="00DB2227"/>
    <w:rsid w:val="00DB2BFB"/>
    <w:rsid w:val="00DB2D51"/>
    <w:rsid w:val="00DB3617"/>
    <w:rsid w:val="00DB38FE"/>
    <w:rsid w:val="00DB42CF"/>
    <w:rsid w:val="00DB4340"/>
    <w:rsid w:val="00DB44F0"/>
    <w:rsid w:val="00DB49B6"/>
    <w:rsid w:val="00DB5591"/>
    <w:rsid w:val="00DB591A"/>
    <w:rsid w:val="00DB6234"/>
    <w:rsid w:val="00DB6426"/>
    <w:rsid w:val="00DB678D"/>
    <w:rsid w:val="00DB6B97"/>
    <w:rsid w:val="00DB7080"/>
    <w:rsid w:val="00DB7F0D"/>
    <w:rsid w:val="00DC020F"/>
    <w:rsid w:val="00DC0365"/>
    <w:rsid w:val="00DC09FD"/>
    <w:rsid w:val="00DC0AB4"/>
    <w:rsid w:val="00DC0E85"/>
    <w:rsid w:val="00DC1AF0"/>
    <w:rsid w:val="00DC239F"/>
    <w:rsid w:val="00DC24D1"/>
    <w:rsid w:val="00DC24F6"/>
    <w:rsid w:val="00DC2893"/>
    <w:rsid w:val="00DC303D"/>
    <w:rsid w:val="00DC3455"/>
    <w:rsid w:val="00DC37E6"/>
    <w:rsid w:val="00DC399F"/>
    <w:rsid w:val="00DC3E04"/>
    <w:rsid w:val="00DC4063"/>
    <w:rsid w:val="00DC4089"/>
    <w:rsid w:val="00DC4866"/>
    <w:rsid w:val="00DC5508"/>
    <w:rsid w:val="00DC5651"/>
    <w:rsid w:val="00DC6466"/>
    <w:rsid w:val="00DC682B"/>
    <w:rsid w:val="00DC6BFC"/>
    <w:rsid w:val="00DC6C8C"/>
    <w:rsid w:val="00DC6FF7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7C0"/>
    <w:rsid w:val="00DD48EA"/>
    <w:rsid w:val="00DD4B04"/>
    <w:rsid w:val="00DD4B89"/>
    <w:rsid w:val="00DD4F54"/>
    <w:rsid w:val="00DD50E2"/>
    <w:rsid w:val="00DD5272"/>
    <w:rsid w:val="00DD5564"/>
    <w:rsid w:val="00DD57E6"/>
    <w:rsid w:val="00DD5F1F"/>
    <w:rsid w:val="00DD5F3B"/>
    <w:rsid w:val="00DD638F"/>
    <w:rsid w:val="00DD73C0"/>
    <w:rsid w:val="00DD73FC"/>
    <w:rsid w:val="00DD7670"/>
    <w:rsid w:val="00DD776C"/>
    <w:rsid w:val="00DD7AA9"/>
    <w:rsid w:val="00DD7B32"/>
    <w:rsid w:val="00DD7DB1"/>
    <w:rsid w:val="00DE0324"/>
    <w:rsid w:val="00DE096A"/>
    <w:rsid w:val="00DE0B8B"/>
    <w:rsid w:val="00DE1975"/>
    <w:rsid w:val="00DE25FA"/>
    <w:rsid w:val="00DE2C5A"/>
    <w:rsid w:val="00DE3298"/>
    <w:rsid w:val="00DE3723"/>
    <w:rsid w:val="00DE376B"/>
    <w:rsid w:val="00DE39E4"/>
    <w:rsid w:val="00DE3A06"/>
    <w:rsid w:val="00DE426E"/>
    <w:rsid w:val="00DE4696"/>
    <w:rsid w:val="00DE4D22"/>
    <w:rsid w:val="00DE5248"/>
    <w:rsid w:val="00DE5971"/>
    <w:rsid w:val="00DE65D6"/>
    <w:rsid w:val="00DE69A2"/>
    <w:rsid w:val="00DE6D8B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F57"/>
    <w:rsid w:val="00DF21BC"/>
    <w:rsid w:val="00DF2898"/>
    <w:rsid w:val="00DF2E87"/>
    <w:rsid w:val="00DF3658"/>
    <w:rsid w:val="00DF38EA"/>
    <w:rsid w:val="00DF3B02"/>
    <w:rsid w:val="00DF4038"/>
    <w:rsid w:val="00DF4205"/>
    <w:rsid w:val="00DF42C8"/>
    <w:rsid w:val="00DF4382"/>
    <w:rsid w:val="00DF455C"/>
    <w:rsid w:val="00DF4F4C"/>
    <w:rsid w:val="00DF50A7"/>
    <w:rsid w:val="00DF549F"/>
    <w:rsid w:val="00DF6002"/>
    <w:rsid w:val="00DF603D"/>
    <w:rsid w:val="00DF62B8"/>
    <w:rsid w:val="00DF637B"/>
    <w:rsid w:val="00DF6549"/>
    <w:rsid w:val="00DF69A0"/>
    <w:rsid w:val="00DF6E31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BD"/>
    <w:rsid w:val="00E028CD"/>
    <w:rsid w:val="00E0315A"/>
    <w:rsid w:val="00E03DBF"/>
    <w:rsid w:val="00E03DE5"/>
    <w:rsid w:val="00E03E1B"/>
    <w:rsid w:val="00E0401A"/>
    <w:rsid w:val="00E040DA"/>
    <w:rsid w:val="00E0429F"/>
    <w:rsid w:val="00E047CD"/>
    <w:rsid w:val="00E04D22"/>
    <w:rsid w:val="00E04D6A"/>
    <w:rsid w:val="00E04DF7"/>
    <w:rsid w:val="00E04EE0"/>
    <w:rsid w:val="00E053EE"/>
    <w:rsid w:val="00E057B9"/>
    <w:rsid w:val="00E05DA5"/>
    <w:rsid w:val="00E05DFD"/>
    <w:rsid w:val="00E06092"/>
    <w:rsid w:val="00E06A02"/>
    <w:rsid w:val="00E06B57"/>
    <w:rsid w:val="00E0701F"/>
    <w:rsid w:val="00E0759A"/>
    <w:rsid w:val="00E076CC"/>
    <w:rsid w:val="00E07C7A"/>
    <w:rsid w:val="00E07F39"/>
    <w:rsid w:val="00E100CF"/>
    <w:rsid w:val="00E10370"/>
    <w:rsid w:val="00E10802"/>
    <w:rsid w:val="00E10902"/>
    <w:rsid w:val="00E10EAD"/>
    <w:rsid w:val="00E1106F"/>
    <w:rsid w:val="00E112DB"/>
    <w:rsid w:val="00E11E6F"/>
    <w:rsid w:val="00E127CE"/>
    <w:rsid w:val="00E128D7"/>
    <w:rsid w:val="00E12B6A"/>
    <w:rsid w:val="00E135D6"/>
    <w:rsid w:val="00E14B6C"/>
    <w:rsid w:val="00E14C63"/>
    <w:rsid w:val="00E150B6"/>
    <w:rsid w:val="00E158A6"/>
    <w:rsid w:val="00E163C5"/>
    <w:rsid w:val="00E16966"/>
    <w:rsid w:val="00E1697B"/>
    <w:rsid w:val="00E16C20"/>
    <w:rsid w:val="00E176F8"/>
    <w:rsid w:val="00E2093A"/>
    <w:rsid w:val="00E21063"/>
    <w:rsid w:val="00E214D9"/>
    <w:rsid w:val="00E22B7D"/>
    <w:rsid w:val="00E23654"/>
    <w:rsid w:val="00E23970"/>
    <w:rsid w:val="00E23DE1"/>
    <w:rsid w:val="00E24F01"/>
    <w:rsid w:val="00E258C6"/>
    <w:rsid w:val="00E25A73"/>
    <w:rsid w:val="00E25E93"/>
    <w:rsid w:val="00E27029"/>
    <w:rsid w:val="00E2770A"/>
    <w:rsid w:val="00E304B2"/>
    <w:rsid w:val="00E3055E"/>
    <w:rsid w:val="00E3088D"/>
    <w:rsid w:val="00E30DF2"/>
    <w:rsid w:val="00E32E5D"/>
    <w:rsid w:val="00E33634"/>
    <w:rsid w:val="00E346A2"/>
    <w:rsid w:val="00E34800"/>
    <w:rsid w:val="00E34943"/>
    <w:rsid w:val="00E35648"/>
    <w:rsid w:val="00E35CD1"/>
    <w:rsid w:val="00E37366"/>
    <w:rsid w:val="00E37976"/>
    <w:rsid w:val="00E37E05"/>
    <w:rsid w:val="00E37E08"/>
    <w:rsid w:val="00E40680"/>
    <w:rsid w:val="00E409C0"/>
    <w:rsid w:val="00E41300"/>
    <w:rsid w:val="00E415BD"/>
    <w:rsid w:val="00E4167F"/>
    <w:rsid w:val="00E418AE"/>
    <w:rsid w:val="00E41E92"/>
    <w:rsid w:val="00E42114"/>
    <w:rsid w:val="00E426FF"/>
    <w:rsid w:val="00E4288F"/>
    <w:rsid w:val="00E42C27"/>
    <w:rsid w:val="00E4362E"/>
    <w:rsid w:val="00E43B9E"/>
    <w:rsid w:val="00E4437A"/>
    <w:rsid w:val="00E4443A"/>
    <w:rsid w:val="00E4459F"/>
    <w:rsid w:val="00E44B91"/>
    <w:rsid w:val="00E44F72"/>
    <w:rsid w:val="00E4515F"/>
    <w:rsid w:val="00E45796"/>
    <w:rsid w:val="00E45BD5"/>
    <w:rsid w:val="00E45FAE"/>
    <w:rsid w:val="00E464C6"/>
    <w:rsid w:val="00E46A17"/>
    <w:rsid w:val="00E46B66"/>
    <w:rsid w:val="00E47B42"/>
    <w:rsid w:val="00E47C69"/>
    <w:rsid w:val="00E47EB3"/>
    <w:rsid w:val="00E47F1F"/>
    <w:rsid w:val="00E5077B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1FAD"/>
    <w:rsid w:val="00E527E5"/>
    <w:rsid w:val="00E52889"/>
    <w:rsid w:val="00E52ECC"/>
    <w:rsid w:val="00E52F94"/>
    <w:rsid w:val="00E5317C"/>
    <w:rsid w:val="00E532CC"/>
    <w:rsid w:val="00E533D1"/>
    <w:rsid w:val="00E53693"/>
    <w:rsid w:val="00E53A19"/>
    <w:rsid w:val="00E5409F"/>
    <w:rsid w:val="00E54248"/>
    <w:rsid w:val="00E5461B"/>
    <w:rsid w:val="00E54A62"/>
    <w:rsid w:val="00E54CCD"/>
    <w:rsid w:val="00E552C7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3422"/>
    <w:rsid w:val="00E6376B"/>
    <w:rsid w:val="00E64538"/>
    <w:rsid w:val="00E652C7"/>
    <w:rsid w:val="00E65334"/>
    <w:rsid w:val="00E65BFC"/>
    <w:rsid w:val="00E6651F"/>
    <w:rsid w:val="00E66827"/>
    <w:rsid w:val="00E66985"/>
    <w:rsid w:val="00E674DE"/>
    <w:rsid w:val="00E67E37"/>
    <w:rsid w:val="00E67F13"/>
    <w:rsid w:val="00E702E1"/>
    <w:rsid w:val="00E705E6"/>
    <w:rsid w:val="00E7092A"/>
    <w:rsid w:val="00E70AA9"/>
    <w:rsid w:val="00E70F7A"/>
    <w:rsid w:val="00E71806"/>
    <w:rsid w:val="00E723E1"/>
    <w:rsid w:val="00E72901"/>
    <w:rsid w:val="00E736D6"/>
    <w:rsid w:val="00E736D8"/>
    <w:rsid w:val="00E73E72"/>
    <w:rsid w:val="00E73EB6"/>
    <w:rsid w:val="00E74163"/>
    <w:rsid w:val="00E7569F"/>
    <w:rsid w:val="00E76089"/>
    <w:rsid w:val="00E76147"/>
    <w:rsid w:val="00E7628B"/>
    <w:rsid w:val="00E77108"/>
    <w:rsid w:val="00E7723F"/>
    <w:rsid w:val="00E7727F"/>
    <w:rsid w:val="00E77372"/>
    <w:rsid w:val="00E77C21"/>
    <w:rsid w:val="00E8039D"/>
    <w:rsid w:val="00E804D5"/>
    <w:rsid w:val="00E80608"/>
    <w:rsid w:val="00E80C3B"/>
    <w:rsid w:val="00E81353"/>
    <w:rsid w:val="00E81831"/>
    <w:rsid w:val="00E819CC"/>
    <w:rsid w:val="00E819D0"/>
    <w:rsid w:val="00E81CDD"/>
    <w:rsid w:val="00E82082"/>
    <w:rsid w:val="00E82177"/>
    <w:rsid w:val="00E824E0"/>
    <w:rsid w:val="00E82FB2"/>
    <w:rsid w:val="00E8320D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99C"/>
    <w:rsid w:val="00E86B5E"/>
    <w:rsid w:val="00E86DD5"/>
    <w:rsid w:val="00E87353"/>
    <w:rsid w:val="00E87797"/>
    <w:rsid w:val="00E90983"/>
    <w:rsid w:val="00E90C44"/>
    <w:rsid w:val="00E919AB"/>
    <w:rsid w:val="00E91ED9"/>
    <w:rsid w:val="00E91FAF"/>
    <w:rsid w:val="00E92448"/>
    <w:rsid w:val="00E92A27"/>
    <w:rsid w:val="00E92A7C"/>
    <w:rsid w:val="00E92E2D"/>
    <w:rsid w:val="00E92FD6"/>
    <w:rsid w:val="00E930DC"/>
    <w:rsid w:val="00E93EAD"/>
    <w:rsid w:val="00E949BE"/>
    <w:rsid w:val="00E94A42"/>
    <w:rsid w:val="00E94DEB"/>
    <w:rsid w:val="00E94DF7"/>
    <w:rsid w:val="00E951E3"/>
    <w:rsid w:val="00E954C1"/>
    <w:rsid w:val="00E95668"/>
    <w:rsid w:val="00E9602C"/>
    <w:rsid w:val="00E969F7"/>
    <w:rsid w:val="00E9717B"/>
    <w:rsid w:val="00EA02F7"/>
    <w:rsid w:val="00EA0C4C"/>
    <w:rsid w:val="00EA1112"/>
    <w:rsid w:val="00EA12B8"/>
    <w:rsid w:val="00EA13BC"/>
    <w:rsid w:val="00EA142C"/>
    <w:rsid w:val="00EA168F"/>
    <w:rsid w:val="00EA19DD"/>
    <w:rsid w:val="00EA1CBB"/>
    <w:rsid w:val="00EA2805"/>
    <w:rsid w:val="00EA297B"/>
    <w:rsid w:val="00EA31F5"/>
    <w:rsid w:val="00EA32BD"/>
    <w:rsid w:val="00EA34A1"/>
    <w:rsid w:val="00EA42F2"/>
    <w:rsid w:val="00EA4403"/>
    <w:rsid w:val="00EA494C"/>
    <w:rsid w:val="00EA4A90"/>
    <w:rsid w:val="00EA4BB7"/>
    <w:rsid w:val="00EA557B"/>
    <w:rsid w:val="00EA5DCB"/>
    <w:rsid w:val="00EA61E3"/>
    <w:rsid w:val="00EA62DE"/>
    <w:rsid w:val="00EA65FF"/>
    <w:rsid w:val="00EA6783"/>
    <w:rsid w:val="00EA6E4C"/>
    <w:rsid w:val="00EA7705"/>
    <w:rsid w:val="00EA7D20"/>
    <w:rsid w:val="00EA7F5F"/>
    <w:rsid w:val="00EB069B"/>
    <w:rsid w:val="00EB0FC7"/>
    <w:rsid w:val="00EB1554"/>
    <w:rsid w:val="00EB160B"/>
    <w:rsid w:val="00EB1C5B"/>
    <w:rsid w:val="00EB213D"/>
    <w:rsid w:val="00EB2AB1"/>
    <w:rsid w:val="00EB2D2A"/>
    <w:rsid w:val="00EB30F6"/>
    <w:rsid w:val="00EB3159"/>
    <w:rsid w:val="00EB3415"/>
    <w:rsid w:val="00EB3F18"/>
    <w:rsid w:val="00EB3F70"/>
    <w:rsid w:val="00EB4002"/>
    <w:rsid w:val="00EB49E6"/>
    <w:rsid w:val="00EB4B34"/>
    <w:rsid w:val="00EB4C68"/>
    <w:rsid w:val="00EB63D2"/>
    <w:rsid w:val="00EB64C6"/>
    <w:rsid w:val="00EB6A0A"/>
    <w:rsid w:val="00EB6F98"/>
    <w:rsid w:val="00EB7C35"/>
    <w:rsid w:val="00EC011A"/>
    <w:rsid w:val="00EC0242"/>
    <w:rsid w:val="00EC04B0"/>
    <w:rsid w:val="00EC072A"/>
    <w:rsid w:val="00EC07D8"/>
    <w:rsid w:val="00EC12FB"/>
    <w:rsid w:val="00EC20E8"/>
    <w:rsid w:val="00EC2B6C"/>
    <w:rsid w:val="00EC2B8C"/>
    <w:rsid w:val="00EC2DAA"/>
    <w:rsid w:val="00EC3235"/>
    <w:rsid w:val="00EC3C6A"/>
    <w:rsid w:val="00EC3C93"/>
    <w:rsid w:val="00EC3D18"/>
    <w:rsid w:val="00EC412E"/>
    <w:rsid w:val="00EC492E"/>
    <w:rsid w:val="00EC4F67"/>
    <w:rsid w:val="00EC5856"/>
    <w:rsid w:val="00EC5D4A"/>
    <w:rsid w:val="00EC5DA4"/>
    <w:rsid w:val="00EC6156"/>
    <w:rsid w:val="00EC62F8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D9D"/>
    <w:rsid w:val="00ED1182"/>
    <w:rsid w:val="00ED1771"/>
    <w:rsid w:val="00ED1C34"/>
    <w:rsid w:val="00ED1CDB"/>
    <w:rsid w:val="00ED2275"/>
    <w:rsid w:val="00ED2856"/>
    <w:rsid w:val="00ED2E0B"/>
    <w:rsid w:val="00ED39C8"/>
    <w:rsid w:val="00ED3A57"/>
    <w:rsid w:val="00ED3C77"/>
    <w:rsid w:val="00ED3DF4"/>
    <w:rsid w:val="00ED3E4D"/>
    <w:rsid w:val="00ED4F54"/>
    <w:rsid w:val="00ED5695"/>
    <w:rsid w:val="00ED58E6"/>
    <w:rsid w:val="00ED6EB2"/>
    <w:rsid w:val="00ED6ED6"/>
    <w:rsid w:val="00ED721A"/>
    <w:rsid w:val="00ED7479"/>
    <w:rsid w:val="00ED797A"/>
    <w:rsid w:val="00ED7CA9"/>
    <w:rsid w:val="00EE0198"/>
    <w:rsid w:val="00EE047F"/>
    <w:rsid w:val="00EE0FE1"/>
    <w:rsid w:val="00EE1156"/>
    <w:rsid w:val="00EE1BD8"/>
    <w:rsid w:val="00EE235B"/>
    <w:rsid w:val="00EE237A"/>
    <w:rsid w:val="00EE23BB"/>
    <w:rsid w:val="00EE258A"/>
    <w:rsid w:val="00EE293A"/>
    <w:rsid w:val="00EE3C43"/>
    <w:rsid w:val="00EE4648"/>
    <w:rsid w:val="00EE47CE"/>
    <w:rsid w:val="00EE4C20"/>
    <w:rsid w:val="00EE4CC9"/>
    <w:rsid w:val="00EE586F"/>
    <w:rsid w:val="00EE6264"/>
    <w:rsid w:val="00EE652E"/>
    <w:rsid w:val="00EE66C6"/>
    <w:rsid w:val="00EE742B"/>
    <w:rsid w:val="00EE7510"/>
    <w:rsid w:val="00EF01A2"/>
    <w:rsid w:val="00EF097C"/>
    <w:rsid w:val="00EF0D0D"/>
    <w:rsid w:val="00EF1319"/>
    <w:rsid w:val="00EF1B04"/>
    <w:rsid w:val="00EF306B"/>
    <w:rsid w:val="00EF3109"/>
    <w:rsid w:val="00EF322D"/>
    <w:rsid w:val="00EF39E0"/>
    <w:rsid w:val="00EF40B1"/>
    <w:rsid w:val="00EF416F"/>
    <w:rsid w:val="00EF4E88"/>
    <w:rsid w:val="00EF50A3"/>
    <w:rsid w:val="00EF52A8"/>
    <w:rsid w:val="00EF53F2"/>
    <w:rsid w:val="00EF58AA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51B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A35"/>
    <w:rsid w:val="00F0641C"/>
    <w:rsid w:val="00F067C7"/>
    <w:rsid w:val="00F072A8"/>
    <w:rsid w:val="00F0760E"/>
    <w:rsid w:val="00F07C4B"/>
    <w:rsid w:val="00F10774"/>
    <w:rsid w:val="00F10E89"/>
    <w:rsid w:val="00F11187"/>
    <w:rsid w:val="00F116C1"/>
    <w:rsid w:val="00F11AB4"/>
    <w:rsid w:val="00F11E79"/>
    <w:rsid w:val="00F1201E"/>
    <w:rsid w:val="00F128AD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E03"/>
    <w:rsid w:val="00F13E85"/>
    <w:rsid w:val="00F13F27"/>
    <w:rsid w:val="00F14A83"/>
    <w:rsid w:val="00F15275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7367"/>
    <w:rsid w:val="00F173F0"/>
    <w:rsid w:val="00F17720"/>
    <w:rsid w:val="00F17873"/>
    <w:rsid w:val="00F17D71"/>
    <w:rsid w:val="00F17FB3"/>
    <w:rsid w:val="00F2000C"/>
    <w:rsid w:val="00F20B0B"/>
    <w:rsid w:val="00F21054"/>
    <w:rsid w:val="00F2179A"/>
    <w:rsid w:val="00F21DFE"/>
    <w:rsid w:val="00F21E89"/>
    <w:rsid w:val="00F222F5"/>
    <w:rsid w:val="00F2327A"/>
    <w:rsid w:val="00F232E8"/>
    <w:rsid w:val="00F23411"/>
    <w:rsid w:val="00F239CD"/>
    <w:rsid w:val="00F2405A"/>
    <w:rsid w:val="00F24239"/>
    <w:rsid w:val="00F243F0"/>
    <w:rsid w:val="00F24B1F"/>
    <w:rsid w:val="00F24D3E"/>
    <w:rsid w:val="00F24EAF"/>
    <w:rsid w:val="00F25085"/>
    <w:rsid w:val="00F25649"/>
    <w:rsid w:val="00F25A81"/>
    <w:rsid w:val="00F2662B"/>
    <w:rsid w:val="00F27374"/>
    <w:rsid w:val="00F2798C"/>
    <w:rsid w:val="00F310F6"/>
    <w:rsid w:val="00F31280"/>
    <w:rsid w:val="00F312CE"/>
    <w:rsid w:val="00F31908"/>
    <w:rsid w:val="00F319ED"/>
    <w:rsid w:val="00F32038"/>
    <w:rsid w:val="00F32632"/>
    <w:rsid w:val="00F34C80"/>
    <w:rsid w:val="00F34C85"/>
    <w:rsid w:val="00F34F0B"/>
    <w:rsid w:val="00F3533B"/>
    <w:rsid w:val="00F35AB9"/>
    <w:rsid w:val="00F36583"/>
    <w:rsid w:val="00F36926"/>
    <w:rsid w:val="00F369BB"/>
    <w:rsid w:val="00F370DE"/>
    <w:rsid w:val="00F3760C"/>
    <w:rsid w:val="00F37D61"/>
    <w:rsid w:val="00F404A1"/>
    <w:rsid w:val="00F41928"/>
    <w:rsid w:val="00F42199"/>
    <w:rsid w:val="00F42896"/>
    <w:rsid w:val="00F430EB"/>
    <w:rsid w:val="00F4323B"/>
    <w:rsid w:val="00F43669"/>
    <w:rsid w:val="00F438EF"/>
    <w:rsid w:val="00F439C3"/>
    <w:rsid w:val="00F43EB3"/>
    <w:rsid w:val="00F44030"/>
    <w:rsid w:val="00F4520B"/>
    <w:rsid w:val="00F45B53"/>
    <w:rsid w:val="00F45E3D"/>
    <w:rsid w:val="00F46896"/>
    <w:rsid w:val="00F47A01"/>
    <w:rsid w:val="00F47B80"/>
    <w:rsid w:val="00F47C39"/>
    <w:rsid w:val="00F47D7D"/>
    <w:rsid w:val="00F47E97"/>
    <w:rsid w:val="00F512FD"/>
    <w:rsid w:val="00F515C5"/>
    <w:rsid w:val="00F51646"/>
    <w:rsid w:val="00F516B7"/>
    <w:rsid w:val="00F5178C"/>
    <w:rsid w:val="00F51AD7"/>
    <w:rsid w:val="00F530AA"/>
    <w:rsid w:val="00F5316C"/>
    <w:rsid w:val="00F53230"/>
    <w:rsid w:val="00F5376B"/>
    <w:rsid w:val="00F53B72"/>
    <w:rsid w:val="00F54566"/>
    <w:rsid w:val="00F54A8C"/>
    <w:rsid w:val="00F54B85"/>
    <w:rsid w:val="00F54C3A"/>
    <w:rsid w:val="00F55A0C"/>
    <w:rsid w:val="00F55BB7"/>
    <w:rsid w:val="00F57024"/>
    <w:rsid w:val="00F60138"/>
    <w:rsid w:val="00F60634"/>
    <w:rsid w:val="00F609DA"/>
    <w:rsid w:val="00F6202D"/>
    <w:rsid w:val="00F623BE"/>
    <w:rsid w:val="00F6242C"/>
    <w:rsid w:val="00F62531"/>
    <w:rsid w:val="00F625FD"/>
    <w:rsid w:val="00F63E2A"/>
    <w:rsid w:val="00F6401D"/>
    <w:rsid w:val="00F6413B"/>
    <w:rsid w:val="00F6475A"/>
    <w:rsid w:val="00F64A46"/>
    <w:rsid w:val="00F64EBE"/>
    <w:rsid w:val="00F65E59"/>
    <w:rsid w:val="00F65F91"/>
    <w:rsid w:val="00F6606A"/>
    <w:rsid w:val="00F661DB"/>
    <w:rsid w:val="00F66409"/>
    <w:rsid w:val="00F667F0"/>
    <w:rsid w:val="00F66C8B"/>
    <w:rsid w:val="00F67133"/>
    <w:rsid w:val="00F702DB"/>
    <w:rsid w:val="00F70CB7"/>
    <w:rsid w:val="00F713A1"/>
    <w:rsid w:val="00F71596"/>
    <w:rsid w:val="00F72425"/>
    <w:rsid w:val="00F727BA"/>
    <w:rsid w:val="00F72C96"/>
    <w:rsid w:val="00F73509"/>
    <w:rsid w:val="00F73736"/>
    <w:rsid w:val="00F73946"/>
    <w:rsid w:val="00F73B99"/>
    <w:rsid w:val="00F742EF"/>
    <w:rsid w:val="00F74717"/>
    <w:rsid w:val="00F74C43"/>
    <w:rsid w:val="00F75045"/>
    <w:rsid w:val="00F753DC"/>
    <w:rsid w:val="00F755BC"/>
    <w:rsid w:val="00F756C1"/>
    <w:rsid w:val="00F75CD1"/>
    <w:rsid w:val="00F76090"/>
    <w:rsid w:val="00F764CC"/>
    <w:rsid w:val="00F768EC"/>
    <w:rsid w:val="00F76A08"/>
    <w:rsid w:val="00F80095"/>
    <w:rsid w:val="00F80843"/>
    <w:rsid w:val="00F81225"/>
    <w:rsid w:val="00F8145B"/>
    <w:rsid w:val="00F823A9"/>
    <w:rsid w:val="00F8282A"/>
    <w:rsid w:val="00F83278"/>
    <w:rsid w:val="00F83621"/>
    <w:rsid w:val="00F83EB4"/>
    <w:rsid w:val="00F849EC"/>
    <w:rsid w:val="00F84A36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901E4"/>
    <w:rsid w:val="00F9034A"/>
    <w:rsid w:val="00F90520"/>
    <w:rsid w:val="00F90BDF"/>
    <w:rsid w:val="00F91527"/>
    <w:rsid w:val="00F9187C"/>
    <w:rsid w:val="00F91C27"/>
    <w:rsid w:val="00F92092"/>
    <w:rsid w:val="00F9272A"/>
    <w:rsid w:val="00F92A72"/>
    <w:rsid w:val="00F92C65"/>
    <w:rsid w:val="00F93598"/>
    <w:rsid w:val="00F93738"/>
    <w:rsid w:val="00F938A7"/>
    <w:rsid w:val="00F9390D"/>
    <w:rsid w:val="00F93BF8"/>
    <w:rsid w:val="00F93D5B"/>
    <w:rsid w:val="00F93EA0"/>
    <w:rsid w:val="00F94866"/>
    <w:rsid w:val="00F95116"/>
    <w:rsid w:val="00F95A82"/>
    <w:rsid w:val="00F96398"/>
    <w:rsid w:val="00F96BC0"/>
    <w:rsid w:val="00F96E32"/>
    <w:rsid w:val="00F97DD8"/>
    <w:rsid w:val="00FA06F8"/>
    <w:rsid w:val="00FA0D15"/>
    <w:rsid w:val="00FA2377"/>
    <w:rsid w:val="00FA25A3"/>
    <w:rsid w:val="00FA35C3"/>
    <w:rsid w:val="00FA3823"/>
    <w:rsid w:val="00FA3FB6"/>
    <w:rsid w:val="00FA416A"/>
    <w:rsid w:val="00FA4439"/>
    <w:rsid w:val="00FA47D8"/>
    <w:rsid w:val="00FA57DF"/>
    <w:rsid w:val="00FA5D75"/>
    <w:rsid w:val="00FA67B9"/>
    <w:rsid w:val="00FA69D0"/>
    <w:rsid w:val="00FA6A1B"/>
    <w:rsid w:val="00FA706A"/>
    <w:rsid w:val="00FA7747"/>
    <w:rsid w:val="00FA7CAE"/>
    <w:rsid w:val="00FB029E"/>
    <w:rsid w:val="00FB0309"/>
    <w:rsid w:val="00FB0322"/>
    <w:rsid w:val="00FB0814"/>
    <w:rsid w:val="00FB1860"/>
    <w:rsid w:val="00FB1BC5"/>
    <w:rsid w:val="00FB1C2B"/>
    <w:rsid w:val="00FB1FC8"/>
    <w:rsid w:val="00FB26DC"/>
    <w:rsid w:val="00FB2ECB"/>
    <w:rsid w:val="00FB3B6C"/>
    <w:rsid w:val="00FB3D33"/>
    <w:rsid w:val="00FB3D37"/>
    <w:rsid w:val="00FB416A"/>
    <w:rsid w:val="00FB47FD"/>
    <w:rsid w:val="00FB4C08"/>
    <w:rsid w:val="00FB59A8"/>
    <w:rsid w:val="00FB5A28"/>
    <w:rsid w:val="00FB5D89"/>
    <w:rsid w:val="00FB5F83"/>
    <w:rsid w:val="00FB6F33"/>
    <w:rsid w:val="00FB766C"/>
    <w:rsid w:val="00FB7876"/>
    <w:rsid w:val="00FB7AAB"/>
    <w:rsid w:val="00FB7BBF"/>
    <w:rsid w:val="00FC0078"/>
    <w:rsid w:val="00FC012A"/>
    <w:rsid w:val="00FC1AF8"/>
    <w:rsid w:val="00FC1C44"/>
    <w:rsid w:val="00FC2B76"/>
    <w:rsid w:val="00FC2E5C"/>
    <w:rsid w:val="00FC314A"/>
    <w:rsid w:val="00FC34BD"/>
    <w:rsid w:val="00FC3752"/>
    <w:rsid w:val="00FC3A9C"/>
    <w:rsid w:val="00FC3CA0"/>
    <w:rsid w:val="00FC4169"/>
    <w:rsid w:val="00FC449E"/>
    <w:rsid w:val="00FC5182"/>
    <w:rsid w:val="00FC5757"/>
    <w:rsid w:val="00FC598E"/>
    <w:rsid w:val="00FC5FD9"/>
    <w:rsid w:val="00FC608F"/>
    <w:rsid w:val="00FC626E"/>
    <w:rsid w:val="00FC6661"/>
    <w:rsid w:val="00FC6A9B"/>
    <w:rsid w:val="00FC6E47"/>
    <w:rsid w:val="00FC74E0"/>
    <w:rsid w:val="00FC771A"/>
    <w:rsid w:val="00FC7A9E"/>
    <w:rsid w:val="00FC7BEC"/>
    <w:rsid w:val="00FC7F72"/>
    <w:rsid w:val="00FD0167"/>
    <w:rsid w:val="00FD0300"/>
    <w:rsid w:val="00FD0379"/>
    <w:rsid w:val="00FD086A"/>
    <w:rsid w:val="00FD128F"/>
    <w:rsid w:val="00FD131D"/>
    <w:rsid w:val="00FD2344"/>
    <w:rsid w:val="00FD28B0"/>
    <w:rsid w:val="00FD3307"/>
    <w:rsid w:val="00FD34F9"/>
    <w:rsid w:val="00FD3AAE"/>
    <w:rsid w:val="00FD402B"/>
    <w:rsid w:val="00FD4316"/>
    <w:rsid w:val="00FD4560"/>
    <w:rsid w:val="00FD4A56"/>
    <w:rsid w:val="00FD561F"/>
    <w:rsid w:val="00FD58ED"/>
    <w:rsid w:val="00FD5BA6"/>
    <w:rsid w:val="00FD5DD2"/>
    <w:rsid w:val="00FD6102"/>
    <w:rsid w:val="00FD612B"/>
    <w:rsid w:val="00FD62E9"/>
    <w:rsid w:val="00FD62F3"/>
    <w:rsid w:val="00FD6E86"/>
    <w:rsid w:val="00FD7248"/>
    <w:rsid w:val="00FD7431"/>
    <w:rsid w:val="00FD78B6"/>
    <w:rsid w:val="00FD7C61"/>
    <w:rsid w:val="00FD7EE3"/>
    <w:rsid w:val="00FE099D"/>
    <w:rsid w:val="00FE10DB"/>
    <w:rsid w:val="00FE1240"/>
    <w:rsid w:val="00FE18E1"/>
    <w:rsid w:val="00FE19FF"/>
    <w:rsid w:val="00FE1CEB"/>
    <w:rsid w:val="00FE20AC"/>
    <w:rsid w:val="00FE2412"/>
    <w:rsid w:val="00FE282D"/>
    <w:rsid w:val="00FE2A1E"/>
    <w:rsid w:val="00FE3512"/>
    <w:rsid w:val="00FE3958"/>
    <w:rsid w:val="00FE3AAC"/>
    <w:rsid w:val="00FE4781"/>
    <w:rsid w:val="00FE4A40"/>
    <w:rsid w:val="00FE4F74"/>
    <w:rsid w:val="00FE507A"/>
    <w:rsid w:val="00FE52EA"/>
    <w:rsid w:val="00FE56B2"/>
    <w:rsid w:val="00FE5D87"/>
    <w:rsid w:val="00FE633F"/>
    <w:rsid w:val="00FE68A9"/>
    <w:rsid w:val="00FE6950"/>
    <w:rsid w:val="00FE6AF3"/>
    <w:rsid w:val="00FE6DD9"/>
    <w:rsid w:val="00FE7009"/>
    <w:rsid w:val="00FE760B"/>
    <w:rsid w:val="00FE7B3F"/>
    <w:rsid w:val="00FF0135"/>
    <w:rsid w:val="00FF0216"/>
    <w:rsid w:val="00FF07AF"/>
    <w:rsid w:val="00FF09E9"/>
    <w:rsid w:val="00FF0EEC"/>
    <w:rsid w:val="00FF1962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55A5"/>
    <w:rsid w:val="00FF599F"/>
    <w:rsid w:val="00FF6411"/>
    <w:rsid w:val="00FF6560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."/>
  <w:listSeparator w:val=","/>
  <w14:docId w14:val="634E545C"/>
  <w15:chartTrackingRefBased/>
  <w15:docId w15:val="{D7E05359-5A12-4CBA-A475-801087B5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B0EA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B0EA3"/>
    <w:rPr>
      <w:rFonts w:ascii="Arial" w:hAnsi="Arial"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A53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 New" w:hAnsi="Angsana New"/>
      <w:sz w:val="30"/>
      <w:szCs w:val="22"/>
    </w:rPr>
  </w:style>
  <w:style w:type="character" w:customStyle="1" w:styleId="BodyText2Char">
    <w:name w:val="Body Text 2 Char"/>
    <w:link w:val="BodyText2"/>
    <w:uiPriority w:val="99"/>
    <w:locked/>
    <w:rsid w:val="00A538C2"/>
    <w:rPr>
      <w:rFonts w:ascii="Angsana New" w:hAnsi="Angsana New"/>
      <w:sz w:val="30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uiPriority w:val="99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semiHidden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semiHidden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7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uiPriority w:val="99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uiPriority w:val="99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242320"/>
  </w:style>
  <w:style w:type="paragraph" w:customStyle="1" w:styleId="paragraph">
    <w:name w:val="paragraph"/>
    <w:basedOn w:val="Normal"/>
    <w:rsid w:val="00242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242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melink.net/company/boutique-realty-ltd.html" TargetMode="Externa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hyperlink" Target="https://smelink.net/company/boutique-boulevard-ltd.htm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yperlink" Target="https://smelink.net/company/oakwood-management-services-thailand-co-ltd.html" TargetMode="External"/><Relationship Id="rId27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E2DC8-EF5B-4624-9D06-E5ECAC3E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64</Pages>
  <Words>12054</Words>
  <Characters>68713</Characters>
  <Application>Microsoft Office Word</Application>
  <DocSecurity>0</DocSecurity>
  <Lines>572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80606</CharactersWithSpaces>
  <SharedDoc>false</SharedDoc>
  <HLinks>
    <vt:vector size="18" baseType="variant">
      <vt:variant>
        <vt:i4>4980806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https://smelink.net/company/oakwood-management-services-thailand-co-ltd.html</vt:lpwstr>
      </vt:variant>
      <vt:variant>
        <vt:lpwstr/>
      </vt:variant>
      <vt:variant>
        <vt:i4>4390915</vt:i4>
      </vt:variant>
      <vt:variant>
        <vt:i4>3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Kamonpan, Treepopkitti</dc:creator>
  <cp:keywords/>
  <dc:description/>
  <cp:lastModifiedBy>Poramaporn, Sanannam</cp:lastModifiedBy>
  <cp:revision>5</cp:revision>
  <cp:lastPrinted>2020-11-12T03:34:00Z</cp:lastPrinted>
  <dcterms:created xsi:type="dcterms:W3CDTF">2020-11-12T09:13:00Z</dcterms:created>
  <dcterms:modified xsi:type="dcterms:W3CDTF">2020-11-12T10:13:00Z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